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EABB3" w14:textId="77777777" w:rsidR="00A00197" w:rsidRPr="00A00197" w:rsidRDefault="00A00197" w:rsidP="00A001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955048"/>
      <w:bookmarkStart w:id="1" w:name="_Toc29991235"/>
      <w:bookmarkStart w:id="2" w:name="_Toc36555635"/>
      <w:bookmarkStart w:id="3" w:name="_Toc44497298"/>
      <w:bookmarkStart w:id="4" w:name="_Toc45107686"/>
      <w:bookmarkStart w:id="5" w:name="_Toc45901306"/>
      <w:bookmarkStart w:id="6" w:name="_Toc51850385"/>
      <w:bookmarkStart w:id="7" w:name="_Toc56693388"/>
      <w:bookmarkStart w:id="8" w:name="_Toc64446931"/>
      <w:bookmarkStart w:id="9" w:name="_Toc66286425"/>
      <w:bookmarkStart w:id="10" w:name="_Toc74151120"/>
      <w:bookmarkStart w:id="11" w:name="_Toc88653592"/>
      <w:bookmarkStart w:id="12" w:name="_Toc97903948"/>
      <w:bookmarkStart w:id="13" w:name="_Toc98867961"/>
      <w:bookmarkStart w:id="14" w:name="_Toc105174245"/>
      <w:bookmarkStart w:id="15" w:name="_Toc106109082"/>
      <w:bookmarkStart w:id="16" w:name="_Toc113824903"/>
      <w:bookmarkStart w:id="17" w:name="_Toc146227502"/>
      <w:bookmarkStart w:id="18" w:name="_Hlk149764326"/>
      <w:bookmarkStart w:id="19" w:name="_Toc200462148"/>
      <w:bookmarkStart w:id="20" w:name="_Toc20955406"/>
      <w:bookmarkStart w:id="21" w:name="_Toc29991614"/>
      <w:bookmarkStart w:id="22" w:name="_Toc36556017"/>
      <w:bookmarkStart w:id="23" w:name="_Toc44497802"/>
      <w:bookmarkStart w:id="24" w:name="_Toc45108189"/>
      <w:bookmarkStart w:id="25" w:name="_Toc45901809"/>
      <w:bookmarkStart w:id="26" w:name="_Toc51850890"/>
      <w:bookmarkStart w:id="27" w:name="_Toc56693894"/>
      <w:bookmarkStart w:id="28" w:name="_Toc64447438"/>
      <w:bookmarkStart w:id="29" w:name="_Toc66286932"/>
      <w:bookmarkStart w:id="30" w:name="_Toc74151630"/>
      <w:bookmarkStart w:id="31" w:name="_Toc88654104"/>
      <w:bookmarkStart w:id="32" w:name="_Toc97904460"/>
      <w:bookmarkStart w:id="33" w:name="_Toc98868598"/>
      <w:bookmarkStart w:id="34" w:name="_Toc105174884"/>
      <w:bookmarkStart w:id="35" w:name="_Toc106109721"/>
      <w:bookmarkStart w:id="36" w:name="_Toc113825543"/>
      <w:bookmarkStart w:id="37" w:name="_Toc192842927"/>
      <w:r w:rsidRPr="00A00197">
        <w:rPr>
          <w:b/>
          <w:noProof/>
          <w:sz w:val="24"/>
          <w:lang w:val="en-US"/>
        </w:rPr>
        <w:t>3GPP TSG-RAN WG3 #129</w:t>
      </w:r>
      <w:r w:rsidRPr="00A00197">
        <w:rPr>
          <w:b/>
          <w:i/>
          <w:noProof/>
          <w:sz w:val="28"/>
          <w:lang w:val="en-US"/>
        </w:rPr>
        <w:tab/>
      </w:r>
      <w:r w:rsidRPr="00A00197">
        <w:rPr>
          <w:b/>
          <w:iCs/>
          <w:noProof/>
          <w:sz w:val="28"/>
          <w:lang w:val="en-US"/>
        </w:rPr>
        <w:t>R3-255972</w:t>
      </w:r>
    </w:p>
    <w:p w14:paraId="1AB87E5C" w14:textId="3B7E361A" w:rsidR="00A00197" w:rsidRPr="007E2744" w:rsidRDefault="00A00197" w:rsidP="00A00197">
      <w:pPr>
        <w:pStyle w:val="CRCoverPage"/>
        <w:outlineLvl w:val="0"/>
        <w:rPr>
          <w:b/>
          <w:noProof/>
          <w:sz w:val="24"/>
        </w:rPr>
      </w:pPr>
      <w:bookmarkStart w:id="38" w:name="_Hlk193796077"/>
      <w:r w:rsidRPr="000B7BBC">
        <w:rPr>
          <w:b/>
          <w:noProof/>
          <w:sz w:val="24"/>
        </w:rPr>
        <w:t>Bengaluru, India, August 25</w:t>
      </w:r>
      <w:r w:rsidRPr="00EF414E">
        <w:rPr>
          <w:b/>
          <w:noProof/>
          <w:sz w:val="24"/>
          <w:vertAlign w:val="superscript"/>
        </w:rPr>
        <w:t>th</w:t>
      </w:r>
      <w:r w:rsidR="00EF414E">
        <w:rPr>
          <w:b/>
          <w:noProof/>
          <w:sz w:val="24"/>
        </w:rPr>
        <w:t xml:space="preserve"> </w:t>
      </w:r>
      <w:r w:rsidRPr="000B7BBC">
        <w:rPr>
          <w:b/>
          <w:noProof/>
          <w:sz w:val="24"/>
        </w:rPr>
        <w:t>–29</w:t>
      </w:r>
      <w:r w:rsidRPr="00EF414E">
        <w:rPr>
          <w:b/>
          <w:noProof/>
          <w:sz w:val="24"/>
          <w:vertAlign w:val="superscript"/>
        </w:rPr>
        <w:t>th</w:t>
      </w:r>
      <w:r w:rsidRPr="000B7BBC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0197" w:rsidRPr="007E2744" w14:paraId="1602CD1D" w14:textId="77777777" w:rsidTr="002959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38"/>
          <w:p w14:paraId="32D44FB6" w14:textId="77777777" w:rsidR="00A00197" w:rsidRPr="007E2744" w:rsidRDefault="00A00197" w:rsidP="002959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E2744">
              <w:rPr>
                <w:i/>
                <w:noProof/>
                <w:sz w:val="14"/>
              </w:rPr>
              <w:t>CR-Form-v12.3</w:t>
            </w:r>
          </w:p>
        </w:tc>
      </w:tr>
      <w:tr w:rsidR="00A00197" w:rsidRPr="007E2744" w14:paraId="4821CCC4" w14:textId="77777777" w:rsidTr="002959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39CC4" w14:textId="77777777" w:rsidR="00A00197" w:rsidRPr="007E2744" w:rsidRDefault="00A00197" w:rsidP="00295979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32"/>
              </w:rPr>
              <w:t>CHANGE REQUEST</w:t>
            </w:r>
          </w:p>
        </w:tc>
      </w:tr>
      <w:tr w:rsidR="00A00197" w:rsidRPr="007E2744" w14:paraId="07A17CF0" w14:textId="77777777" w:rsidTr="002959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95292" w14:textId="77777777" w:rsidR="00A00197" w:rsidRPr="007E2744" w:rsidRDefault="00A00197" w:rsidP="0029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04F40038" w14:textId="77777777" w:rsidTr="00295979">
        <w:tc>
          <w:tcPr>
            <w:tcW w:w="142" w:type="dxa"/>
            <w:tcBorders>
              <w:left w:val="single" w:sz="4" w:space="0" w:color="auto"/>
            </w:tcBorders>
          </w:tcPr>
          <w:p w14:paraId="5942CB1E" w14:textId="77777777" w:rsidR="00A00197" w:rsidRPr="007E2744" w:rsidRDefault="00A00197" w:rsidP="002959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77261F" w14:textId="77777777" w:rsidR="00A00197" w:rsidRPr="007E2744" w:rsidRDefault="00A00197" w:rsidP="002959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E2744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5FFE6680" w14:textId="77777777" w:rsidR="00A00197" w:rsidRPr="007E2744" w:rsidRDefault="00A00197" w:rsidP="00295979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AF246D" w14:textId="77777777" w:rsidR="00A00197" w:rsidRPr="007E2744" w:rsidRDefault="00A00197" w:rsidP="00295979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</w:rPr>
              <w:t>1436</w:t>
            </w:r>
          </w:p>
        </w:tc>
        <w:tc>
          <w:tcPr>
            <w:tcW w:w="709" w:type="dxa"/>
          </w:tcPr>
          <w:p w14:paraId="031540F8" w14:textId="77777777" w:rsidR="00A00197" w:rsidRPr="007E2744" w:rsidRDefault="00A00197" w:rsidP="002959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E274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6A15A0" w14:textId="3FEA2AA9" w:rsidR="00A00197" w:rsidRPr="007E2744" w:rsidRDefault="00A00197" w:rsidP="002959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</w:p>
        </w:tc>
        <w:tc>
          <w:tcPr>
            <w:tcW w:w="2410" w:type="dxa"/>
          </w:tcPr>
          <w:p w14:paraId="3DCC896C" w14:textId="77777777" w:rsidR="00A00197" w:rsidRPr="007E2744" w:rsidRDefault="00A00197" w:rsidP="002959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C0CD19" w14:textId="77777777" w:rsidR="00A00197" w:rsidRPr="007E2744" w:rsidRDefault="00A00197" w:rsidP="002959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E2744">
                <w:rPr>
                  <w:b/>
                  <w:noProof/>
                  <w:sz w:val="28"/>
                </w:rPr>
                <w:t>18.</w:t>
              </w:r>
              <w:r>
                <w:rPr>
                  <w:b/>
                  <w:noProof/>
                  <w:sz w:val="28"/>
                </w:rPr>
                <w:t>6</w:t>
              </w:r>
              <w:r w:rsidRPr="007E274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892242" w14:textId="77777777" w:rsidR="00A00197" w:rsidRPr="007E2744" w:rsidRDefault="00A00197" w:rsidP="00295979">
            <w:pPr>
              <w:pStyle w:val="CRCoverPage"/>
              <w:spacing w:after="0"/>
              <w:rPr>
                <w:noProof/>
              </w:rPr>
            </w:pPr>
          </w:p>
        </w:tc>
      </w:tr>
      <w:tr w:rsidR="00A00197" w:rsidRPr="007E2744" w14:paraId="185B4CEA" w14:textId="77777777" w:rsidTr="002959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90757" w14:textId="77777777" w:rsidR="00A00197" w:rsidRPr="007E2744" w:rsidRDefault="00A00197" w:rsidP="00295979">
            <w:pPr>
              <w:pStyle w:val="CRCoverPage"/>
              <w:spacing w:after="0"/>
              <w:rPr>
                <w:noProof/>
              </w:rPr>
            </w:pPr>
          </w:p>
        </w:tc>
      </w:tr>
      <w:tr w:rsidR="00A00197" w:rsidRPr="007E2744" w14:paraId="4C3B63B7" w14:textId="77777777" w:rsidTr="002959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A258F5" w14:textId="77777777" w:rsidR="00A00197" w:rsidRPr="007E2744" w:rsidRDefault="00A00197" w:rsidP="002959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E2744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7E274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7E274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E274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E2744">
              <w:rPr>
                <w:rFonts w:cs="Arial"/>
                <w:i/>
                <w:noProof/>
              </w:rPr>
              <w:br/>
            </w:r>
            <w:hyperlink r:id="rId13" w:history="1">
              <w:r w:rsidRPr="007E274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7E2744">
              <w:rPr>
                <w:rFonts w:cs="Arial"/>
                <w:i/>
                <w:noProof/>
              </w:rPr>
              <w:t>.</w:t>
            </w:r>
          </w:p>
        </w:tc>
      </w:tr>
      <w:tr w:rsidR="00A00197" w:rsidRPr="007E2744" w14:paraId="04788D26" w14:textId="77777777" w:rsidTr="00295979">
        <w:tc>
          <w:tcPr>
            <w:tcW w:w="9641" w:type="dxa"/>
            <w:gridSpan w:val="9"/>
          </w:tcPr>
          <w:p w14:paraId="1D6D483A" w14:textId="77777777" w:rsidR="00A00197" w:rsidRPr="007E2744" w:rsidRDefault="00A00197" w:rsidP="0029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CBA780" w14:textId="77777777" w:rsidR="00A00197" w:rsidRPr="007E2744" w:rsidRDefault="00A00197" w:rsidP="00A001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0197" w:rsidRPr="007E2744" w14:paraId="7C7CE23B" w14:textId="77777777" w:rsidTr="00295979">
        <w:tc>
          <w:tcPr>
            <w:tcW w:w="2835" w:type="dxa"/>
          </w:tcPr>
          <w:p w14:paraId="62E591EB" w14:textId="77777777" w:rsidR="00A00197" w:rsidRPr="007E2744" w:rsidRDefault="00A00197" w:rsidP="002959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1BDBF6" w14:textId="77777777" w:rsidR="00A00197" w:rsidRPr="007E2744" w:rsidRDefault="00A00197" w:rsidP="00295979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D21BF2" w14:textId="77777777" w:rsidR="00A00197" w:rsidRPr="007E2744" w:rsidRDefault="00A00197" w:rsidP="0029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6F9DD" w14:textId="77777777" w:rsidR="00A00197" w:rsidRPr="007E2744" w:rsidRDefault="00A00197" w:rsidP="002959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274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2C834D" w14:textId="77777777" w:rsidR="00A00197" w:rsidRPr="007E2744" w:rsidRDefault="00A00197" w:rsidP="0029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B61003" w14:textId="77777777" w:rsidR="00A00197" w:rsidRPr="007E2744" w:rsidRDefault="00A00197" w:rsidP="002959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274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914AC8" w14:textId="77777777" w:rsidR="00A00197" w:rsidRPr="007E2744" w:rsidRDefault="00A00197" w:rsidP="0029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4EED910" w14:textId="77777777" w:rsidR="00A00197" w:rsidRPr="007E2744" w:rsidRDefault="00A00197" w:rsidP="00295979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9FEB2" w14:textId="77777777" w:rsidR="00A00197" w:rsidRPr="007E2744" w:rsidRDefault="00A00197" w:rsidP="0029597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FFDD07" w14:textId="77777777" w:rsidR="00A00197" w:rsidRPr="007E2744" w:rsidRDefault="00A00197" w:rsidP="00A001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0197" w:rsidRPr="007E2744" w14:paraId="1B27DCED" w14:textId="77777777" w:rsidTr="00295979">
        <w:tc>
          <w:tcPr>
            <w:tcW w:w="9640" w:type="dxa"/>
            <w:gridSpan w:val="11"/>
          </w:tcPr>
          <w:p w14:paraId="3BCF4F74" w14:textId="77777777" w:rsidR="00A00197" w:rsidRPr="007E2744" w:rsidRDefault="00A00197" w:rsidP="0029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32B27DA3" w14:textId="77777777" w:rsidTr="002959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532405" w14:textId="77777777" w:rsidR="00A00197" w:rsidRPr="007E2744" w:rsidRDefault="00A00197" w:rsidP="00295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Title:</w:t>
            </w:r>
            <w:r w:rsidRPr="007E274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9CF4D" w14:textId="77777777" w:rsidR="00A00197" w:rsidRPr="007E2744" w:rsidRDefault="00A00197" w:rsidP="00295979">
            <w:pPr>
              <w:pStyle w:val="CRCoverPage"/>
              <w:spacing w:after="0"/>
            </w:pPr>
            <w:r w:rsidRPr="007E2744">
              <w:t>I</w:t>
            </w:r>
            <w:r w:rsidRPr="007E2744">
              <w:rPr>
                <w:rFonts w:hint="eastAsia"/>
              </w:rPr>
              <w:t>ntroduction of Network Energy Saving Enhancement</w:t>
            </w:r>
          </w:p>
        </w:tc>
      </w:tr>
      <w:tr w:rsidR="00A00197" w:rsidRPr="007E2744" w14:paraId="12C36989" w14:textId="77777777" w:rsidTr="00295979">
        <w:tc>
          <w:tcPr>
            <w:tcW w:w="1843" w:type="dxa"/>
            <w:tcBorders>
              <w:left w:val="single" w:sz="4" w:space="0" w:color="auto"/>
            </w:tcBorders>
          </w:tcPr>
          <w:p w14:paraId="048AA6B1" w14:textId="77777777" w:rsidR="00A00197" w:rsidRPr="007E2744" w:rsidRDefault="00A00197" w:rsidP="00295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298AEC" w14:textId="77777777" w:rsidR="00A00197" w:rsidRPr="007E2744" w:rsidRDefault="00A00197" w:rsidP="0029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48A08ECF" w14:textId="77777777" w:rsidTr="00295979">
        <w:tc>
          <w:tcPr>
            <w:tcW w:w="1843" w:type="dxa"/>
            <w:tcBorders>
              <w:left w:val="single" w:sz="4" w:space="0" w:color="auto"/>
            </w:tcBorders>
          </w:tcPr>
          <w:p w14:paraId="6DB47286" w14:textId="77777777" w:rsidR="00A00197" w:rsidRPr="007E2744" w:rsidRDefault="00A00197" w:rsidP="00295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9A8301" w14:textId="77777777" w:rsidR="00A00197" w:rsidRPr="007E2744" w:rsidRDefault="00A00197" w:rsidP="00295979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Pr="007E2744">
                <w:t>Ericsson, Huawei</w:t>
              </w:r>
            </w:fldSimple>
            <w:r w:rsidRPr="007E2744">
              <w:rPr>
                <w:noProof/>
              </w:rPr>
              <w:t>, CMCC, Samsung, Qualcomm, Nokia, ZTE, Lenovo, Deutsche Telekom, NEC</w:t>
            </w:r>
            <w:r>
              <w:rPr>
                <w:rFonts w:hint="eastAsia"/>
                <w:noProof/>
                <w:lang w:eastAsia="zh-CN"/>
              </w:rPr>
              <w:t>, CATT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noProof/>
              </w:rPr>
              <w:t xml:space="preserve"> </w:t>
            </w:r>
            <w:bookmarkStart w:id="39" w:name="_Hlk199764199"/>
            <w:r w:rsidRPr="00746C24">
              <w:rPr>
                <w:noProof/>
              </w:rPr>
              <w:t>China Unicom, Jio Platforms, Rakuten</w:t>
            </w:r>
            <w:bookmarkEnd w:id="39"/>
          </w:p>
        </w:tc>
      </w:tr>
      <w:tr w:rsidR="00A00197" w:rsidRPr="007E2744" w14:paraId="55E9B8E8" w14:textId="77777777" w:rsidTr="00295979">
        <w:tc>
          <w:tcPr>
            <w:tcW w:w="1843" w:type="dxa"/>
            <w:tcBorders>
              <w:left w:val="single" w:sz="4" w:space="0" w:color="auto"/>
            </w:tcBorders>
          </w:tcPr>
          <w:p w14:paraId="5293860C" w14:textId="77777777" w:rsidR="00A00197" w:rsidRPr="007E2744" w:rsidRDefault="00A00197" w:rsidP="00295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8A54F4" w14:textId="77777777" w:rsidR="00A00197" w:rsidRPr="007E2744" w:rsidRDefault="00A00197" w:rsidP="00295979">
            <w:pPr>
              <w:pStyle w:val="CRCoverPage"/>
              <w:spacing w:after="0"/>
              <w:rPr>
                <w:noProof/>
              </w:rPr>
            </w:pPr>
            <w:r w:rsidRPr="007E2744">
              <w:t>R3</w:t>
            </w:r>
          </w:p>
        </w:tc>
      </w:tr>
      <w:tr w:rsidR="00A00197" w:rsidRPr="007E2744" w14:paraId="6503C73D" w14:textId="77777777" w:rsidTr="00295979">
        <w:tc>
          <w:tcPr>
            <w:tcW w:w="1843" w:type="dxa"/>
            <w:tcBorders>
              <w:left w:val="single" w:sz="4" w:space="0" w:color="auto"/>
            </w:tcBorders>
          </w:tcPr>
          <w:p w14:paraId="026772D4" w14:textId="77777777" w:rsidR="00A00197" w:rsidRPr="007E2744" w:rsidRDefault="00A00197" w:rsidP="00295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CE616" w14:textId="77777777" w:rsidR="00A00197" w:rsidRPr="007E2744" w:rsidRDefault="00A00197" w:rsidP="0029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0D992C34" w14:textId="77777777" w:rsidTr="00295979">
        <w:tc>
          <w:tcPr>
            <w:tcW w:w="1843" w:type="dxa"/>
            <w:tcBorders>
              <w:left w:val="single" w:sz="4" w:space="0" w:color="auto"/>
            </w:tcBorders>
          </w:tcPr>
          <w:p w14:paraId="5CFF598F" w14:textId="77777777" w:rsidR="00A00197" w:rsidRPr="007E2744" w:rsidRDefault="00A00197" w:rsidP="00295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1B9A17" w14:textId="77777777" w:rsidR="00A00197" w:rsidRPr="007E2744" w:rsidRDefault="00A00197" w:rsidP="00295979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CF347B5" w14:textId="77777777" w:rsidR="00A00197" w:rsidRPr="007E2744" w:rsidRDefault="00A00197" w:rsidP="002959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12E56A" w14:textId="77777777" w:rsidR="00A00197" w:rsidRPr="007E2744" w:rsidRDefault="00A00197" w:rsidP="00295979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F7D453" w14:textId="553ACB06" w:rsidR="00A00197" w:rsidRPr="007E2744" w:rsidRDefault="00A00197" w:rsidP="00295979">
            <w:pPr>
              <w:pStyle w:val="CRCoverPage"/>
              <w:spacing w:after="0"/>
              <w:ind w:left="100"/>
              <w:rPr>
                <w:noProof/>
              </w:rPr>
            </w:pPr>
            <w:r w:rsidRPr="007E2744">
              <w:t>202</w:t>
            </w:r>
            <w:r>
              <w:t>5</w:t>
            </w:r>
            <w:r w:rsidRPr="007E2744">
              <w:t>-</w:t>
            </w:r>
            <w:r>
              <w:t>09</w:t>
            </w:r>
            <w:r w:rsidRPr="007E2744">
              <w:t>-</w:t>
            </w:r>
            <w:r>
              <w:t>01</w:t>
            </w:r>
          </w:p>
        </w:tc>
      </w:tr>
      <w:tr w:rsidR="00A00197" w:rsidRPr="007E2744" w14:paraId="26918064" w14:textId="77777777" w:rsidTr="00295979">
        <w:tc>
          <w:tcPr>
            <w:tcW w:w="1843" w:type="dxa"/>
            <w:tcBorders>
              <w:left w:val="single" w:sz="4" w:space="0" w:color="auto"/>
            </w:tcBorders>
          </w:tcPr>
          <w:p w14:paraId="48417545" w14:textId="77777777" w:rsidR="00A00197" w:rsidRPr="007E2744" w:rsidRDefault="00A00197" w:rsidP="00295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3CC29E" w14:textId="77777777" w:rsidR="00A00197" w:rsidRPr="007E2744" w:rsidRDefault="00A00197" w:rsidP="0029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02E61D" w14:textId="77777777" w:rsidR="00A00197" w:rsidRPr="007E2744" w:rsidRDefault="00A00197" w:rsidP="0029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42C1A6" w14:textId="77777777" w:rsidR="00A00197" w:rsidRPr="007E2744" w:rsidRDefault="00A00197" w:rsidP="0029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0BD258" w14:textId="77777777" w:rsidR="00A00197" w:rsidRPr="007E2744" w:rsidRDefault="00A00197" w:rsidP="0029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24AE892D" w14:textId="77777777" w:rsidTr="002959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F75113" w14:textId="77777777" w:rsidR="00A00197" w:rsidRPr="007E2744" w:rsidRDefault="00A00197" w:rsidP="00295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EE0A16" w14:textId="77777777" w:rsidR="00A00197" w:rsidRPr="007E2744" w:rsidRDefault="00A00197" w:rsidP="002959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E2744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05D311" w14:textId="77777777" w:rsidR="00A00197" w:rsidRPr="007E2744" w:rsidRDefault="00A00197" w:rsidP="002959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F34A7" w14:textId="77777777" w:rsidR="00A00197" w:rsidRPr="007E2744" w:rsidRDefault="00A00197" w:rsidP="002959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13BFB7" w14:textId="77777777" w:rsidR="00A00197" w:rsidRPr="007E2744" w:rsidRDefault="00A00197" w:rsidP="00295979">
            <w:pPr>
              <w:pStyle w:val="CRCoverPage"/>
              <w:spacing w:after="0"/>
              <w:ind w:left="100"/>
              <w:rPr>
                <w:noProof/>
              </w:rPr>
            </w:pPr>
            <w:r w:rsidRPr="007E2744">
              <w:t>Rel-19</w:t>
            </w:r>
          </w:p>
        </w:tc>
      </w:tr>
      <w:tr w:rsidR="00A00197" w:rsidRPr="007E2744" w14:paraId="2BC4CF0F" w14:textId="77777777" w:rsidTr="002959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D157F1" w14:textId="77777777" w:rsidR="00A00197" w:rsidRPr="007E2744" w:rsidRDefault="00A00197" w:rsidP="002959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7952A" w14:textId="77777777" w:rsidR="00A00197" w:rsidRPr="007E2744" w:rsidRDefault="00A00197" w:rsidP="002959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E2744">
              <w:rPr>
                <w:i/>
                <w:noProof/>
                <w:sz w:val="18"/>
              </w:rPr>
              <w:t xml:space="preserve">Use </w:t>
            </w:r>
            <w:r w:rsidRPr="007E2744">
              <w:rPr>
                <w:i/>
                <w:noProof/>
                <w:sz w:val="18"/>
                <w:u w:val="single"/>
              </w:rPr>
              <w:t>one</w:t>
            </w:r>
            <w:r w:rsidRPr="007E2744">
              <w:rPr>
                <w:i/>
                <w:noProof/>
                <w:sz w:val="18"/>
              </w:rPr>
              <w:t xml:space="preserve"> of the following categories:</w:t>
            </w:r>
            <w:r w:rsidRPr="007E2744">
              <w:rPr>
                <w:b/>
                <w:i/>
                <w:noProof/>
                <w:sz w:val="18"/>
              </w:rPr>
              <w:br/>
              <w:t>F</w:t>
            </w:r>
            <w:r w:rsidRPr="007E2744">
              <w:rPr>
                <w:i/>
                <w:noProof/>
                <w:sz w:val="18"/>
              </w:rPr>
              <w:t xml:space="preserve">  (correction)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A</w:t>
            </w:r>
            <w:r w:rsidRPr="007E274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  <w:t>release)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B</w:t>
            </w:r>
            <w:r w:rsidRPr="007E2744">
              <w:rPr>
                <w:i/>
                <w:noProof/>
                <w:sz w:val="18"/>
              </w:rPr>
              <w:t xml:space="preserve">  (addition of feature), 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C</w:t>
            </w:r>
            <w:r w:rsidRPr="007E2744">
              <w:rPr>
                <w:i/>
                <w:noProof/>
                <w:sz w:val="18"/>
              </w:rPr>
              <w:t xml:space="preserve">  (functional modification of feature)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D</w:t>
            </w:r>
            <w:r w:rsidRPr="007E2744">
              <w:rPr>
                <w:i/>
                <w:noProof/>
                <w:sz w:val="18"/>
              </w:rPr>
              <w:t xml:space="preserve">  (editorial modification)</w:t>
            </w:r>
          </w:p>
          <w:p w14:paraId="61923337" w14:textId="77777777" w:rsidR="00A00197" w:rsidRPr="007E2744" w:rsidRDefault="00A00197" w:rsidP="00295979">
            <w:pPr>
              <w:pStyle w:val="CRCoverPage"/>
              <w:rPr>
                <w:noProof/>
              </w:rPr>
            </w:pPr>
            <w:r w:rsidRPr="007E2744">
              <w:rPr>
                <w:noProof/>
                <w:sz w:val="18"/>
              </w:rPr>
              <w:t>Detailed explanations of the above categories can</w:t>
            </w:r>
            <w:r w:rsidRPr="007E2744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7E274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E274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C39F58" w14:textId="77777777" w:rsidR="00A00197" w:rsidRPr="007E2744" w:rsidRDefault="00A00197" w:rsidP="002959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E2744">
              <w:rPr>
                <w:i/>
                <w:noProof/>
                <w:sz w:val="18"/>
              </w:rPr>
              <w:t xml:space="preserve">Use </w:t>
            </w:r>
            <w:r w:rsidRPr="007E2744">
              <w:rPr>
                <w:i/>
                <w:noProof/>
                <w:sz w:val="18"/>
                <w:u w:val="single"/>
              </w:rPr>
              <w:t>one</w:t>
            </w:r>
            <w:r w:rsidRPr="007E2744">
              <w:rPr>
                <w:i/>
                <w:noProof/>
                <w:sz w:val="18"/>
              </w:rPr>
              <w:t xml:space="preserve"> of the following releases:</w:t>
            </w:r>
            <w:r w:rsidRPr="007E2744">
              <w:rPr>
                <w:i/>
                <w:noProof/>
                <w:sz w:val="18"/>
              </w:rPr>
              <w:br/>
              <w:t>Rel-8</w:t>
            </w:r>
            <w:r w:rsidRPr="007E2744">
              <w:rPr>
                <w:i/>
                <w:noProof/>
                <w:sz w:val="18"/>
              </w:rPr>
              <w:tab/>
              <w:t>(Release 8)</w:t>
            </w:r>
            <w:r w:rsidRPr="007E2744">
              <w:rPr>
                <w:i/>
                <w:noProof/>
                <w:sz w:val="18"/>
              </w:rPr>
              <w:br/>
              <w:t>Rel-9</w:t>
            </w:r>
            <w:r w:rsidRPr="007E2744">
              <w:rPr>
                <w:i/>
                <w:noProof/>
                <w:sz w:val="18"/>
              </w:rPr>
              <w:tab/>
              <w:t>(Release 9)</w:t>
            </w:r>
            <w:r w:rsidRPr="007E2744">
              <w:rPr>
                <w:i/>
                <w:noProof/>
                <w:sz w:val="18"/>
              </w:rPr>
              <w:br/>
              <w:t>Rel-10</w:t>
            </w:r>
            <w:r w:rsidRPr="007E2744">
              <w:rPr>
                <w:i/>
                <w:noProof/>
                <w:sz w:val="18"/>
              </w:rPr>
              <w:tab/>
              <w:t>(Release 10)</w:t>
            </w:r>
            <w:r w:rsidRPr="007E2744">
              <w:rPr>
                <w:i/>
                <w:noProof/>
                <w:sz w:val="18"/>
              </w:rPr>
              <w:br/>
              <w:t>Rel-11</w:t>
            </w:r>
            <w:r w:rsidRPr="007E2744">
              <w:rPr>
                <w:i/>
                <w:noProof/>
                <w:sz w:val="18"/>
              </w:rPr>
              <w:tab/>
              <w:t>(Release 11)</w:t>
            </w:r>
            <w:r w:rsidRPr="007E2744">
              <w:rPr>
                <w:i/>
                <w:noProof/>
                <w:sz w:val="18"/>
              </w:rPr>
              <w:br/>
              <w:t>…</w:t>
            </w:r>
            <w:r w:rsidRPr="007E2744">
              <w:rPr>
                <w:i/>
                <w:noProof/>
                <w:sz w:val="18"/>
              </w:rPr>
              <w:br/>
              <w:t>Rel-17</w:t>
            </w:r>
            <w:r w:rsidRPr="007E2744">
              <w:rPr>
                <w:i/>
                <w:noProof/>
                <w:sz w:val="18"/>
              </w:rPr>
              <w:tab/>
              <w:t>(Release 17)</w:t>
            </w:r>
            <w:r w:rsidRPr="007E2744">
              <w:rPr>
                <w:i/>
                <w:noProof/>
                <w:sz w:val="18"/>
              </w:rPr>
              <w:br/>
              <w:t>Rel-18</w:t>
            </w:r>
            <w:r w:rsidRPr="007E2744">
              <w:rPr>
                <w:i/>
                <w:noProof/>
                <w:sz w:val="18"/>
              </w:rPr>
              <w:tab/>
              <w:t>(Release 18)</w:t>
            </w:r>
            <w:r w:rsidRPr="007E2744">
              <w:rPr>
                <w:i/>
                <w:noProof/>
                <w:sz w:val="18"/>
              </w:rPr>
              <w:br/>
              <w:t>Rel-19</w:t>
            </w:r>
            <w:r w:rsidRPr="007E2744">
              <w:rPr>
                <w:i/>
                <w:noProof/>
                <w:sz w:val="18"/>
              </w:rPr>
              <w:tab/>
              <w:t xml:space="preserve">(Release 19) </w:t>
            </w:r>
            <w:r w:rsidRPr="007E2744">
              <w:rPr>
                <w:i/>
                <w:noProof/>
                <w:sz w:val="18"/>
              </w:rPr>
              <w:br/>
              <w:t>Rel-20</w:t>
            </w:r>
            <w:r w:rsidRPr="007E27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00197" w:rsidRPr="007E2744" w14:paraId="569559BA" w14:textId="77777777" w:rsidTr="00295979">
        <w:tc>
          <w:tcPr>
            <w:tcW w:w="1843" w:type="dxa"/>
          </w:tcPr>
          <w:p w14:paraId="38482EFE" w14:textId="77777777" w:rsidR="00A00197" w:rsidRPr="007E2744" w:rsidRDefault="00A00197" w:rsidP="00295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3F971F" w14:textId="77777777" w:rsidR="00A00197" w:rsidRPr="007E2744" w:rsidRDefault="00A00197" w:rsidP="0029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069F1F15" w14:textId="77777777" w:rsidTr="002959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A009C4" w14:textId="77777777" w:rsidR="00A00197" w:rsidRPr="007E2744" w:rsidRDefault="00A00197" w:rsidP="00295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6CBD19" w14:textId="1C19C70B" w:rsidR="00A00197" w:rsidRPr="007E2744" w:rsidRDefault="00A00197" w:rsidP="00295979">
            <w:pPr>
              <w:pStyle w:val="CRCoverPage"/>
              <w:spacing w:after="0"/>
              <w:rPr>
                <w:noProof/>
              </w:rPr>
            </w:pPr>
            <w:r w:rsidRPr="007E2744">
              <w:t xml:space="preserve">The specification should support </w:t>
            </w:r>
            <w:proofErr w:type="spellStart"/>
            <w:r w:rsidRPr="007E2744">
              <w:t>Rel</w:t>
            </w:r>
            <w:proofErr w:type="spellEnd"/>
            <w:r w:rsidRPr="007E2744">
              <w:t xml:space="preserve"> 19 Network Energy Saving Enhancement.</w:t>
            </w:r>
          </w:p>
        </w:tc>
      </w:tr>
      <w:tr w:rsidR="00A00197" w:rsidRPr="007E2744" w14:paraId="4AB036EC" w14:textId="77777777" w:rsidTr="002959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8288C" w14:textId="77777777" w:rsidR="00A00197" w:rsidRPr="007E2744" w:rsidRDefault="00A00197" w:rsidP="00295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83404" w14:textId="77777777" w:rsidR="00A00197" w:rsidRPr="007E2744" w:rsidRDefault="00A00197" w:rsidP="0029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51ACF68A" w14:textId="77777777" w:rsidTr="002959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7E1C9" w14:textId="77777777" w:rsidR="00A00197" w:rsidRPr="007E2744" w:rsidRDefault="00A00197" w:rsidP="00295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DC4FF" w14:textId="5BBD3259" w:rsidR="00A00197" w:rsidRPr="007E2744" w:rsidRDefault="00A00197" w:rsidP="00295979">
            <w:pPr>
              <w:pStyle w:val="CRCoverPage"/>
              <w:spacing w:after="0"/>
              <w:rPr>
                <w:lang w:val="da-DK"/>
              </w:rPr>
            </w:pPr>
            <w:r w:rsidRPr="007E2744">
              <w:rPr>
                <w:lang w:val="da-DK"/>
              </w:rPr>
              <w:t>Introduce one new class 1 procedure</w:t>
            </w:r>
            <w:r>
              <w:t xml:space="preserve"> </w:t>
            </w:r>
            <w:r w:rsidRPr="00943FDB">
              <w:rPr>
                <w:lang w:val="da-DK"/>
              </w:rPr>
              <w:t>OD-SIB1 Configuration Provision</w:t>
            </w:r>
            <w:r w:rsidRPr="007E2744">
              <w:rPr>
                <w:lang w:val="da-DK"/>
              </w:rPr>
              <w:t xml:space="preserve">  for providing UL WUS Configuration Information from NES Cell gNB to Cell A gNB.</w:t>
            </w:r>
          </w:p>
          <w:p w14:paraId="75DB3078" w14:textId="77777777" w:rsidR="00A00197" w:rsidRPr="007E2744" w:rsidRDefault="00A00197" w:rsidP="00295979">
            <w:pPr>
              <w:pStyle w:val="CRCoverPage"/>
              <w:spacing w:after="0"/>
              <w:rPr>
                <w:lang w:val="da-DK"/>
              </w:rPr>
            </w:pPr>
          </w:p>
          <w:p w14:paraId="74DF5085" w14:textId="1E5AB456" w:rsidR="00A00197" w:rsidRPr="007E2744" w:rsidRDefault="00A00197" w:rsidP="00295979">
            <w:pPr>
              <w:pStyle w:val="CRCoverPage"/>
              <w:spacing w:after="0"/>
              <w:rPr>
                <w:lang w:val="da-DK"/>
              </w:rPr>
            </w:pPr>
            <w:r w:rsidRPr="007E2744">
              <w:rPr>
                <w:lang w:val="da-DK"/>
              </w:rPr>
              <w:t xml:space="preserve">Introduce one new class 2 procedure </w:t>
            </w:r>
            <w:r w:rsidRPr="00943FDB">
              <w:rPr>
                <w:lang w:val="da-DK"/>
              </w:rPr>
              <w:t>OD-SIB1 Configuration Provision Status Update</w:t>
            </w:r>
            <w:r w:rsidRPr="00943FDB" w:rsidDel="009B568A">
              <w:rPr>
                <w:lang w:val="da-DK"/>
              </w:rPr>
              <w:t xml:space="preserve"> </w:t>
            </w:r>
            <w:r w:rsidRPr="007E2744">
              <w:rPr>
                <w:lang w:val="da-DK"/>
              </w:rPr>
              <w:t xml:space="preserve"> from Cell A gNB to NES Cell gNB</w:t>
            </w:r>
            <w:r>
              <w:rPr>
                <w:lang w:val="da-DK"/>
              </w:rPr>
              <w:t xml:space="preserve"> to inform</w:t>
            </w:r>
            <w:r w:rsidR="00982F18">
              <w:rPr>
                <w:lang w:val="da-DK"/>
              </w:rPr>
              <w:t xml:space="preserve"> about</w:t>
            </w:r>
            <w:r>
              <w:rPr>
                <w:lang w:val="da-DK"/>
              </w:rPr>
              <w:t xml:space="preserve"> the OD-SIB1 configuration provision status</w:t>
            </w:r>
            <w:r w:rsidRPr="007E2744">
              <w:rPr>
                <w:lang w:val="da-DK"/>
              </w:rPr>
              <w:t>.</w:t>
            </w:r>
          </w:p>
          <w:p w14:paraId="28EE1BCB" w14:textId="3B15EC16" w:rsidR="00A00197" w:rsidRPr="0034184F" w:rsidRDefault="00A00197" w:rsidP="00295979">
            <w:pPr>
              <w:spacing w:after="0"/>
              <w:rPr>
                <w:rFonts w:cs="Arial"/>
                <w:iCs/>
                <w:lang w:eastAsia="zh-CN"/>
              </w:rPr>
            </w:pPr>
          </w:p>
        </w:tc>
      </w:tr>
      <w:tr w:rsidR="00A00197" w:rsidRPr="007E2744" w14:paraId="7BBC3138" w14:textId="77777777" w:rsidTr="002959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AE405" w14:textId="77777777" w:rsidR="00A00197" w:rsidRPr="007E2744" w:rsidRDefault="00A00197" w:rsidP="00295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A967E" w14:textId="77777777" w:rsidR="00A00197" w:rsidRPr="007E2744" w:rsidRDefault="00A00197" w:rsidP="0029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34E6ACC6" w14:textId="77777777" w:rsidTr="002959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91C30" w14:textId="77777777" w:rsidR="00A00197" w:rsidRPr="007E2744" w:rsidRDefault="00A00197" w:rsidP="00295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B5E8A" w14:textId="77777777" w:rsidR="00A00197" w:rsidRPr="007E2744" w:rsidRDefault="00A00197" w:rsidP="00295979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No support for Rel-19 Network Energy Saving Enhancement.</w:t>
            </w:r>
          </w:p>
        </w:tc>
      </w:tr>
      <w:tr w:rsidR="00A00197" w:rsidRPr="007E2744" w14:paraId="720F2637" w14:textId="77777777" w:rsidTr="00295979">
        <w:tc>
          <w:tcPr>
            <w:tcW w:w="2694" w:type="dxa"/>
            <w:gridSpan w:val="2"/>
          </w:tcPr>
          <w:p w14:paraId="107EFD34" w14:textId="77777777" w:rsidR="00A00197" w:rsidRPr="007E2744" w:rsidRDefault="00A00197" w:rsidP="00295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C45C20" w14:textId="77777777" w:rsidR="00A00197" w:rsidRPr="007E2744" w:rsidRDefault="00A00197" w:rsidP="0029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60C832F6" w14:textId="77777777" w:rsidTr="002959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3A1014" w14:textId="77777777" w:rsidR="00A00197" w:rsidRPr="007E2744" w:rsidRDefault="00A00197" w:rsidP="00295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87B219" w14:textId="262FF4CF" w:rsidR="00A00197" w:rsidRPr="007E2744" w:rsidRDefault="00A00197" w:rsidP="00295979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8.x,x, 8.x..x.1, 8.x.x.2, 8.x.x.3, 8.x.x.4, 8.x.y, 8.x.y.1, 8.x.y.2, 8.x.y.3, 8.x.y.4</w:t>
            </w:r>
            <w:r>
              <w:rPr>
                <w:noProof/>
              </w:rPr>
              <w:t>, 9.</w:t>
            </w:r>
            <w:r w:rsidR="00832137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832137">
              <w:rPr>
                <w:noProof/>
              </w:rPr>
              <w:t>3</w:t>
            </w:r>
            <w:r>
              <w:rPr>
                <w:noProof/>
              </w:rPr>
              <w:t>.x, 9.1.3.y, 9.1.3.z, 9.1.3.t</w:t>
            </w:r>
            <w:r w:rsidR="00564375">
              <w:rPr>
                <w:noProof/>
              </w:rPr>
              <w:t>, 9.3.3,9.3.4, 9.3.7</w:t>
            </w:r>
          </w:p>
        </w:tc>
      </w:tr>
      <w:tr w:rsidR="00A00197" w:rsidRPr="007E2744" w14:paraId="28642F06" w14:textId="77777777" w:rsidTr="002959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7E4F3" w14:textId="77777777" w:rsidR="00A00197" w:rsidRPr="007E2744" w:rsidRDefault="00A00197" w:rsidP="00295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F73975" w14:textId="77777777" w:rsidR="00A00197" w:rsidRPr="007E2744" w:rsidRDefault="00A00197" w:rsidP="0029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674C438D" w14:textId="77777777" w:rsidTr="002959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CB3DA" w14:textId="77777777" w:rsidR="00A00197" w:rsidRPr="007E2744" w:rsidRDefault="00A00197" w:rsidP="00295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C6E4A" w14:textId="77777777" w:rsidR="00A00197" w:rsidRPr="007E2744" w:rsidRDefault="00A00197" w:rsidP="0029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5FDA49" w14:textId="77777777" w:rsidR="00A00197" w:rsidRPr="007E2744" w:rsidRDefault="00A00197" w:rsidP="0029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45EE58" w14:textId="77777777" w:rsidR="00A00197" w:rsidRPr="007E2744" w:rsidRDefault="00A00197" w:rsidP="002959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D59F47" w14:textId="77777777" w:rsidR="00A00197" w:rsidRPr="007E2744" w:rsidRDefault="00A00197" w:rsidP="002959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0197" w:rsidRPr="007E2744" w14:paraId="1162A7FC" w14:textId="77777777" w:rsidTr="002959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8737A" w14:textId="77777777" w:rsidR="00A00197" w:rsidRPr="007E2744" w:rsidRDefault="00A00197" w:rsidP="00295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307CD" w14:textId="77777777" w:rsidR="00A00197" w:rsidRPr="007E2744" w:rsidRDefault="00A00197" w:rsidP="0029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F46AC" w14:textId="77777777" w:rsidR="00A00197" w:rsidRPr="007E2744" w:rsidRDefault="00A00197" w:rsidP="0029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57106C" w14:textId="77777777" w:rsidR="00A00197" w:rsidRPr="007E2744" w:rsidRDefault="00A00197" w:rsidP="002959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Other core specifications</w:t>
            </w:r>
            <w:r w:rsidRPr="007E274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DD435" w14:textId="77777777" w:rsidR="00A00197" w:rsidRPr="007E2744" w:rsidRDefault="00A00197" w:rsidP="00295979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>TS 38.473 CR 1531</w:t>
            </w:r>
          </w:p>
        </w:tc>
      </w:tr>
      <w:tr w:rsidR="00A00197" w:rsidRPr="007E2744" w14:paraId="65E7D0D5" w14:textId="77777777" w:rsidTr="002959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320E7" w14:textId="77777777" w:rsidR="00A00197" w:rsidRPr="007E2744" w:rsidRDefault="00A00197" w:rsidP="0029597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A1F3CB" w14:textId="77777777" w:rsidR="00A00197" w:rsidRPr="007E2744" w:rsidRDefault="00A00197" w:rsidP="0029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27D39" w14:textId="77777777" w:rsidR="00A00197" w:rsidRPr="007E2744" w:rsidRDefault="00A00197" w:rsidP="0029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5AE2AD" w14:textId="77777777" w:rsidR="00A00197" w:rsidRPr="007E2744" w:rsidRDefault="00A00197" w:rsidP="00295979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6E123" w14:textId="77777777" w:rsidR="00A00197" w:rsidRPr="007E2744" w:rsidRDefault="00A00197" w:rsidP="00295979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 xml:space="preserve">TS/TR ... CR ... </w:t>
            </w:r>
          </w:p>
        </w:tc>
      </w:tr>
      <w:tr w:rsidR="00A00197" w:rsidRPr="007E2744" w14:paraId="3BEB6346" w14:textId="77777777" w:rsidTr="002959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36269" w14:textId="77777777" w:rsidR="00A00197" w:rsidRPr="007E2744" w:rsidRDefault="00A00197" w:rsidP="0029597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230040" w14:textId="77777777" w:rsidR="00A00197" w:rsidRPr="007E2744" w:rsidRDefault="00A00197" w:rsidP="0029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D9A99" w14:textId="77777777" w:rsidR="00A00197" w:rsidRPr="007E2744" w:rsidRDefault="00A00197" w:rsidP="0029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B0C975" w14:textId="77777777" w:rsidR="00A00197" w:rsidRPr="007E2744" w:rsidRDefault="00A00197" w:rsidP="00295979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2D5A3B" w14:textId="77777777" w:rsidR="00A00197" w:rsidRPr="007E2744" w:rsidRDefault="00A00197" w:rsidP="00295979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 xml:space="preserve">TS/TR ... CR ... </w:t>
            </w:r>
          </w:p>
        </w:tc>
      </w:tr>
      <w:tr w:rsidR="00A00197" w:rsidRPr="007E2744" w14:paraId="0206DBF9" w14:textId="77777777" w:rsidTr="002959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C461A" w14:textId="77777777" w:rsidR="00A00197" w:rsidRPr="007E2744" w:rsidRDefault="00A00197" w:rsidP="002959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2A2CD6" w14:textId="77777777" w:rsidR="00A00197" w:rsidRPr="007E2744" w:rsidRDefault="00A00197" w:rsidP="00295979">
            <w:pPr>
              <w:pStyle w:val="CRCoverPage"/>
              <w:spacing w:after="0"/>
              <w:rPr>
                <w:noProof/>
              </w:rPr>
            </w:pPr>
          </w:p>
        </w:tc>
      </w:tr>
      <w:tr w:rsidR="00A00197" w:rsidRPr="007E2744" w14:paraId="21D6B116" w14:textId="77777777" w:rsidTr="002959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3184D8" w14:textId="77777777" w:rsidR="00A00197" w:rsidRPr="007E2744" w:rsidRDefault="00A00197" w:rsidP="00295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244CF" w14:textId="77777777" w:rsidR="00A00197" w:rsidRPr="007E2744" w:rsidRDefault="00A00197" w:rsidP="002959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0197" w:rsidRPr="007E2744" w14:paraId="76058C1A" w14:textId="77777777" w:rsidTr="002959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546472" w14:textId="77777777" w:rsidR="00A00197" w:rsidRPr="007E2744" w:rsidRDefault="00A00197" w:rsidP="00295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9E3FE1" w14:textId="77777777" w:rsidR="00A00197" w:rsidRPr="007E2744" w:rsidRDefault="00A00197" w:rsidP="002959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54DE247A" w14:textId="77777777" w:rsidTr="002959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DCBAE7" w14:textId="77777777" w:rsidR="00A00197" w:rsidRPr="007E2744" w:rsidRDefault="00A00197" w:rsidP="00295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B1AB1" w14:textId="2B1CCBC1" w:rsidR="00A00197" w:rsidRDefault="00A00197" w:rsidP="00295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Rev10: Including TP </w:t>
            </w:r>
            <w:r w:rsidRPr="009B568A">
              <w:rPr>
                <w:noProof/>
              </w:rPr>
              <w:t>R3-255951</w:t>
            </w:r>
          </w:p>
          <w:p w14:paraId="673BCBEB" w14:textId="77777777" w:rsidR="00A00197" w:rsidRDefault="00A00197" w:rsidP="00295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Rev9: resubmission for R3#129</w:t>
            </w:r>
          </w:p>
          <w:p w14:paraId="7C0AEB7B" w14:textId="57D76B0B" w:rsidR="00A00197" w:rsidRDefault="00A00197" w:rsidP="00295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Rev8: Including TP R3-253957</w:t>
            </w:r>
          </w:p>
          <w:p w14:paraId="49F8CA37" w14:textId="3D0A599F" w:rsidR="00A00197" w:rsidRDefault="00A00197" w:rsidP="00295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6: Includ</w:t>
            </w:r>
            <w:r w:rsidR="00022B47">
              <w:rPr>
                <w:noProof/>
              </w:rPr>
              <w:t>ing</w:t>
            </w:r>
            <w:r>
              <w:rPr>
                <w:noProof/>
              </w:rPr>
              <w:t xml:space="preserve"> TP R3-252467</w:t>
            </w:r>
          </w:p>
          <w:p w14:paraId="6872759F" w14:textId="77777777" w:rsidR="00A00197" w:rsidRDefault="00A00197" w:rsidP="00295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Rev5: Update with “one user” in the track change.</w:t>
            </w:r>
          </w:p>
          <w:p w14:paraId="0A174635" w14:textId="34ACA892" w:rsidR="00A00197" w:rsidRDefault="00A00197" w:rsidP="00295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Rev4: </w:t>
            </w:r>
            <w:r w:rsidR="00022B47">
              <w:rPr>
                <w:noProof/>
              </w:rPr>
              <w:t>S</w:t>
            </w:r>
            <w:r>
              <w:rPr>
                <w:noProof/>
              </w:rPr>
              <w:t>ubmission to R3#127bis. Rebase on the new specification</w:t>
            </w:r>
          </w:p>
          <w:p w14:paraId="39ED12E1" w14:textId="537C2FE0" w:rsidR="00A00197" w:rsidRDefault="00A00197" w:rsidP="00295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Includ</w:t>
            </w:r>
            <w:r w:rsidR="00022B47">
              <w:rPr>
                <w:noProof/>
              </w:rPr>
              <w:t xml:space="preserve">ing </w:t>
            </w:r>
            <w:r>
              <w:rPr>
                <w:noProof/>
              </w:rPr>
              <w:t>TP R3-</w:t>
            </w:r>
            <w:r>
              <w:t xml:space="preserve"> </w:t>
            </w:r>
            <w:r w:rsidRPr="00550C82">
              <w:rPr>
                <w:noProof/>
              </w:rPr>
              <w:t>R3-250912</w:t>
            </w:r>
          </w:p>
          <w:p w14:paraId="56FA2159" w14:textId="31F42299" w:rsidR="00A00197" w:rsidRPr="007E2744" w:rsidRDefault="00A00197" w:rsidP="00295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022B47">
              <w:rPr>
                <w:noProof/>
              </w:rPr>
              <w:t>S</w:t>
            </w:r>
            <w:r>
              <w:rPr>
                <w:noProof/>
              </w:rPr>
              <w:t>ubmission to R3#127</w:t>
            </w:r>
          </w:p>
        </w:tc>
      </w:tr>
    </w:tbl>
    <w:p w14:paraId="692A51A8" w14:textId="77777777" w:rsidR="00A00197" w:rsidRPr="007E2744" w:rsidRDefault="00A00197" w:rsidP="00A00197">
      <w:pPr>
        <w:pStyle w:val="CRCoverPage"/>
        <w:spacing w:after="0"/>
        <w:rPr>
          <w:noProof/>
          <w:sz w:val="8"/>
          <w:szCs w:val="8"/>
        </w:rPr>
      </w:pPr>
    </w:p>
    <w:p w14:paraId="178B851B" w14:textId="77777777" w:rsidR="00A00197" w:rsidRPr="007E2744" w:rsidRDefault="00A00197" w:rsidP="00A00197">
      <w:pPr>
        <w:pStyle w:val="Heading3"/>
        <w:sectPr w:rsidR="00A00197" w:rsidRPr="007E2744" w:rsidSect="00A0019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7E25F0" w14:textId="77777777" w:rsidR="00A00197" w:rsidRDefault="00A00197" w:rsidP="00A00197">
      <w:pPr>
        <w:pStyle w:val="Heading2"/>
        <w:ind w:left="851" w:hanging="851"/>
      </w:pPr>
      <w:bookmarkStart w:id="40" w:name="_Toc36555633"/>
      <w:bookmarkStart w:id="41" w:name="_Toc45901304"/>
      <w:bookmarkStart w:id="42" w:name="_Toc64446929"/>
      <w:bookmarkStart w:id="43" w:name="_Toc66286423"/>
      <w:bookmarkStart w:id="44" w:name="_Toc74151118"/>
      <w:bookmarkStart w:id="45" w:name="_Toc29991233"/>
      <w:bookmarkStart w:id="46" w:name="_Toc44497296"/>
      <w:bookmarkStart w:id="47" w:name="_Toc88653590"/>
      <w:bookmarkStart w:id="48" w:name="_Toc97903946"/>
      <w:bookmarkStart w:id="49" w:name="_Toc51850383"/>
      <w:bookmarkStart w:id="50" w:name="_Toc20955046"/>
      <w:bookmarkStart w:id="51" w:name="_Toc45107684"/>
      <w:bookmarkStart w:id="52" w:name="_Toc56693386"/>
      <w:bookmarkStart w:id="53" w:name="_Toc175587240"/>
      <w:bookmarkStart w:id="54" w:name="_Toc113824901"/>
      <w:bookmarkStart w:id="55" w:name="_Toc106109080"/>
      <w:bookmarkStart w:id="56" w:name="_Toc105174243"/>
      <w:bookmarkStart w:id="57" w:name="_Toc98867959"/>
      <w:bookmarkStart w:id="58" w:name="_Toc20955156"/>
      <w:bookmarkStart w:id="59" w:name="_Toc29991351"/>
      <w:bookmarkStart w:id="60" w:name="_Toc36555751"/>
      <w:bookmarkStart w:id="61" w:name="_Toc44497429"/>
      <w:bookmarkStart w:id="62" w:name="_Toc45107817"/>
      <w:bookmarkStart w:id="63" w:name="_Toc45901437"/>
      <w:bookmarkStart w:id="64" w:name="_Toc51850516"/>
      <w:bookmarkStart w:id="65" w:name="_Toc56693519"/>
      <w:bookmarkStart w:id="66" w:name="_Toc64447062"/>
      <w:bookmarkStart w:id="67" w:name="_Toc66286556"/>
      <w:bookmarkStart w:id="68" w:name="_Toc74151251"/>
      <w:bookmarkStart w:id="69" w:name="_Toc88653723"/>
      <w:bookmarkStart w:id="70" w:name="_Toc97904079"/>
      <w:bookmarkStart w:id="71" w:name="_Toc98868123"/>
      <w:bookmarkStart w:id="72" w:name="_Toc105174407"/>
      <w:bookmarkStart w:id="73" w:name="_Toc106109244"/>
      <w:bookmarkStart w:id="74" w:name="_Toc113825065"/>
      <w:bookmarkStart w:id="75" w:name="_Toc1559597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lastRenderedPageBreak/>
        <w:t>8.1</w:t>
      </w:r>
      <w:r>
        <w:tab/>
        <w:t>Elementary procedures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28824CD1" w14:textId="77777777" w:rsidR="00A00197" w:rsidRDefault="00A00197" w:rsidP="00A00197">
      <w:r>
        <w:t>In the following tables, all EPs are divided into Class 1 and Class 2 EPs.</w:t>
      </w:r>
    </w:p>
    <w:p w14:paraId="29C9C598" w14:textId="77777777" w:rsidR="00A00197" w:rsidRDefault="00A00197" w:rsidP="00A00197">
      <w:pPr>
        <w:pStyle w:val="TH"/>
        <w:keepNext w:val="0"/>
        <w:keepLines w:val="0"/>
        <w:widowControl w:val="0"/>
      </w:pPr>
      <w:bookmarkStart w:id="76" w:name="_CRTable8_11"/>
      <w:r>
        <w:t xml:space="preserve">Table </w:t>
      </w:r>
      <w:bookmarkEnd w:id="76"/>
      <w:r>
        <w:t>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087"/>
        <w:gridCol w:w="2126"/>
        <w:gridCol w:w="2484"/>
      </w:tblGrid>
      <w:tr w:rsidR="00A00197" w14:paraId="1383210B" w14:textId="77777777" w:rsidTr="00295979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3CAE1FA0" w14:textId="77777777" w:rsidR="00A00197" w:rsidRDefault="00A00197" w:rsidP="00295979">
            <w:pPr>
              <w:pStyle w:val="TAH"/>
              <w:keepNext w:val="0"/>
              <w:keepLines w:val="0"/>
              <w:widowControl w:val="0"/>
            </w:pPr>
            <w:bookmarkStart w:id="77" w:name="MCCQCTEMPBM_00000387"/>
            <w:r>
              <w:t>Elementary Procedure</w:t>
            </w:r>
          </w:p>
        </w:tc>
        <w:tc>
          <w:tcPr>
            <w:tcW w:w="2087" w:type="dxa"/>
            <w:vMerge w:val="restart"/>
          </w:tcPr>
          <w:p w14:paraId="7F001AEF" w14:textId="77777777" w:rsidR="00A00197" w:rsidRDefault="00A00197" w:rsidP="00295979">
            <w:pPr>
              <w:pStyle w:val="TAH"/>
              <w:keepNext w:val="0"/>
              <w:keepLines w:val="0"/>
              <w:widowControl w:val="0"/>
            </w:pPr>
            <w:r>
              <w:t>Initiating Message</w:t>
            </w:r>
          </w:p>
        </w:tc>
        <w:tc>
          <w:tcPr>
            <w:tcW w:w="2126" w:type="dxa"/>
          </w:tcPr>
          <w:p w14:paraId="42162C8C" w14:textId="77777777" w:rsidR="00A00197" w:rsidRDefault="00A00197" w:rsidP="00295979">
            <w:pPr>
              <w:pStyle w:val="TAH"/>
              <w:keepNext w:val="0"/>
              <w:keepLines w:val="0"/>
              <w:widowControl w:val="0"/>
            </w:pPr>
            <w:r>
              <w:t>Successful Outcome</w:t>
            </w:r>
          </w:p>
        </w:tc>
        <w:tc>
          <w:tcPr>
            <w:tcW w:w="2484" w:type="dxa"/>
          </w:tcPr>
          <w:p w14:paraId="67B7DC16" w14:textId="77777777" w:rsidR="00A00197" w:rsidRDefault="00A00197" w:rsidP="00295979">
            <w:pPr>
              <w:pStyle w:val="TAH"/>
              <w:keepNext w:val="0"/>
              <w:keepLines w:val="0"/>
              <w:widowControl w:val="0"/>
            </w:pPr>
            <w:r>
              <w:t>Unsuccessful Outcome</w:t>
            </w:r>
          </w:p>
        </w:tc>
      </w:tr>
      <w:tr w:rsidR="00A00197" w14:paraId="4BA8F134" w14:textId="77777777" w:rsidTr="00295979">
        <w:trPr>
          <w:cantSplit/>
          <w:tblHeader/>
          <w:jc w:val="center"/>
        </w:trPr>
        <w:tc>
          <w:tcPr>
            <w:tcW w:w="1668" w:type="dxa"/>
            <w:vMerge/>
          </w:tcPr>
          <w:p w14:paraId="28976FCD" w14:textId="77777777" w:rsidR="00A00197" w:rsidRDefault="00A00197" w:rsidP="00295979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2087" w:type="dxa"/>
            <w:vMerge/>
          </w:tcPr>
          <w:p w14:paraId="54A8C5EA" w14:textId="77777777" w:rsidR="00A00197" w:rsidRDefault="00A00197" w:rsidP="00295979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2126" w:type="dxa"/>
          </w:tcPr>
          <w:p w14:paraId="69BD95EB" w14:textId="77777777" w:rsidR="00A00197" w:rsidRDefault="00A00197" w:rsidP="00295979">
            <w:pPr>
              <w:pStyle w:val="TAH"/>
              <w:keepNext w:val="0"/>
              <w:keepLines w:val="0"/>
              <w:widowControl w:val="0"/>
            </w:pPr>
            <w:r>
              <w:t>Response message</w:t>
            </w:r>
          </w:p>
        </w:tc>
        <w:tc>
          <w:tcPr>
            <w:tcW w:w="2484" w:type="dxa"/>
          </w:tcPr>
          <w:p w14:paraId="292D5880" w14:textId="77777777" w:rsidR="00A00197" w:rsidRDefault="00A00197" w:rsidP="00295979">
            <w:pPr>
              <w:pStyle w:val="TAH"/>
              <w:keepNext w:val="0"/>
              <w:keepLines w:val="0"/>
              <w:widowControl w:val="0"/>
            </w:pPr>
            <w:r>
              <w:t>Response message</w:t>
            </w:r>
          </w:p>
        </w:tc>
      </w:tr>
      <w:tr w:rsidR="00A00197" w14:paraId="36881E30" w14:textId="77777777" w:rsidTr="00295979">
        <w:trPr>
          <w:cantSplit/>
          <w:jc w:val="center"/>
        </w:trPr>
        <w:tc>
          <w:tcPr>
            <w:tcW w:w="1668" w:type="dxa"/>
          </w:tcPr>
          <w:p w14:paraId="2B3A3567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Handover Preparation</w:t>
            </w:r>
          </w:p>
        </w:tc>
        <w:tc>
          <w:tcPr>
            <w:tcW w:w="2087" w:type="dxa"/>
          </w:tcPr>
          <w:p w14:paraId="731F7E44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HANDOVER REQUEST</w:t>
            </w:r>
          </w:p>
        </w:tc>
        <w:tc>
          <w:tcPr>
            <w:tcW w:w="2126" w:type="dxa"/>
          </w:tcPr>
          <w:p w14:paraId="1A3BEC58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HANDOVER REQUEST ACKNOWLEDGE</w:t>
            </w:r>
          </w:p>
        </w:tc>
        <w:tc>
          <w:tcPr>
            <w:tcW w:w="2484" w:type="dxa"/>
          </w:tcPr>
          <w:p w14:paraId="07E6A657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HANDOVER PREPARATION FAILURE</w:t>
            </w:r>
          </w:p>
        </w:tc>
      </w:tr>
      <w:tr w:rsidR="00A00197" w14:paraId="3C944897" w14:textId="77777777" w:rsidTr="00295979">
        <w:trPr>
          <w:cantSplit/>
          <w:jc w:val="center"/>
        </w:trPr>
        <w:tc>
          <w:tcPr>
            <w:tcW w:w="1668" w:type="dxa"/>
          </w:tcPr>
          <w:p w14:paraId="1EFAF553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Retrieve UE Context</w:t>
            </w:r>
          </w:p>
        </w:tc>
        <w:tc>
          <w:tcPr>
            <w:tcW w:w="2087" w:type="dxa"/>
          </w:tcPr>
          <w:p w14:paraId="1CA23B7C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RETRIEVE UE CONTEXT REQUEST</w:t>
            </w:r>
          </w:p>
        </w:tc>
        <w:tc>
          <w:tcPr>
            <w:tcW w:w="2126" w:type="dxa"/>
          </w:tcPr>
          <w:p w14:paraId="16D0BEB8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RETRIEVE UE CONTEXT RESPONSE</w:t>
            </w:r>
          </w:p>
        </w:tc>
        <w:tc>
          <w:tcPr>
            <w:tcW w:w="2484" w:type="dxa"/>
          </w:tcPr>
          <w:p w14:paraId="613154EF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RETRIEVE UE CONTEXT FAILURE</w:t>
            </w:r>
          </w:p>
        </w:tc>
      </w:tr>
      <w:tr w:rsidR="00A00197" w14:paraId="00982DC3" w14:textId="77777777" w:rsidTr="00295979">
        <w:trPr>
          <w:cantSplit/>
          <w:jc w:val="center"/>
        </w:trPr>
        <w:tc>
          <w:tcPr>
            <w:tcW w:w="1668" w:type="dxa"/>
          </w:tcPr>
          <w:p w14:paraId="1FB194AF" w14:textId="77777777" w:rsidR="00A00197" w:rsidRPr="00AC357E" w:rsidRDefault="00A00197" w:rsidP="0029597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S-NG-RAN node Addition Preparation</w:t>
            </w:r>
          </w:p>
        </w:tc>
        <w:tc>
          <w:tcPr>
            <w:tcW w:w="2087" w:type="dxa"/>
          </w:tcPr>
          <w:p w14:paraId="7AA1D084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S-NODE ADDITION REQUEST</w:t>
            </w:r>
          </w:p>
        </w:tc>
        <w:tc>
          <w:tcPr>
            <w:tcW w:w="2126" w:type="dxa"/>
          </w:tcPr>
          <w:p w14:paraId="2CC95B14" w14:textId="77777777" w:rsidR="00A00197" w:rsidRPr="00AC357E" w:rsidRDefault="00A00197" w:rsidP="0029597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S-NODE ADDITION REQUEST ACKNOWLEDGE</w:t>
            </w:r>
          </w:p>
        </w:tc>
        <w:tc>
          <w:tcPr>
            <w:tcW w:w="2484" w:type="dxa"/>
          </w:tcPr>
          <w:p w14:paraId="43B7E34F" w14:textId="77777777" w:rsidR="00A00197" w:rsidRPr="00AC357E" w:rsidRDefault="00A00197" w:rsidP="0029597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S-NODE ADDITION REQUEST REJECT</w:t>
            </w:r>
          </w:p>
        </w:tc>
      </w:tr>
      <w:tr w:rsidR="00A00197" w14:paraId="724AE244" w14:textId="77777777" w:rsidTr="00295979">
        <w:trPr>
          <w:cantSplit/>
          <w:jc w:val="center"/>
        </w:trPr>
        <w:tc>
          <w:tcPr>
            <w:tcW w:w="1668" w:type="dxa"/>
          </w:tcPr>
          <w:p w14:paraId="69204012" w14:textId="77777777" w:rsidR="00A00197" w:rsidRPr="00AC357E" w:rsidRDefault="00A00197" w:rsidP="0029597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M-NG-RAN node initiated S-NG-RAN node Modification Preparation</w:t>
            </w:r>
          </w:p>
        </w:tc>
        <w:tc>
          <w:tcPr>
            <w:tcW w:w="2087" w:type="dxa"/>
          </w:tcPr>
          <w:p w14:paraId="1546CF28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S-NODE MODIFICATION REQUEST</w:t>
            </w:r>
          </w:p>
        </w:tc>
        <w:tc>
          <w:tcPr>
            <w:tcW w:w="2126" w:type="dxa"/>
          </w:tcPr>
          <w:p w14:paraId="5885DD97" w14:textId="77777777" w:rsidR="00A00197" w:rsidRPr="00AC357E" w:rsidRDefault="00A00197" w:rsidP="0029597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S-NODE MODIFICATION REQUEST ACKNOWLEDGE</w:t>
            </w:r>
          </w:p>
        </w:tc>
        <w:tc>
          <w:tcPr>
            <w:tcW w:w="2484" w:type="dxa"/>
          </w:tcPr>
          <w:p w14:paraId="2292BC34" w14:textId="77777777" w:rsidR="00A00197" w:rsidRPr="00AC357E" w:rsidRDefault="00A00197" w:rsidP="0029597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S-NODE MODIFICATION REQUEST REJECT</w:t>
            </w:r>
          </w:p>
        </w:tc>
      </w:tr>
      <w:tr w:rsidR="00A00197" w14:paraId="3DD40563" w14:textId="77777777" w:rsidTr="00295979">
        <w:trPr>
          <w:cantSplit/>
          <w:jc w:val="center"/>
        </w:trPr>
        <w:tc>
          <w:tcPr>
            <w:tcW w:w="1668" w:type="dxa"/>
          </w:tcPr>
          <w:p w14:paraId="3DD74091" w14:textId="77777777" w:rsidR="00A00197" w:rsidRPr="00AC357E" w:rsidRDefault="00A00197" w:rsidP="0029597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S-NG-RAN node initiated S-NG-RAN node Modification</w:t>
            </w:r>
          </w:p>
        </w:tc>
        <w:tc>
          <w:tcPr>
            <w:tcW w:w="2087" w:type="dxa"/>
          </w:tcPr>
          <w:p w14:paraId="05D4C9E1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S-NODE MODIFICATION REQUIRED</w:t>
            </w:r>
          </w:p>
        </w:tc>
        <w:tc>
          <w:tcPr>
            <w:tcW w:w="2126" w:type="dxa"/>
          </w:tcPr>
          <w:p w14:paraId="4F516FFD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S-NODE MODIFICATION CONFIRM</w:t>
            </w:r>
          </w:p>
        </w:tc>
        <w:tc>
          <w:tcPr>
            <w:tcW w:w="2484" w:type="dxa"/>
          </w:tcPr>
          <w:p w14:paraId="0242200B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S-NODE MODIFICATION REFUSE</w:t>
            </w:r>
          </w:p>
        </w:tc>
      </w:tr>
      <w:tr w:rsidR="00A00197" w14:paraId="7B148265" w14:textId="77777777" w:rsidTr="00295979">
        <w:trPr>
          <w:cantSplit/>
          <w:jc w:val="center"/>
        </w:trPr>
        <w:tc>
          <w:tcPr>
            <w:tcW w:w="1668" w:type="dxa"/>
          </w:tcPr>
          <w:p w14:paraId="09DF7412" w14:textId="77777777" w:rsidR="00A00197" w:rsidRPr="00AC357E" w:rsidRDefault="00A00197" w:rsidP="0029597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S-NG-RAN node initiated S-NG-RAN node CHANGE</w:t>
            </w:r>
          </w:p>
        </w:tc>
        <w:tc>
          <w:tcPr>
            <w:tcW w:w="2087" w:type="dxa"/>
          </w:tcPr>
          <w:p w14:paraId="5C749D7F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S-NODE CHANGE REQUIRED</w:t>
            </w:r>
          </w:p>
        </w:tc>
        <w:tc>
          <w:tcPr>
            <w:tcW w:w="2126" w:type="dxa"/>
          </w:tcPr>
          <w:p w14:paraId="00CAEB81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S-NODE CHANGE CONFIRM</w:t>
            </w:r>
          </w:p>
        </w:tc>
        <w:tc>
          <w:tcPr>
            <w:tcW w:w="2484" w:type="dxa"/>
          </w:tcPr>
          <w:p w14:paraId="03B96997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S-NODE CHANGE REFUSE</w:t>
            </w:r>
          </w:p>
        </w:tc>
      </w:tr>
      <w:tr w:rsidR="00A00197" w14:paraId="72E19352" w14:textId="77777777" w:rsidTr="00295979">
        <w:trPr>
          <w:cantSplit/>
          <w:jc w:val="center"/>
        </w:trPr>
        <w:tc>
          <w:tcPr>
            <w:tcW w:w="1668" w:type="dxa"/>
          </w:tcPr>
          <w:p w14:paraId="5CDB5F66" w14:textId="77777777" w:rsidR="00A00197" w:rsidRPr="00AC357E" w:rsidRDefault="00A00197" w:rsidP="0029597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M-NG-RAN node initiated S-NG-RAN node Release</w:t>
            </w:r>
          </w:p>
        </w:tc>
        <w:tc>
          <w:tcPr>
            <w:tcW w:w="2087" w:type="dxa"/>
          </w:tcPr>
          <w:p w14:paraId="66E7ACA3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S-NODE RELEASE REQUEST</w:t>
            </w:r>
          </w:p>
        </w:tc>
        <w:tc>
          <w:tcPr>
            <w:tcW w:w="2126" w:type="dxa"/>
          </w:tcPr>
          <w:p w14:paraId="60D6C839" w14:textId="77777777" w:rsidR="00A00197" w:rsidRPr="00AC357E" w:rsidRDefault="00A00197" w:rsidP="0029597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S-NODE RELEASE REQUEST ACKNOWLEDGE</w:t>
            </w:r>
          </w:p>
        </w:tc>
        <w:tc>
          <w:tcPr>
            <w:tcW w:w="2484" w:type="dxa"/>
          </w:tcPr>
          <w:p w14:paraId="2ACC18D6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S-NODE RELEASE REJECT</w:t>
            </w:r>
          </w:p>
        </w:tc>
      </w:tr>
      <w:tr w:rsidR="00A00197" w14:paraId="15456B74" w14:textId="77777777" w:rsidTr="00295979">
        <w:trPr>
          <w:cantSplit/>
          <w:jc w:val="center"/>
        </w:trPr>
        <w:tc>
          <w:tcPr>
            <w:tcW w:w="1668" w:type="dxa"/>
          </w:tcPr>
          <w:p w14:paraId="52DD98DD" w14:textId="77777777" w:rsidR="00A00197" w:rsidRPr="00AC357E" w:rsidRDefault="00A00197" w:rsidP="0029597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S-NG-RAN node initiated S-NG-RAN node Release</w:t>
            </w:r>
          </w:p>
        </w:tc>
        <w:tc>
          <w:tcPr>
            <w:tcW w:w="2087" w:type="dxa"/>
          </w:tcPr>
          <w:p w14:paraId="1A3E3BAA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S-NODE RELEASE REQUIRED</w:t>
            </w:r>
          </w:p>
        </w:tc>
        <w:tc>
          <w:tcPr>
            <w:tcW w:w="2126" w:type="dxa"/>
          </w:tcPr>
          <w:p w14:paraId="6083B961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S-NODE RELEASE CONFIRM</w:t>
            </w:r>
          </w:p>
        </w:tc>
        <w:tc>
          <w:tcPr>
            <w:tcW w:w="2484" w:type="dxa"/>
          </w:tcPr>
          <w:p w14:paraId="386BA929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</w:p>
        </w:tc>
      </w:tr>
      <w:tr w:rsidR="00A00197" w14:paraId="2AC4456B" w14:textId="77777777" w:rsidTr="00295979">
        <w:trPr>
          <w:cantSplit/>
          <w:jc w:val="center"/>
        </w:trPr>
        <w:tc>
          <w:tcPr>
            <w:tcW w:w="1668" w:type="dxa"/>
          </w:tcPr>
          <w:p w14:paraId="233807A6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Xn</w:t>
            </w:r>
            <w:proofErr w:type="spellEnd"/>
            <w:r>
              <w:t xml:space="preserve"> Setup </w:t>
            </w:r>
          </w:p>
        </w:tc>
        <w:tc>
          <w:tcPr>
            <w:tcW w:w="2087" w:type="dxa"/>
          </w:tcPr>
          <w:p w14:paraId="378A4239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XN SETUP REQUEST</w:t>
            </w:r>
          </w:p>
        </w:tc>
        <w:tc>
          <w:tcPr>
            <w:tcW w:w="2126" w:type="dxa"/>
          </w:tcPr>
          <w:p w14:paraId="4E1B5328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XN SETUP RESPONSE</w:t>
            </w:r>
          </w:p>
        </w:tc>
        <w:tc>
          <w:tcPr>
            <w:tcW w:w="2484" w:type="dxa"/>
          </w:tcPr>
          <w:p w14:paraId="09520631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XN SETUP FAILURE</w:t>
            </w:r>
          </w:p>
        </w:tc>
      </w:tr>
      <w:tr w:rsidR="00A00197" w14:paraId="550D7694" w14:textId="77777777" w:rsidTr="00295979">
        <w:trPr>
          <w:cantSplit/>
          <w:jc w:val="center"/>
        </w:trPr>
        <w:tc>
          <w:tcPr>
            <w:tcW w:w="1668" w:type="dxa"/>
          </w:tcPr>
          <w:p w14:paraId="46A7D584" w14:textId="77777777" w:rsidR="00A00197" w:rsidRPr="00AC357E" w:rsidRDefault="00A00197" w:rsidP="0029597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NG-RAN node Configuration Update</w:t>
            </w:r>
          </w:p>
        </w:tc>
        <w:tc>
          <w:tcPr>
            <w:tcW w:w="2087" w:type="dxa"/>
          </w:tcPr>
          <w:p w14:paraId="2FB6F2E9" w14:textId="77777777" w:rsidR="00A00197" w:rsidRPr="00AC357E" w:rsidRDefault="00A00197" w:rsidP="0029597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NG-RAN NODE CONFIGURATION UPDATE</w:t>
            </w:r>
          </w:p>
        </w:tc>
        <w:tc>
          <w:tcPr>
            <w:tcW w:w="2126" w:type="dxa"/>
          </w:tcPr>
          <w:p w14:paraId="189192D6" w14:textId="77777777" w:rsidR="00A00197" w:rsidRPr="00AC357E" w:rsidRDefault="00A00197" w:rsidP="0029597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NG-RAN NODE CONFIGURATION UPDATE ACKNOWLEDGE</w:t>
            </w:r>
          </w:p>
        </w:tc>
        <w:tc>
          <w:tcPr>
            <w:tcW w:w="2484" w:type="dxa"/>
          </w:tcPr>
          <w:p w14:paraId="23BAEC71" w14:textId="77777777" w:rsidR="00A00197" w:rsidRPr="00AC357E" w:rsidRDefault="00A00197" w:rsidP="0029597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lang w:val="en-US"/>
              </w:rPr>
              <w:t>NG-RAN NODE CONFIGURATION UPDATE FAILURE</w:t>
            </w:r>
          </w:p>
        </w:tc>
      </w:tr>
      <w:tr w:rsidR="00A00197" w14:paraId="3CE10CE8" w14:textId="77777777" w:rsidTr="00295979">
        <w:trPr>
          <w:cantSplit/>
          <w:jc w:val="center"/>
        </w:trPr>
        <w:tc>
          <w:tcPr>
            <w:tcW w:w="1668" w:type="dxa"/>
          </w:tcPr>
          <w:p w14:paraId="008AE935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Cell Activation</w:t>
            </w:r>
          </w:p>
        </w:tc>
        <w:tc>
          <w:tcPr>
            <w:tcW w:w="2087" w:type="dxa"/>
          </w:tcPr>
          <w:p w14:paraId="6C2136C5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CELL ACTIVATION REQUEST</w:t>
            </w:r>
          </w:p>
        </w:tc>
        <w:tc>
          <w:tcPr>
            <w:tcW w:w="2126" w:type="dxa"/>
          </w:tcPr>
          <w:p w14:paraId="513F1D53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CELL ACTIVATION RESPONSE</w:t>
            </w:r>
          </w:p>
        </w:tc>
        <w:tc>
          <w:tcPr>
            <w:tcW w:w="2484" w:type="dxa"/>
          </w:tcPr>
          <w:p w14:paraId="7D54E4F9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CELL ACTIVATION FAILURE</w:t>
            </w:r>
          </w:p>
        </w:tc>
      </w:tr>
      <w:tr w:rsidR="00A00197" w14:paraId="4B38B6BA" w14:textId="77777777" w:rsidTr="00295979">
        <w:trPr>
          <w:cantSplit/>
          <w:jc w:val="center"/>
        </w:trPr>
        <w:tc>
          <w:tcPr>
            <w:tcW w:w="1668" w:type="dxa"/>
          </w:tcPr>
          <w:p w14:paraId="20B90237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Reset</w:t>
            </w:r>
          </w:p>
        </w:tc>
        <w:tc>
          <w:tcPr>
            <w:tcW w:w="2087" w:type="dxa"/>
          </w:tcPr>
          <w:p w14:paraId="7496BAF7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RESET REQUEST</w:t>
            </w:r>
          </w:p>
        </w:tc>
        <w:tc>
          <w:tcPr>
            <w:tcW w:w="2126" w:type="dxa"/>
          </w:tcPr>
          <w:p w14:paraId="558F7E68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RESET RESPONSE</w:t>
            </w:r>
          </w:p>
        </w:tc>
        <w:tc>
          <w:tcPr>
            <w:tcW w:w="2484" w:type="dxa"/>
          </w:tcPr>
          <w:p w14:paraId="7CF12C2D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</w:p>
        </w:tc>
      </w:tr>
      <w:tr w:rsidR="00A00197" w14:paraId="5656E14F" w14:textId="77777777" w:rsidTr="00295979">
        <w:trPr>
          <w:cantSplit/>
          <w:jc w:val="center"/>
        </w:trPr>
        <w:tc>
          <w:tcPr>
            <w:tcW w:w="1668" w:type="dxa"/>
          </w:tcPr>
          <w:p w14:paraId="59C6EB7D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Xn</w:t>
            </w:r>
            <w:proofErr w:type="spellEnd"/>
            <w:r>
              <w:t xml:space="preserve"> Removal</w:t>
            </w:r>
          </w:p>
        </w:tc>
        <w:tc>
          <w:tcPr>
            <w:tcW w:w="2087" w:type="dxa"/>
          </w:tcPr>
          <w:p w14:paraId="3F450628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XN REMOVAL REQUEST</w:t>
            </w:r>
          </w:p>
        </w:tc>
        <w:tc>
          <w:tcPr>
            <w:tcW w:w="2126" w:type="dxa"/>
          </w:tcPr>
          <w:p w14:paraId="560A0E03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XN REMOVAL RESPONSE</w:t>
            </w:r>
          </w:p>
        </w:tc>
        <w:tc>
          <w:tcPr>
            <w:tcW w:w="2484" w:type="dxa"/>
          </w:tcPr>
          <w:p w14:paraId="5AC86EFE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XN REMOVAL FAILURE</w:t>
            </w:r>
          </w:p>
        </w:tc>
      </w:tr>
      <w:tr w:rsidR="00A00197" w14:paraId="4F78EA5B" w14:textId="77777777" w:rsidTr="00295979">
        <w:trPr>
          <w:cantSplit/>
          <w:jc w:val="center"/>
        </w:trPr>
        <w:tc>
          <w:tcPr>
            <w:tcW w:w="1668" w:type="dxa"/>
          </w:tcPr>
          <w:p w14:paraId="5E0E8823" w14:textId="77777777" w:rsidR="00A00197" w:rsidRPr="00AC357E" w:rsidRDefault="00A00197" w:rsidP="0029597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rFonts w:cs="Arial"/>
                <w:lang w:val="en-US"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6E898AE4" w14:textId="77777777" w:rsidR="00A00197" w:rsidRPr="00AC357E" w:rsidRDefault="00A00197" w:rsidP="0029597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rFonts w:cs="Arial"/>
                <w:lang w:val="en-US"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2DA2476A" w14:textId="77777777" w:rsidR="00A00197" w:rsidRPr="00AC357E" w:rsidRDefault="00A00197" w:rsidP="0029597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C357E">
              <w:rPr>
                <w:rFonts w:cs="Arial"/>
                <w:lang w:val="en-US" w:eastAsia="ja-JP"/>
              </w:rPr>
              <w:t>E-UTRA - NR CELL RESOURCE COORDINATION RESPONSE</w:t>
            </w:r>
          </w:p>
        </w:tc>
        <w:tc>
          <w:tcPr>
            <w:tcW w:w="2484" w:type="dxa"/>
          </w:tcPr>
          <w:p w14:paraId="459A6747" w14:textId="77777777" w:rsidR="00A00197" w:rsidRPr="00AC357E" w:rsidRDefault="00A00197" w:rsidP="0029597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A00197" w14:paraId="7C6E4DFA" w14:textId="77777777" w:rsidTr="00295979">
        <w:trPr>
          <w:cantSplit/>
          <w:jc w:val="center"/>
        </w:trPr>
        <w:tc>
          <w:tcPr>
            <w:tcW w:w="1668" w:type="dxa"/>
          </w:tcPr>
          <w:p w14:paraId="6CC37D8C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22B4518E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7AA98B6D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84" w:type="dxa"/>
          </w:tcPr>
          <w:p w14:paraId="5556C271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RESOURCE STATUS FAILURE</w:t>
            </w:r>
          </w:p>
        </w:tc>
      </w:tr>
      <w:tr w:rsidR="00A00197" w14:paraId="453EA0A4" w14:textId="77777777" w:rsidTr="00295979">
        <w:trPr>
          <w:cantSplit/>
          <w:jc w:val="center"/>
        </w:trPr>
        <w:tc>
          <w:tcPr>
            <w:tcW w:w="1668" w:type="dxa"/>
          </w:tcPr>
          <w:p w14:paraId="2EB2635C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0C9A9DDC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22A6C7CE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84" w:type="dxa"/>
          </w:tcPr>
          <w:p w14:paraId="734BFD3A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MOBILITY CHANGE FAILURE</w:t>
            </w:r>
          </w:p>
        </w:tc>
      </w:tr>
      <w:tr w:rsidR="00A00197" w14:paraId="1D24725C" w14:textId="77777777" w:rsidTr="00295979">
        <w:trPr>
          <w:cantSplit/>
          <w:jc w:val="center"/>
        </w:trPr>
        <w:tc>
          <w:tcPr>
            <w:tcW w:w="1668" w:type="dxa"/>
          </w:tcPr>
          <w:p w14:paraId="0EA5961D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IA</w:t>
            </w:r>
            <w:r>
              <w:rPr>
                <w:rFonts w:cs="Arial"/>
                <w:lang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017C848C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20F59034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 w:eastAsia="ja-JP"/>
              </w:rPr>
              <w:t>IAB TRANSPORT MIGRATION MANAGEMENT RESPONSE</w:t>
            </w:r>
          </w:p>
        </w:tc>
        <w:tc>
          <w:tcPr>
            <w:tcW w:w="2484" w:type="dxa"/>
          </w:tcPr>
          <w:p w14:paraId="07A9EE37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rFonts w:cs="Arial"/>
                <w:lang w:val="fr-FR" w:eastAsia="ja-JP"/>
              </w:rPr>
              <w:t>IAB TRANSPORT MIGRATION MANAGEMENT REJECT</w:t>
            </w:r>
          </w:p>
        </w:tc>
      </w:tr>
      <w:tr w:rsidR="00A00197" w14:paraId="40AD3F46" w14:textId="77777777" w:rsidTr="00295979">
        <w:trPr>
          <w:cantSplit/>
          <w:jc w:val="center"/>
        </w:trPr>
        <w:tc>
          <w:tcPr>
            <w:tcW w:w="1668" w:type="dxa"/>
          </w:tcPr>
          <w:p w14:paraId="1A44025D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3E1B57D4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3A053E63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 w:eastAsia="ja-JP"/>
              </w:rPr>
              <w:t>IAB TRANSPORT MIGRATION MODIFICATION RESPONSE</w:t>
            </w:r>
          </w:p>
        </w:tc>
        <w:tc>
          <w:tcPr>
            <w:tcW w:w="2484" w:type="dxa"/>
          </w:tcPr>
          <w:p w14:paraId="7637405E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</w:tr>
      <w:tr w:rsidR="00A00197" w14:paraId="00035684" w14:textId="77777777" w:rsidTr="00295979">
        <w:trPr>
          <w:cantSplit/>
          <w:jc w:val="center"/>
        </w:trPr>
        <w:tc>
          <w:tcPr>
            <w:tcW w:w="1668" w:type="dxa"/>
          </w:tcPr>
          <w:p w14:paraId="51613446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IAB Resource Coordination</w:t>
            </w:r>
          </w:p>
        </w:tc>
        <w:tc>
          <w:tcPr>
            <w:tcW w:w="2087" w:type="dxa"/>
          </w:tcPr>
          <w:p w14:paraId="191F4516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IAB </w:t>
            </w:r>
            <w:r>
              <w:rPr>
                <w:rFonts w:cs="Arial" w:hint="eastAsia"/>
                <w:lang w:eastAsia="ja-JP"/>
              </w:rPr>
              <w:t>RESOURCE COORDINATION REQUEST</w:t>
            </w:r>
          </w:p>
        </w:tc>
        <w:tc>
          <w:tcPr>
            <w:tcW w:w="2126" w:type="dxa"/>
          </w:tcPr>
          <w:p w14:paraId="5FAA26CC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IAB </w:t>
            </w:r>
            <w:r>
              <w:rPr>
                <w:rFonts w:cs="Arial" w:hint="eastAsia"/>
                <w:lang w:eastAsia="ja-JP"/>
              </w:rPr>
              <w:t>RESOURCE COORDINATION RESPONSE</w:t>
            </w:r>
          </w:p>
        </w:tc>
        <w:tc>
          <w:tcPr>
            <w:tcW w:w="2484" w:type="dxa"/>
          </w:tcPr>
          <w:p w14:paraId="1D9F36BB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</w:p>
        </w:tc>
      </w:tr>
      <w:tr w:rsidR="00A00197" w14:paraId="7BF89B18" w14:textId="77777777" w:rsidTr="00295979">
        <w:trPr>
          <w:cantSplit/>
          <w:jc w:val="center"/>
        </w:trPr>
        <w:tc>
          <w:tcPr>
            <w:tcW w:w="1668" w:type="dxa"/>
          </w:tcPr>
          <w:p w14:paraId="1B1AAA5F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Partial UE Context Transfer</w:t>
            </w:r>
          </w:p>
        </w:tc>
        <w:tc>
          <w:tcPr>
            <w:tcW w:w="2087" w:type="dxa"/>
          </w:tcPr>
          <w:p w14:paraId="6906BCA0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PARTIAL UE CONTEXT TRANSFER</w:t>
            </w:r>
          </w:p>
        </w:tc>
        <w:tc>
          <w:tcPr>
            <w:tcW w:w="2126" w:type="dxa"/>
          </w:tcPr>
          <w:p w14:paraId="427F440B" w14:textId="77777777" w:rsidR="00A00197" w:rsidRPr="00E668C7" w:rsidRDefault="00A00197" w:rsidP="0029597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E668C7">
              <w:rPr>
                <w:rFonts w:cs="Arial"/>
                <w:lang w:val="en-US" w:eastAsia="ja-JP"/>
              </w:rPr>
              <w:t>PARTIAL UE CONTEXT TRANSFER ACKNOWLEDGE</w:t>
            </w:r>
          </w:p>
        </w:tc>
        <w:tc>
          <w:tcPr>
            <w:tcW w:w="2484" w:type="dxa"/>
          </w:tcPr>
          <w:p w14:paraId="27622A2C" w14:textId="77777777" w:rsidR="00A00197" w:rsidRPr="00E668C7" w:rsidRDefault="00A00197" w:rsidP="0029597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E668C7">
              <w:rPr>
                <w:lang w:val="en-US"/>
              </w:rPr>
              <w:t>PARTIAL UE CONTEXT TRANSFER FAILURE</w:t>
            </w:r>
          </w:p>
        </w:tc>
      </w:tr>
      <w:tr w:rsidR="00A00197" w14:paraId="3F46E3F6" w14:textId="77777777" w:rsidTr="00295979">
        <w:trPr>
          <w:cantSplit/>
          <w:jc w:val="center"/>
        </w:trPr>
        <w:tc>
          <w:tcPr>
            <w:tcW w:w="1668" w:type="dxa"/>
          </w:tcPr>
          <w:p w14:paraId="0B62E201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Data Collection Reporting Initiation</w:t>
            </w:r>
          </w:p>
        </w:tc>
        <w:tc>
          <w:tcPr>
            <w:tcW w:w="2087" w:type="dxa"/>
          </w:tcPr>
          <w:p w14:paraId="6B85049F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DATA COLLECTION REQUEST</w:t>
            </w:r>
          </w:p>
        </w:tc>
        <w:tc>
          <w:tcPr>
            <w:tcW w:w="2126" w:type="dxa"/>
          </w:tcPr>
          <w:p w14:paraId="690F33CE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DATA COLLECTION RESPONSE</w:t>
            </w:r>
          </w:p>
        </w:tc>
        <w:tc>
          <w:tcPr>
            <w:tcW w:w="2484" w:type="dxa"/>
          </w:tcPr>
          <w:p w14:paraId="07436358" w14:textId="77777777" w:rsidR="00A00197" w:rsidRDefault="00A00197" w:rsidP="00295979">
            <w:pPr>
              <w:pStyle w:val="TAL"/>
              <w:keepNext w:val="0"/>
              <w:keepLines w:val="0"/>
              <w:widowControl w:val="0"/>
            </w:pPr>
            <w:r>
              <w:t>DATA COLLECTION FAILURE</w:t>
            </w:r>
          </w:p>
        </w:tc>
      </w:tr>
      <w:tr w:rsidR="00A00197" w14:paraId="509719D0" w14:textId="77777777" w:rsidTr="00295979">
        <w:trPr>
          <w:cantSplit/>
          <w:jc w:val="center"/>
          <w:ins w:id="78" w:author="Author" w:date="2025-09-01T12:42:00Z"/>
        </w:trPr>
        <w:tc>
          <w:tcPr>
            <w:tcW w:w="1668" w:type="dxa"/>
          </w:tcPr>
          <w:p w14:paraId="1DA428AA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79" w:author="Author" w:date="2025-09-01T12:42:00Z" w16du:dateUtc="2025-09-01T10:42:00Z"/>
                <w:rFonts w:cs="Arial"/>
                <w:lang w:eastAsia="ja-JP"/>
              </w:rPr>
            </w:pPr>
            <w:ins w:id="80" w:author="Author" w:date="2025-09-01T12:42:00Z" w16du:dateUtc="2025-09-01T10:42:00Z">
              <w:r>
                <w:rPr>
                  <w:lang w:val="en-US"/>
                </w:rPr>
                <w:t xml:space="preserve">OD-SIB1 </w:t>
              </w:r>
              <w:r>
                <w:t>Configuration</w:t>
              </w:r>
              <w:r>
                <w:rPr>
                  <w:lang w:val="en-US"/>
                </w:rPr>
                <w:t xml:space="preserve"> Provision</w:t>
              </w:r>
            </w:ins>
          </w:p>
        </w:tc>
        <w:tc>
          <w:tcPr>
            <w:tcW w:w="2087" w:type="dxa"/>
          </w:tcPr>
          <w:p w14:paraId="3DB8C27F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81" w:author="Author" w:date="2025-09-01T12:42:00Z" w16du:dateUtc="2025-09-01T10:42:00Z"/>
                <w:rFonts w:cs="Arial"/>
                <w:lang w:eastAsia="ja-JP"/>
              </w:rPr>
            </w:pPr>
            <w:ins w:id="82" w:author="Author" w:date="2025-09-01T12:42:00Z" w16du:dateUtc="2025-09-01T10:42:00Z">
              <w:r>
                <w:rPr>
                  <w:lang w:val="en-US"/>
                </w:rPr>
                <w:t xml:space="preserve">OD-SIB1 </w:t>
              </w:r>
              <w:r w:rsidRPr="00F8135E">
                <w:rPr>
                  <w:lang w:val="en-US"/>
                </w:rPr>
                <w:t>CONFIGURATION PROVISION REQUEST</w:t>
              </w:r>
            </w:ins>
          </w:p>
        </w:tc>
        <w:tc>
          <w:tcPr>
            <w:tcW w:w="2126" w:type="dxa"/>
          </w:tcPr>
          <w:p w14:paraId="740A5993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83" w:author="Author" w:date="2025-09-01T12:42:00Z" w16du:dateUtc="2025-09-01T10:42:00Z"/>
                <w:rFonts w:cs="Arial"/>
                <w:lang w:eastAsia="ja-JP"/>
              </w:rPr>
            </w:pPr>
            <w:ins w:id="84" w:author="Author" w:date="2025-09-01T12:42:00Z" w16du:dateUtc="2025-09-01T10:42:00Z">
              <w:r>
                <w:rPr>
                  <w:lang w:val="en-US"/>
                </w:rPr>
                <w:t xml:space="preserve">OD-SIB1 </w:t>
              </w:r>
              <w:r w:rsidRPr="00F8135E">
                <w:rPr>
                  <w:lang w:val="en-US"/>
                </w:rPr>
                <w:t>CONFIGURATION PROVISION RESPONSE</w:t>
              </w:r>
            </w:ins>
          </w:p>
        </w:tc>
        <w:tc>
          <w:tcPr>
            <w:tcW w:w="2484" w:type="dxa"/>
          </w:tcPr>
          <w:p w14:paraId="4C1B5BA1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85" w:author="Author" w:date="2025-09-01T12:42:00Z" w16du:dateUtc="2025-09-01T10:42:00Z"/>
              </w:rPr>
            </w:pPr>
            <w:ins w:id="86" w:author="Author" w:date="2025-09-01T12:42:00Z" w16du:dateUtc="2025-09-01T10:42:00Z">
              <w:r>
                <w:rPr>
                  <w:lang w:val="en-US"/>
                </w:rPr>
                <w:t xml:space="preserve">OD-SIB1 </w:t>
              </w:r>
              <w:r w:rsidRPr="00F8135E">
                <w:rPr>
                  <w:lang w:val="en-US"/>
                </w:rPr>
                <w:t>CONFIGURATION PROVISION FAILURE</w:t>
              </w:r>
            </w:ins>
          </w:p>
        </w:tc>
      </w:tr>
      <w:bookmarkEnd w:id="77"/>
    </w:tbl>
    <w:p w14:paraId="4FC610BC" w14:textId="77777777" w:rsidR="00A00197" w:rsidRDefault="00A00197" w:rsidP="00A00197"/>
    <w:p w14:paraId="7C7CE3C5" w14:textId="77777777" w:rsidR="00A00197" w:rsidRDefault="00A00197" w:rsidP="00A00197">
      <w:pPr>
        <w:pStyle w:val="TH"/>
      </w:pPr>
      <w:bookmarkStart w:id="87" w:name="_CRTable8_12"/>
      <w:r>
        <w:t xml:space="preserve">Table </w:t>
      </w:r>
      <w:bookmarkEnd w:id="87"/>
      <w:r>
        <w:t>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250"/>
      </w:tblGrid>
      <w:tr w:rsidR="00A00197" w14:paraId="4702C730" w14:textId="77777777" w:rsidTr="00295979">
        <w:trPr>
          <w:cantSplit/>
          <w:tblHeader/>
          <w:jc w:val="center"/>
        </w:trPr>
        <w:tc>
          <w:tcPr>
            <w:tcW w:w="3085" w:type="dxa"/>
          </w:tcPr>
          <w:p w14:paraId="5E3AF6D9" w14:textId="77777777" w:rsidR="00A00197" w:rsidRDefault="00A00197" w:rsidP="00295979">
            <w:pPr>
              <w:pStyle w:val="TAH"/>
            </w:pPr>
            <w:r>
              <w:t>Elementary Procedure</w:t>
            </w:r>
          </w:p>
        </w:tc>
        <w:tc>
          <w:tcPr>
            <w:tcW w:w="3250" w:type="dxa"/>
          </w:tcPr>
          <w:p w14:paraId="171CCD75" w14:textId="77777777" w:rsidR="00A00197" w:rsidRDefault="00A00197" w:rsidP="00295979">
            <w:pPr>
              <w:pStyle w:val="TAH"/>
            </w:pPr>
            <w:r>
              <w:t>Initiating Message</w:t>
            </w:r>
          </w:p>
        </w:tc>
      </w:tr>
      <w:tr w:rsidR="00A00197" w14:paraId="66EFFDC6" w14:textId="77777777" w:rsidTr="00295979">
        <w:trPr>
          <w:cantSplit/>
          <w:jc w:val="center"/>
        </w:trPr>
        <w:tc>
          <w:tcPr>
            <w:tcW w:w="3085" w:type="dxa"/>
          </w:tcPr>
          <w:p w14:paraId="50A0536E" w14:textId="77777777" w:rsidR="00A00197" w:rsidRDefault="00A00197" w:rsidP="00295979">
            <w:pPr>
              <w:pStyle w:val="TAL"/>
            </w:pPr>
            <w:r>
              <w:t>Handover Cancel</w:t>
            </w:r>
          </w:p>
        </w:tc>
        <w:tc>
          <w:tcPr>
            <w:tcW w:w="3250" w:type="dxa"/>
          </w:tcPr>
          <w:p w14:paraId="31AD7861" w14:textId="77777777" w:rsidR="00A00197" w:rsidRDefault="00A00197" w:rsidP="00295979">
            <w:pPr>
              <w:pStyle w:val="TAL"/>
            </w:pPr>
            <w:r>
              <w:t>HANDOVER CANCEL</w:t>
            </w:r>
          </w:p>
        </w:tc>
      </w:tr>
      <w:tr w:rsidR="00A00197" w14:paraId="2D3C0A4B" w14:textId="77777777" w:rsidTr="00295979">
        <w:trPr>
          <w:cantSplit/>
          <w:jc w:val="center"/>
        </w:trPr>
        <w:tc>
          <w:tcPr>
            <w:tcW w:w="3085" w:type="dxa"/>
          </w:tcPr>
          <w:p w14:paraId="1FE77B49" w14:textId="77777777" w:rsidR="00A00197" w:rsidRDefault="00A00197" w:rsidP="00295979">
            <w:pPr>
              <w:pStyle w:val="TAL"/>
            </w:pPr>
            <w:r>
              <w:t>SN Status Transfer</w:t>
            </w:r>
          </w:p>
        </w:tc>
        <w:tc>
          <w:tcPr>
            <w:tcW w:w="3250" w:type="dxa"/>
          </w:tcPr>
          <w:p w14:paraId="0E7157A5" w14:textId="77777777" w:rsidR="00A00197" w:rsidRDefault="00A00197" w:rsidP="00295979">
            <w:pPr>
              <w:pStyle w:val="TAL"/>
            </w:pPr>
            <w:r>
              <w:t>SN STATUS TRANSFER</w:t>
            </w:r>
          </w:p>
        </w:tc>
      </w:tr>
      <w:tr w:rsidR="00A00197" w14:paraId="6591D2E8" w14:textId="77777777" w:rsidTr="00295979">
        <w:trPr>
          <w:cantSplit/>
          <w:jc w:val="center"/>
        </w:trPr>
        <w:tc>
          <w:tcPr>
            <w:tcW w:w="3085" w:type="dxa"/>
          </w:tcPr>
          <w:p w14:paraId="73639F4F" w14:textId="77777777" w:rsidR="00A00197" w:rsidRDefault="00A00197" w:rsidP="00295979">
            <w:pPr>
              <w:pStyle w:val="TAL"/>
            </w:pPr>
            <w:r>
              <w:t>RAN Paging</w:t>
            </w:r>
          </w:p>
        </w:tc>
        <w:tc>
          <w:tcPr>
            <w:tcW w:w="3250" w:type="dxa"/>
          </w:tcPr>
          <w:p w14:paraId="4FE37F27" w14:textId="77777777" w:rsidR="00A00197" w:rsidRDefault="00A00197" w:rsidP="00295979">
            <w:pPr>
              <w:pStyle w:val="TAL"/>
            </w:pPr>
            <w:r>
              <w:t>RAN PAGING</w:t>
            </w:r>
          </w:p>
        </w:tc>
      </w:tr>
      <w:tr w:rsidR="00A00197" w14:paraId="0CBD2EF7" w14:textId="77777777" w:rsidTr="00295979">
        <w:trPr>
          <w:cantSplit/>
          <w:jc w:val="center"/>
        </w:trPr>
        <w:tc>
          <w:tcPr>
            <w:tcW w:w="3085" w:type="dxa"/>
          </w:tcPr>
          <w:p w14:paraId="26550305" w14:textId="77777777" w:rsidR="00A00197" w:rsidRDefault="00A00197" w:rsidP="00295979">
            <w:pPr>
              <w:pStyle w:val="TAL"/>
            </w:pPr>
            <w:proofErr w:type="spellStart"/>
            <w:r>
              <w:t>Xn</w:t>
            </w:r>
            <w:proofErr w:type="spellEnd"/>
            <w:r>
              <w:t>-U Address Indication</w:t>
            </w:r>
          </w:p>
        </w:tc>
        <w:tc>
          <w:tcPr>
            <w:tcW w:w="3250" w:type="dxa"/>
          </w:tcPr>
          <w:p w14:paraId="2661B082" w14:textId="77777777" w:rsidR="00A00197" w:rsidRDefault="00A00197" w:rsidP="00295979">
            <w:pPr>
              <w:pStyle w:val="TAL"/>
            </w:pPr>
            <w:r>
              <w:t>XN-U ADDRESS INDICATION</w:t>
            </w:r>
          </w:p>
        </w:tc>
      </w:tr>
      <w:tr w:rsidR="00A00197" w14:paraId="5FE7711D" w14:textId="77777777" w:rsidTr="00295979">
        <w:trPr>
          <w:cantSplit/>
          <w:jc w:val="center"/>
        </w:trPr>
        <w:tc>
          <w:tcPr>
            <w:tcW w:w="3085" w:type="dxa"/>
          </w:tcPr>
          <w:p w14:paraId="50BF7500" w14:textId="77777777" w:rsidR="00A00197" w:rsidRPr="00F23B8E" w:rsidRDefault="00A00197" w:rsidP="00295979">
            <w:pPr>
              <w:pStyle w:val="TAL"/>
              <w:rPr>
                <w:lang w:val="en-US"/>
              </w:rPr>
            </w:pPr>
            <w:r w:rsidRPr="00F23B8E">
              <w:rPr>
                <w:lang w:val="en-US"/>
              </w:rPr>
              <w:t>S-NG-RAN node Reconfiguration Completion</w:t>
            </w:r>
          </w:p>
        </w:tc>
        <w:tc>
          <w:tcPr>
            <w:tcW w:w="3250" w:type="dxa"/>
          </w:tcPr>
          <w:p w14:paraId="5BF84E79" w14:textId="77777777" w:rsidR="00A00197" w:rsidRDefault="00A00197" w:rsidP="00295979">
            <w:pPr>
              <w:pStyle w:val="TAL"/>
            </w:pPr>
            <w:r>
              <w:t>S-NODE RECONFIGURATION COMPLETE</w:t>
            </w:r>
          </w:p>
        </w:tc>
      </w:tr>
      <w:tr w:rsidR="00A00197" w14:paraId="4B582957" w14:textId="77777777" w:rsidTr="00295979">
        <w:trPr>
          <w:cantSplit/>
          <w:jc w:val="center"/>
        </w:trPr>
        <w:tc>
          <w:tcPr>
            <w:tcW w:w="3085" w:type="dxa"/>
          </w:tcPr>
          <w:p w14:paraId="4CEB5AB9" w14:textId="77777777" w:rsidR="00A00197" w:rsidRPr="00F23B8E" w:rsidRDefault="00A00197" w:rsidP="00295979">
            <w:pPr>
              <w:pStyle w:val="TAL"/>
              <w:rPr>
                <w:lang w:val="en-US"/>
              </w:rPr>
            </w:pPr>
            <w:r w:rsidRPr="00F23B8E">
              <w:rPr>
                <w:lang w:val="en-US"/>
              </w:rPr>
              <w:t>S-NG-RAN node Counter Check</w:t>
            </w:r>
          </w:p>
        </w:tc>
        <w:tc>
          <w:tcPr>
            <w:tcW w:w="3250" w:type="dxa"/>
          </w:tcPr>
          <w:p w14:paraId="7C044857" w14:textId="77777777" w:rsidR="00A00197" w:rsidRPr="00F23B8E" w:rsidRDefault="00A00197" w:rsidP="00295979">
            <w:pPr>
              <w:pStyle w:val="TAL"/>
              <w:rPr>
                <w:lang w:val="en-US"/>
              </w:rPr>
            </w:pPr>
            <w:r w:rsidRPr="00F23B8E">
              <w:rPr>
                <w:lang w:val="en-US"/>
              </w:rPr>
              <w:t>S-NODE COUNTER CHECK REQUEST</w:t>
            </w:r>
          </w:p>
        </w:tc>
      </w:tr>
      <w:tr w:rsidR="00A00197" w14:paraId="5F4A5983" w14:textId="77777777" w:rsidTr="0029597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D2A3" w14:textId="77777777" w:rsidR="00A00197" w:rsidRDefault="00A00197" w:rsidP="00295979">
            <w:pPr>
              <w:pStyle w:val="TAL"/>
            </w:pPr>
            <w: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7D80" w14:textId="77777777" w:rsidR="00A00197" w:rsidRDefault="00A00197" w:rsidP="00295979">
            <w:pPr>
              <w:pStyle w:val="TAL"/>
            </w:pPr>
            <w:r>
              <w:t>UE CONTEXT RELEASE</w:t>
            </w:r>
          </w:p>
        </w:tc>
      </w:tr>
      <w:tr w:rsidR="00A00197" w14:paraId="4116C9D2" w14:textId="77777777" w:rsidTr="0029597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D167" w14:textId="77777777" w:rsidR="00A00197" w:rsidRDefault="00A00197" w:rsidP="00295979">
            <w:pPr>
              <w:pStyle w:val="TAL"/>
            </w:pPr>
            <w: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3BF3" w14:textId="77777777" w:rsidR="00A00197" w:rsidRDefault="00A00197" w:rsidP="00295979">
            <w:pPr>
              <w:pStyle w:val="TAL"/>
            </w:pPr>
            <w:r>
              <w:t>RRC TRANSFER</w:t>
            </w:r>
          </w:p>
        </w:tc>
      </w:tr>
      <w:tr w:rsidR="00A00197" w14:paraId="489B18A0" w14:textId="77777777" w:rsidTr="0029597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5063" w14:textId="77777777" w:rsidR="00A00197" w:rsidRDefault="00A00197" w:rsidP="00295979">
            <w:pPr>
              <w:pStyle w:val="TAL"/>
            </w:pPr>
            <w: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AA4C" w14:textId="77777777" w:rsidR="00A00197" w:rsidRDefault="00A00197" w:rsidP="00295979">
            <w:pPr>
              <w:pStyle w:val="TAL"/>
            </w:pPr>
            <w:r>
              <w:t>ERROR INDICATION</w:t>
            </w:r>
          </w:p>
        </w:tc>
      </w:tr>
      <w:tr w:rsidR="00A00197" w14:paraId="0AFEBEDF" w14:textId="77777777" w:rsidTr="0029597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8513" w14:textId="77777777" w:rsidR="00A00197" w:rsidRDefault="00A00197" w:rsidP="00295979">
            <w:pPr>
              <w:pStyle w:val="TAL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E04D" w14:textId="77777777" w:rsidR="00A00197" w:rsidRDefault="00A00197" w:rsidP="00295979">
            <w:pPr>
              <w:pStyle w:val="TAL"/>
            </w:pPr>
            <w:r>
              <w:t>NOTIFICATION CONTROL INDICATION</w:t>
            </w:r>
          </w:p>
        </w:tc>
      </w:tr>
      <w:tr w:rsidR="00A00197" w14:paraId="48FA2A8D" w14:textId="77777777" w:rsidTr="0029597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283B" w14:textId="77777777" w:rsidR="00A00197" w:rsidRDefault="00A00197" w:rsidP="00295979">
            <w:pPr>
              <w:pStyle w:val="TAL"/>
            </w:pPr>
            <w:r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5A9E" w14:textId="77777777" w:rsidR="00A00197" w:rsidRDefault="00A00197" w:rsidP="00295979">
            <w:pPr>
              <w:pStyle w:val="TAL"/>
            </w:pPr>
            <w:r>
              <w:t>ACTIVITY NOTIFICATION</w:t>
            </w:r>
          </w:p>
        </w:tc>
      </w:tr>
      <w:tr w:rsidR="00A00197" w14:paraId="42A19A0D" w14:textId="77777777" w:rsidTr="0029597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442E" w14:textId="77777777" w:rsidR="00A00197" w:rsidRPr="00F23B8E" w:rsidRDefault="00A00197" w:rsidP="00295979">
            <w:pPr>
              <w:pStyle w:val="TAL"/>
              <w:rPr>
                <w:lang w:val="en-US"/>
              </w:rPr>
            </w:pPr>
            <w:r w:rsidRPr="00F23B8E">
              <w:rPr>
                <w:lang w:val="en-US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7433" w14:textId="77777777" w:rsidR="00A00197" w:rsidRPr="00F23B8E" w:rsidRDefault="00A00197" w:rsidP="00295979">
            <w:pPr>
              <w:pStyle w:val="TAL"/>
              <w:rPr>
                <w:lang w:val="en-US"/>
              </w:rPr>
            </w:pPr>
            <w:r w:rsidRPr="00F23B8E">
              <w:rPr>
                <w:lang w:val="en-US"/>
              </w:rPr>
              <w:t>SECONDARY RAT DATA USAGE REPORT</w:t>
            </w:r>
          </w:p>
        </w:tc>
      </w:tr>
      <w:tr w:rsidR="00A00197" w14:paraId="379210EE" w14:textId="77777777" w:rsidTr="0029597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B02D" w14:textId="77777777" w:rsidR="00A00197" w:rsidRDefault="00A00197" w:rsidP="00295979">
            <w:pPr>
              <w:pStyle w:val="TAL"/>
            </w:pPr>
            <w: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84D1" w14:textId="77777777" w:rsidR="00A00197" w:rsidRDefault="00A00197" w:rsidP="00295979">
            <w:pPr>
              <w:pStyle w:val="TAL"/>
            </w:pPr>
            <w:r>
              <w:t>TRACE START</w:t>
            </w:r>
          </w:p>
        </w:tc>
      </w:tr>
      <w:tr w:rsidR="00A00197" w14:paraId="665EF25A" w14:textId="77777777" w:rsidTr="0029597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4D7A" w14:textId="77777777" w:rsidR="00A00197" w:rsidRDefault="00A00197" w:rsidP="00295979">
            <w:pPr>
              <w:pStyle w:val="TAL"/>
            </w:pPr>
            <w: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4B6B" w14:textId="77777777" w:rsidR="00A00197" w:rsidRDefault="00A00197" w:rsidP="00295979">
            <w:pPr>
              <w:pStyle w:val="TAL"/>
            </w:pPr>
            <w:r>
              <w:t>DEACTIVATE TRACE</w:t>
            </w:r>
          </w:p>
        </w:tc>
      </w:tr>
      <w:tr w:rsidR="00A00197" w14:paraId="54FB1401" w14:textId="77777777" w:rsidTr="0029597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6685" w14:textId="77777777" w:rsidR="00A00197" w:rsidRDefault="00A00197" w:rsidP="00295979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F7DF" w14:textId="77777777" w:rsidR="00A00197" w:rsidRDefault="00A00197" w:rsidP="00295979">
            <w:pPr>
              <w:pStyle w:val="TAL"/>
            </w:pPr>
            <w:r>
              <w:t>HANDOVER SUCCESS</w:t>
            </w:r>
          </w:p>
        </w:tc>
      </w:tr>
      <w:tr w:rsidR="00A00197" w14:paraId="26D4D167" w14:textId="77777777" w:rsidTr="0029597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5D14" w14:textId="77777777" w:rsidR="00A00197" w:rsidRDefault="00A00197" w:rsidP="00295979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A5A0" w14:textId="77777777" w:rsidR="00A00197" w:rsidRDefault="00A00197" w:rsidP="00295979">
            <w:pPr>
              <w:pStyle w:val="TAL"/>
            </w:pPr>
            <w:r>
              <w:t>CONDITIONAL HANDOVER CANCEL</w:t>
            </w:r>
          </w:p>
        </w:tc>
      </w:tr>
      <w:tr w:rsidR="00A00197" w14:paraId="61470E15" w14:textId="77777777" w:rsidTr="0029597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33EF" w14:textId="77777777" w:rsidR="00A00197" w:rsidRDefault="00A00197" w:rsidP="00295979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37A9" w14:textId="77777777" w:rsidR="00A00197" w:rsidRDefault="00A00197" w:rsidP="00295979">
            <w:pPr>
              <w:pStyle w:val="TAL"/>
            </w:pPr>
            <w:r>
              <w:t>EARLY STATUS TRANSFER</w:t>
            </w:r>
          </w:p>
        </w:tc>
      </w:tr>
      <w:tr w:rsidR="00A00197" w14:paraId="4E6A8E02" w14:textId="77777777" w:rsidTr="0029597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249A" w14:textId="77777777" w:rsidR="00A00197" w:rsidRDefault="00A00197" w:rsidP="00295979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1425" w14:textId="77777777" w:rsidR="00A00197" w:rsidRDefault="00A00197" w:rsidP="00295979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A00197" w14:paraId="6858C033" w14:textId="77777777" w:rsidTr="0029597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AFE7" w14:textId="77777777" w:rsidR="00A00197" w:rsidRDefault="00A00197" w:rsidP="00295979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0E35" w14:textId="77777777" w:rsidR="00A00197" w:rsidRDefault="00A00197" w:rsidP="00295979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A00197" w14:paraId="4EAED80E" w14:textId="77777777" w:rsidTr="0029597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402A" w14:textId="77777777" w:rsidR="00A00197" w:rsidRDefault="00A00197" w:rsidP="00295979">
            <w:pPr>
              <w:pStyle w:val="TAL"/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6AB8" w14:textId="77777777" w:rsidR="00A00197" w:rsidRDefault="00A00197" w:rsidP="00295979">
            <w:pPr>
              <w:pStyle w:val="TAL"/>
            </w:pPr>
            <w:r>
              <w:t>RESOURCE STATUS UPDATE</w:t>
            </w:r>
          </w:p>
        </w:tc>
      </w:tr>
      <w:tr w:rsidR="00A00197" w14:paraId="1446FFC9" w14:textId="77777777" w:rsidTr="0029597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684E" w14:textId="77777777" w:rsidR="00A00197" w:rsidRDefault="00A00197" w:rsidP="00295979">
            <w:pPr>
              <w:pStyle w:val="TAL"/>
            </w:pPr>
            <w:r>
              <w:rPr>
                <w:rFonts w:hint="eastAsia"/>
              </w:rPr>
              <w:t xml:space="preserve">Access </w:t>
            </w:r>
            <w:r>
              <w:t>A</w:t>
            </w:r>
            <w:r>
              <w:rPr>
                <w:rFonts w:hint="eastAsia"/>
              </w:rPr>
              <w:t>nd Mobility Indicati</w:t>
            </w:r>
            <w:r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3C4C" w14:textId="77777777" w:rsidR="00A00197" w:rsidRDefault="00A00197" w:rsidP="00295979">
            <w:pPr>
              <w:pStyle w:val="TAL"/>
            </w:pPr>
            <w:r>
              <w:t>ACCESS AND MOBILITY INDICATION</w:t>
            </w:r>
          </w:p>
        </w:tc>
      </w:tr>
      <w:tr w:rsidR="00A00197" w14:paraId="3F46D8B1" w14:textId="77777777" w:rsidTr="0029597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8323" w14:textId="77777777" w:rsidR="00A00197" w:rsidRDefault="00A00197" w:rsidP="00295979">
            <w:pPr>
              <w:pStyle w:val="TAL"/>
            </w:pPr>
            <w:r>
              <w:rPr>
                <w:rFonts w:hint="eastAsia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8345" w14:textId="77777777" w:rsidR="00A00197" w:rsidRDefault="00A00197" w:rsidP="00295979">
            <w:pPr>
              <w:pStyle w:val="TAL"/>
            </w:pPr>
            <w:r>
              <w:rPr>
                <w:rFonts w:hint="eastAsia"/>
              </w:rPr>
              <w:t>CELL TRAFFIC TRACE</w:t>
            </w:r>
          </w:p>
        </w:tc>
      </w:tr>
      <w:tr w:rsidR="00A00197" w14:paraId="242B8CFD" w14:textId="77777777" w:rsidTr="0029597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DAFD" w14:textId="77777777" w:rsidR="00A00197" w:rsidRDefault="00A00197" w:rsidP="00295979">
            <w:pPr>
              <w:pStyle w:val="TAL"/>
            </w:pPr>
            <w:r>
              <w:rPr>
                <w:rFonts w:hint="eastAsia"/>
              </w:rPr>
              <w:t>R</w:t>
            </w:r>
            <w: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E9D5" w14:textId="77777777" w:rsidR="00A00197" w:rsidRDefault="00A00197" w:rsidP="00295979">
            <w:pPr>
              <w:pStyle w:val="TAL"/>
            </w:pPr>
            <w:r>
              <w:rPr>
                <w:rFonts w:hint="eastAsia"/>
              </w:rPr>
              <w:t>R</w:t>
            </w:r>
            <w:r>
              <w:t>AN MULTICAST GROUP PAGING</w:t>
            </w:r>
          </w:p>
        </w:tc>
      </w:tr>
      <w:tr w:rsidR="00A00197" w14:paraId="0AC1D6AC" w14:textId="77777777" w:rsidTr="0029597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7C16" w14:textId="77777777" w:rsidR="00A00197" w:rsidRDefault="00A00197" w:rsidP="00295979">
            <w:pPr>
              <w:pStyle w:val="TAL"/>
            </w:pPr>
            <w:r>
              <w:rPr>
                <w:rFonts w:hint="eastAsia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17FC" w14:textId="77777777" w:rsidR="00A00197" w:rsidRDefault="00A00197" w:rsidP="00295979">
            <w:pPr>
              <w:pStyle w:val="TAL"/>
            </w:pPr>
            <w:r>
              <w:t>SCG FAILURE INFORMATION REPORT</w:t>
            </w:r>
          </w:p>
        </w:tc>
      </w:tr>
      <w:tr w:rsidR="00A00197" w14:paraId="2931AE7A" w14:textId="77777777" w:rsidTr="0029597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39D6" w14:textId="77777777" w:rsidR="00A00197" w:rsidRDefault="00A00197" w:rsidP="00295979">
            <w:pPr>
              <w:pStyle w:val="TAL"/>
            </w:pPr>
            <w:r>
              <w:rPr>
                <w:rFonts w:hint="eastAsia"/>
              </w:rPr>
              <w:t>SCG</w:t>
            </w:r>
            <w: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24E" w14:textId="77777777" w:rsidR="00A00197" w:rsidRDefault="00A00197" w:rsidP="00295979">
            <w:pPr>
              <w:pStyle w:val="TAL"/>
            </w:pPr>
            <w:r>
              <w:t>SCG FAILURE TRANSFER</w:t>
            </w:r>
          </w:p>
        </w:tc>
      </w:tr>
      <w:tr w:rsidR="00A00197" w14:paraId="22A13FA7" w14:textId="77777777" w:rsidTr="0029597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46A0" w14:textId="77777777" w:rsidR="00A00197" w:rsidRDefault="00A00197" w:rsidP="00295979">
            <w:pPr>
              <w:pStyle w:val="TAL"/>
            </w:pPr>
            <w:r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4CD4" w14:textId="77777777" w:rsidR="00A00197" w:rsidRDefault="00A00197" w:rsidP="00295979">
            <w:pPr>
              <w:pStyle w:val="TAL"/>
            </w:pPr>
            <w:r>
              <w:t>F1-C TRAFFIC TRANSFER</w:t>
            </w:r>
          </w:p>
        </w:tc>
      </w:tr>
      <w:tr w:rsidR="00A00197" w14:paraId="12E386DC" w14:textId="77777777" w:rsidTr="0029597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ACF5" w14:textId="77777777" w:rsidR="00A00197" w:rsidRDefault="00A00197" w:rsidP="00295979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EAD3" w14:textId="77777777" w:rsidR="00A00197" w:rsidRDefault="00A00197" w:rsidP="00295979">
            <w:pPr>
              <w:pStyle w:val="TAL"/>
            </w:pPr>
            <w:r>
              <w:t>RETRIEVE UE CONTEXT CONFIRM</w:t>
            </w:r>
          </w:p>
        </w:tc>
      </w:tr>
      <w:tr w:rsidR="00A00197" w14:paraId="6A5AC184" w14:textId="77777777" w:rsidTr="0029597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501B" w14:textId="77777777" w:rsidR="00A00197" w:rsidRDefault="00A00197" w:rsidP="00295979">
            <w:pPr>
              <w:pStyle w:val="TAL"/>
            </w:pPr>
            <w:r>
              <w:t xml:space="preserve">Conditional </w:t>
            </w:r>
            <w:proofErr w:type="spellStart"/>
            <w:r>
              <w:t>PSCell</w:t>
            </w:r>
            <w:proofErr w:type="spellEnd"/>
            <w:r>
              <w:t xml:space="preserve">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FFC4" w14:textId="77777777" w:rsidR="00A00197" w:rsidRDefault="00A00197" w:rsidP="00295979">
            <w:pPr>
              <w:pStyle w:val="TAL"/>
            </w:pPr>
            <w:r>
              <w:t>CONDITIONAL PSCELL CHANGE CANCEL</w:t>
            </w:r>
          </w:p>
        </w:tc>
      </w:tr>
      <w:tr w:rsidR="00A00197" w14:paraId="37663809" w14:textId="77777777" w:rsidTr="0029597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D173" w14:textId="77777777" w:rsidR="00A00197" w:rsidRDefault="00A00197" w:rsidP="00295979">
            <w:pPr>
              <w:pStyle w:val="TAL"/>
            </w:pPr>
            <w:r>
              <w:rPr>
                <w:rFonts w:hint="eastAsia"/>
              </w:rPr>
              <w:t>R</w:t>
            </w:r>
            <w:r>
              <w:t>ACH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0337" w14:textId="77777777" w:rsidR="00A00197" w:rsidRDefault="00A00197" w:rsidP="00295979">
            <w:pPr>
              <w:pStyle w:val="TAL"/>
            </w:pPr>
            <w:r>
              <w:rPr>
                <w:rFonts w:hint="eastAsia"/>
              </w:rPr>
              <w:t>R</w:t>
            </w:r>
            <w:r>
              <w:t>ACH INDICATION</w:t>
            </w:r>
          </w:p>
        </w:tc>
      </w:tr>
      <w:tr w:rsidR="00A00197" w14:paraId="4480BEA4" w14:textId="77777777" w:rsidTr="0029597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900D" w14:textId="77777777" w:rsidR="00A00197" w:rsidRDefault="00A00197" w:rsidP="00295979">
            <w:pPr>
              <w:pStyle w:val="TAL"/>
            </w:pPr>
            <w:r>
              <w:t>Data Collection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3A4F" w14:textId="77777777" w:rsidR="00A00197" w:rsidRDefault="00A00197" w:rsidP="00295979">
            <w:pPr>
              <w:pStyle w:val="TAL"/>
            </w:pPr>
            <w:r>
              <w:t>DATA COLLECTION UPDATE</w:t>
            </w:r>
          </w:p>
        </w:tc>
      </w:tr>
      <w:tr w:rsidR="00A00197" w14:paraId="68EA8DC0" w14:textId="77777777" w:rsidTr="00295979">
        <w:trPr>
          <w:cantSplit/>
          <w:jc w:val="center"/>
          <w:ins w:id="88" w:author="Author" w:date="2025-09-01T12:42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8088" w14:textId="77777777" w:rsidR="00A00197" w:rsidRDefault="00A00197" w:rsidP="00295979">
            <w:pPr>
              <w:pStyle w:val="TAL"/>
              <w:rPr>
                <w:ins w:id="89" w:author="Author" w:date="2025-09-01T12:42:00Z" w16du:dateUtc="2025-09-01T10:42:00Z"/>
              </w:rPr>
            </w:pPr>
            <w:ins w:id="90" w:author="Author" w:date="2025-09-01T12:42:00Z" w16du:dateUtc="2025-09-01T10:42:00Z">
              <w:r>
                <w:rPr>
                  <w:lang w:val="en-US"/>
                </w:rPr>
                <w:t>OD-SIB1 Configuration Provision Status Update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AAEA" w14:textId="77777777" w:rsidR="00A00197" w:rsidRDefault="00A00197" w:rsidP="00295979">
            <w:pPr>
              <w:pStyle w:val="TAL"/>
              <w:rPr>
                <w:ins w:id="91" w:author="Author" w:date="2025-09-01T12:42:00Z" w16du:dateUtc="2025-09-01T10:42:00Z"/>
              </w:rPr>
            </w:pPr>
            <w:ins w:id="92" w:author="Author" w:date="2025-09-01T12:42:00Z" w16du:dateUtc="2025-09-01T10:42:00Z">
              <w:r>
                <w:rPr>
                  <w:lang w:val="en-US"/>
                </w:rPr>
                <w:t>OD-SIB1 CONFIGURATION PROVISION STATUS UPDATE</w:t>
              </w:r>
            </w:ins>
          </w:p>
        </w:tc>
      </w:tr>
    </w:tbl>
    <w:p w14:paraId="094CE82E" w14:textId="77777777" w:rsidR="00A00197" w:rsidRDefault="00A00197" w:rsidP="00A00197"/>
    <w:p w14:paraId="6673CFA0" w14:textId="77777777" w:rsidR="00A00197" w:rsidRDefault="00A00197" w:rsidP="00A00197">
      <w:pPr>
        <w:jc w:val="center"/>
        <w:rPr>
          <w:b/>
          <w:bCs/>
          <w:color w:val="FF0000"/>
          <w:highlight w:val="yellow"/>
          <w:lang w:eastAsia="zh-CN"/>
        </w:rPr>
        <w:sectPr w:rsidR="00A00197" w:rsidSect="00A00197">
          <w:headerReference w:type="even" r:id="rId16"/>
          <w:footerReference w:type="default" r:id="rId17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363CE7">
        <w:rPr>
          <w:b/>
          <w:bCs/>
          <w:color w:val="FF0000"/>
          <w:highlight w:val="yellow"/>
          <w:lang w:eastAsia="zh-CN"/>
        </w:rPr>
        <w:t xml:space="preserve">*************** </w:t>
      </w:r>
      <w:r>
        <w:rPr>
          <w:b/>
          <w:bCs/>
          <w:color w:val="FF0000"/>
          <w:highlight w:val="yellow"/>
          <w:lang w:eastAsia="zh-CN"/>
        </w:rPr>
        <w:t>Next change</w:t>
      </w:r>
      <w:r w:rsidRPr="00363CE7">
        <w:rPr>
          <w:b/>
          <w:bCs/>
          <w:color w:val="FF0000"/>
          <w:highlight w:val="yellow"/>
          <w:lang w:eastAsia="zh-CN"/>
        </w:rPr>
        <w:t xml:space="preserve"> ***************</w:t>
      </w:r>
    </w:p>
    <w:p w14:paraId="03F11FB2" w14:textId="77777777" w:rsidR="00A00197" w:rsidRPr="007E2744" w:rsidRDefault="00A00197" w:rsidP="00A00197">
      <w:pPr>
        <w:rPr>
          <w:ins w:id="93" w:author="Author" w:date="2025-05-28T13:19:00Z" w16du:dateUtc="2025-05-28T11:19:00Z"/>
        </w:rPr>
      </w:pPr>
    </w:p>
    <w:p w14:paraId="545998B9" w14:textId="77777777" w:rsidR="00A00197" w:rsidRPr="007E2744" w:rsidRDefault="00A00197" w:rsidP="00A00197">
      <w:pPr>
        <w:pStyle w:val="Heading3"/>
        <w:rPr>
          <w:ins w:id="94" w:author="Author" w:date="2025-05-28T13:19:00Z" w16du:dateUtc="2025-05-28T11:19:00Z"/>
          <w:lang w:val="en-US"/>
        </w:rPr>
      </w:pPr>
      <w:ins w:id="95" w:author="Author" w:date="2025-05-28T13:19:00Z" w16du:dateUtc="2025-05-28T11:19:00Z">
        <w:r w:rsidRPr="007E2744">
          <w:rPr>
            <w:lang w:val="en-US"/>
          </w:rPr>
          <w:t>8.x.x</w:t>
        </w:r>
        <w:r w:rsidRPr="007E2744">
          <w:rPr>
            <w:lang w:val="en-US"/>
          </w:rPr>
          <w:tab/>
        </w:r>
      </w:ins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ins w:id="96" w:author="Author" w:date="2025-09-01T12:44:00Z" w16du:dateUtc="2025-09-01T10:44:00Z">
        <w:r>
          <w:rPr>
            <w:lang w:val="en-US"/>
          </w:rPr>
          <w:t>OD-SIB1</w:t>
        </w:r>
      </w:ins>
      <w:ins w:id="97" w:author="Author" w:date="2025-05-28T13:19:00Z" w16du:dateUtc="2025-05-28T11:19:00Z">
        <w:r w:rsidRPr="007E2744">
          <w:rPr>
            <w:lang w:val="en-US"/>
          </w:rPr>
          <w:t xml:space="preserve"> </w:t>
        </w:r>
        <w:r w:rsidRPr="00D915CD">
          <w:t>Configuration</w:t>
        </w:r>
        <w:r w:rsidRPr="007E2744">
          <w:rPr>
            <w:lang w:val="en-US"/>
          </w:rPr>
          <w:t xml:space="preserve"> Provision</w:t>
        </w:r>
      </w:ins>
    </w:p>
    <w:p w14:paraId="0C44DFBB" w14:textId="77777777" w:rsidR="00A00197" w:rsidRPr="007E2744" w:rsidRDefault="00A00197" w:rsidP="00A00197">
      <w:pPr>
        <w:pStyle w:val="Heading4"/>
        <w:rPr>
          <w:ins w:id="98" w:author="Author" w:date="2025-05-28T13:19:00Z" w16du:dateUtc="2025-05-28T11:19:00Z"/>
          <w:lang w:val="en-US"/>
        </w:rPr>
      </w:pPr>
      <w:bookmarkStart w:id="99" w:name="_CR8_4_3_1"/>
      <w:bookmarkEnd w:id="99"/>
      <w:ins w:id="100" w:author="Author" w:date="2025-05-28T13:19:00Z" w16du:dateUtc="2025-05-28T11:19:00Z">
        <w:r w:rsidRPr="007E2744">
          <w:rPr>
            <w:lang w:val="en-US"/>
          </w:rPr>
          <w:t>8.x.x.1</w:t>
        </w:r>
        <w:r w:rsidRPr="007E2744">
          <w:rPr>
            <w:lang w:val="en-US"/>
          </w:rPr>
          <w:tab/>
          <w:t>General</w:t>
        </w:r>
      </w:ins>
    </w:p>
    <w:p w14:paraId="4947B956" w14:textId="77777777" w:rsidR="00A00197" w:rsidRDefault="00A00197" w:rsidP="00A00197">
      <w:pPr>
        <w:rPr>
          <w:ins w:id="101" w:author="Author" w:date="2025-09-01T12:45:00Z" w16du:dateUtc="2025-09-01T10:45:00Z"/>
        </w:rPr>
      </w:pPr>
      <w:ins w:id="102" w:author="Author" w:date="2025-09-01T12:45:00Z" w16du:dateUtc="2025-09-01T10:45:00Z">
        <w:r>
          <w:t xml:space="preserve">The purpose of the </w:t>
        </w:r>
        <w:r>
          <w:rPr>
            <w:lang w:eastAsia="ja-JP"/>
          </w:rPr>
          <w:t>OD-SIB1 Configuration Provision</w:t>
        </w:r>
        <w:r>
          <w:t xml:space="preserve"> procedure is to enable an NG-RAN node</w:t>
        </w:r>
        <w:r>
          <w:rPr>
            <w:vertAlign w:val="subscript"/>
          </w:rPr>
          <w:t>1</w:t>
        </w:r>
        <w:r>
          <w:t xml:space="preserve"> to provide OD-SIB1 configuration information to an NG-RAN node</w:t>
        </w:r>
        <w:r>
          <w:rPr>
            <w:vertAlign w:val="subscript"/>
          </w:rPr>
          <w:t>2</w:t>
        </w:r>
        <w:r>
          <w:t xml:space="preserve"> and to request the NG-RAN node</w:t>
        </w:r>
        <w:r>
          <w:rPr>
            <w:vertAlign w:val="subscript"/>
          </w:rPr>
          <w:t>2</w:t>
        </w:r>
        <w:r>
          <w:t xml:space="preserve"> to transmit the provided OD-SIB1 configuration information.</w:t>
        </w:r>
      </w:ins>
    </w:p>
    <w:p w14:paraId="5F9DFF1E" w14:textId="77777777" w:rsidR="00A00197" w:rsidRDefault="00A00197" w:rsidP="00A00197">
      <w:pPr>
        <w:rPr>
          <w:ins w:id="103" w:author="Author" w:date="2025-09-01T12:45:00Z" w16du:dateUtc="2025-09-01T10:45:00Z"/>
        </w:rPr>
      </w:pPr>
      <w:ins w:id="104" w:author="Author" w:date="2025-09-01T12:45:00Z" w16du:dateUtc="2025-09-01T10:45:00Z">
        <w:r>
          <w:t>The procedure is also used to enable the NG-RAN node</w:t>
        </w:r>
        <w:r>
          <w:rPr>
            <w:vertAlign w:val="subscript"/>
          </w:rPr>
          <w:t>1</w:t>
        </w:r>
        <w:r>
          <w:t xml:space="preserve"> to request the NG-RAN node</w:t>
        </w:r>
        <w:r>
          <w:rPr>
            <w:vertAlign w:val="subscript"/>
          </w:rPr>
          <w:t>2</w:t>
        </w:r>
        <w:r>
          <w:t xml:space="preserve"> to stop transmission of the OD-SIB1 configuration.</w:t>
        </w:r>
      </w:ins>
    </w:p>
    <w:p w14:paraId="4B510ACC" w14:textId="77777777" w:rsidR="00A00197" w:rsidRDefault="00A00197" w:rsidP="00A00197">
      <w:pPr>
        <w:tabs>
          <w:tab w:val="left" w:pos="8860"/>
        </w:tabs>
        <w:rPr>
          <w:ins w:id="105" w:author="Author" w:date="2025-09-01T12:45:00Z" w16du:dateUtc="2025-09-01T10:45:00Z"/>
        </w:rPr>
      </w:pPr>
      <w:ins w:id="106" w:author="Author" w:date="2025-09-01T12:45:00Z" w16du:dateUtc="2025-09-01T10:45:00Z">
        <w:r>
          <w:t xml:space="preserve">The procedure uses </w:t>
        </w:r>
        <w:r>
          <w:rPr>
            <w:lang w:eastAsia="zh-CN"/>
          </w:rPr>
          <w:t>non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UE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-associated </w:t>
        </w:r>
        <w:proofErr w:type="spellStart"/>
        <w:r>
          <w:rPr>
            <w:lang w:eastAsia="zh-CN"/>
          </w:rPr>
          <w:t>signaling</w:t>
        </w:r>
        <w:proofErr w:type="spellEnd"/>
        <w:r>
          <w:t>.</w:t>
        </w:r>
      </w:ins>
    </w:p>
    <w:p w14:paraId="7F181955" w14:textId="77777777" w:rsidR="00A00197" w:rsidRPr="007E2744" w:rsidRDefault="00A00197" w:rsidP="00A00197">
      <w:pPr>
        <w:pStyle w:val="Heading4"/>
        <w:rPr>
          <w:ins w:id="107" w:author="Author" w:date="2025-05-28T13:19:00Z" w16du:dateUtc="2025-05-28T11:19:00Z"/>
          <w:lang w:val="en-US"/>
        </w:rPr>
      </w:pPr>
      <w:bookmarkStart w:id="108" w:name="_CR8_4_3_2"/>
      <w:bookmarkStart w:id="109" w:name="_Toc20955158"/>
      <w:bookmarkStart w:id="110" w:name="_Toc29991353"/>
      <w:bookmarkStart w:id="111" w:name="_Toc36555753"/>
      <w:bookmarkStart w:id="112" w:name="_Toc44497431"/>
      <w:bookmarkStart w:id="113" w:name="_Toc45107819"/>
      <w:bookmarkStart w:id="114" w:name="_Toc45901439"/>
      <w:bookmarkStart w:id="115" w:name="_Toc51850518"/>
      <w:bookmarkStart w:id="116" w:name="_Toc56693521"/>
      <w:bookmarkStart w:id="117" w:name="_Toc64447064"/>
      <w:bookmarkStart w:id="118" w:name="_Toc66286558"/>
      <w:bookmarkStart w:id="119" w:name="_Toc74151253"/>
      <w:bookmarkStart w:id="120" w:name="_Toc88653725"/>
      <w:bookmarkStart w:id="121" w:name="_Toc97904081"/>
      <w:bookmarkStart w:id="122" w:name="_Toc98868125"/>
      <w:bookmarkStart w:id="123" w:name="_Toc105174409"/>
      <w:bookmarkStart w:id="124" w:name="_Toc106109246"/>
      <w:bookmarkStart w:id="125" w:name="_Toc113825067"/>
      <w:bookmarkStart w:id="126" w:name="_Toc155959727"/>
      <w:bookmarkEnd w:id="108"/>
      <w:ins w:id="127" w:author="Author" w:date="2025-05-28T13:19:00Z" w16du:dateUtc="2025-05-28T11:19:00Z">
        <w:r w:rsidRPr="007E2744">
          <w:rPr>
            <w:lang w:val="en-US"/>
          </w:rPr>
          <w:t>8.x.x.2</w:t>
        </w:r>
        <w:r w:rsidRPr="007E2744">
          <w:rPr>
            <w:lang w:val="en-US"/>
          </w:rPr>
          <w:tab/>
        </w:r>
        <w:r w:rsidRPr="00D915CD">
          <w:t>Successful</w:t>
        </w:r>
        <w:r w:rsidRPr="007E2744">
          <w:rPr>
            <w:lang w:val="en-US"/>
          </w:rPr>
          <w:t xml:space="preserve"> Operation</w:t>
        </w:r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</w:ins>
    </w:p>
    <w:p w14:paraId="5A90E14A" w14:textId="77777777" w:rsidR="00A00197" w:rsidRDefault="00A00197" w:rsidP="00A00197">
      <w:pPr>
        <w:pStyle w:val="TH"/>
        <w:rPr>
          <w:ins w:id="128" w:author="Author" w:date="2025-09-01T12:47:00Z" w16du:dateUtc="2025-09-01T10:47:00Z"/>
          <w:lang w:val="en-US"/>
        </w:rPr>
      </w:pPr>
      <w:ins w:id="129" w:author="Author" w:date="2025-09-01T12:47:00Z" w16du:dateUtc="2025-09-01T10:47:00Z">
        <w:r>
          <w:rPr>
            <w:rFonts w:eastAsia="SimSun"/>
            <w:b w:val="0"/>
          </w:rPr>
          <w:object w:dxaOrig="6473" w:dyaOrig="2260" w14:anchorId="6837A6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3.55pt;height:113.2pt" o:ole="">
              <v:imagedata r:id="rId18" o:title=""/>
            </v:shape>
            <o:OLEObject Type="Embed" ProgID="Word.Picture.8" ShapeID="_x0000_i1025" DrawAspect="Content" ObjectID="_1818604005" r:id="rId19"/>
          </w:object>
        </w:r>
      </w:ins>
    </w:p>
    <w:p w14:paraId="031FC734" w14:textId="77777777" w:rsidR="00A00197" w:rsidRDefault="00A00197" w:rsidP="00A00197">
      <w:pPr>
        <w:pStyle w:val="TF"/>
        <w:rPr>
          <w:ins w:id="130" w:author="Author" w:date="2025-09-01T12:47:00Z" w16du:dateUtc="2025-09-01T10:47:00Z"/>
          <w:lang w:val="en-US"/>
        </w:rPr>
      </w:pPr>
      <w:ins w:id="131" w:author="Author" w:date="2025-09-01T12:47:00Z" w16du:dateUtc="2025-09-01T10:47:00Z">
        <w:r>
          <w:rPr>
            <w:lang w:val="en-US"/>
          </w:rPr>
          <w:t xml:space="preserve">Figure 8.x.x.2-1: </w:t>
        </w:r>
        <w:r>
          <w:rPr>
            <w:lang w:val="en-US" w:eastAsia="ja-JP"/>
          </w:rPr>
          <w:t>OD-SIB1 Configuration Provision procedure</w:t>
        </w:r>
        <w:r>
          <w:rPr>
            <w:lang w:val="en-US"/>
          </w:rPr>
          <w:t>, successful operation</w:t>
        </w:r>
      </w:ins>
    </w:p>
    <w:p w14:paraId="7529B7E8" w14:textId="77777777" w:rsidR="00A00197" w:rsidRDefault="00A00197" w:rsidP="00A00197">
      <w:pPr>
        <w:rPr>
          <w:ins w:id="132" w:author="Author" w:date="2025-09-01T12:47:00Z" w16du:dateUtc="2025-09-01T10:47:00Z"/>
        </w:rPr>
      </w:pPr>
      <w:ins w:id="133" w:author="Author" w:date="2025-09-01T12:47:00Z" w16du:dateUtc="2025-09-01T10:47:00Z">
        <w:r>
          <w:t>The NG-RAN node</w:t>
        </w:r>
        <w:r>
          <w:rPr>
            <w:vertAlign w:val="subscript"/>
          </w:rPr>
          <w:t>1</w:t>
        </w:r>
        <w:r>
          <w:t xml:space="preserve"> initiates the procedure by sending the OD-SIB1 CONFIGURATION PROVISION REQUEST message to the NG-RAN node</w:t>
        </w:r>
        <w:r>
          <w:rPr>
            <w:vertAlign w:val="subscript"/>
          </w:rPr>
          <w:t>2</w:t>
        </w:r>
        <w:r>
          <w:t>.</w:t>
        </w:r>
      </w:ins>
    </w:p>
    <w:p w14:paraId="5C812AF4" w14:textId="77777777" w:rsidR="00A00197" w:rsidRDefault="00A00197" w:rsidP="00A00197">
      <w:pPr>
        <w:rPr>
          <w:ins w:id="134" w:author="Author" w:date="2025-09-01T12:47:00Z" w16du:dateUtc="2025-09-01T10:47:00Z"/>
        </w:rPr>
      </w:pPr>
      <w:ins w:id="135" w:author="Author" w:date="2025-09-01T12:47:00Z" w16du:dateUtc="2025-09-01T10:47:00Z">
        <w:r>
          <w:t xml:space="preserve">If ‘start’ is included </w:t>
        </w:r>
        <w:r>
          <w:rPr>
            <w:rFonts w:hint="eastAsia"/>
            <w:lang w:eastAsia="zh-CN"/>
          </w:rPr>
          <w:t xml:space="preserve">in the </w:t>
        </w:r>
        <w:r>
          <w:rPr>
            <w:i/>
            <w:iCs/>
            <w:lang w:eastAsia="zh-CN"/>
          </w:rPr>
          <w:t>Request Type</w:t>
        </w:r>
        <w:r>
          <w:rPr>
            <w:rFonts w:hint="eastAsia"/>
            <w:lang w:eastAsia="zh-CN"/>
          </w:rPr>
          <w:t xml:space="preserve"> IE </w:t>
        </w:r>
        <w:r>
          <w:t xml:space="preserve">in the OD-SIB1 CONFIGURATION PROVISION REQUEST message, the </w:t>
        </w:r>
        <w:r>
          <w:rPr>
            <w:rFonts w:eastAsia="SimSun"/>
          </w:rPr>
          <w:t>NG-RAN node</w:t>
        </w:r>
        <w:r>
          <w:rPr>
            <w:rFonts w:eastAsia="SimSun"/>
            <w:vertAlign w:val="subscript"/>
          </w:rPr>
          <w:t>2</w:t>
        </w:r>
        <w:r>
          <w:t xml:space="preserve"> shall, if supported, transmit the provided OD-SIB1 Configuration in </w:t>
        </w:r>
        <w:proofErr w:type="spellStart"/>
        <w:r>
          <w:t>SIBx</w:t>
        </w:r>
        <w:proofErr w:type="spellEnd"/>
        <w:r>
          <w:t xml:space="preserve"> and reply with the OD-SIB1 CONFIGURATION PROVISION RESPONSE message. The </w:t>
        </w:r>
        <w:r>
          <w:rPr>
            <w:rFonts w:eastAsia="SimSun"/>
          </w:rPr>
          <w:t>NG-RAN node</w:t>
        </w:r>
        <w:r>
          <w:rPr>
            <w:rFonts w:eastAsia="SimSun"/>
            <w:vertAlign w:val="subscript"/>
          </w:rPr>
          <w:t>2</w:t>
        </w:r>
        <w:r>
          <w:t xml:space="preserve"> stores the OD-SIB1 Configuration information.</w:t>
        </w:r>
      </w:ins>
    </w:p>
    <w:p w14:paraId="6259C428" w14:textId="77777777" w:rsidR="00A00197" w:rsidRDefault="00A00197" w:rsidP="00A00197">
      <w:pPr>
        <w:rPr>
          <w:ins w:id="136" w:author="Author" w:date="2025-09-01T12:47:00Z" w16du:dateUtc="2025-09-01T10:47:00Z"/>
        </w:rPr>
      </w:pPr>
      <w:ins w:id="137" w:author="Author" w:date="2025-09-01T12:47:00Z" w16du:dateUtc="2025-09-01T10:47:00Z">
        <w:r>
          <w:t xml:space="preserve">If the </w:t>
        </w:r>
        <w:r>
          <w:rPr>
            <w:i/>
            <w:iCs/>
          </w:rPr>
          <w:t xml:space="preserve">Cell A ID </w:t>
        </w:r>
        <w:r>
          <w:t>IE is included in the OD-SIB1 CONFIGURATION PROVISION REQUEST message, the NG-RAN node</w:t>
        </w:r>
        <w:r>
          <w:rPr>
            <w:vertAlign w:val="subscript"/>
          </w:rPr>
          <w:t>2</w:t>
        </w:r>
        <w:r>
          <w:t xml:space="preserve"> shall, if supported, transmit the OD-SIB1 Configuration in the cell indicated by the </w:t>
        </w:r>
        <w:r w:rsidRPr="00E17E36">
          <w:rPr>
            <w:i/>
            <w:iCs/>
          </w:rPr>
          <w:t>Cell</w:t>
        </w:r>
        <w:r>
          <w:rPr>
            <w:i/>
            <w:iCs/>
          </w:rPr>
          <w:t xml:space="preserve"> A ID</w:t>
        </w:r>
        <w:r>
          <w:t xml:space="preserve"> IE</w:t>
        </w:r>
        <w:r w:rsidRPr="003D295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>
          <w:t xml:space="preserve">includes the </w:t>
        </w:r>
        <w:r>
          <w:rPr>
            <w:i/>
            <w:iCs/>
          </w:rPr>
          <w:t>Cell A ID</w:t>
        </w:r>
        <w:r>
          <w:t xml:space="preserve"> IE </w:t>
        </w:r>
        <w:r>
          <w:rPr>
            <w:rFonts w:hint="eastAsia"/>
            <w:lang w:eastAsia="zh-CN"/>
          </w:rPr>
          <w:t xml:space="preserve">indicating the same cell </w:t>
        </w:r>
        <w:r>
          <w:t>in the OD-SIB1 CONFIGURATION PROVISION RESPONSE message.</w:t>
        </w:r>
      </w:ins>
    </w:p>
    <w:p w14:paraId="28C7137D" w14:textId="77777777" w:rsidR="00A00197" w:rsidRDefault="00A00197" w:rsidP="00A00197">
      <w:pPr>
        <w:rPr>
          <w:ins w:id="138" w:author="Author" w:date="2025-09-01T12:47:00Z" w16du:dateUtc="2025-09-01T10:47:00Z"/>
        </w:rPr>
      </w:pPr>
      <w:ins w:id="139" w:author="Author" w:date="2025-09-01T12:47:00Z" w16du:dateUtc="2025-09-01T10:47:00Z">
        <w:r>
          <w:t xml:space="preserve">If ‘start’ is included in the </w:t>
        </w:r>
        <w:r>
          <w:rPr>
            <w:i/>
            <w:iCs/>
          </w:rPr>
          <w:t>Request Type</w:t>
        </w:r>
        <w:r>
          <w:t xml:space="preserve"> IE in the OD-SIB1 CONFIGURATION PROVISION REQUEST message and the </w:t>
        </w:r>
        <w:r>
          <w:rPr>
            <w:i/>
            <w:iCs/>
          </w:rPr>
          <w:t>NES Cell ID</w:t>
        </w:r>
        <w:r>
          <w:t xml:space="preserve"> IE indicates a cell for which the NG-RAN node</w:t>
        </w:r>
        <w:r>
          <w:rPr>
            <w:vertAlign w:val="subscript"/>
          </w:rPr>
          <w:t>2</w:t>
        </w:r>
        <w:r>
          <w:t xml:space="preserve"> is already </w:t>
        </w:r>
        <w:r>
          <w:rPr>
            <w:rFonts w:hint="eastAsia"/>
            <w:lang w:eastAsia="zh-CN"/>
          </w:rPr>
          <w:t>transmitt</w:t>
        </w:r>
        <w:r>
          <w:t>ing the OD-SIB1 Configuration:</w:t>
        </w:r>
      </w:ins>
    </w:p>
    <w:p w14:paraId="78437DE5" w14:textId="77777777" w:rsidR="00A00197" w:rsidRPr="008D57EE" w:rsidRDefault="00A00197" w:rsidP="00A00197">
      <w:pPr>
        <w:pStyle w:val="ListParagraph"/>
        <w:numPr>
          <w:ilvl w:val="0"/>
          <w:numId w:val="11"/>
        </w:numPr>
        <w:rPr>
          <w:ins w:id="140" w:author="Author" w:date="2025-09-01T12:47:00Z" w16du:dateUtc="2025-09-01T10:47:00Z"/>
          <w:rFonts w:ascii="Times New Roman" w:hAnsi="Times New Roman" w:cs="Times New Roman"/>
          <w:szCs w:val="20"/>
          <w:lang w:val="en-US"/>
          <w:rPrChange w:id="141" w:author="Author" w:date="2025-09-01T12:50:00Z" w16du:dateUtc="2025-09-01T10:50:00Z">
            <w:rPr>
              <w:ins w:id="142" w:author="Author" w:date="2025-09-01T12:47:00Z" w16du:dateUtc="2025-09-01T10:47:00Z"/>
              <w:rFonts w:cs="Arial"/>
              <w:szCs w:val="20"/>
              <w:lang w:val="en-US"/>
            </w:rPr>
          </w:rPrChange>
        </w:rPr>
      </w:pPr>
      <w:ins w:id="143" w:author="Author" w:date="2025-09-01T12:47:00Z" w16du:dateUtc="2025-09-01T10:47:00Z">
        <w:r w:rsidRPr="008D57EE">
          <w:rPr>
            <w:rFonts w:ascii="Times New Roman" w:hAnsi="Times New Roman" w:cs="Times New Roman"/>
            <w:sz w:val="20"/>
            <w:szCs w:val="20"/>
            <w:lang w:val="en-US"/>
            <w:rPrChange w:id="144" w:author="Author" w:date="2025-09-01T12:50:00Z" w16du:dateUtc="2025-09-01T10:50:00Z">
              <w:rPr>
                <w:rFonts w:ascii="Arial" w:hAnsi="Arial" w:cs="Arial"/>
                <w:sz w:val="20"/>
                <w:szCs w:val="20"/>
                <w:lang w:val="en-US"/>
              </w:rPr>
            </w:rPrChange>
          </w:rPr>
          <w:t xml:space="preserve">If the request is for </w:t>
        </w:r>
        <w:r w:rsidRPr="008D57EE">
          <w:rPr>
            <w:rFonts w:ascii="Times New Roman" w:eastAsiaTheme="minorEastAsia" w:hAnsi="Times New Roman" w:cs="Times New Roman"/>
            <w:sz w:val="20"/>
            <w:szCs w:val="20"/>
            <w:lang w:val="en-US" w:eastAsia="zh-CN"/>
            <w:rPrChange w:id="145" w:author="Author" w:date="2025-09-01T12:50:00Z" w16du:dateUtc="2025-09-01T10:50:00Z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rPrChange>
          </w:rPr>
          <w:t xml:space="preserve">a cell already transmitting the OD-SIB1 configuration </w:t>
        </w:r>
        <w:r w:rsidRPr="008D57EE">
          <w:rPr>
            <w:rFonts w:ascii="Times New Roman" w:hAnsi="Times New Roman" w:cs="Times New Roman"/>
            <w:sz w:val="20"/>
            <w:szCs w:val="20"/>
            <w:lang w:val="en-US"/>
            <w:rPrChange w:id="146" w:author="Author" w:date="2025-09-01T12:50:00Z" w16du:dateUtc="2025-09-01T10:50:00Z">
              <w:rPr>
                <w:rFonts w:ascii="Arial" w:hAnsi="Arial" w:cs="Arial"/>
                <w:sz w:val="20"/>
                <w:szCs w:val="20"/>
                <w:lang w:val="en-US"/>
              </w:rPr>
            </w:rPrChange>
          </w:rPr>
          <w:t xml:space="preserve">for the cell identified by the </w:t>
        </w:r>
        <w:r w:rsidRPr="008D57EE">
          <w:rPr>
            <w:rFonts w:ascii="Times New Roman" w:hAnsi="Times New Roman" w:cs="Times New Roman"/>
            <w:i/>
            <w:iCs/>
            <w:sz w:val="20"/>
            <w:szCs w:val="20"/>
            <w:lang w:val="en-US"/>
            <w:rPrChange w:id="147" w:author="Author" w:date="2025-09-01T12:50:00Z" w16du:dateUtc="2025-09-01T10:50:00Z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rPrChange>
          </w:rPr>
          <w:t>NES Cell ID</w:t>
        </w:r>
        <w:r w:rsidRPr="008D57EE">
          <w:rPr>
            <w:rFonts w:ascii="Times New Roman" w:hAnsi="Times New Roman" w:cs="Times New Roman"/>
            <w:sz w:val="20"/>
            <w:szCs w:val="20"/>
            <w:lang w:val="en-US"/>
            <w:rPrChange w:id="148" w:author="Author" w:date="2025-09-01T12:50:00Z" w16du:dateUtc="2025-09-01T10:50:00Z">
              <w:rPr>
                <w:rFonts w:ascii="Arial" w:hAnsi="Arial" w:cs="Arial"/>
                <w:sz w:val="20"/>
                <w:szCs w:val="20"/>
                <w:lang w:val="en-US"/>
              </w:rPr>
            </w:rPrChange>
          </w:rPr>
          <w:t xml:space="preserve"> IE, the NG-RAN node</w:t>
        </w:r>
        <w:r w:rsidRPr="008D57EE">
          <w:rPr>
            <w:rFonts w:ascii="Times New Roman" w:hAnsi="Times New Roman" w:cs="Times New Roman"/>
            <w:sz w:val="20"/>
            <w:szCs w:val="20"/>
            <w:vertAlign w:val="subscript"/>
            <w:lang w:val="en-US"/>
            <w:rPrChange w:id="149" w:author="Author" w:date="2025-09-01T12:50:00Z" w16du:dateUtc="2025-09-01T10:50:00Z">
              <w:rPr>
                <w:rFonts w:ascii="Arial" w:hAnsi="Arial" w:cs="Arial"/>
                <w:sz w:val="20"/>
                <w:szCs w:val="20"/>
                <w:vertAlign w:val="subscript"/>
                <w:lang w:val="en-US"/>
              </w:rPr>
            </w:rPrChange>
          </w:rPr>
          <w:t>2</w:t>
        </w:r>
        <w:r w:rsidRPr="008D57EE">
          <w:rPr>
            <w:rFonts w:ascii="Times New Roman" w:hAnsi="Times New Roman" w:cs="Times New Roman"/>
            <w:sz w:val="20"/>
            <w:szCs w:val="20"/>
            <w:lang w:val="en-US"/>
            <w:rPrChange w:id="150" w:author="Author" w:date="2025-09-01T12:50:00Z" w16du:dateUtc="2025-09-01T10:50:00Z">
              <w:rPr>
                <w:rFonts w:ascii="Arial" w:hAnsi="Arial" w:cs="Arial"/>
                <w:sz w:val="20"/>
                <w:szCs w:val="20"/>
                <w:lang w:val="en-US"/>
              </w:rPr>
            </w:rPrChange>
          </w:rPr>
          <w:t xml:space="preserve"> shall, if supported, stop the ongoing </w:t>
        </w:r>
        <w:r w:rsidRPr="008D57EE">
          <w:rPr>
            <w:rFonts w:ascii="Times New Roman" w:eastAsiaTheme="minorEastAsia" w:hAnsi="Times New Roman" w:cs="Times New Roman"/>
            <w:sz w:val="20"/>
            <w:szCs w:val="20"/>
            <w:lang w:val="en-US" w:eastAsia="zh-CN"/>
            <w:rPrChange w:id="151" w:author="Author" w:date="2025-09-01T12:50:00Z" w16du:dateUtc="2025-09-01T10:50:00Z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rPrChange>
          </w:rPr>
          <w:t>transmission</w:t>
        </w:r>
        <w:r w:rsidRPr="008D57EE">
          <w:rPr>
            <w:rFonts w:ascii="Times New Roman" w:hAnsi="Times New Roman" w:cs="Times New Roman"/>
            <w:sz w:val="20"/>
            <w:szCs w:val="20"/>
            <w:lang w:val="en-US"/>
            <w:rPrChange w:id="152" w:author="Author" w:date="2025-09-01T12:50:00Z" w16du:dateUtc="2025-09-01T10:50:00Z">
              <w:rPr>
                <w:rFonts w:ascii="Arial" w:hAnsi="Arial" w:cs="Arial"/>
                <w:sz w:val="20"/>
                <w:szCs w:val="20"/>
                <w:lang w:val="en-US"/>
              </w:rPr>
            </w:rPrChange>
          </w:rPr>
          <w:t xml:space="preserve"> and start </w:t>
        </w:r>
        <w:r w:rsidRPr="008D57EE">
          <w:rPr>
            <w:rFonts w:ascii="Times New Roman" w:eastAsiaTheme="minorEastAsia" w:hAnsi="Times New Roman" w:cs="Times New Roman"/>
            <w:sz w:val="20"/>
            <w:szCs w:val="20"/>
            <w:lang w:val="en-US" w:eastAsia="zh-CN"/>
            <w:rPrChange w:id="153" w:author="Author" w:date="2025-09-01T12:50:00Z" w16du:dateUtc="2025-09-01T10:50:00Z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rPrChange>
          </w:rPr>
          <w:t>transmission</w:t>
        </w:r>
        <w:r w:rsidRPr="008D57EE">
          <w:rPr>
            <w:rFonts w:ascii="Times New Roman" w:hAnsi="Times New Roman" w:cs="Times New Roman"/>
            <w:sz w:val="20"/>
            <w:szCs w:val="20"/>
            <w:lang w:val="en-US"/>
            <w:rPrChange w:id="154" w:author="Author" w:date="2025-09-01T12:50:00Z" w16du:dateUtc="2025-09-01T10:50:00Z">
              <w:rPr>
                <w:rFonts w:ascii="Arial" w:hAnsi="Arial" w:cs="Arial"/>
                <w:sz w:val="20"/>
                <w:szCs w:val="20"/>
                <w:lang w:val="en-US"/>
              </w:rPr>
            </w:rPrChange>
          </w:rPr>
          <w:t xml:space="preserve"> of the newly provided OD-SIB1 Configuration in </w:t>
        </w:r>
        <w:proofErr w:type="spellStart"/>
        <w:r w:rsidRPr="008D57EE">
          <w:rPr>
            <w:rFonts w:ascii="Times New Roman" w:hAnsi="Times New Roman" w:cs="Times New Roman"/>
            <w:sz w:val="20"/>
            <w:szCs w:val="20"/>
            <w:lang w:val="en-US"/>
            <w:rPrChange w:id="155" w:author="Author" w:date="2025-09-01T12:50:00Z" w16du:dateUtc="2025-09-01T10:50:00Z">
              <w:rPr>
                <w:rFonts w:ascii="Arial" w:hAnsi="Arial" w:cs="Arial"/>
                <w:sz w:val="20"/>
                <w:szCs w:val="20"/>
                <w:lang w:val="en-US"/>
              </w:rPr>
            </w:rPrChange>
          </w:rPr>
          <w:t>SIBx</w:t>
        </w:r>
        <w:proofErr w:type="spellEnd"/>
        <w:r w:rsidRPr="008D57EE">
          <w:rPr>
            <w:rFonts w:ascii="Times New Roman" w:hAnsi="Times New Roman" w:cs="Times New Roman"/>
            <w:sz w:val="20"/>
            <w:szCs w:val="20"/>
            <w:lang w:val="en-US"/>
            <w:rPrChange w:id="156" w:author="Author" w:date="2025-09-01T12:50:00Z" w16du:dateUtc="2025-09-01T10:50:00Z">
              <w:rPr>
                <w:rFonts w:ascii="Arial" w:hAnsi="Arial" w:cs="Arial"/>
                <w:sz w:val="20"/>
                <w:szCs w:val="20"/>
                <w:lang w:val="en-US"/>
              </w:rPr>
            </w:rPrChange>
          </w:rPr>
          <w:t>. The NG-RAN node</w:t>
        </w:r>
        <w:r w:rsidRPr="008D57EE">
          <w:rPr>
            <w:rFonts w:ascii="Times New Roman" w:hAnsi="Times New Roman" w:cs="Times New Roman"/>
            <w:sz w:val="20"/>
            <w:szCs w:val="20"/>
            <w:vertAlign w:val="subscript"/>
            <w:lang w:val="en-US"/>
            <w:rPrChange w:id="157" w:author="Author" w:date="2025-09-01T12:50:00Z" w16du:dateUtc="2025-09-01T10:50:00Z">
              <w:rPr>
                <w:rFonts w:ascii="Arial" w:hAnsi="Arial" w:cs="Arial"/>
                <w:sz w:val="20"/>
                <w:szCs w:val="20"/>
                <w:vertAlign w:val="subscript"/>
                <w:lang w:val="en-US"/>
              </w:rPr>
            </w:rPrChange>
          </w:rPr>
          <w:t>2</w:t>
        </w:r>
        <w:r w:rsidRPr="008D57EE">
          <w:rPr>
            <w:rFonts w:ascii="Times New Roman" w:hAnsi="Times New Roman" w:cs="Times New Roman"/>
            <w:sz w:val="20"/>
            <w:szCs w:val="20"/>
            <w:lang w:val="en-US"/>
            <w:rPrChange w:id="158" w:author="Author" w:date="2025-09-01T12:50:00Z" w16du:dateUtc="2025-09-01T10:50:00Z">
              <w:rPr>
                <w:rFonts w:ascii="Arial" w:hAnsi="Arial" w:cs="Arial"/>
                <w:sz w:val="20"/>
                <w:szCs w:val="20"/>
                <w:lang w:val="en-US"/>
              </w:rPr>
            </w:rPrChange>
          </w:rPr>
          <w:t xml:space="preserve"> replaces the stored OD-SIB1 Configuration information with the newly received OD-SIB1 Configuration information.</w:t>
        </w:r>
      </w:ins>
    </w:p>
    <w:p w14:paraId="5041B213" w14:textId="77777777" w:rsidR="00A00197" w:rsidRPr="00025EEE" w:rsidRDefault="00A00197" w:rsidP="00A00197">
      <w:pPr>
        <w:pStyle w:val="ListParagraph"/>
        <w:numPr>
          <w:ilvl w:val="0"/>
          <w:numId w:val="12"/>
        </w:numPr>
        <w:rPr>
          <w:ins w:id="159" w:author="Author" w:date="2025-09-01T12:50:00Z" w16du:dateUtc="2025-09-01T10:50:00Z"/>
          <w:rFonts w:ascii="Times New Roman" w:hAnsi="Times New Roman" w:cs="Times New Roman"/>
          <w:szCs w:val="20"/>
          <w:lang w:val="en-US"/>
          <w:rPrChange w:id="160" w:author="Author" w:date="2025-09-01T12:50:00Z" w16du:dateUtc="2025-09-01T10:50:00Z">
            <w:rPr>
              <w:ins w:id="161" w:author="Author" w:date="2025-09-01T12:50:00Z" w16du:dateUtc="2025-09-01T10:50:00Z"/>
              <w:rFonts w:ascii="Times New Roman" w:hAnsi="Times New Roman" w:cs="Times New Roman"/>
              <w:sz w:val="20"/>
              <w:szCs w:val="20"/>
              <w:lang w:val="en-US"/>
            </w:rPr>
          </w:rPrChange>
        </w:rPr>
      </w:pPr>
      <w:ins w:id="162" w:author="Author" w:date="2025-09-01T12:47:00Z" w16du:dateUtc="2025-09-01T10:47:00Z">
        <w:r w:rsidRPr="008D57EE">
          <w:rPr>
            <w:rFonts w:ascii="Times New Roman" w:hAnsi="Times New Roman" w:cs="Times New Roman"/>
            <w:sz w:val="20"/>
            <w:szCs w:val="20"/>
            <w:lang w:val="en-US"/>
            <w:rPrChange w:id="163" w:author="Author" w:date="2025-09-01T12:50:00Z" w16du:dateUtc="2025-09-01T10:50:00Z">
              <w:rPr>
                <w:rFonts w:ascii="Arial" w:hAnsi="Arial" w:cs="Arial"/>
                <w:sz w:val="20"/>
                <w:szCs w:val="20"/>
                <w:lang w:val="en-US"/>
              </w:rPr>
            </w:rPrChange>
          </w:rPr>
          <w:t xml:space="preserve">If the request is for a new </w:t>
        </w:r>
        <w:r w:rsidRPr="008D57EE">
          <w:rPr>
            <w:rFonts w:ascii="Times New Roman" w:eastAsiaTheme="minorEastAsia" w:hAnsi="Times New Roman" w:cs="Times New Roman"/>
            <w:sz w:val="20"/>
            <w:szCs w:val="20"/>
            <w:lang w:val="en-US" w:eastAsia="zh-CN"/>
            <w:rPrChange w:id="164" w:author="Author" w:date="2025-09-01T12:50:00Z" w16du:dateUtc="2025-09-01T10:50:00Z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rPrChange>
          </w:rPr>
          <w:t xml:space="preserve">cell indicated by the </w:t>
        </w:r>
        <w:r w:rsidRPr="008D57EE">
          <w:rPr>
            <w:rFonts w:ascii="Times New Roman" w:hAnsi="Times New Roman" w:cs="Times New Roman"/>
            <w:i/>
            <w:iCs/>
            <w:sz w:val="20"/>
            <w:szCs w:val="20"/>
            <w:lang w:val="en-US"/>
            <w:rPrChange w:id="165" w:author="Author" w:date="2025-09-01T12:50:00Z" w16du:dateUtc="2025-09-01T10:50:00Z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rPrChange>
          </w:rPr>
          <w:t>Cell A ID</w:t>
        </w:r>
        <w:r w:rsidRPr="008D57EE">
          <w:rPr>
            <w:rFonts w:ascii="Times New Roman" w:eastAsiaTheme="minorEastAsia" w:hAnsi="Times New Roman" w:cs="Times New Roman"/>
            <w:i/>
            <w:iCs/>
            <w:sz w:val="20"/>
            <w:szCs w:val="20"/>
            <w:lang w:val="en-US" w:eastAsia="zh-CN"/>
            <w:rPrChange w:id="166" w:author="Author" w:date="2025-09-01T12:50:00Z" w16du:dateUtc="2025-09-01T10:50:00Z">
              <w:rPr>
                <w:rFonts w:ascii="Arial" w:eastAsiaTheme="minorEastAsia" w:hAnsi="Arial" w:cs="Arial"/>
                <w:i/>
                <w:iCs/>
                <w:sz w:val="20"/>
                <w:szCs w:val="20"/>
                <w:lang w:val="en-US" w:eastAsia="zh-CN"/>
              </w:rPr>
            </w:rPrChange>
          </w:rPr>
          <w:t xml:space="preserve"> </w:t>
        </w:r>
        <w:r w:rsidRPr="008D57EE">
          <w:rPr>
            <w:rFonts w:ascii="Times New Roman" w:eastAsiaTheme="minorEastAsia" w:hAnsi="Times New Roman" w:cs="Times New Roman"/>
            <w:sz w:val="20"/>
            <w:szCs w:val="20"/>
            <w:lang w:val="en-US" w:eastAsia="zh-CN"/>
            <w:rPrChange w:id="167" w:author="Author" w:date="2025-09-01T12:50:00Z" w16du:dateUtc="2025-09-01T10:50:00Z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rPrChange>
          </w:rPr>
          <w:t>IE</w:t>
        </w:r>
        <w:r w:rsidRPr="008D57EE">
          <w:rPr>
            <w:rFonts w:ascii="Times New Roman" w:hAnsi="Times New Roman" w:cs="Times New Roman"/>
            <w:sz w:val="20"/>
            <w:szCs w:val="20"/>
            <w:lang w:val="en-US"/>
            <w:rPrChange w:id="168" w:author="Author" w:date="2025-09-01T12:50:00Z" w16du:dateUtc="2025-09-01T10:50:00Z">
              <w:rPr>
                <w:rFonts w:ascii="Arial" w:hAnsi="Arial" w:cs="Arial"/>
                <w:sz w:val="20"/>
                <w:szCs w:val="20"/>
                <w:lang w:val="en-US"/>
              </w:rPr>
            </w:rPrChange>
          </w:rPr>
          <w:t>, the NG-RAN node</w:t>
        </w:r>
        <w:r w:rsidRPr="008D57EE">
          <w:rPr>
            <w:rFonts w:ascii="Times New Roman" w:hAnsi="Times New Roman" w:cs="Times New Roman"/>
            <w:sz w:val="20"/>
            <w:szCs w:val="20"/>
            <w:vertAlign w:val="subscript"/>
            <w:lang w:val="en-US"/>
            <w:rPrChange w:id="169" w:author="Author" w:date="2025-09-01T12:50:00Z" w16du:dateUtc="2025-09-01T10:50:00Z">
              <w:rPr>
                <w:rFonts w:ascii="Arial" w:hAnsi="Arial" w:cs="Arial"/>
                <w:sz w:val="20"/>
                <w:szCs w:val="20"/>
                <w:vertAlign w:val="subscript"/>
                <w:lang w:val="en-US"/>
              </w:rPr>
            </w:rPrChange>
          </w:rPr>
          <w:t>2</w:t>
        </w:r>
        <w:r w:rsidRPr="008D57EE">
          <w:rPr>
            <w:rFonts w:ascii="Times New Roman" w:hAnsi="Times New Roman" w:cs="Times New Roman"/>
            <w:sz w:val="20"/>
            <w:szCs w:val="20"/>
            <w:lang w:val="en-US"/>
            <w:rPrChange w:id="170" w:author="Author" w:date="2025-09-01T12:50:00Z" w16du:dateUtc="2025-09-01T10:50:00Z">
              <w:rPr>
                <w:rFonts w:ascii="Arial" w:hAnsi="Arial" w:cs="Arial"/>
                <w:sz w:val="20"/>
                <w:szCs w:val="20"/>
                <w:lang w:val="en-US"/>
              </w:rPr>
            </w:rPrChange>
          </w:rPr>
          <w:t xml:space="preserve"> shall, if supported, start </w:t>
        </w:r>
        <w:r w:rsidRPr="008D57EE">
          <w:rPr>
            <w:rFonts w:ascii="Times New Roman" w:eastAsiaTheme="minorEastAsia" w:hAnsi="Times New Roman" w:cs="Times New Roman"/>
            <w:sz w:val="20"/>
            <w:szCs w:val="20"/>
            <w:lang w:val="en-US" w:eastAsia="zh-CN"/>
            <w:rPrChange w:id="171" w:author="Author" w:date="2025-09-01T12:50:00Z" w16du:dateUtc="2025-09-01T10:50:00Z">
              <w:rPr>
                <w:rFonts w:ascii="Arial" w:eastAsiaTheme="minorEastAsia" w:hAnsi="Arial" w:cs="Arial"/>
                <w:sz w:val="20"/>
                <w:szCs w:val="20"/>
                <w:lang w:val="en-US" w:eastAsia="zh-CN"/>
              </w:rPr>
            </w:rPrChange>
          </w:rPr>
          <w:t>transmitt</w:t>
        </w:r>
        <w:r w:rsidRPr="008D57EE">
          <w:rPr>
            <w:rFonts w:ascii="Times New Roman" w:hAnsi="Times New Roman" w:cs="Times New Roman"/>
            <w:sz w:val="20"/>
            <w:szCs w:val="20"/>
            <w:lang w:val="en-US"/>
            <w:rPrChange w:id="172" w:author="Author" w:date="2025-09-01T12:50:00Z" w16du:dateUtc="2025-09-01T10:50:00Z">
              <w:rPr>
                <w:rFonts w:ascii="Arial" w:hAnsi="Arial" w:cs="Arial"/>
                <w:sz w:val="20"/>
                <w:szCs w:val="20"/>
                <w:lang w:val="en-US"/>
              </w:rPr>
            </w:rPrChange>
          </w:rPr>
          <w:t xml:space="preserve">ing the provided OD-SIB1 Configuration in </w:t>
        </w:r>
        <w:proofErr w:type="spellStart"/>
        <w:r w:rsidRPr="008D57EE">
          <w:rPr>
            <w:rFonts w:ascii="Times New Roman" w:hAnsi="Times New Roman" w:cs="Times New Roman"/>
            <w:sz w:val="20"/>
            <w:szCs w:val="20"/>
            <w:lang w:val="en-US"/>
            <w:rPrChange w:id="173" w:author="Author" w:date="2025-09-01T12:50:00Z" w16du:dateUtc="2025-09-01T10:50:00Z">
              <w:rPr>
                <w:rFonts w:ascii="Arial" w:hAnsi="Arial" w:cs="Arial"/>
                <w:sz w:val="20"/>
                <w:szCs w:val="20"/>
                <w:lang w:val="en-US"/>
              </w:rPr>
            </w:rPrChange>
          </w:rPr>
          <w:t>SIBx</w:t>
        </w:r>
        <w:proofErr w:type="spellEnd"/>
        <w:r w:rsidRPr="008D57EE">
          <w:rPr>
            <w:rFonts w:ascii="Times New Roman" w:hAnsi="Times New Roman" w:cs="Times New Roman"/>
            <w:sz w:val="20"/>
            <w:szCs w:val="20"/>
            <w:lang w:val="en-US"/>
            <w:rPrChange w:id="174" w:author="Author" w:date="2025-09-01T12:50:00Z" w16du:dateUtc="2025-09-01T10:50:00Z">
              <w:rPr>
                <w:rFonts w:ascii="Arial" w:hAnsi="Arial" w:cs="Arial"/>
                <w:sz w:val="20"/>
                <w:szCs w:val="20"/>
                <w:lang w:val="en-US"/>
              </w:rPr>
            </w:rPrChange>
          </w:rPr>
          <w:t xml:space="preserve"> in the cell indicated by </w:t>
        </w:r>
        <w:r w:rsidRPr="008D57EE">
          <w:rPr>
            <w:rFonts w:ascii="Times New Roman" w:hAnsi="Times New Roman" w:cs="Times New Roman"/>
            <w:i/>
            <w:iCs/>
            <w:sz w:val="20"/>
            <w:szCs w:val="20"/>
            <w:lang w:val="en-US"/>
            <w:rPrChange w:id="175" w:author="Author" w:date="2025-09-01T12:50:00Z" w16du:dateUtc="2025-09-01T10:50:00Z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rPrChange>
          </w:rPr>
          <w:t>Cell A ID</w:t>
        </w:r>
        <w:r w:rsidRPr="008D57EE">
          <w:rPr>
            <w:rFonts w:ascii="Times New Roman" w:hAnsi="Times New Roman" w:cs="Times New Roman"/>
            <w:sz w:val="20"/>
            <w:szCs w:val="20"/>
            <w:lang w:val="en-US"/>
            <w:rPrChange w:id="176" w:author="Author" w:date="2025-09-01T12:50:00Z" w16du:dateUtc="2025-09-01T10:50:00Z">
              <w:rPr>
                <w:rFonts w:ascii="Arial" w:hAnsi="Arial" w:cs="Arial"/>
                <w:sz w:val="20"/>
                <w:szCs w:val="20"/>
                <w:lang w:val="en-US"/>
              </w:rPr>
            </w:rPrChange>
          </w:rPr>
          <w:t xml:space="preserve"> IE.</w:t>
        </w:r>
      </w:ins>
    </w:p>
    <w:p w14:paraId="035974B9" w14:textId="77777777" w:rsidR="00A00197" w:rsidRPr="008D57EE" w:rsidRDefault="00A00197">
      <w:pPr>
        <w:pStyle w:val="ListParagraph"/>
        <w:ind w:left="1004"/>
        <w:rPr>
          <w:ins w:id="177" w:author="Author" w:date="2025-09-01T12:47:00Z" w16du:dateUtc="2025-09-01T10:47:00Z"/>
          <w:rFonts w:ascii="Times New Roman" w:hAnsi="Times New Roman" w:cs="Times New Roman"/>
          <w:szCs w:val="20"/>
          <w:lang w:val="en-US"/>
          <w:rPrChange w:id="178" w:author="Author" w:date="2025-09-01T12:50:00Z" w16du:dateUtc="2025-09-01T10:50:00Z">
            <w:rPr>
              <w:ins w:id="179" w:author="Author" w:date="2025-09-01T12:47:00Z" w16du:dateUtc="2025-09-01T10:47:00Z"/>
              <w:rFonts w:cs="Arial"/>
              <w:szCs w:val="20"/>
              <w:lang w:val="en-US"/>
            </w:rPr>
          </w:rPrChange>
        </w:rPr>
        <w:pPrChange w:id="180" w:author="Author" w:date="2025-09-01T12:50:00Z" w16du:dateUtc="2025-09-01T10:50:00Z">
          <w:pPr>
            <w:pStyle w:val="ListParagraph"/>
            <w:numPr>
              <w:numId w:val="12"/>
            </w:numPr>
            <w:ind w:left="1004" w:hanging="360"/>
          </w:pPr>
        </w:pPrChange>
      </w:pPr>
    </w:p>
    <w:p w14:paraId="19DF8D50" w14:textId="77777777" w:rsidR="00A00197" w:rsidRDefault="00A00197" w:rsidP="00A00197">
      <w:pPr>
        <w:rPr>
          <w:ins w:id="181" w:author="Author" w:date="2025-09-01T12:47:00Z" w16du:dateUtc="2025-09-01T10:47:00Z"/>
        </w:rPr>
      </w:pPr>
      <w:ins w:id="182" w:author="Author" w:date="2025-09-01T12:47:00Z" w16du:dateUtc="2025-09-01T10:47:00Z">
        <w:r w:rsidRPr="00A15E6B">
          <w:t xml:space="preserve">If “stop” is included </w:t>
        </w:r>
        <w:r>
          <w:rPr>
            <w:rFonts w:hint="eastAsia"/>
            <w:lang w:eastAsia="zh-CN"/>
          </w:rPr>
          <w:t xml:space="preserve">in the </w:t>
        </w:r>
        <w:r w:rsidRPr="00B62EAC">
          <w:rPr>
            <w:rFonts w:hint="eastAsia"/>
            <w:i/>
            <w:iCs/>
            <w:lang w:eastAsia="zh-CN"/>
          </w:rPr>
          <w:t>Request Type</w:t>
        </w:r>
        <w:r>
          <w:rPr>
            <w:rFonts w:hint="eastAsia"/>
            <w:lang w:eastAsia="zh-CN"/>
          </w:rPr>
          <w:t xml:space="preserve"> IE</w:t>
        </w:r>
        <w:r w:rsidRPr="00A15E6B">
          <w:t xml:space="preserve"> in the </w:t>
        </w:r>
        <w:r>
          <w:t>OD-SIB1</w:t>
        </w:r>
        <w:r w:rsidRPr="00A15E6B">
          <w:t xml:space="preserve"> CONFIGURATION PROVISION REQUEST message, the NG-RAN node2 shall stop broadcasting </w:t>
        </w:r>
        <w:r>
          <w:t>OD-SIB1</w:t>
        </w:r>
        <w:r w:rsidRPr="00A15E6B">
          <w:t xml:space="preserve">Configuration </w:t>
        </w:r>
        <w:r>
          <w:t xml:space="preserve">for the cell indicated by </w:t>
        </w:r>
        <w:r w:rsidRPr="00E17E36">
          <w:rPr>
            <w:i/>
            <w:iCs/>
          </w:rPr>
          <w:t>NES Cell ID</w:t>
        </w:r>
        <w:r>
          <w:t xml:space="preserve"> </w:t>
        </w:r>
        <w:proofErr w:type="spellStart"/>
        <w:r>
          <w:t>IE</w:t>
        </w:r>
        <w:r w:rsidRPr="00A15E6B">
          <w:t>in</w:t>
        </w:r>
        <w:proofErr w:type="spellEnd"/>
        <w:r w:rsidRPr="00A15E6B">
          <w:t xml:space="preserve"> </w:t>
        </w:r>
        <w:proofErr w:type="spellStart"/>
        <w:r w:rsidRPr="00A15E6B">
          <w:t>SIBx</w:t>
        </w:r>
        <w:proofErr w:type="spellEnd"/>
        <w:r w:rsidRPr="00A15E6B">
          <w:t xml:space="preserve">. </w:t>
        </w:r>
        <w:r>
          <w:t xml:space="preserve">The </w:t>
        </w:r>
        <w:r w:rsidRPr="00A15E6B">
          <w:t xml:space="preserve">NG-RAN node2 removes the </w:t>
        </w:r>
        <w:r>
          <w:t>stored</w:t>
        </w:r>
        <w:r w:rsidRPr="00A15E6B">
          <w:t xml:space="preserve"> </w:t>
        </w:r>
        <w:r>
          <w:t>OD-SIB1</w:t>
        </w:r>
        <w:r w:rsidRPr="00A15E6B">
          <w:t xml:space="preserve"> Configuration.</w:t>
        </w:r>
      </w:ins>
    </w:p>
    <w:p w14:paraId="303D0111" w14:textId="77777777" w:rsidR="00A00197" w:rsidRPr="00D915CD" w:rsidRDefault="00A00197" w:rsidP="00A00197">
      <w:pPr>
        <w:pStyle w:val="Heading4"/>
        <w:rPr>
          <w:ins w:id="183" w:author="Author" w:date="2025-05-28T13:19:00Z" w16du:dateUtc="2025-05-28T11:19:00Z"/>
        </w:rPr>
      </w:pPr>
      <w:del w:id="184" w:author="Author" w:date="2025-09-01T12:46:00Z" w16du:dateUtc="2025-09-01T10:46:00Z">
        <w:r w:rsidRPr="007E2744" w:rsidDel="008E1443">
          <w:rPr>
            <w:noProof/>
            <w:lang w:val="en-US"/>
          </w:rPr>
          <w:lastRenderedPageBreak/>
          <w:fldChar w:fldCharType="begin"/>
        </w:r>
        <w:r w:rsidRPr="007E2744" w:rsidDel="008E1443">
          <w:rPr>
            <w:noProof/>
            <w:lang w:val="en-US"/>
          </w:rPr>
          <w:fldChar w:fldCharType="separate"/>
        </w:r>
        <w:r w:rsidRPr="007E2744" w:rsidDel="008E1443">
          <w:rPr>
            <w:noProof/>
            <w:lang w:val="en-US"/>
          </w:rPr>
          <w:fldChar w:fldCharType="end"/>
        </w:r>
      </w:del>
      <w:bookmarkStart w:id="185" w:name="_CR8_4_3_3"/>
      <w:bookmarkStart w:id="186" w:name="_Toc20955159"/>
      <w:bookmarkStart w:id="187" w:name="_Toc29991354"/>
      <w:bookmarkStart w:id="188" w:name="_Toc36555754"/>
      <w:bookmarkStart w:id="189" w:name="_Toc44497432"/>
      <w:bookmarkStart w:id="190" w:name="_Toc45107820"/>
      <w:bookmarkStart w:id="191" w:name="_Toc45901440"/>
      <w:bookmarkStart w:id="192" w:name="_Toc51850519"/>
      <w:bookmarkStart w:id="193" w:name="_Toc56693522"/>
      <w:bookmarkStart w:id="194" w:name="_Toc64447065"/>
      <w:bookmarkStart w:id="195" w:name="_Toc66286559"/>
      <w:bookmarkStart w:id="196" w:name="_Toc74151254"/>
      <w:bookmarkStart w:id="197" w:name="_Toc88653726"/>
      <w:bookmarkStart w:id="198" w:name="_Toc97904082"/>
      <w:bookmarkStart w:id="199" w:name="_Toc98868126"/>
      <w:bookmarkStart w:id="200" w:name="_Toc105174410"/>
      <w:bookmarkStart w:id="201" w:name="_Toc106109247"/>
      <w:bookmarkStart w:id="202" w:name="_Toc113825068"/>
      <w:bookmarkStart w:id="203" w:name="_Toc155959728"/>
      <w:bookmarkEnd w:id="185"/>
      <w:ins w:id="204" w:author="Author" w:date="2025-05-28T13:19:00Z" w16du:dateUtc="2025-05-28T11:19:00Z">
        <w:r w:rsidRPr="00D915CD">
          <w:t>8.x.x.3</w:t>
        </w:r>
        <w:r w:rsidRPr="00D915CD">
          <w:tab/>
          <w:t>Unsuccessful Operation</w:t>
        </w:r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</w:ins>
    </w:p>
    <w:bookmarkStart w:id="205" w:name="_1324481215"/>
    <w:bookmarkEnd w:id="205"/>
    <w:p w14:paraId="2F5EBC33" w14:textId="77777777" w:rsidR="00A00197" w:rsidRDefault="00A00197" w:rsidP="00A00197">
      <w:pPr>
        <w:pStyle w:val="TH"/>
        <w:rPr>
          <w:ins w:id="206" w:author="Author" w:date="2025-09-01T12:51:00Z" w16du:dateUtc="2025-09-01T10:51:00Z"/>
          <w:lang w:val="en-US"/>
        </w:rPr>
      </w:pPr>
      <w:ins w:id="207" w:author="Author" w:date="2025-09-01T12:51:00Z" w16du:dateUtc="2025-09-01T10:51:00Z">
        <w:r>
          <w:rPr>
            <w:rFonts w:eastAsia="SimSun"/>
            <w:b w:val="0"/>
          </w:rPr>
          <w:object w:dxaOrig="6473" w:dyaOrig="2260" w14:anchorId="39ED959C">
            <v:shape id="_x0000_i1026" type="#_x0000_t75" style="width:323.55pt;height:113.2pt" o:ole="">
              <v:imagedata r:id="rId20" o:title=""/>
            </v:shape>
            <o:OLEObject Type="Embed" ProgID="Word.Picture.8" ShapeID="_x0000_i1026" DrawAspect="Content" ObjectID="_1818604006" r:id="rId21"/>
          </w:object>
        </w:r>
      </w:ins>
    </w:p>
    <w:p w14:paraId="6066ADE4" w14:textId="77777777" w:rsidR="00A00197" w:rsidRDefault="00A00197" w:rsidP="00A00197">
      <w:pPr>
        <w:pStyle w:val="TF"/>
        <w:rPr>
          <w:ins w:id="208" w:author="Author" w:date="2025-09-01T12:51:00Z" w16du:dateUtc="2025-09-01T10:51:00Z"/>
          <w:lang w:val="en-US"/>
        </w:rPr>
      </w:pPr>
      <w:ins w:id="209" w:author="Author" w:date="2025-09-01T12:51:00Z" w16du:dateUtc="2025-09-01T10:51:00Z">
        <w:r>
          <w:rPr>
            <w:lang w:val="en-US"/>
          </w:rPr>
          <w:t xml:space="preserve">Figure 8.x.x.3-1: </w:t>
        </w:r>
        <w:r>
          <w:rPr>
            <w:lang w:val="en-US" w:eastAsia="ja-JP"/>
          </w:rPr>
          <w:t>OD-SIB1 Configuration Provision procedure</w:t>
        </w:r>
        <w:r>
          <w:rPr>
            <w:lang w:val="en-US"/>
          </w:rPr>
          <w:t>, unsuccessful operation</w:t>
        </w:r>
      </w:ins>
    </w:p>
    <w:p w14:paraId="5E29FAF6" w14:textId="77777777" w:rsidR="00A00197" w:rsidRDefault="00A00197" w:rsidP="00A00197">
      <w:pPr>
        <w:rPr>
          <w:ins w:id="210" w:author="Author" w:date="2025-09-01T12:51:00Z" w16du:dateUtc="2025-09-01T10:51:00Z"/>
        </w:rPr>
      </w:pPr>
      <w:bookmarkStart w:id="211" w:name="_Hlk207623578"/>
      <w:ins w:id="212" w:author="Author" w:date="2025-09-01T12:51:00Z" w16du:dateUtc="2025-09-01T10:51:00Z">
        <w:r>
          <w:rPr>
            <w:lang w:eastAsia="ja-JP"/>
          </w:rPr>
          <w:t xml:space="preserve">If the </w:t>
        </w:r>
        <w:r>
          <w:t>NG-RAN node</w:t>
        </w:r>
        <w:r>
          <w:rPr>
            <w:vertAlign w:val="subscript"/>
          </w:rPr>
          <w:t>2</w:t>
        </w:r>
        <w:r>
          <w:t xml:space="preserve"> </w:t>
        </w:r>
        <w:r>
          <w:rPr>
            <w:lang w:eastAsia="ja-JP"/>
          </w:rPr>
          <w:t xml:space="preserve">cannot transmit the provided OD-SIB1 Configuration in </w:t>
        </w:r>
        <w:proofErr w:type="spellStart"/>
        <w:r>
          <w:rPr>
            <w:lang w:eastAsia="ja-JP"/>
          </w:rPr>
          <w:t>SIBx</w:t>
        </w:r>
        <w:bookmarkEnd w:id="211"/>
        <w:proofErr w:type="spellEnd"/>
        <w:r>
          <w:rPr>
            <w:lang w:eastAsia="ja-JP"/>
          </w:rPr>
          <w:t>,</w:t>
        </w:r>
        <w:r>
          <w:t xml:space="preserve"> </w:t>
        </w:r>
        <w:r>
          <w:rPr>
            <w:lang w:eastAsia="ja-JP"/>
          </w:rPr>
          <w:t xml:space="preserve">the </w:t>
        </w:r>
        <w:r>
          <w:t>NG-RAN node</w:t>
        </w:r>
        <w:r>
          <w:rPr>
            <w:vertAlign w:val="subscript"/>
          </w:rPr>
          <w:t>2</w:t>
        </w:r>
        <w:r>
          <w:rPr>
            <w:lang w:eastAsia="ja-JP"/>
          </w:rPr>
          <w:t xml:space="preserve"> shall send the OD-SIB1 CONFIGURATION PROVISION FAILURE message. </w:t>
        </w:r>
        <w:bookmarkStart w:id="213" w:name="_Hlk207623722"/>
        <w:r>
          <w:t xml:space="preserve">The message shall contain the </w:t>
        </w:r>
        <w:r>
          <w:rPr>
            <w:i/>
          </w:rPr>
          <w:t xml:space="preserve">Cause </w:t>
        </w:r>
        <w:r>
          <w:t>IE with an appropriate value.</w:t>
        </w:r>
      </w:ins>
    </w:p>
    <w:bookmarkEnd w:id="213"/>
    <w:p w14:paraId="0B8DA83B" w14:textId="77777777" w:rsidR="00A00197" w:rsidRDefault="00A00197" w:rsidP="00A00197">
      <w:pPr>
        <w:rPr>
          <w:ins w:id="214" w:author="Author" w:date="2025-09-01T12:51:00Z" w16du:dateUtc="2025-09-01T10:51:00Z"/>
        </w:rPr>
      </w:pPr>
      <w:ins w:id="215" w:author="Author" w:date="2025-09-01T12:51:00Z" w16du:dateUtc="2025-09-01T10:51:00Z">
        <w:r>
          <w:t xml:space="preserve">If the </w:t>
        </w:r>
        <w:r>
          <w:rPr>
            <w:i/>
          </w:rPr>
          <w:t>Cell</w:t>
        </w:r>
        <w:r>
          <w:t xml:space="preserve"> A </w:t>
        </w:r>
        <w:r w:rsidRPr="00E17E36">
          <w:rPr>
            <w:i/>
            <w:iCs/>
          </w:rPr>
          <w:t xml:space="preserve">ID </w:t>
        </w:r>
        <w:r>
          <w:t>IE is included in the OD-SIB1 CONFIGURATION PROVISION REQUEST message and the NG-RAN node</w:t>
        </w:r>
        <w:r>
          <w:rPr>
            <w:vertAlign w:val="subscript"/>
          </w:rPr>
          <w:t>2</w:t>
        </w:r>
        <w:r>
          <w:t xml:space="preserve"> cannot transmit the provided OD-SIB1 Configuration in </w:t>
        </w:r>
        <w:proofErr w:type="spellStart"/>
        <w:r>
          <w:t>SIBx</w:t>
        </w:r>
        <w:proofErr w:type="spellEnd"/>
        <w:r>
          <w:t xml:space="preserve"> of the cell indicated by the </w:t>
        </w:r>
        <w:r>
          <w:rPr>
            <w:i/>
          </w:rPr>
          <w:t>Cell A ID</w:t>
        </w:r>
        <w:r>
          <w:t xml:space="preserve"> IE, the NG-RAN node</w:t>
        </w:r>
        <w:r>
          <w:rPr>
            <w:vertAlign w:val="subscript"/>
          </w:rPr>
          <w:t>2</w:t>
        </w:r>
        <w:r>
          <w:t xml:space="preserve"> shall send the OD-SIB1 CONFIGURATION PROVISION FAILURE message. The NG-RAN node</w:t>
        </w:r>
        <w:r>
          <w:rPr>
            <w:vertAlign w:val="subscript"/>
          </w:rPr>
          <w:t>2</w:t>
        </w:r>
        <w:r>
          <w:t xml:space="preserve"> includes the </w:t>
        </w:r>
        <w:r>
          <w:rPr>
            <w:i/>
            <w:iCs/>
          </w:rPr>
          <w:t>Cell A ID</w:t>
        </w:r>
        <w:r>
          <w:t xml:space="preserve"> IE in the OD-SIB1 CONFIGURATION PROVISION FAILURE message.</w:t>
        </w:r>
      </w:ins>
    </w:p>
    <w:p w14:paraId="547B9262" w14:textId="77777777" w:rsidR="00A00197" w:rsidRPr="00D915CD" w:rsidRDefault="00A00197" w:rsidP="00A00197">
      <w:pPr>
        <w:pStyle w:val="Heading4"/>
        <w:rPr>
          <w:ins w:id="216" w:author="Author" w:date="2025-05-28T13:19:00Z" w16du:dateUtc="2025-05-28T11:19:00Z"/>
        </w:rPr>
      </w:pPr>
      <w:del w:id="217" w:author="Author" w:date="2025-09-01T12:51:00Z" w16du:dateUtc="2025-09-01T10:51:00Z">
        <w:r w:rsidRPr="007E2744" w:rsidDel="00D96166">
          <w:rPr>
            <w:noProof/>
            <w:lang w:val="en-US"/>
          </w:rPr>
          <w:fldChar w:fldCharType="begin"/>
        </w:r>
        <w:r w:rsidRPr="007E2744" w:rsidDel="00D96166">
          <w:rPr>
            <w:noProof/>
            <w:lang w:val="en-US"/>
          </w:rPr>
          <w:fldChar w:fldCharType="separate"/>
        </w:r>
        <w:r w:rsidRPr="007E2744" w:rsidDel="00D96166">
          <w:rPr>
            <w:noProof/>
            <w:lang w:val="en-US"/>
          </w:rPr>
          <w:fldChar w:fldCharType="end"/>
        </w:r>
      </w:del>
      <w:bookmarkStart w:id="218" w:name="_Toc20955160"/>
      <w:bookmarkStart w:id="219" w:name="_Toc29991355"/>
      <w:bookmarkStart w:id="220" w:name="_Toc36555755"/>
      <w:bookmarkStart w:id="221" w:name="_Toc44497433"/>
      <w:bookmarkStart w:id="222" w:name="_Toc45107821"/>
      <w:bookmarkStart w:id="223" w:name="_Toc45901441"/>
      <w:bookmarkStart w:id="224" w:name="_Toc51850520"/>
      <w:bookmarkStart w:id="225" w:name="_Toc56693523"/>
      <w:bookmarkStart w:id="226" w:name="_Toc64447066"/>
      <w:bookmarkStart w:id="227" w:name="_Toc66286560"/>
      <w:bookmarkStart w:id="228" w:name="_Toc74151255"/>
      <w:bookmarkStart w:id="229" w:name="_Toc88653727"/>
      <w:bookmarkStart w:id="230" w:name="_Toc97904083"/>
      <w:bookmarkStart w:id="231" w:name="_Toc98868127"/>
      <w:bookmarkStart w:id="232" w:name="_Toc105174411"/>
      <w:bookmarkStart w:id="233" w:name="_Toc106109248"/>
      <w:bookmarkStart w:id="234" w:name="_Toc113825069"/>
      <w:bookmarkStart w:id="235" w:name="_Toc155959729"/>
      <w:ins w:id="236" w:author="Author" w:date="2025-05-28T13:19:00Z" w16du:dateUtc="2025-05-28T11:19:00Z">
        <w:r w:rsidRPr="00D915CD">
          <w:t>8.x.x.4</w:t>
        </w:r>
        <w:r w:rsidRPr="00D915CD">
          <w:tab/>
          <w:t>Abnormal Conditions</w:t>
        </w:r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</w:ins>
    </w:p>
    <w:p w14:paraId="23ABA739" w14:textId="77777777" w:rsidR="00A00197" w:rsidRPr="007E2744" w:rsidRDefault="00A00197" w:rsidP="00A00197">
      <w:pPr>
        <w:rPr>
          <w:ins w:id="237" w:author="Author" w:date="2025-05-28T13:19:00Z" w16du:dateUtc="2025-05-28T11:19:00Z"/>
        </w:rPr>
      </w:pPr>
      <w:ins w:id="238" w:author="Author" w:date="2025-05-28T13:19:00Z" w16du:dateUtc="2025-05-28T11:19:00Z">
        <w:r w:rsidRPr="007E2744">
          <w:t>Void.</w:t>
        </w:r>
      </w:ins>
    </w:p>
    <w:p w14:paraId="0B3B0596" w14:textId="77777777" w:rsidR="00A00197" w:rsidRPr="00D915CD" w:rsidRDefault="00A00197" w:rsidP="00A00197">
      <w:pPr>
        <w:pStyle w:val="Heading3"/>
        <w:rPr>
          <w:ins w:id="239" w:author="Author" w:date="2025-05-28T13:19:00Z" w16du:dateUtc="2025-05-28T11:19:00Z"/>
        </w:rPr>
      </w:pPr>
      <w:bookmarkStart w:id="240" w:name="_Hlk44418834"/>
      <w:bookmarkStart w:id="241" w:name="_Toc44497469"/>
      <w:bookmarkStart w:id="242" w:name="_Toc45107857"/>
      <w:bookmarkStart w:id="243" w:name="_Toc45901477"/>
      <w:bookmarkStart w:id="244" w:name="_Toc51850556"/>
      <w:bookmarkStart w:id="245" w:name="_Toc56693559"/>
      <w:bookmarkStart w:id="246" w:name="_Toc64447102"/>
      <w:bookmarkStart w:id="247" w:name="_Toc66286596"/>
      <w:bookmarkStart w:id="248" w:name="_Toc74151291"/>
      <w:bookmarkStart w:id="249" w:name="_Toc88653763"/>
      <w:bookmarkStart w:id="250" w:name="_Toc97904119"/>
      <w:bookmarkStart w:id="251" w:name="_Toc98868163"/>
      <w:bookmarkStart w:id="252" w:name="_Toc105174447"/>
      <w:bookmarkStart w:id="253" w:name="_Toc106109284"/>
      <w:bookmarkStart w:id="254" w:name="_Toc113825105"/>
      <w:bookmarkStart w:id="255" w:name="_Toc155959765"/>
      <w:ins w:id="256" w:author="Author" w:date="2025-05-28T13:19:00Z" w16du:dateUtc="2025-05-28T11:19:00Z">
        <w:r w:rsidRPr="00D915CD">
          <w:t>8.x.</w:t>
        </w:r>
        <w:bookmarkEnd w:id="240"/>
        <w:r w:rsidRPr="00D915CD">
          <w:t>y</w:t>
        </w:r>
        <w:r w:rsidRPr="00D915CD">
          <w:tab/>
        </w:r>
      </w:ins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ins w:id="257" w:author="Author" w:date="2025-09-01T12:56:00Z" w16du:dateUtc="2025-09-01T10:56:00Z">
        <w:r>
          <w:t>OD-SIB1</w:t>
        </w:r>
      </w:ins>
      <w:ins w:id="258" w:author="Author" w:date="2025-05-28T13:19:00Z" w16du:dateUtc="2025-05-28T11:19:00Z">
        <w:r w:rsidRPr="00D915CD">
          <w:t xml:space="preserve"> Configuration </w:t>
        </w:r>
      </w:ins>
      <w:ins w:id="259" w:author="Author" w:date="2025-09-01T12:58:00Z" w16du:dateUtc="2025-09-01T10:58:00Z">
        <w:r>
          <w:rPr>
            <w:lang w:val="en-US"/>
          </w:rPr>
          <w:t>Provision</w:t>
        </w:r>
      </w:ins>
      <w:ins w:id="260" w:author="Author" w:date="2025-05-28T13:19:00Z" w16du:dateUtc="2025-05-28T11:19:00Z">
        <w:r w:rsidRPr="00D915CD">
          <w:t xml:space="preserve"> Status Update</w:t>
        </w:r>
      </w:ins>
    </w:p>
    <w:p w14:paraId="7251F0BB" w14:textId="77777777" w:rsidR="00A00197" w:rsidRPr="00D915CD" w:rsidRDefault="00A00197" w:rsidP="00A00197">
      <w:pPr>
        <w:pStyle w:val="Heading4"/>
        <w:rPr>
          <w:ins w:id="261" w:author="Author" w:date="2025-05-28T13:19:00Z" w16du:dateUtc="2025-05-28T11:19:00Z"/>
        </w:rPr>
      </w:pPr>
      <w:bookmarkStart w:id="262" w:name="_CR8_4_11_1"/>
      <w:bookmarkStart w:id="263" w:name="_Toc44497470"/>
      <w:bookmarkStart w:id="264" w:name="_Toc45107858"/>
      <w:bookmarkStart w:id="265" w:name="_Toc45901478"/>
      <w:bookmarkStart w:id="266" w:name="_Toc51850557"/>
      <w:bookmarkStart w:id="267" w:name="_Toc56693560"/>
      <w:bookmarkStart w:id="268" w:name="_Toc64447103"/>
      <w:bookmarkStart w:id="269" w:name="_Toc66286597"/>
      <w:bookmarkStart w:id="270" w:name="_Toc74151292"/>
      <w:bookmarkStart w:id="271" w:name="_Toc88653764"/>
      <w:bookmarkStart w:id="272" w:name="_Toc97904120"/>
      <w:bookmarkStart w:id="273" w:name="_Toc98868164"/>
      <w:bookmarkStart w:id="274" w:name="_Toc105174448"/>
      <w:bookmarkStart w:id="275" w:name="_Toc106109285"/>
      <w:bookmarkStart w:id="276" w:name="_Toc113825106"/>
      <w:bookmarkStart w:id="277" w:name="_Toc155959766"/>
      <w:bookmarkEnd w:id="262"/>
      <w:ins w:id="278" w:author="Author" w:date="2025-05-28T13:19:00Z" w16du:dateUtc="2025-05-28T11:19:00Z">
        <w:r w:rsidRPr="00D915CD">
          <w:t>8.x.y.1</w:t>
        </w:r>
        <w:r w:rsidRPr="00D915CD">
          <w:tab/>
          <w:t>General</w:t>
        </w:r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</w:ins>
    </w:p>
    <w:p w14:paraId="4C8D1A56" w14:textId="77777777" w:rsidR="00A00197" w:rsidRDefault="00A00197" w:rsidP="00A00197">
      <w:pPr>
        <w:rPr>
          <w:ins w:id="279" w:author="Author" w:date="2025-09-01T12:56:00Z" w16du:dateUtc="2025-09-01T10:56:00Z"/>
        </w:rPr>
      </w:pPr>
      <w:ins w:id="280" w:author="Author" w:date="2025-05-28T13:19:00Z" w16du:dateUtc="2025-05-28T11:19:00Z">
        <w:r w:rsidRPr="001D30B6">
          <w:rPr>
            <w:rFonts w:eastAsia="SimSun"/>
          </w:rPr>
          <w:t xml:space="preserve">This procedure is initiated by an NG-RAN </w:t>
        </w:r>
        <w:r w:rsidRPr="00BF51C5">
          <w:rPr>
            <w:rFonts w:eastAsia="SimSun"/>
          </w:rPr>
          <w:t>node</w:t>
        </w:r>
        <w:r w:rsidRPr="00BF51C5">
          <w:rPr>
            <w:rFonts w:eastAsia="SimSun"/>
            <w:vertAlign w:val="subscript"/>
          </w:rPr>
          <w:t>2</w:t>
        </w:r>
        <w:r w:rsidRPr="005B1120">
          <w:rPr>
            <w:rFonts w:eastAsia="SimSun"/>
          </w:rPr>
          <w:t xml:space="preserve"> </w:t>
        </w:r>
        <w:r w:rsidRPr="00E649FD">
          <w:rPr>
            <w:rFonts w:eastAsia="SimSun"/>
          </w:rPr>
          <w:t xml:space="preserve">to inform a neighbouring NG-RAN </w:t>
        </w:r>
        <w:r w:rsidRPr="007B3C2D">
          <w:rPr>
            <w:rFonts w:eastAsia="SimSun"/>
          </w:rPr>
          <w:t>node</w:t>
        </w:r>
        <w:r w:rsidRPr="007B3C2D">
          <w:rPr>
            <w:rFonts w:eastAsia="SimSun"/>
            <w:vertAlign w:val="subscript"/>
          </w:rPr>
          <w:t>1</w:t>
        </w:r>
        <w:r w:rsidRPr="007B3C2D">
          <w:rPr>
            <w:rFonts w:eastAsia="SimSun"/>
          </w:rPr>
          <w:t xml:space="preserve"> </w:t>
        </w:r>
        <w:r w:rsidRPr="001D30B6">
          <w:rPr>
            <w:rFonts w:eastAsia="SimSun"/>
          </w:rPr>
          <w:t>about a previously admitted UL WUS configuration provision being stopped</w:t>
        </w:r>
        <w:r w:rsidRPr="001F6E9C">
          <w:t>.</w:t>
        </w:r>
      </w:ins>
    </w:p>
    <w:p w14:paraId="5C383E5D" w14:textId="77777777" w:rsidR="00A00197" w:rsidRDefault="00A00197" w:rsidP="00A00197">
      <w:pPr>
        <w:rPr>
          <w:ins w:id="281" w:author="Author" w:date="2025-09-01T12:56:00Z" w16du:dateUtc="2025-09-01T10:56:00Z"/>
        </w:rPr>
      </w:pPr>
      <w:ins w:id="282" w:author="Author" w:date="2025-09-01T12:56:00Z" w16du:dateUtc="2025-09-01T10:56:00Z">
        <w:r>
          <w:t xml:space="preserve">The procedure uses </w:t>
        </w:r>
        <w:r>
          <w:rPr>
            <w:lang w:eastAsia="zh-CN"/>
          </w:rPr>
          <w:t>non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UE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associated signalling</w:t>
        </w:r>
        <w:r>
          <w:t>.</w:t>
        </w:r>
      </w:ins>
    </w:p>
    <w:p w14:paraId="74BD6FEA" w14:textId="77777777" w:rsidR="00A00197" w:rsidRPr="001F6E9C" w:rsidRDefault="00A00197" w:rsidP="00A00197">
      <w:pPr>
        <w:rPr>
          <w:ins w:id="283" w:author="Author" w:date="2025-05-28T13:19:00Z" w16du:dateUtc="2025-05-28T11:19:00Z"/>
        </w:rPr>
      </w:pPr>
    </w:p>
    <w:p w14:paraId="227B670F" w14:textId="77777777" w:rsidR="00A00197" w:rsidRPr="00D915CD" w:rsidRDefault="00A00197" w:rsidP="00A00197">
      <w:pPr>
        <w:pStyle w:val="Heading4"/>
        <w:rPr>
          <w:ins w:id="284" w:author="Author" w:date="2025-05-28T13:19:00Z" w16du:dateUtc="2025-05-28T11:19:00Z"/>
        </w:rPr>
      </w:pPr>
      <w:bookmarkStart w:id="285" w:name="_CR8_4_11_2"/>
      <w:bookmarkStart w:id="286" w:name="_Toc44497471"/>
      <w:bookmarkStart w:id="287" w:name="_Toc45107859"/>
      <w:bookmarkStart w:id="288" w:name="_Toc45901479"/>
      <w:bookmarkStart w:id="289" w:name="_Toc51850558"/>
      <w:bookmarkStart w:id="290" w:name="_Toc56693561"/>
      <w:bookmarkStart w:id="291" w:name="_Toc64447104"/>
      <w:bookmarkStart w:id="292" w:name="_Toc66286598"/>
      <w:bookmarkStart w:id="293" w:name="_Toc74151293"/>
      <w:bookmarkStart w:id="294" w:name="_Toc88653765"/>
      <w:bookmarkStart w:id="295" w:name="_Toc97904121"/>
      <w:bookmarkStart w:id="296" w:name="_Toc98868165"/>
      <w:bookmarkStart w:id="297" w:name="_Toc105174449"/>
      <w:bookmarkStart w:id="298" w:name="_Toc106109286"/>
      <w:bookmarkStart w:id="299" w:name="_Toc113825107"/>
      <w:bookmarkStart w:id="300" w:name="_Toc155959767"/>
      <w:bookmarkEnd w:id="285"/>
      <w:ins w:id="301" w:author="Author" w:date="2025-05-28T13:19:00Z" w16du:dateUtc="2025-05-28T11:19:00Z">
        <w:r w:rsidRPr="00D915CD">
          <w:t>8.x.y.2</w:t>
        </w:r>
        <w:r w:rsidRPr="00D915CD">
          <w:tab/>
          <w:t>Successful Operation</w:t>
        </w:r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</w:ins>
    </w:p>
    <w:p w14:paraId="732D7872" w14:textId="77777777" w:rsidR="00A00197" w:rsidRDefault="00A00197" w:rsidP="00A00197">
      <w:pPr>
        <w:pStyle w:val="TH"/>
        <w:rPr>
          <w:ins w:id="302" w:author="Author" w:date="2025-09-01T12:57:00Z" w16du:dateUtc="2025-09-01T10:57:00Z"/>
        </w:rPr>
      </w:pPr>
      <w:ins w:id="303" w:author="Author" w:date="2025-09-01T12:57:00Z" w16du:dateUtc="2025-09-01T10:57:00Z">
        <w:r>
          <w:rPr>
            <w:rFonts w:eastAsia="SimSun"/>
            <w:b w:val="0"/>
          </w:rPr>
          <w:object w:dxaOrig="8227" w:dyaOrig="2474" w14:anchorId="6A91560A">
            <v:shape id="_x0000_i1027" type="#_x0000_t75" style="width:411.15pt;height:123.65pt" o:ole="">
              <v:imagedata r:id="rId22" o:title=""/>
            </v:shape>
            <o:OLEObject Type="Embed" ProgID="Word.Picture.8" ShapeID="_x0000_i1027" DrawAspect="Content" ObjectID="_1818604007" r:id="rId23"/>
          </w:object>
        </w:r>
      </w:ins>
    </w:p>
    <w:p w14:paraId="3272B0FD" w14:textId="77777777" w:rsidR="00A00197" w:rsidRDefault="00A00197" w:rsidP="00A00197">
      <w:pPr>
        <w:pStyle w:val="TF"/>
        <w:rPr>
          <w:ins w:id="304" w:author="Author" w:date="2025-09-01T12:57:00Z" w16du:dateUtc="2025-09-01T10:57:00Z"/>
        </w:rPr>
      </w:pPr>
      <w:ins w:id="305" w:author="Author" w:date="2025-09-01T12:57:00Z" w16du:dateUtc="2025-09-01T10:57:00Z">
        <w:r>
          <w:t>Figure 8.x.y.2-1: OD-SIB1 Configuration Provision Status Update procedure, successful operation</w:t>
        </w:r>
      </w:ins>
    </w:p>
    <w:p w14:paraId="74FCB23F" w14:textId="77777777" w:rsidR="00A00197" w:rsidRDefault="00A00197" w:rsidP="00A00197">
      <w:pPr>
        <w:rPr>
          <w:ins w:id="306" w:author="Author" w:date="2025-09-01T12:57:00Z" w16du:dateUtc="2025-09-01T10:57:00Z"/>
        </w:rPr>
      </w:pPr>
      <w:ins w:id="307" w:author="Author" w:date="2025-09-01T12:57:00Z" w16du:dateUtc="2025-09-01T10:57:00Z">
        <w:r>
          <w:t>The NG-RAN node</w:t>
        </w:r>
        <w:r>
          <w:rPr>
            <w:vertAlign w:val="subscript"/>
          </w:rPr>
          <w:t>2</w:t>
        </w:r>
        <w:r>
          <w:t xml:space="preserve"> initiates the procedure by sending the OD-SIB1 CONFIGURATION PROVISION STATUS UPDATE message to the NG-RAN node</w:t>
        </w:r>
        <w:r>
          <w:rPr>
            <w:vertAlign w:val="subscript"/>
          </w:rPr>
          <w:t>1</w:t>
        </w:r>
        <w:r>
          <w:t>.</w:t>
        </w:r>
      </w:ins>
    </w:p>
    <w:p w14:paraId="1D4F2103" w14:textId="77777777" w:rsidR="00A00197" w:rsidRPr="00D923D3" w:rsidRDefault="00A00197" w:rsidP="00A00197">
      <w:pPr>
        <w:rPr>
          <w:ins w:id="308" w:author="Author" w:date="2025-09-01T12:57:00Z" w16du:dateUtc="2025-09-01T10:57:00Z"/>
          <w:rFonts w:eastAsia="SimSun"/>
        </w:rPr>
      </w:pPr>
      <w:ins w:id="309" w:author="Author" w:date="2025-09-01T12:57:00Z" w16du:dateUtc="2025-09-01T10:57:00Z">
        <w:r>
          <w:rPr>
            <w:rFonts w:eastAsia="SimSun"/>
          </w:rPr>
          <w:t xml:space="preserve">Upon reception of the OD-SIB1 CONFIGURATION PROVISION STATUS UPDATE message with the </w:t>
        </w:r>
        <w:r w:rsidRPr="00E17E36">
          <w:rPr>
            <w:i/>
            <w:iCs/>
            <w:lang w:eastAsia="ja-JP"/>
          </w:rPr>
          <w:t>Provision Status</w:t>
        </w:r>
        <w:r>
          <w:rPr>
            <w:lang w:eastAsia="ja-JP"/>
          </w:rPr>
          <w:t xml:space="preserve"> IE set to “stopped”</w:t>
        </w:r>
        <w:r>
          <w:rPr>
            <w:rFonts w:eastAsia="SimSun"/>
          </w:rPr>
          <w:t>, the NG-RAN node</w:t>
        </w:r>
        <w:r>
          <w:rPr>
            <w:rFonts w:eastAsia="SimSun"/>
            <w:vertAlign w:val="subscript"/>
          </w:rPr>
          <w:t>1</w:t>
        </w:r>
        <w:r>
          <w:rPr>
            <w:rFonts w:eastAsia="SimSun"/>
          </w:rPr>
          <w:t xml:space="preserve"> shall consider that a previously admitted OD-SIB1 configuration for the cell identified by the </w:t>
        </w:r>
        <w:r w:rsidRPr="00E17E36">
          <w:rPr>
            <w:rFonts w:eastAsia="SimSun"/>
            <w:i/>
            <w:iCs/>
          </w:rPr>
          <w:t>NES Cell ID</w:t>
        </w:r>
        <w:r>
          <w:rPr>
            <w:rFonts w:eastAsia="SimSun"/>
          </w:rPr>
          <w:t xml:space="preserve"> IE is no longer transmitted in the cell identified by the </w:t>
        </w:r>
        <w:r w:rsidRPr="00E17E36">
          <w:rPr>
            <w:rFonts w:eastAsia="SimSun"/>
            <w:i/>
            <w:iCs/>
          </w:rPr>
          <w:t>Cell A ID IE</w:t>
        </w:r>
        <w:r>
          <w:rPr>
            <w:rFonts w:eastAsia="SimSun"/>
          </w:rPr>
          <w:t>, if it is present. Else the NG-RAN node</w:t>
        </w:r>
        <w:r>
          <w:rPr>
            <w:rFonts w:eastAsia="SimSun"/>
            <w:vertAlign w:val="subscript"/>
          </w:rPr>
          <w:t>1</w:t>
        </w:r>
        <w:r>
          <w:rPr>
            <w:rFonts w:eastAsia="SimSun"/>
          </w:rPr>
          <w:t xml:space="preserve"> shall consider the</w:t>
        </w:r>
      </w:ins>
      <w:bookmarkStart w:id="310" w:name="_Hlk207624044"/>
      <w:ins w:id="311" w:author="Author" w:date="2025-09-01T13:01:00Z" w16du:dateUtc="2025-09-01T11:01:00Z">
        <w:r>
          <w:rPr>
            <w:rFonts w:eastAsia="SimSun"/>
          </w:rPr>
          <w:t xml:space="preserve"> </w:t>
        </w:r>
      </w:ins>
      <w:ins w:id="312" w:author="Author" w:date="2025-09-01T12:59:00Z" w16du:dateUtc="2025-09-01T10:59:00Z">
        <w:r>
          <w:t>NG-RAN node</w:t>
        </w:r>
        <w:r>
          <w:rPr>
            <w:vertAlign w:val="subscript"/>
          </w:rPr>
          <w:t>2</w:t>
        </w:r>
        <w:r>
          <w:t xml:space="preserve"> </w:t>
        </w:r>
      </w:ins>
      <w:bookmarkEnd w:id="310"/>
      <w:ins w:id="313" w:author="Author" w:date="2025-09-01T12:57:00Z" w16du:dateUtc="2025-09-01T10:57:00Z">
        <w:r>
          <w:rPr>
            <w:rFonts w:eastAsia="SimSun"/>
          </w:rPr>
          <w:t>has stopped the OD-SIB1 broadcasting. The NG-RAN node</w:t>
        </w:r>
        <w:r>
          <w:rPr>
            <w:rFonts w:eastAsia="SimSun"/>
            <w:vertAlign w:val="subscript"/>
          </w:rPr>
          <w:t>2</w:t>
        </w:r>
        <w:r>
          <w:rPr>
            <w:rFonts w:eastAsia="SimSun"/>
          </w:rPr>
          <w:t xml:space="preserve"> removes the stored OD-SIB1 Configuration that is no longer transmitted.</w:t>
        </w:r>
      </w:ins>
    </w:p>
    <w:p w14:paraId="7FB228F5" w14:textId="77777777" w:rsidR="00A00197" w:rsidRPr="00D915CD" w:rsidRDefault="00A00197" w:rsidP="00A00197">
      <w:pPr>
        <w:pStyle w:val="Heading4"/>
        <w:rPr>
          <w:ins w:id="314" w:author="Author" w:date="2025-05-28T13:19:00Z" w16du:dateUtc="2025-05-28T11:19:00Z"/>
        </w:rPr>
      </w:pPr>
      <w:del w:id="315" w:author="Author" w:date="2025-09-01T12:57:00Z" w16du:dateUtc="2025-09-01T10:57:00Z">
        <w:r w:rsidRPr="007E2744" w:rsidDel="004C5215">
          <w:rPr>
            <w:noProof/>
            <w:lang w:val="en-US"/>
          </w:rPr>
          <w:lastRenderedPageBreak/>
          <w:fldChar w:fldCharType="begin"/>
        </w:r>
        <w:r w:rsidRPr="007E2744" w:rsidDel="004C5215">
          <w:rPr>
            <w:noProof/>
            <w:lang w:val="en-US"/>
          </w:rPr>
          <w:fldChar w:fldCharType="separate"/>
        </w:r>
        <w:r w:rsidRPr="007E2744" w:rsidDel="004C5215">
          <w:rPr>
            <w:noProof/>
            <w:lang w:val="en-US"/>
          </w:rPr>
          <w:fldChar w:fldCharType="end"/>
        </w:r>
      </w:del>
      <w:bookmarkStart w:id="316" w:name="_CR8_4_11_3"/>
      <w:bookmarkStart w:id="317" w:name="_Toc44497472"/>
      <w:bookmarkStart w:id="318" w:name="_Toc45107860"/>
      <w:bookmarkStart w:id="319" w:name="_Toc45901480"/>
      <w:bookmarkStart w:id="320" w:name="_Toc51850559"/>
      <w:bookmarkStart w:id="321" w:name="_Toc56693562"/>
      <w:bookmarkStart w:id="322" w:name="_Toc64447105"/>
      <w:bookmarkStart w:id="323" w:name="_Toc66286599"/>
      <w:bookmarkStart w:id="324" w:name="_Toc74151294"/>
      <w:bookmarkStart w:id="325" w:name="_Toc88653766"/>
      <w:bookmarkStart w:id="326" w:name="_Toc97904122"/>
      <w:bookmarkStart w:id="327" w:name="_Toc98868166"/>
      <w:bookmarkStart w:id="328" w:name="_Toc105174450"/>
      <w:bookmarkStart w:id="329" w:name="_Toc106109287"/>
      <w:bookmarkStart w:id="330" w:name="_Toc113825108"/>
      <w:bookmarkStart w:id="331" w:name="_Toc155959768"/>
      <w:bookmarkEnd w:id="316"/>
      <w:ins w:id="332" w:author="Author" w:date="2025-05-28T13:19:00Z" w16du:dateUtc="2025-05-28T11:19:00Z">
        <w:r w:rsidRPr="00D915CD">
          <w:t>8.x.y.3</w:t>
        </w:r>
        <w:r w:rsidRPr="00D915CD">
          <w:tab/>
          <w:t>Unsuccessful Operation</w:t>
        </w:r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</w:ins>
    </w:p>
    <w:p w14:paraId="70DA3A09" w14:textId="77777777" w:rsidR="00A00197" w:rsidRPr="007E2744" w:rsidRDefault="00A00197" w:rsidP="00A00197">
      <w:pPr>
        <w:rPr>
          <w:ins w:id="333" w:author="Author" w:date="2025-05-28T13:19:00Z" w16du:dateUtc="2025-05-28T11:19:00Z"/>
        </w:rPr>
      </w:pPr>
      <w:bookmarkStart w:id="334" w:name="_CR8_4_11_4"/>
      <w:bookmarkStart w:id="335" w:name="_Toc44497473"/>
      <w:bookmarkStart w:id="336" w:name="_Toc45107861"/>
      <w:bookmarkStart w:id="337" w:name="_Toc45901481"/>
      <w:bookmarkStart w:id="338" w:name="_Toc51850560"/>
      <w:bookmarkStart w:id="339" w:name="_Toc56693563"/>
      <w:bookmarkStart w:id="340" w:name="_Toc64447106"/>
      <w:bookmarkStart w:id="341" w:name="_Toc66286600"/>
      <w:bookmarkStart w:id="342" w:name="_Toc74151295"/>
      <w:bookmarkStart w:id="343" w:name="_Toc88653767"/>
      <w:bookmarkStart w:id="344" w:name="_Toc97904123"/>
      <w:bookmarkStart w:id="345" w:name="_Toc98868167"/>
      <w:bookmarkStart w:id="346" w:name="_Toc105174451"/>
      <w:bookmarkStart w:id="347" w:name="_Toc106109288"/>
      <w:bookmarkStart w:id="348" w:name="_Toc113825109"/>
      <w:bookmarkStart w:id="349" w:name="_Toc155959769"/>
      <w:bookmarkEnd w:id="334"/>
      <w:ins w:id="350" w:author="Author" w:date="2025-05-28T13:19:00Z" w16du:dateUtc="2025-05-28T11:19:00Z">
        <w:r w:rsidRPr="007E2744">
          <w:t>Not applicable.</w:t>
        </w:r>
      </w:ins>
    </w:p>
    <w:p w14:paraId="7EF14EFF" w14:textId="77777777" w:rsidR="00A00197" w:rsidRPr="00D915CD" w:rsidRDefault="00A00197" w:rsidP="00A00197">
      <w:pPr>
        <w:pStyle w:val="Heading4"/>
        <w:rPr>
          <w:ins w:id="351" w:author="Author" w:date="2025-05-28T13:19:00Z" w16du:dateUtc="2025-05-28T11:19:00Z"/>
        </w:rPr>
      </w:pPr>
      <w:ins w:id="352" w:author="Author" w:date="2025-05-28T13:19:00Z" w16du:dateUtc="2025-05-28T11:19:00Z">
        <w:r w:rsidRPr="00D915CD">
          <w:t>8.x.y.4</w:t>
        </w:r>
        <w:r w:rsidRPr="00D915CD">
          <w:tab/>
          <w:t>Abnormal Conditions</w:t>
        </w:r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</w:ins>
    </w:p>
    <w:p w14:paraId="0A7083DA" w14:textId="77777777" w:rsidR="00A00197" w:rsidRPr="004D0133" w:rsidRDefault="00A00197" w:rsidP="00A00197">
      <w:pPr>
        <w:rPr>
          <w:ins w:id="353" w:author="Author" w:date="2025-05-28T13:19:00Z" w16du:dateUtc="2025-05-28T11:19:00Z"/>
          <w:lang w:eastAsia="zh-CN"/>
        </w:rPr>
      </w:pPr>
      <w:ins w:id="354" w:author="Author" w:date="2025-05-28T13:19:00Z" w16du:dateUtc="2025-05-28T11:19:00Z">
        <w:r w:rsidRPr="007E2744">
          <w:t>Void.</w:t>
        </w:r>
      </w:ins>
    </w:p>
    <w:p w14:paraId="197EF560" w14:textId="77777777" w:rsidR="00A00197" w:rsidRDefault="00A00197" w:rsidP="00A00197">
      <w:pPr>
        <w:jc w:val="center"/>
        <w:rPr>
          <w:b/>
          <w:bCs/>
          <w:color w:val="FF0000"/>
          <w:highlight w:val="yellow"/>
          <w:lang w:eastAsia="zh-CN"/>
        </w:rPr>
        <w:sectPr w:rsidR="00A00197" w:rsidSect="00A00197">
          <w:headerReference w:type="even" r:id="rId24"/>
          <w:footerReference w:type="default" r:id="rId25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363CE7">
        <w:rPr>
          <w:b/>
          <w:bCs/>
          <w:color w:val="FF0000"/>
          <w:highlight w:val="yellow"/>
          <w:lang w:eastAsia="zh-CN"/>
        </w:rPr>
        <w:t xml:space="preserve">*************** </w:t>
      </w:r>
      <w:r>
        <w:rPr>
          <w:b/>
          <w:bCs/>
          <w:color w:val="FF0000"/>
          <w:highlight w:val="yellow"/>
          <w:lang w:eastAsia="zh-CN"/>
        </w:rPr>
        <w:t>Next change</w:t>
      </w:r>
      <w:r w:rsidRPr="00363CE7">
        <w:rPr>
          <w:b/>
          <w:bCs/>
          <w:color w:val="FF0000"/>
          <w:highlight w:val="yellow"/>
          <w:lang w:eastAsia="zh-CN"/>
        </w:rPr>
        <w:t xml:space="preserve"> ***************</w:t>
      </w:r>
    </w:p>
    <w:p w14:paraId="369819AD" w14:textId="04D1D798" w:rsidR="00A00197" w:rsidRDefault="00A00197" w:rsidP="00A00197">
      <w:pPr>
        <w:pStyle w:val="Heading4"/>
        <w:ind w:left="864" w:hanging="864"/>
        <w:rPr>
          <w:ins w:id="355" w:author="Author" w:date="2025-09-01T14:06:00Z" w16du:dateUtc="2025-09-01T12:06:00Z"/>
          <w:lang w:val="en-US"/>
        </w:rPr>
      </w:pPr>
      <w:ins w:id="356" w:author="Author" w:date="2025-09-01T14:06:00Z" w16du:dateUtc="2025-09-01T12:06:00Z">
        <w:r>
          <w:rPr>
            <w:lang w:val="en-US"/>
          </w:rPr>
          <w:lastRenderedPageBreak/>
          <w:t>9.</w:t>
        </w:r>
      </w:ins>
      <w:ins w:id="357" w:author="Author" w:date="2025-09-05T18:47:00Z" w16du:dateUtc="2025-09-05T16:47:00Z">
        <w:r w:rsidR="00564375">
          <w:rPr>
            <w:lang w:val="en-US"/>
          </w:rPr>
          <w:t>1</w:t>
        </w:r>
      </w:ins>
      <w:ins w:id="358" w:author="Author" w:date="2025-09-01T14:06:00Z" w16du:dateUtc="2025-09-01T12:06:00Z">
        <w:r>
          <w:rPr>
            <w:lang w:val="en-US"/>
          </w:rPr>
          <w:t>.</w:t>
        </w:r>
      </w:ins>
      <w:ins w:id="359" w:author="Author" w:date="2025-09-05T18:48:00Z" w16du:dateUtc="2025-09-05T16:48:00Z">
        <w:r w:rsidR="00564375">
          <w:rPr>
            <w:lang w:val="en-US"/>
          </w:rPr>
          <w:t>3</w:t>
        </w:r>
      </w:ins>
      <w:ins w:id="360" w:author="Author" w:date="2025-09-01T14:06:00Z" w16du:dateUtc="2025-09-01T12:06:00Z">
        <w:r>
          <w:rPr>
            <w:lang w:val="en-US"/>
          </w:rPr>
          <w:t>.x</w:t>
        </w:r>
        <w:r>
          <w:rPr>
            <w:lang w:val="en-US"/>
          </w:rPr>
          <w:tab/>
          <w:t>OD-SIB1 CONFIGURATION PROVISION REQUEST</w:t>
        </w:r>
      </w:ins>
    </w:p>
    <w:p w14:paraId="041DC55D" w14:textId="77777777" w:rsidR="00A00197" w:rsidRDefault="00A00197" w:rsidP="00A00197">
      <w:pPr>
        <w:widowControl w:val="0"/>
        <w:rPr>
          <w:ins w:id="361" w:author="Author" w:date="2025-09-01T14:06:00Z" w16du:dateUtc="2025-09-01T12:06:00Z"/>
        </w:rPr>
      </w:pPr>
      <w:ins w:id="362" w:author="Author" w:date="2025-09-01T14:06:00Z" w16du:dateUtc="2025-09-01T12:06:00Z">
        <w:r>
          <w:t>This message is sent by the NG-RAN node</w:t>
        </w:r>
        <w:r>
          <w:rPr>
            <w:vertAlign w:val="subscript"/>
          </w:rPr>
          <w:t>1</w:t>
        </w:r>
        <w:r>
          <w:t xml:space="preserve"> to the peer NG-RAN node</w:t>
        </w:r>
        <w:r>
          <w:rPr>
            <w:vertAlign w:val="subscript"/>
          </w:rPr>
          <w:t>2</w:t>
        </w:r>
        <w:r>
          <w:t xml:space="preserve"> to request to start or to stop the provisioning of an OD-SIB1 configuration.</w:t>
        </w:r>
      </w:ins>
    </w:p>
    <w:p w14:paraId="05292727" w14:textId="77777777" w:rsidR="00A00197" w:rsidRDefault="00A00197" w:rsidP="00A00197">
      <w:pPr>
        <w:widowControl w:val="0"/>
        <w:rPr>
          <w:ins w:id="363" w:author="Author" w:date="2025-09-01T14:06:00Z" w16du:dateUtc="2025-09-01T12:06:00Z"/>
        </w:rPr>
      </w:pPr>
      <w:ins w:id="364" w:author="Author" w:date="2025-09-01T14:06:00Z" w16du:dateUtc="2025-09-01T12:06:00Z">
        <w:r>
          <w:t>Direction: NG-RAN node</w:t>
        </w:r>
        <w:r>
          <w:rPr>
            <w:vertAlign w:val="subscript"/>
          </w:rPr>
          <w:t>1</w:t>
        </w:r>
        <w:r>
          <w:t xml:space="preserve"> </w:t>
        </w:r>
        <w:r>
          <w:rPr>
            <w:rFonts w:ascii="Symbol" w:eastAsia="Symbol" w:hAnsi="Symbol" w:cs="Symbol"/>
          </w:rPr>
          <w:t></w:t>
        </w:r>
        <w:r>
          <w:t xml:space="preserve"> NG-RAN node</w:t>
        </w:r>
        <w:r>
          <w:rPr>
            <w:vertAlign w:val="subscript"/>
          </w:rPr>
          <w:t>2</w:t>
        </w:r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00197" w14:paraId="11DCD3AF" w14:textId="77777777" w:rsidTr="00295979">
        <w:trPr>
          <w:tblHeader/>
          <w:ins w:id="365" w:author="Author" w:date="2025-09-01T14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B6A6" w14:textId="77777777" w:rsidR="00A00197" w:rsidRDefault="00A00197" w:rsidP="00295979">
            <w:pPr>
              <w:pStyle w:val="TAH"/>
              <w:keepNext w:val="0"/>
              <w:keepLines w:val="0"/>
              <w:widowControl w:val="0"/>
              <w:rPr>
                <w:ins w:id="366" w:author="Author" w:date="2025-09-01T14:06:00Z" w16du:dateUtc="2025-09-01T12:06:00Z"/>
                <w:lang w:eastAsia="ja-JP"/>
              </w:rPr>
            </w:pPr>
            <w:ins w:id="367" w:author="Author" w:date="2025-09-01T14:06:00Z" w16du:dateUtc="2025-09-01T12:06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A99D" w14:textId="77777777" w:rsidR="00A00197" w:rsidRDefault="00A00197" w:rsidP="00295979">
            <w:pPr>
              <w:pStyle w:val="TAH"/>
              <w:keepNext w:val="0"/>
              <w:keepLines w:val="0"/>
              <w:widowControl w:val="0"/>
              <w:rPr>
                <w:ins w:id="368" w:author="Author" w:date="2025-09-01T14:06:00Z" w16du:dateUtc="2025-09-01T12:06:00Z"/>
                <w:lang w:eastAsia="ja-JP"/>
              </w:rPr>
            </w:pPr>
            <w:ins w:id="369" w:author="Author" w:date="2025-09-01T14:06:00Z" w16du:dateUtc="2025-09-01T12:06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C56D" w14:textId="77777777" w:rsidR="00A00197" w:rsidRDefault="00A00197" w:rsidP="00295979">
            <w:pPr>
              <w:pStyle w:val="TAH"/>
              <w:keepNext w:val="0"/>
              <w:keepLines w:val="0"/>
              <w:widowControl w:val="0"/>
              <w:rPr>
                <w:ins w:id="370" w:author="Author" w:date="2025-09-01T14:06:00Z" w16du:dateUtc="2025-09-01T12:06:00Z"/>
                <w:lang w:eastAsia="ja-JP"/>
              </w:rPr>
            </w:pPr>
            <w:ins w:id="371" w:author="Author" w:date="2025-09-01T14:06:00Z" w16du:dateUtc="2025-09-01T12:06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B4D2" w14:textId="77777777" w:rsidR="00A00197" w:rsidRDefault="00A00197" w:rsidP="00295979">
            <w:pPr>
              <w:pStyle w:val="TAH"/>
              <w:keepNext w:val="0"/>
              <w:keepLines w:val="0"/>
              <w:widowControl w:val="0"/>
              <w:rPr>
                <w:ins w:id="372" w:author="Author" w:date="2025-09-01T14:06:00Z" w16du:dateUtc="2025-09-01T12:06:00Z"/>
                <w:lang w:eastAsia="ja-JP"/>
              </w:rPr>
            </w:pPr>
            <w:ins w:id="373" w:author="Author" w:date="2025-09-01T14:06:00Z" w16du:dateUtc="2025-09-01T12:06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CE67" w14:textId="77777777" w:rsidR="00A00197" w:rsidRDefault="00A00197" w:rsidP="00295979">
            <w:pPr>
              <w:pStyle w:val="TAH"/>
              <w:keepNext w:val="0"/>
              <w:keepLines w:val="0"/>
              <w:widowControl w:val="0"/>
              <w:rPr>
                <w:ins w:id="374" w:author="Author" w:date="2025-09-01T14:06:00Z" w16du:dateUtc="2025-09-01T12:06:00Z"/>
                <w:lang w:eastAsia="ja-JP"/>
              </w:rPr>
            </w:pPr>
            <w:ins w:id="375" w:author="Author" w:date="2025-09-01T14:06:00Z" w16du:dateUtc="2025-09-01T12:06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37C3" w14:textId="77777777" w:rsidR="00A00197" w:rsidRDefault="00A00197" w:rsidP="00295979">
            <w:pPr>
              <w:pStyle w:val="TAH"/>
              <w:keepNext w:val="0"/>
              <w:keepLines w:val="0"/>
              <w:widowControl w:val="0"/>
              <w:rPr>
                <w:ins w:id="376" w:author="Author" w:date="2025-09-01T14:06:00Z" w16du:dateUtc="2025-09-01T12:06:00Z"/>
                <w:highlight w:val="yellow"/>
                <w:lang w:eastAsia="ja-JP"/>
              </w:rPr>
            </w:pPr>
            <w:ins w:id="377" w:author="Author" w:date="2025-09-01T14:06:00Z" w16du:dateUtc="2025-09-01T12:06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EE83" w14:textId="77777777" w:rsidR="00A00197" w:rsidRDefault="00A00197" w:rsidP="00295979">
            <w:pPr>
              <w:pStyle w:val="TAH"/>
              <w:keepNext w:val="0"/>
              <w:keepLines w:val="0"/>
              <w:widowControl w:val="0"/>
              <w:rPr>
                <w:ins w:id="378" w:author="Author" w:date="2025-09-01T14:06:00Z" w16du:dateUtc="2025-09-01T12:06:00Z"/>
                <w:highlight w:val="yellow"/>
                <w:lang w:eastAsia="ja-JP"/>
              </w:rPr>
            </w:pPr>
            <w:ins w:id="379" w:author="Author" w:date="2025-09-01T14:06:00Z" w16du:dateUtc="2025-09-01T12:06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A00197" w14:paraId="0EE10CDF" w14:textId="77777777" w:rsidTr="00295979">
        <w:trPr>
          <w:ins w:id="380" w:author="Author" w:date="2025-09-01T14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ADF9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381" w:author="Author" w:date="2025-09-01T14:06:00Z" w16du:dateUtc="2025-09-01T12:06:00Z"/>
                <w:lang w:eastAsia="ja-JP"/>
              </w:rPr>
            </w:pPr>
            <w:ins w:id="382" w:author="Author" w:date="2025-09-01T14:06:00Z" w16du:dateUtc="2025-09-01T12:06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1BA6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383" w:author="Author" w:date="2025-09-01T14:06:00Z" w16du:dateUtc="2025-09-01T12:06:00Z"/>
                <w:lang w:eastAsia="ja-JP"/>
              </w:rPr>
            </w:pPr>
            <w:ins w:id="384" w:author="Author" w:date="2025-09-01T14:06:00Z" w16du:dateUtc="2025-09-01T12:0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8240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385" w:author="Author" w:date="2025-09-01T14:06:00Z" w16du:dateUtc="2025-09-01T12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AE04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386" w:author="Author" w:date="2025-09-01T14:06:00Z" w16du:dateUtc="2025-09-01T12:06:00Z"/>
                <w:lang w:eastAsia="ja-JP"/>
              </w:rPr>
            </w:pPr>
            <w:ins w:id="387" w:author="Author" w:date="2025-09-01T14:06:00Z" w16du:dateUtc="2025-09-01T12:06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7DFB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388" w:author="Author" w:date="2025-09-01T14:06:00Z" w16du:dateUtc="2025-09-01T12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FEAC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389" w:author="Author" w:date="2025-09-01T14:06:00Z" w16du:dateUtc="2025-09-01T12:06:00Z"/>
                <w:lang w:eastAsia="ja-JP"/>
              </w:rPr>
            </w:pPr>
            <w:ins w:id="390" w:author="Author" w:date="2025-09-01T14:06:00Z" w16du:dateUtc="2025-09-01T12:0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C2F4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391" w:author="Author" w:date="2025-09-01T14:06:00Z" w16du:dateUtc="2025-09-01T12:06:00Z"/>
                <w:lang w:eastAsia="ja-JP"/>
              </w:rPr>
            </w:pPr>
            <w:ins w:id="392" w:author="Author" w:date="2025-09-01T14:06:00Z" w16du:dateUtc="2025-09-01T12:06:00Z">
              <w:r>
                <w:rPr>
                  <w:lang w:eastAsia="ja-JP"/>
                </w:rPr>
                <w:t>reject</w:t>
              </w:r>
            </w:ins>
          </w:p>
        </w:tc>
      </w:tr>
      <w:tr w:rsidR="00A00197" w14:paraId="3FBC6CA8" w14:textId="77777777" w:rsidTr="00295979">
        <w:trPr>
          <w:ins w:id="393" w:author="Author" w:date="2025-09-01T14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6ECC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394" w:author="Author" w:date="2025-09-01T14:06:00Z" w16du:dateUtc="2025-09-01T12:06:00Z"/>
                <w:lang w:eastAsia="ja-JP"/>
              </w:rPr>
            </w:pPr>
            <w:ins w:id="395" w:author="Author" w:date="2025-09-01T14:06:00Z" w16du:dateUtc="2025-09-01T12:06:00Z">
              <w:r>
                <w:t>CHOICE</w:t>
              </w:r>
              <w:r>
                <w:rPr>
                  <w:b/>
                </w:rPr>
                <w:t xml:space="preserve"> </w:t>
              </w:r>
              <w:r>
                <w:rPr>
                  <w:i/>
                </w:rPr>
                <w:t>Request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7342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396" w:author="Author" w:date="2025-09-01T14:06:00Z" w16du:dateUtc="2025-09-01T12:06:00Z"/>
                <w:lang w:eastAsia="ja-JP"/>
              </w:rPr>
            </w:pPr>
            <w:ins w:id="397" w:author="Author" w:date="2025-09-01T14:06:00Z" w16du:dateUtc="2025-09-01T12:06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7B13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398" w:author="Author" w:date="2025-09-01T14:06:00Z" w16du:dateUtc="2025-09-01T12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686A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399" w:author="Author" w:date="2025-09-01T14:06:00Z" w16du:dateUtc="2025-09-01T12:0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5C2F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400" w:author="Author" w:date="2025-09-01T14:06:00Z" w16du:dateUtc="2025-09-01T12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6153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401" w:author="Author" w:date="2025-09-01T14:06:00Z" w16du:dateUtc="2025-09-01T12:06:00Z"/>
              </w:rPr>
            </w:pPr>
            <w:ins w:id="402" w:author="Author" w:date="2025-09-01T14:06:00Z" w16du:dateUtc="2025-09-01T12:06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765B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403" w:author="Author" w:date="2025-09-01T14:06:00Z" w16du:dateUtc="2025-09-01T12:06:00Z"/>
              </w:rPr>
            </w:pPr>
            <w:ins w:id="404" w:author="Author" w:date="2025-09-01T14:06:00Z" w16du:dateUtc="2025-09-01T12:06:00Z">
              <w:r>
                <w:rPr>
                  <w:rFonts w:hint="eastAsia"/>
                </w:rPr>
                <w:t>r</w:t>
              </w:r>
              <w:r>
                <w:t>eject</w:t>
              </w:r>
            </w:ins>
          </w:p>
        </w:tc>
      </w:tr>
      <w:tr w:rsidR="00A00197" w14:paraId="606F270C" w14:textId="77777777" w:rsidTr="00295979">
        <w:trPr>
          <w:ins w:id="405" w:author="Author" w:date="2025-09-01T14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3C94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ind w:left="113"/>
              <w:rPr>
                <w:ins w:id="406" w:author="Author" w:date="2025-09-01T14:06:00Z" w16du:dateUtc="2025-09-01T12:06:00Z"/>
                <w:lang w:eastAsia="ja-JP"/>
              </w:rPr>
            </w:pPr>
            <w:ins w:id="407" w:author="Author" w:date="2025-09-01T14:06:00Z" w16du:dateUtc="2025-09-01T12:06:00Z">
              <w:r>
                <w:rPr>
                  <w:rFonts w:cs="Arial"/>
                  <w:bCs/>
                  <w:szCs w:val="18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</w:rPr>
                <w:t>Start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C18C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408" w:author="Author" w:date="2025-09-01T14:06:00Z" w16du:dateUtc="2025-09-01T12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F225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409" w:author="Author" w:date="2025-09-01T14:06:00Z" w16du:dateUtc="2025-09-01T12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70EC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410" w:author="Author" w:date="2025-09-01T14:06:00Z" w16du:dateUtc="2025-09-01T12:0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F4C2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411" w:author="Author" w:date="2025-09-01T14:06:00Z" w16du:dateUtc="2025-09-01T12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AD63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412" w:author="Author" w:date="2025-09-01T14:06:00Z" w16du:dateUtc="2025-09-01T12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92EA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413" w:author="Author" w:date="2025-09-01T14:06:00Z" w16du:dateUtc="2025-09-01T12:06:00Z"/>
                <w:lang w:eastAsia="ja-JP"/>
              </w:rPr>
            </w:pPr>
          </w:p>
        </w:tc>
      </w:tr>
      <w:tr w:rsidR="00A00197" w14:paraId="5F64E13B" w14:textId="77777777" w:rsidTr="00295979">
        <w:trPr>
          <w:ins w:id="414" w:author="Author" w:date="2025-09-01T14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E3EF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ind w:left="227"/>
              <w:rPr>
                <w:ins w:id="415" w:author="Author" w:date="2025-09-01T14:06:00Z" w16du:dateUtc="2025-09-01T12:06:00Z"/>
                <w:lang w:eastAsia="ja-JP"/>
              </w:rPr>
            </w:pPr>
            <w:ins w:id="416" w:author="Author" w:date="2025-09-01T14:06:00Z" w16du:dateUtc="2025-09-01T12:06:00Z">
              <w:r>
                <w:rPr>
                  <w:rFonts w:cs="Arial"/>
                  <w:szCs w:val="18"/>
                </w:rPr>
                <w:t>&gt;&gt;</w:t>
              </w:r>
              <w:r>
                <w:rPr>
                  <w:lang w:eastAsia="ja-JP"/>
                </w:rPr>
                <w:t>OD-SIB1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02DD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417" w:author="Author" w:date="2025-09-01T14:06:00Z" w16du:dateUtc="2025-09-01T12:06:00Z"/>
                <w:lang w:eastAsia="ja-JP"/>
              </w:rPr>
            </w:pPr>
            <w:ins w:id="418" w:author="Author" w:date="2025-09-01T14:06:00Z" w16du:dateUtc="2025-09-01T12:06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DD94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419" w:author="Author" w:date="2025-09-01T14:06:00Z" w16du:dateUtc="2025-09-01T12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7C5D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420" w:author="Author" w:date="2025-09-01T14:06:00Z" w16du:dateUtc="2025-09-01T12:06:00Z"/>
                <w:lang w:eastAsia="ja-JP"/>
              </w:rPr>
            </w:pPr>
            <w:ins w:id="421" w:author="Author" w:date="2025-09-01T14:06:00Z" w16du:dateUtc="2025-09-01T12:06:00Z">
              <w:r>
                <w:rPr>
                  <w:lang w:eastAsia="ja-JP"/>
                </w:rPr>
                <w:t>OCTET STRING</w:t>
              </w:r>
            </w:ins>
          </w:p>
          <w:p w14:paraId="26A8D088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422" w:author="Author" w:date="2025-09-01T14:06:00Z" w16du:dateUtc="2025-09-01T12:0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B598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423" w:author="Author" w:date="2025-09-01T14:06:00Z" w16du:dateUtc="2025-09-01T12:06:00Z"/>
                <w:lang w:val="en-US" w:eastAsia="ja-JP"/>
              </w:rPr>
            </w:pPr>
            <w:ins w:id="424" w:author="Author" w:date="2025-09-01T14:06:00Z" w16du:dateUtc="2025-09-01T12:06:00Z">
              <w:r>
                <w:rPr>
                  <w:lang w:val="en-US"/>
                </w:rPr>
                <w:t xml:space="preserve">Includes the </w:t>
              </w:r>
              <w:r w:rsidRPr="00E17E36">
                <w:rPr>
                  <w:i/>
                  <w:iCs/>
                  <w:lang w:val="en-US"/>
                </w:rPr>
                <w:t>OD-SIB1-Config</w:t>
              </w:r>
              <w:r>
                <w:rPr>
                  <w:lang w:val="en-US"/>
                </w:rPr>
                <w:t xml:space="preserve"> IE as specified in </w:t>
              </w:r>
              <w:proofErr w:type="spellStart"/>
              <w:r>
                <w:rPr>
                  <w:lang w:val="en-US"/>
                </w:rPr>
                <w:t>SIBxx</w:t>
              </w:r>
              <w:proofErr w:type="spellEnd"/>
              <w:r>
                <w:rPr>
                  <w:lang w:val="en-US"/>
                </w:rPr>
                <w:t xml:space="preserve">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46F0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425" w:author="Author" w:date="2025-09-01T14:06:00Z" w16du:dateUtc="2025-09-01T12:06:00Z"/>
                <w:lang w:eastAsia="ja-JP"/>
              </w:rPr>
            </w:pPr>
            <w:ins w:id="426" w:author="Author" w:date="2025-09-01T14:06:00Z" w16du:dateUtc="2025-09-01T12:06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19F0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427" w:author="Author" w:date="2025-09-01T14:06:00Z" w16du:dateUtc="2025-09-01T12:06:00Z"/>
                <w:lang w:eastAsia="ja-JP"/>
              </w:rPr>
            </w:pPr>
          </w:p>
        </w:tc>
      </w:tr>
      <w:tr w:rsidR="00A00197" w14:paraId="2A90AFAB" w14:textId="77777777" w:rsidTr="00295979">
        <w:trPr>
          <w:ins w:id="428" w:author="Author" w:date="2025-09-01T14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747E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ind w:left="227"/>
              <w:rPr>
                <w:ins w:id="429" w:author="Author" w:date="2025-09-01T14:06:00Z" w16du:dateUtc="2025-09-01T12:06:00Z"/>
                <w:lang w:eastAsia="ja-JP"/>
              </w:rPr>
            </w:pPr>
            <w:ins w:id="430" w:author="Author" w:date="2025-09-01T14:06:00Z" w16du:dateUtc="2025-09-01T12:06:00Z">
              <w:r>
                <w:rPr>
                  <w:lang w:eastAsia="ja-JP"/>
                </w:rPr>
                <w:t>&gt;&gt;NES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DA5D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431" w:author="Author" w:date="2025-09-01T14:06:00Z" w16du:dateUtc="2025-09-01T12:06:00Z"/>
              </w:rPr>
            </w:pPr>
            <w:ins w:id="432" w:author="Author" w:date="2025-09-01T14:06:00Z" w16du:dateUtc="2025-09-01T12:06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24C3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433" w:author="Author" w:date="2025-09-01T14:06:00Z" w16du:dateUtc="2025-09-01T12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13CC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434" w:author="Author" w:date="2025-09-01T14:06:00Z" w16du:dateUtc="2025-09-01T12:06:00Z"/>
                <w:lang w:eastAsia="ja-JP"/>
              </w:rPr>
            </w:pPr>
            <w:ins w:id="435" w:author="Author" w:date="2025-09-01T14:06:00Z" w16du:dateUtc="2025-09-01T12:06:00Z">
              <w:r>
                <w:rPr>
                  <w:lang w:eastAsia="ja-JP"/>
                </w:rPr>
                <w:t>NR CGI</w:t>
              </w:r>
            </w:ins>
          </w:p>
          <w:p w14:paraId="4CE35379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436" w:author="Author" w:date="2025-09-01T14:06:00Z" w16du:dateUtc="2025-09-01T12:06:00Z"/>
                <w:lang w:eastAsia="ja-JP"/>
              </w:rPr>
            </w:pPr>
            <w:ins w:id="437" w:author="Author" w:date="2025-09-01T14:06:00Z" w16du:dateUtc="2025-09-01T12:06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250B" w14:textId="77777777" w:rsidR="00A00197" w:rsidRPr="00E17E36" w:rsidRDefault="00A00197" w:rsidP="00295979">
            <w:pPr>
              <w:pStyle w:val="TAL"/>
              <w:keepNext w:val="0"/>
              <w:keepLines w:val="0"/>
              <w:widowControl w:val="0"/>
              <w:rPr>
                <w:ins w:id="438" w:author="Author" w:date="2025-09-01T14:06:00Z" w16du:dateUtc="2025-09-01T12:06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F9E7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439" w:author="Author" w:date="2025-09-01T14:06:00Z" w16du:dateUtc="2025-09-01T12:06:00Z"/>
                <w:lang w:eastAsia="ja-JP"/>
              </w:rPr>
            </w:pPr>
            <w:ins w:id="440" w:author="Author" w:date="2025-09-01T14:06:00Z" w16du:dateUtc="2025-09-01T12:06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E3C4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441" w:author="Author" w:date="2025-09-01T14:06:00Z" w16du:dateUtc="2025-09-01T12:06:00Z"/>
                <w:lang w:eastAsia="ja-JP"/>
              </w:rPr>
            </w:pPr>
          </w:p>
        </w:tc>
      </w:tr>
      <w:tr w:rsidR="00A00197" w14:paraId="001F1695" w14:textId="77777777" w:rsidTr="00295979">
        <w:trPr>
          <w:ins w:id="442" w:author="Author" w:date="2025-09-01T14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0851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ind w:left="227"/>
              <w:rPr>
                <w:ins w:id="443" w:author="Author" w:date="2025-09-01T14:06:00Z" w16du:dateUtc="2025-09-01T12:06:00Z"/>
                <w:lang w:eastAsia="ja-JP"/>
              </w:rPr>
            </w:pPr>
            <w:ins w:id="444" w:author="Author" w:date="2025-09-01T14:06:00Z" w16du:dateUtc="2025-09-01T12:06:00Z">
              <w:r>
                <w:rPr>
                  <w:lang w:eastAsia="ja-JP"/>
                </w:rPr>
                <w:t>&gt;&gt;Cell A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D30E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445" w:author="Author" w:date="2025-09-01T14:06:00Z" w16du:dateUtc="2025-09-01T12:06:00Z"/>
              </w:rPr>
            </w:pPr>
            <w:ins w:id="446" w:author="Author" w:date="2025-09-01T14:06:00Z" w16du:dateUtc="2025-09-01T12:06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B2CD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447" w:author="Author" w:date="2025-09-01T14:06:00Z" w16du:dateUtc="2025-09-01T12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3FEA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448" w:author="Author" w:date="2025-09-01T14:06:00Z" w16du:dateUtc="2025-09-01T12:06:00Z"/>
                <w:lang w:eastAsia="ja-JP"/>
              </w:rPr>
            </w:pPr>
            <w:ins w:id="449" w:author="Author" w:date="2025-09-01T14:06:00Z" w16du:dateUtc="2025-09-01T12:06:00Z">
              <w:r>
                <w:rPr>
                  <w:lang w:eastAsia="ja-JP"/>
                </w:rPr>
                <w:t>NR CGI</w:t>
              </w:r>
            </w:ins>
          </w:p>
          <w:p w14:paraId="0F149488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450" w:author="Author" w:date="2025-09-01T14:06:00Z" w16du:dateUtc="2025-09-01T12:06:00Z"/>
                <w:lang w:eastAsia="ja-JP"/>
              </w:rPr>
            </w:pPr>
            <w:ins w:id="451" w:author="Author" w:date="2025-09-01T14:06:00Z" w16du:dateUtc="2025-09-01T12:06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D271" w14:textId="77777777" w:rsidR="00A00197" w:rsidRPr="00E17E36" w:rsidRDefault="00A00197" w:rsidP="00295979">
            <w:pPr>
              <w:pStyle w:val="TAL"/>
              <w:keepNext w:val="0"/>
              <w:keepLines w:val="0"/>
              <w:widowControl w:val="0"/>
              <w:rPr>
                <w:ins w:id="452" w:author="Author" w:date="2025-09-01T14:06:00Z" w16du:dateUtc="2025-09-01T12:06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F2E5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453" w:author="Author" w:date="2025-09-01T14:06:00Z" w16du:dateUtc="2025-09-01T12:06:00Z"/>
                <w:lang w:eastAsia="ja-JP"/>
              </w:rPr>
            </w:pPr>
            <w:ins w:id="454" w:author="Author" w:date="2025-09-01T14:06:00Z" w16du:dateUtc="2025-09-01T12:06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1DB8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455" w:author="Author" w:date="2025-09-01T14:06:00Z" w16du:dateUtc="2025-09-01T12:06:00Z"/>
                <w:lang w:eastAsia="ja-JP"/>
              </w:rPr>
            </w:pPr>
          </w:p>
        </w:tc>
      </w:tr>
      <w:tr w:rsidR="00A00197" w14:paraId="4FA62ED7" w14:textId="77777777" w:rsidTr="00295979">
        <w:trPr>
          <w:ins w:id="456" w:author="Author" w:date="2025-09-01T14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F379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ind w:left="113"/>
              <w:rPr>
                <w:ins w:id="457" w:author="Author" w:date="2025-09-01T14:06:00Z" w16du:dateUtc="2025-09-01T12:06:00Z"/>
                <w:lang w:eastAsia="ja-JP"/>
              </w:rPr>
            </w:pPr>
            <w:ins w:id="458" w:author="Author" w:date="2025-09-01T14:06:00Z" w16du:dateUtc="2025-09-01T12:06:00Z">
              <w:r>
                <w:rPr>
                  <w:rFonts w:cs="Arial"/>
                  <w:bCs/>
                  <w:szCs w:val="18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</w:rPr>
                <w:t>Stop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3C48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459" w:author="Author" w:date="2025-09-01T14:06:00Z" w16du:dateUtc="2025-09-01T12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576B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460" w:author="Author" w:date="2025-09-01T14:06:00Z" w16du:dateUtc="2025-09-01T12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85BB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461" w:author="Author" w:date="2025-09-01T14:06:00Z" w16du:dateUtc="2025-09-01T12:0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12F3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462" w:author="Author" w:date="2025-09-01T14:06:00Z" w16du:dateUtc="2025-09-01T12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E112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463" w:author="Author" w:date="2025-09-01T14:06:00Z" w16du:dateUtc="2025-09-01T12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65D9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464" w:author="Author" w:date="2025-09-01T14:06:00Z" w16du:dateUtc="2025-09-01T12:06:00Z"/>
                <w:lang w:eastAsia="ja-JP"/>
              </w:rPr>
            </w:pPr>
          </w:p>
        </w:tc>
      </w:tr>
      <w:tr w:rsidR="00A00197" w14:paraId="426F473B" w14:textId="77777777" w:rsidTr="00295979">
        <w:trPr>
          <w:ins w:id="465" w:author="Author" w:date="2025-09-01T14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D56F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ind w:left="227"/>
              <w:rPr>
                <w:ins w:id="466" w:author="Author" w:date="2025-09-01T14:06:00Z" w16du:dateUtc="2025-09-01T12:06:00Z"/>
                <w:rFonts w:cs="Arial"/>
                <w:bCs/>
                <w:szCs w:val="18"/>
              </w:rPr>
            </w:pPr>
            <w:ins w:id="467" w:author="Author" w:date="2025-09-01T14:06:00Z" w16du:dateUtc="2025-09-01T12:06:00Z">
              <w:r>
                <w:rPr>
                  <w:rFonts w:cs="Arial"/>
                  <w:szCs w:val="18"/>
                </w:rPr>
                <w:t>&gt;&gt;</w:t>
              </w:r>
              <w:r>
                <w:rPr>
                  <w:lang w:eastAsia="ja-JP"/>
                </w:rPr>
                <w:t>NES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C94F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468" w:author="Author" w:date="2025-09-01T14:06:00Z" w16du:dateUtc="2025-09-01T12:06:00Z"/>
                <w:lang w:eastAsia="ja-JP"/>
              </w:rPr>
            </w:pPr>
            <w:ins w:id="469" w:author="Author" w:date="2025-09-01T14:06:00Z" w16du:dateUtc="2025-09-01T12:06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A833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470" w:author="Author" w:date="2025-09-01T14:06:00Z" w16du:dateUtc="2025-09-01T12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97D4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471" w:author="Author" w:date="2025-09-01T14:06:00Z" w16du:dateUtc="2025-09-01T12:06:00Z"/>
                <w:lang w:eastAsia="ja-JP"/>
              </w:rPr>
            </w:pPr>
            <w:ins w:id="472" w:author="Author" w:date="2025-09-01T14:06:00Z" w16du:dateUtc="2025-09-01T12:06:00Z">
              <w:r>
                <w:rPr>
                  <w:lang w:eastAsia="ja-JP"/>
                </w:rPr>
                <w:t>NR CGI</w:t>
              </w:r>
            </w:ins>
          </w:p>
          <w:p w14:paraId="0D5057B1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473" w:author="Author" w:date="2025-09-01T14:06:00Z" w16du:dateUtc="2025-09-01T12:06:00Z"/>
                <w:lang w:eastAsia="ja-JP"/>
              </w:rPr>
            </w:pPr>
            <w:ins w:id="474" w:author="Author" w:date="2025-09-01T14:06:00Z" w16du:dateUtc="2025-09-01T12:06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D334" w14:textId="77777777" w:rsidR="00A00197" w:rsidRPr="00E17E36" w:rsidRDefault="00A00197" w:rsidP="00295979">
            <w:pPr>
              <w:pStyle w:val="TAL"/>
              <w:keepNext w:val="0"/>
              <w:keepLines w:val="0"/>
              <w:widowControl w:val="0"/>
              <w:rPr>
                <w:ins w:id="475" w:author="Author" w:date="2025-09-01T14:06:00Z" w16du:dateUtc="2025-09-01T12:06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4AAD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476" w:author="Author" w:date="2025-09-01T14:06:00Z" w16du:dateUtc="2025-09-01T12:06:00Z"/>
                <w:lang w:eastAsia="ja-JP"/>
              </w:rPr>
            </w:pPr>
            <w:ins w:id="477" w:author="Author" w:date="2025-09-01T14:06:00Z" w16du:dateUtc="2025-09-01T12:06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D86A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478" w:author="Author" w:date="2025-09-01T14:06:00Z" w16du:dateUtc="2025-09-01T12:06:00Z"/>
                <w:lang w:eastAsia="ja-JP"/>
              </w:rPr>
            </w:pPr>
          </w:p>
        </w:tc>
      </w:tr>
      <w:tr w:rsidR="00A00197" w14:paraId="7F8BDD51" w14:textId="77777777" w:rsidTr="00295979">
        <w:trPr>
          <w:ins w:id="479" w:author="Author" w:date="2025-09-01T14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6B6A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480" w:author="Author" w:date="2025-09-01T14:06:00Z" w16du:dateUtc="2025-09-01T12:06:00Z"/>
                <w:rFonts w:cs="Arial"/>
                <w:bCs/>
                <w:szCs w:val="18"/>
              </w:rPr>
            </w:pPr>
            <w:ins w:id="481" w:author="Author" w:date="2025-09-01T14:06:00Z" w16du:dateUtc="2025-09-01T12:06:00Z">
              <w:r>
                <w:rPr>
                  <w:szCs w:val="18"/>
                  <w:lang w:eastAsia="ja-JP"/>
                </w:rPr>
                <w:t>Interface Instance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9832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482" w:author="Author" w:date="2025-09-01T14:06:00Z" w16du:dateUtc="2025-09-01T12:06:00Z"/>
                <w:lang w:eastAsia="ja-JP"/>
              </w:rPr>
            </w:pPr>
            <w:ins w:id="483" w:author="Author" w:date="2025-09-01T14:06:00Z" w16du:dateUtc="2025-09-01T12:06:00Z">
              <w:r>
                <w:rPr>
                  <w:b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BC70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484" w:author="Author" w:date="2025-09-01T14:06:00Z" w16du:dateUtc="2025-09-01T12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DB59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485" w:author="Author" w:date="2025-09-01T14:06:00Z" w16du:dateUtc="2025-09-01T12:06:00Z"/>
                <w:lang w:eastAsia="ja-JP"/>
              </w:rPr>
            </w:pPr>
            <w:ins w:id="486" w:author="Author" w:date="2025-09-01T14:06:00Z" w16du:dateUtc="2025-09-01T12:06:00Z">
              <w:r>
                <w:rPr>
                  <w:bCs/>
                  <w:szCs w:val="18"/>
                  <w:lang w:eastAsia="ja-JP"/>
                </w:rPr>
                <w:t>9.2.2.39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A3D2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487" w:author="Author" w:date="2025-09-01T14:06:00Z" w16du:dateUtc="2025-09-01T12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9BDC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488" w:author="Author" w:date="2025-09-01T14:06:00Z" w16du:dateUtc="2025-09-01T12:06:00Z"/>
                <w:lang w:eastAsia="ja-JP"/>
              </w:rPr>
            </w:pPr>
            <w:ins w:id="489" w:author="Author" w:date="2025-09-01T14:06:00Z" w16du:dateUtc="2025-09-01T12:06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2867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490" w:author="Author" w:date="2025-09-01T14:06:00Z" w16du:dateUtc="2025-09-01T12:06:00Z"/>
                <w:lang w:eastAsia="ja-JP"/>
              </w:rPr>
            </w:pPr>
            <w:ins w:id="491" w:author="Author" w:date="2025-09-01T14:06:00Z" w16du:dateUtc="2025-09-01T12:06:00Z">
              <w:r>
                <w:rPr>
                  <w:szCs w:val="18"/>
                  <w:lang w:eastAsia="ja-JP"/>
                </w:rPr>
                <w:t>reject</w:t>
              </w:r>
            </w:ins>
          </w:p>
        </w:tc>
      </w:tr>
    </w:tbl>
    <w:p w14:paraId="33B66DD4" w14:textId="77777777" w:rsidR="00A00197" w:rsidRDefault="00A00197" w:rsidP="00A00197">
      <w:pPr>
        <w:widowControl w:val="0"/>
        <w:rPr>
          <w:ins w:id="492" w:author="Author" w:date="2025-09-01T14:06:00Z" w16du:dateUtc="2025-09-01T12:06:00Z"/>
        </w:rPr>
      </w:pPr>
    </w:p>
    <w:p w14:paraId="78A02C2A" w14:textId="77777777" w:rsidR="00A00197" w:rsidRDefault="00A00197" w:rsidP="00A00197">
      <w:pPr>
        <w:pStyle w:val="Heading4"/>
        <w:ind w:left="864" w:hanging="864"/>
        <w:rPr>
          <w:ins w:id="493" w:author="Author" w:date="2025-09-01T14:06:00Z" w16du:dateUtc="2025-09-01T12:06:00Z"/>
        </w:rPr>
      </w:pPr>
      <w:ins w:id="494" w:author="Author" w:date="2025-09-01T14:06:00Z" w16du:dateUtc="2025-09-01T12:06:00Z">
        <w:r>
          <w:rPr>
            <w:lang w:val="en-US"/>
          </w:rPr>
          <w:t>9.1.3.y</w:t>
        </w:r>
        <w:r>
          <w:tab/>
        </w:r>
        <w:r>
          <w:rPr>
            <w:lang w:val="en-US"/>
          </w:rPr>
          <w:t>OD-SIB1 CONFIGURATION PROVISION RESPONSE</w:t>
        </w:r>
      </w:ins>
    </w:p>
    <w:p w14:paraId="33CB3268" w14:textId="77777777" w:rsidR="00A00197" w:rsidRDefault="00A00197" w:rsidP="00A00197">
      <w:pPr>
        <w:widowControl w:val="0"/>
        <w:rPr>
          <w:ins w:id="495" w:author="Author" w:date="2025-09-01T14:06:00Z" w16du:dateUtc="2025-09-01T12:06:00Z"/>
        </w:rPr>
      </w:pPr>
      <w:ins w:id="496" w:author="Author" w:date="2025-09-01T14:06:00Z" w16du:dateUtc="2025-09-01T12:06:00Z">
        <w:r>
          <w:t>This message is sent by an NG-RAN node</w:t>
        </w:r>
        <w:r>
          <w:rPr>
            <w:vertAlign w:val="subscript"/>
          </w:rPr>
          <w:t>2</w:t>
        </w:r>
        <w:r>
          <w:t xml:space="preserve"> to a peer NG-RAN node</w:t>
        </w:r>
        <w:r>
          <w:rPr>
            <w:vertAlign w:val="subscript"/>
          </w:rPr>
          <w:t>1</w:t>
        </w:r>
        <w:r>
          <w:t xml:space="preserve"> to indicate that the OD-SIB1 configuration will be provided by the NG-RAN node</w:t>
        </w:r>
        <w:r>
          <w:rPr>
            <w:vertAlign w:val="subscript"/>
          </w:rPr>
          <w:t>2</w:t>
        </w:r>
        <w:r>
          <w:t xml:space="preserve"> as requested by the NG-RAN node</w:t>
        </w:r>
        <w:r>
          <w:rPr>
            <w:vertAlign w:val="subscript"/>
          </w:rPr>
          <w:t>1</w:t>
        </w:r>
        <w:r>
          <w:t>.</w:t>
        </w:r>
      </w:ins>
    </w:p>
    <w:p w14:paraId="15599008" w14:textId="77777777" w:rsidR="00A00197" w:rsidRDefault="00A00197" w:rsidP="00A00197">
      <w:pPr>
        <w:widowControl w:val="0"/>
        <w:rPr>
          <w:ins w:id="497" w:author="Author" w:date="2025-09-01T14:06:00Z" w16du:dateUtc="2025-09-01T12:06:00Z"/>
        </w:rPr>
      </w:pPr>
      <w:ins w:id="498" w:author="Author" w:date="2025-09-01T14:06:00Z" w16du:dateUtc="2025-09-01T12:06:00Z">
        <w:r>
          <w:t>Direction: NG-RAN node</w:t>
        </w:r>
        <w:r>
          <w:rPr>
            <w:vertAlign w:val="subscript"/>
          </w:rPr>
          <w:t>2</w:t>
        </w:r>
        <w:r>
          <w:t xml:space="preserve"> </w:t>
        </w:r>
        <w:r>
          <w:rPr>
            <w:rFonts w:ascii="Symbol" w:eastAsia="Symbol" w:hAnsi="Symbol" w:cs="Symbol"/>
          </w:rPr>
          <w:t>®</w:t>
        </w:r>
        <w:r>
          <w:t xml:space="preserve"> NG-RAN node</w:t>
        </w:r>
        <w:r>
          <w:rPr>
            <w:vertAlign w:val="subscript"/>
          </w:rPr>
          <w:t>1</w:t>
        </w:r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00197" w14:paraId="6FD6A34C" w14:textId="77777777" w:rsidTr="00295979">
        <w:trPr>
          <w:tblHeader/>
          <w:ins w:id="499" w:author="Author" w:date="2025-09-01T14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4AFD" w14:textId="77777777" w:rsidR="00A00197" w:rsidRDefault="00A00197" w:rsidP="00295979">
            <w:pPr>
              <w:pStyle w:val="TAH"/>
              <w:keepNext w:val="0"/>
              <w:keepLines w:val="0"/>
              <w:widowControl w:val="0"/>
              <w:rPr>
                <w:ins w:id="500" w:author="Author" w:date="2025-09-01T14:06:00Z" w16du:dateUtc="2025-09-01T12:06:00Z"/>
                <w:lang w:eastAsia="ja-JP"/>
              </w:rPr>
            </w:pPr>
            <w:ins w:id="501" w:author="Author" w:date="2025-09-01T14:06:00Z" w16du:dateUtc="2025-09-01T12:06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9BB5" w14:textId="77777777" w:rsidR="00A00197" w:rsidRDefault="00A00197" w:rsidP="00295979">
            <w:pPr>
              <w:pStyle w:val="TAH"/>
              <w:keepNext w:val="0"/>
              <w:keepLines w:val="0"/>
              <w:widowControl w:val="0"/>
              <w:rPr>
                <w:ins w:id="502" w:author="Author" w:date="2025-09-01T14:06:00Z" w16du:dateUtc="2025-09-01T12:06:00Z"/>
                <w:lang w:eastAsia="ja-JP"/>
              </w:rPr>
            </w:pPr>
            <w:ins w:id="503" w:author="Author" w:date="2025-09-01T14:06:00Z" w16du:dateUtc="2025-09-01T12:06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59C1" w14:textId="77777777" w:rsidR="00A00197" w:rsidRDefault="00A00197" w:rsidP="00295979">
            <w:pPr>
              <w:pStyle w:val="TAH"/>
              <w:keepNext w:val="0"/>
              <w:keepLines w:val="0"/>
              <w:widowControl w:val="0"/>
              <w:rPr>
                <w:ins w:id="504" w:author="Author" w:date="2025-09-01T14:06:00Z" w16du:dateUtc="2025-09-01T12:06:00Z"/>
                <w:lang w:eastAsia="ja-JP"/>
              </w:rPr>
            </w:pPr>
            <w:ins w:id="505" w:author="Author" w:date="2025-09-01T14:06:00Z" w16du:dateUtc="2025-09-01T12:06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0347" w14:textId="77777777" w:rsidR="00A00197" w:rsidRDefault="00A00197" w:rsidP="00295979">
            <w:pPr>
              <w:pStyle w:val="TAH"/>
              <w:keepNext w:val="0"/>
              <w:keepLines w:val="0"/>
              <w:widowControl w:val="0"/>
              <w:rPr>
                <w:ins w:id="506" w:author="Author" w:date="2025-09-01T14:06:00Z" w16du:dateUtc="2025-09-01T12:06:00Z"/>
                <w:lang w:eastAsia="ja-JP"/>
              </w:rPr>
            </w:pPr>
            <w:ins w:id="507" w:author="Author" w:date="2025-09-01T14:06:00Z" w16du:dateUtc="2025-09-01T12:06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7D2F" w14:textId="77777777" w:rsidR="00A00197" w:rsidRDefault="00A00197" w:rsidP="00295979">
            <w:pPr>
              <w:pStyle w:val="TAH"/>
              <w:keepNext w:val="0"/>
              <w:keepLines w:val="0"/>
              <w:widowControl w:val="0"/>
              <w:rPr>
                <w:ins w:id="508" w:author="Author" w:date="2025-09-01T14:06:00Z" w16du:dateUtc="2025-09-01T12:06:00Z"/>
                <w:lang w:eastAsia="ja-JP"/>
              </w:rPr>
            </w:pPr>
            <w:ins w:id="509" w:author="Author" w:date="2025-09-01T14:06:00Z" w16du:dateUtc="2025-09-01T12:06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2502" w14:textId="77777777" w:rsidR="00A00197" w:rsidRDefault="00A00197" w:rsidP="00295979">
            <w:pPr>
              <w:pStyle w:val="TAH"/>
              <w:keepNext w:val="0"/>
              <w:keepLines w:val="0"/>
              <w:widowControl w:val="0"/>
              <w:rPr>
                <w:ins w:id="510" w:author="Author" w:date="2025-09-01T14:06:00Z" w16du:dateUtc="2025-09-01T12:06:00Z"/>
                <w:lang w:eastAsia="ja-JP"/>
              </w:rPr>
            </w:pPr>
            <w:ins w:id="511" w:author="Author" w:date="2025-09-01T14:06:00Z" w16du:dateUtc="2025-09-01T12:06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624A" w14:textId="77777777" w:rsidR="00A00197" w:rsidRDefault="00A00197" w:rsidP="00295979">
            <w:pPr>
              <w:pStyle w:val="TAH"/>
              <w:keepNext w:val="0"/>
              <w:keepLines w:val="0"/>
              <w:widowControl w:val="0"/>
              <w:rPr>
                <w:ins w:id="512" w:author="Author" w:date="2025-09-01T14:06:00Z" w16du:dateUtc="2025-09-01T12:06:00Z"/>
                <w:lang w:eastAsia="ja-JP"/>
              </w:rPr>
            </w:pPr>
            <w:ins w:id="513" w:author="Author" w:date="2025-09-01T14:06:00Z" w16du:dateUtc="2025-09-01T12:06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A00197" w14:paraId="74C1A446" w14:textId="77777777" w:rsidTr="00295979">
        <w:trPr>
          <w:ins w:id="514" w:author="Author" w:date="2025-09-01T14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828A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515" w:author="Author" w:date="2025-09-01T14:06:00Z" w16du:dateUtc="2025-09-01T12:06:00Z"/>
                <w:lang w:eastAsia="ja-JP"/>
              </w:rPr>
            </w:pPr>
            <w:ins w:id="516" w:author="Author" w:date="2025-09-01T14:06:00Z" w16du:dateUtc="2025-09-01T12:06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9935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517" w:author="Author" w:date="2025-09-01T14:06:00Z" w16du:dateUtc="2025-09-01T12:06:00Z"/>
                <w:lang w:eastAsia="ja-JP"/>
              </w:rPr>
            </w:pPr>
            <w:ins w:id="518" w:author="Author" w:date="2025-09-01T14:06:00Z" w16du:dateUtc="2025-09-01T12:0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857B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519" w:author="Author" w:date="2025-09-01T14:06:00Z" w16du:dateUtc="2025-09-01T12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AA02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520" w:author="Author" w:date="2025-09-01T14:06:00Z" w16du:dateUtc="2025-09-01T12:06:00Z"/>
                <w:lang w:eastAsia="ja-JP"/>
              </w:rPr>
            </w:pPr>
            <w:ins w:id="521" w:author="Author" w:date="2025-09-01T14:06:00Z" w16du:dateUtc="2025-09-01T12:06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DEE7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522" w:author="Author" w:date="2025-09-01T14:06:00Z" w16du:dateUtc="2025-09-01T12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0508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523" w:author="Author" w:date="2025-09-01T14:06:00Z" w16du:dateUtc="2025-09-01T12:06:00Z"/>
                <w:lang w:eastAsia="ja-JP"/>
              </w:rPr>
            </w:pPr>
            <w:ins w:id="524" w:author="Author" w:date="2025-09-01T14:06:00Z" w16du:dateUtc="2025-09-01T12:0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D7D4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525" w:author="Author" w:date="2025-09-01T14:06:00Z" w16du:dateUtc="2025-09-01T12:06:00Z"/>
                <w:lang w:eastAsia="ja-JP"/>
              </w:rPr>
            </w:pPr>
            <w:ins w:id="526" w:author="Author" w:date="2025-09-01T14:06:00Z" w16du:dateUtc="2025-09-01T12:06:00Z">
              <w:r>
                <w:rPr>
                  <w:lang w:eastAsia="ja-JP"/>
                </w:rPr>
                <w:t>reject</w:t>
              </w:r>
            </w:ins>
          </w:p>
        </w:tc>
      </w:tr>
      <w:tr w:rsidR="00A00197" w14:paraId="19926D8A" w14:textId="77777777" w:rsidTr="00295979">
        <w:trPr>
          <w:ins w:id="527" w:author="Author" w:date="2025-09-01T14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FD7A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528" w:author="Author" w:date="2025-09-01T14:06:00Z" w16du:dateUtc="2025-09-01T12:06:00Z"/>
                <w:lang w:eastAsia="ja-JP"/>
              </w:rPr>
            </w:pPr>
            <w:ins w:id="529" w:author="Author" w:date="2025-09-01T14:06:00Z" w16du:dateUtc="2025-09-01T12:06:00Z">
              <w:r>
                <w:rPr>
                  <w:lang w:eastAsia="ja-JP"/>
                </w:rPr>
                <w:t>NES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0876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530" w:author="Author" w:date="2025-09-01T14:06:00Z" w16du:dateUtc="2025-09-01T12:06:00Z"/>
                <w:lang w:eastAsia="ja-JP"/>
              </w:rPr>
            </w:pPr>
            <w:ins w:id="531" w:author="Author" w:date="2025-09-01T14:06:00Z" w16du:dateUtc="2025-09-01T12:06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7A39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532" w:author="Author" w:date="2025-09-01T14:06:00Z" w16du:dateUtc="2025-09-01T12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B0FF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533" w:author="Author" w:date="2025-09-01T14:06:00Z" w16du:dateUtc="2025-09-01T12:06:00Z"/>
                <w:lang w:eastAsia="ja-JP"/>
              </w:rPr>
            </w:pPr>
            <w:ins w:id="534" w:author="Author" w:date="2025-09-01T14:06:00Z" w16du:dateUtc="2025-09-01T12:06:00Z">
              <w:r>
                <w:rPr>
                  <w:lang w:eastAsia="ja-JP"/>
                </w:rPr>
                <w:t>NR CGI</w:t>
              </w:r>
            </w:ins>
          </w:p>
          <w:p w14:paraId="3A99341A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535" w:author="Author" w:date="2025-09-01T14:06:00Z" w16du:dateUtc="2025-09-01T12:06:00Z"/>
                <w:lang w:eastAsia="ja-JP"/>
              </w:rPr>
            </w:pPr>
            <w:ins w:id="536" w:author="Author" w:date="2025-09-01T14:06:00Z" w16du:dateUtc="2025-09-01T12:06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A0E4" w14:textId="77777777" w:rsidR="00A00197" w:rsidRPr="00E17E36" w:rsidRDefault="00A00197" w:rsidP="00295979">
            <w:pPr>
              <w:pStyle w:val="TAL"/>
              <w:keepNext w:val="0"/>
              <w:keepLines w:val="0"/>
              <w:widowControl w:val="0"/>
              <w:rPr>
                <w:ins w:id="537" w:author="Author" w:date="2025-09-01T14:06:00Z" w16du:dateUtc="2025-09-01T12:06:00Z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FD54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538" w:author="Author" w:date="2025-09-01T14:06:00Z" w16du:dateUtc="2025-09-01T12:06:00Z"/>
                <w:lang w:eastAsia="ja-JP"/>
              </w:rPr>
            </w:pPr>
            <w:ins w:id="539" w:author="Author" w:date="2025-09-01T14:06:00Z" w16du:dateUtc="2025-09-01T12:0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69B1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540" w:author="Author" w:date="2025-09-01T14:06:00Z" w16du:dateUtc="2025-09-01T12:06:00Z"/>
                <w:lang w:eastAsia="ja-JP"/>
              </w:rPr>
            </w:pPr>
            <w:ins w:id="541" w:author="Author" w:date="2025-09-01T14:06:00Z" w16du:dateUtc="2025-09-01T12:06:00Z">
              <w:r>
                <w:rPr>
                  <w:lang w:eastAsia="ja-JP"/>
                </w:rPr>
                <w:t>reject</w:t>
              </w:r>
            </w:ins>
          </w:p>
        </w:tc>
      </w:tr>
      <w:tr w:rsidR="00A00197" w14:paraId="0EBEADFE" w14:textId="77777777" w:rsidTr="00295979">
        <w:trPr>
          <w:ins w:id="542" w:author="Author" w:date="2025-09-01T14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107E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543" w:author="Author" w:date="2025-09-01T14:06:00Z" w16du:dateUtc="2025-09-01T12:06:00Z"/>
                <w:lang w:eastAsia="ja-JP"/>
              </w:rPr>
            </w:pPr>
            <w:ins w:id="544" w:author="Author" w:date="2025-09-01T14:06:00Z" w16du:dateUtc="2025-09-01T12:06:00Z">
              <w:r>
                <w:rPr>
                  <w:lang w:eastAsia="ja-JP"/>
                </w:rPr>
                <w:t>Cell A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6A14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545" w:author="Author" w:date="2025-09-01T14:06:00Z" w16du:dateUtc="2025-09-01T12:06:00Z"/>
              </w:rPr>
            </w:pPr>
            <w:ins w:id="546" w:author="Author" w:date="2025-09-01T14:06:00Z" w16du:dateUtc="2025-09-01T12:06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8195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547" w:author="Author" w:date="2025-09-01T14:06:00Z" w16du:dateUtc="2025-09-01T12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FA30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548" w:author="Author" w:date="2025-09-01T14:06:00Z" w16du:dateUtc="2025-09-01T12:06:00Z"/>
                <w:lang w:eastAsia="ja-JP"/>
              </w:rPr>
            </w:pPr>
            <w:ins w:id="549" w:author="Author" w:date="2025-09-01T14:06:00Z" w16du:dateUtc="2025-09-01T12:06:00Z">
              <w:r>
                <w:rPr>
                  <w:lang w:eastAsia="ja-JP"/>
                </w:rPr>
                <w:t>NR CGI</w:t>
              </w:r>
            </w:ins>
          </w:p>
          <w:p w14:paraId="6AB1BABB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550" w:author="Author" w:date="2025-09-01T14:06:00Z" w16du:dateUtc="2025-09-01T12:06:00Z"/>
                <w:lang w:eastAsia="ja-JP"/>
              </w:rPr>
            </w:pPr>
            <w:ins w:id="551" w:author="Author" w:date="2025-09-01T14:06:00Z" w16du:dateUtc="2025-09-01T12:06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9A16" w14:textId="77777777" w:rsidR="00A00197" w:rsidRPr="00E17E36" w:rsidRDefault="00A00197" w:rsidP="00295979">
            <w:pPr>
              <w:pStyle w:val="TAL"/>
              <w:keepNext w:val="0"/>
              <w:keepLines w:val="0"/>
              <w:widowControl w:val="0"/>
              <w:rPr>
                <w:ins w:id="552" w:author="Author" w:date="2025-09-01T14:06:00Z" w16du:dateUtc="2025-09-01T12:06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1C07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553" w:author="Author" w:date="2025-09-01T14:06:00Z" w16du:dateUtc="2025-09-01T12:06:00Z"/>
                <w:lang w:eastAsia="ja-JP"/>
              </w:rPr>
            </w:pPr>
            <w:ins w:id="554" w:author="Author" w:date="2025-09-01T14:06:00Z" w16du:dateUtc="2025-09-01T12:0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10CF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555" w:author="Author" w:date="2025-09-01T14:06:00Z" w16du:dateUtc="2025-09-01T12:06:00Z"/>
                <w:lang w:eastAsia="ja-JP"/>
              </w:rPr>
            </w:pPr>
            <w:ins w:id="556" w:author="Author" w:date="2025-09-01T14:06:00Z" w16du:dateUtc="2025-09-01T12:06:00Z">
              <w:r>
                <w:rPr>
                  <w:lang w:eastAsia="ja-JP"/>
                </w:rPr>
                <w:t>ignore</w:t>
              </w:r>
            </w:ins>
          </w:p>
        </w:tc>
      </w:tr>
      <w:tr w:rsidR="00A00197" w14:paraId="604E6748" w14:textId="77777777" w:rsidTr="00295979">
        <w:trPr>
          <w:ins w:id="557" w:author="Author" w:date="2025-09-01T14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A61E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558" w:author="Author" w:date="2025-09-01T14:06:00Z" w16du:dateUtc="2025-09-01T12:06:00Z"/>
                <w:lang w:eastAsia="ja-JP"/>
              </w:rPr>
            </w:pPr>
            <w:ins w:id="559" w:author="Author" w:date="2025-09-01T14:06:00Z" w16du:dateUtc="2025-09-01T12:06:00Z">
              <w:r>
                <w:rPr>
                  <w:bCs/>
                  <w:lang w:eastAsia="ja-JP"/>
                </w:rPr>
                <w:t>Interface Instance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9341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560" w:author="Author" w:date="2025-09-01T14:06:00Z" w16du:dateUtc="2025-09-01T12:06:00Z"/>
                <w:lang w:eastAsia="ja-JP"/>
              </w:rPr>
            </w:pPr>
            <w:ins w:id="561" w:author="Author" w:date="2025-09-01T14:06:00Z" w16du:dateUtc="2025-09-01T12:06:00Z">
              <w:r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13F5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562" w:author="Author" w:date="2025-09-01T14:06:00Z" w16du:dateUtc="2025-09-01T12:0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74D8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563" w:author="Author" w:date="2025-09-01T14:06:00Z" w16du:dateUtc="2025-09-01T12:06:00Z"/>
                <w:lang w:eastAsia="ja-JP"/>
              </w:rPr>
            </w:pPr>
            <w:ins w:id="564" w:author="Author" w:date="2025-09-01T14:06:00Z" w16du:dateUtc="2025-09-01T12:06:00Z">
              <w:r>
                <w:rPr>
                  <w:bCs/>
                  <w:lang w:eastAsia="ja-JP"/>
                </w:rPr>
                <w:t>9.2.2.39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7051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565" w:author="Author" w:date="2025-09-01T14:06:00Z" w16du:dateUtc="2025-09-01T12:0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91D8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566" w:author="Author" w:date="2025-09-01T14:06:00Z" w16du:dateUtc="2025-09-01T12:06:00Z"/>
                <w:lang w:eastAsia="ja-JP"/>
              </w:rPr>
            </w:pPr>
            <w:ins w:id="567" w:author="Author" w:date="2025-09-01T14:06:00Z" w16du:dateUtc="2025-09-01T12:0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CAB5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568" w:author="Author" w:date="2025-09-01T14:06:00Z" w16du:dateUtc="2025-09-01T12:06:00Z"/>
                <w:lang w:eastAsia="ja-JP"/>
              </w:rPr>
            </w:pPr>
            <w:ins w:id="569" w:author="Author" w:date="2025-09-01T14:06:00Z" w16du:dateUtc="2025-09-01T12:06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3ADD13CB" w14:textId="77777777" w:rsidR="00A00197" w:rsidRDefault="00A00197" w:rsidP="00A00197">
      <w:pPr>
        <w:widowControl w:val="0"/>
        <w:rPr>
          <w:ins w:id="570" w:author="Author" w:date="2025-09-01T14:06:00Z" w16du:dateUtc="2025-09-01T12:06:00Z"/>
        </w:rPr>
      </w:pPr>
    </w:p>
    <w:p w14:paraId="4E4D1608" w14:textId="77777777" w:rsidR="00A00197" w:rsidRDefault="00A00197" w:rsidP="00A00197">
      <w:pPr>
        <w:pStyle w:val="Heading4"/>
        <w:ind w:left="864" w:hanging="864"/>
        <w:rPr>
          <w:ins w:id="571" w:author="Author" w:date="2025-09-01T14:06:00Z" w16du:dateUtc="2025-09-01T12:06:00Z"/>
        </w:rPr>
      </w:pPr>
      <w:ins w:id="572" w:author="Author" w:date="2025-09-01T14:06:00Z" w16du:dateUtc="2025-09-01T12:06:00Z">
        <w:r>
          <w:rPr>
            <w:lang w:val="en-US"/>
          </w:rPr>
          <w:t>9.1.3.z</w:t>
        </w:r>
        <w:r>
          <w:tab/>
        </w:r>
        <w:r>
          <w:rPr>
            <w:lang w:val="en-US"/>
          </w:rPr>
          <w:t>OD-SIB1 CONFIGURATION PROVISION FAILURE</w:t>
        </w:r>
      </w:ins>
    </w:p>
    <w:p w14:paraId="7E530F16" w14:textId="77777777" w:rsidR="00A00197" w:rsidRDefault="00A00197" w:rsidP="00A00197">
      <w:pPr>
        <w:widowControl w:val="0"/>
        <w:rPr>
          <w:ins w:id="573" w:author="Author" w:date="2025-09-01T14:06:00Z" w16du:dateUtc="2025-09-01T12:06:00Z"/>
          <w:rFonts w:cs="Arial"/>
        </w:rPr>
      </w:pPr>
      <w:ins w:id="574" w:author="Author" w:date="2025-09-01T14:06:00Z" w16du:dateUtc="2025-09-01T12:06:00Z">
        <w:r>
          <w:rPr>
            <w:rFonts w:cs="Arial"/>
          </w:rPr>
          <w:t>This message is sent by an NG-RAN node</w:t>
        </w:r>
        <w:r>
          <w:rPr>
            <w:rFonts w:cs="Arial"/>
            <w:vertAlign w:val="subscript"/>
          </w:rPr>
          <w:t>2</w:t>
        </w:r>
        <w:r>
          <w:rPr>
            <w:rFonts w:cs="Arial"/>
          </w:rPr>
          <w:t xml:space="preserve"> to a peer NG-RAN node</w:t>
        </w:r>
        <w:r>
          <w:rPr>
            <w:rFonts w:cs="Arial"/>
            <w:vertAlign w:val="subscript"/>
          </w:rPr>
          <w:t>1</w:t>
        </w:r>
        <w:r>
          <w:rPr>
            <w:rFonts w:cs="Arial"/>
          </w:rPr>
          <w:t xml:space="preserve"> to indicate that the OD-SIB1 configuration cannot be provided by the NG-RAN node</w:t>
        </w:r>
        <w:r>
          <w:rPr>
            <w:rFonts w:cs="Arial"/>
            <w:vertAlign w:val="subscript"/>
          </w:rPr>
          <w:t>2</w:t>
        </w:r>
        <w:r>
          <w:rPr>
            <w:rFonts w:cs="Arial"/>
          </w:rPr>
          <w:t xml:space="preserve"> </w:t>
        </w:r>
        <w:r>
          <w:rPr>
            <w:rFonts w:eastAsia="SimSun" w:cs="Arial"/>
          </w:rPr>
          <w:t>as requested by the NG-RAN node</w:t>
        </w:r>
        <w:r>
          <w:rPr>
            <w:rFonts w:eastAsia="SimSun" w:cs="Arial"/>
            <w:vertAlign w:val="subscript"/>
          </w:rPr>
          <w:t>1</w:t>
        </w:r>
        <w:r>
          <w:rPr>
            <w:rFonts w:eastAsia="SimSun" w:cs="Arial"/>
          </w:rPr>
          <w:t>.</w:t>
        </w:r>
      </w:ins>
    </w:p>
    <w:p w14:paraId="5376CB8F" w14:textId="77777777" w:rsidR="00A00197" w:rsidRDefault="00A00197" w:rsidP="00A00197">
      <w:pPr>
        <w:widowControl w:val="0"/>
        <w:rPr>
          <w:ins w:id="575" w:author="Author" w:date="2025-09-01T14:06:00Z" w16du:dateUtc="2025-09-01T12:06:00Z"/>
        </w:rPr>
      </w:pPr>
      <w:ins w:id="576" w:author="Author" w:date="2025-09-01T14:06:00Z" w16du:dateUtc="2025-09-01T12:06:00Z">
        <w:r>
          <w:t>Direction: NG-RAN node</w:t>
        </w:r>
        <w:r>
          <w:rPr>
            <w:vertAlign w:val="subscript"/>
          </w:rPr>
          <w:t>2</w:t>
        </w:r>
        <w:r>
          <w:t xml:space="preserve"> </w:t>
        </w:r>
        <w:r>
          <w:rPr>
            <w:rFonts w:ascii="Symbol" w:eastAsia="Symbol" w:hAnsi="Symbol" w:cs="Symbol"/>
          </w:rPr>
          <w:t>®</w:t>
        </w:r>
        <w:r>
          <w:t xml:space="preserve"> NG-RAN node</w:t>
        </w:r>
        <w:r>
          <w:rPr>
            <w:vertAlign w:val="subscript"/>
          </w:rPr>
          <w:t>1</w:t>
        </w:r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00197" w14:paraId="597536AE" w14:textId="77777777" w:rsidTr="00295979">
        <w:trPr>
          <w:tblHeader/>
          <w:ins w:id="577" w:author="Author" w:date="2025-09-01T14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FD80" w14:textId="77777777" w:rsidR="00A00197" w:rsidRDefault="00A00197" w:rsidP="00295979">
            <w:pPr>
              <w:pStyle w:val="TAH"/>
              <w:keepNext w:val="0"/>
              <w:keepLines w:val="0"/>
              <w:widowControl w:val="0"/>
              <w:rPr>
                <w:ins w:id="578" w:author="Author" w:date="2025-09-01T14:06:00Z" w16du:dateUtc="2025-09-01T12:06:00Z"/>
                <w:lang w:eastAsia="ja-JP"/>
              </w:rPr>
            </w:pPr>
            <w:ins w:id="579" w:author="Author" w:date="2025-09-01T14:06:00Z" w16du:dateUtc="2025-09-01T12:06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D517" w14:textId="77777777" w:rsidR="00A00197" w:rsidRDefault="00A00197" w:rsidP="00295979">
            <w:pPr>
              <w:pStyle w:val="TAH"/>
              <w:keepNext w:val="0"/>
              <w:keepLines w:val="0"/>
              <w:widowControl w:val="0"/>
              <w:rPr>
                <w:ins w:id="580" w:author="Author" w:date="2025-09-01T14:06:00Z" w16du:dateUtc="2025-09-01T12:06:00Z"/>
                <w:lang w:eastAsia="ja-JP"/>
              </w:rPr>
            </w:pPr>
            <w:ins w:id="581" w:author="Author" w:date="2025-09-01T14:06:00Z" w16du:dateUtc="2025-09-01T12:06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B908" w14:textId="77777777" w:rsidR="00A00197" w:rsidRDefault="00A00197" w:rsidP="00295979">
            <w:pPr>
              <w:pStyle w:val="TAH"/>
              <w:keepNext w:val="0"/>
              <w:keepLines w:val="0"/>
              <w:widowControl w:val="0"/>
              <w:rPr>
                <w:ins w:id="582" w:author="Author" w:date="2025-09-01T14:06:00Z" w16du:dateUtc="2025-09-01T12:06:00Z"/>
                <w:lang w:eastAsia="ja-JP"/>
              </w:rPr>
            </w:pPr>
            <w:ins w:id="583" w:author="Author" w:date="2025-09-01T14:06:00Z" w16du:dateUtc="2025-09-01T12:06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5468" w14:textId="77777777" w:rsidR="00A00197" w:rsidRDefault="00A00197" w:rsidP="00295979">
            <w:pPr>
              <w:pStyle w:val="TAH"/>
              <w:keepNext w:val="0"/>
              <w:keepLines w:val="0"/>
              <w:widowControl w:val="0"/>
              <w:rPr>
                <w:ins w:id="584" w:author="Author" w:date="2025-09-01T14:06:00Z" w16du:dateUtc="2025-09-01T12:06:00Z"/>
                <w:lang w:eastAsia="ja-JP"/>
              </w:rPr>
            </w:pPr>
            <w:ins w:id="585" w:author="Author" w:date="2025-09-01T14:06:00Z" w16du:dateUtc="2025-09-01T12:06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CDDC" w14:textId="77777777" w:rsidR="00A00197" w:rsidRDefault="00A00197" w:rsidP="00295979">
            <w:pPr>
              <w:pStyle w:val="TAH"/>
              <w:keepNext w:val="0"/>
              <w:keepLines w:val="0"/>
              <w:widowControl w:val="0"/>
              <w:rPr>
                <w:ins w:id="586" w:author="Author" w:date="2025-09-01T14:06:00Z" w16du:dateUtc="2025-09-01T12:06:00Z"/>
                <w:lang w:eastAsia="ja-JP"/>
              </w:rPr>
            </w:pPr>
            <w:ins w:id="587" w:author="Author" w:date="2025-09-01T14:06:00Z" w16du:dateUtc="2025-09-01T12:06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2D9D" w14:textId="77777777" w:rsidR="00A00197" w:rsidRDefault="00A00197" w:rsidP="00295979">
            <w:pPr>
              <w:pStyle w:val="TAH"/>
              <w:keepNext w:val="0"/>
              <w:keepLines w:val="0"/>
              <w:widowControl w:val="0"/>
              <w:rPr>
                <w:ins w:id="588" w:author="Author" w:date="2025-09-01T14:06:00Z" w16du:dateUtc="2025-09-01T12:06:00Z"/>
                <w:lang w:eastAsia="ja-JP"/>
              </w:rPr>
            </w:pPr>
            <w:ins w:id="589" w:author="Author" w:date="2025-09-01T14:06:00Z" w16du:dateUtc="2025-09-01T12:06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CD34" w14:textId="77777777" w:rsidR="00A00197" w:rsidRDefault="00A00197" w:rsidP="00295979">
            <w:pPr>
              <w:pStyle w:val="TAH"/>
              <w:keepNext w:val="0"/>
              <w:keepLines w:val="0"/>
              <w:widowControl w:val="0"/>
              <w:rPr>
                <w:ins w:id="590" w:author="Author" w:date="2025-09-01T14:06:00Z" w16du:dateUtc="2025-09-01T12:06:00Z"/>
                <w:lang w:eastAsia="ja-JP"/>
              </w:rPr>
            </w:pPr>
            <w:ins w:id="591" w:author="Author" w:date="2025-09-01T14:06:00Z" w16du:dateUtc="2025-09-01T12:06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A00197" w14:paraId="23C2E12A" w14:textId="77777777" w:rsidTr="00295979">
        <w:trPr>
          <w:ins w:id="592" w:author="Author" w:date="2025-09-01T14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958B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593" w:author="Author" w:date="2025-09-01T14:06:00Z" w16du:dateUtc="2025-09-01T12:06:00Z"/>
                <w:lang w:eastAsia="ja-JP"/>
              </w:rPr>
            </w:pPr>
            <w:ins w:id="594" w:author="Author" w:date="2025-09-01T14:06:00Z" w16du:dateUtc="2025-09-01T12:06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B14A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595" w:author="Author" w:date="2025-09-01T14:06:00Z" w16du:dateUtc="2025-09-01T12:06:00Z"/>
                <w:lang w:eastAsia="ja-JP"/>
              </w:rPr>
            </w:pPr>
            <w:ins w:id="596" w:author="Author" w:date="2025-09-01T14:06:00Z" w16du:dateUtc="2025-09-01T12:0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3BC7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597" w:author="Author" w:date="2025-09-01T14:06:00Z" w16du:dateUtc="2025-09-01T12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02B6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598" w:author="Author" w:date="2025-09-01T14:06:00Z" w16du:dateUtc="2025-09-01T12:06:00Z"/>
                <w:lang w:eastAsia="ja-JP"/>
              </w:rPr>
            </w:pPr>
            <w:ins w:id="599" w:author="Author" w:date="2025-09-01T14:06:00Z" w16du:dateUtc="2025-09-01T12:06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A330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600" w:author="Author" w:date="2025-09-01T14:06:00Z" w16du:dateUtc="2025-09-01T12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1C37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601" w:author="Author" w:date="2025-09-01T14:06:00Z" w16du:dateUtc="2025-09-01T12:06:00Z"/>
                <w:lang w:eastAsia="ja-JP"/>
              </w:rPr>
            </w:pPr>
            <w:ins w:id="602" w:author="Author" w:date="2025-09-01T14:06:00Z" w16du:dateUtc="2025-09-01T12:0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312A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603" w:author="Author" w:date="2025-09-01T14:06:00Z" w16du:dateUtc="2025-09-01T12:06:00Z"/>
                <w:lang w:eastAsia="ja-JP"/>
              </w:rPr>
            </w:pPr>
            <w:ins w:id="604" w:author="Author" w:date="2025-09-01T14:06:00Z" w16du:dateUtc="2025-09-01T12:06:00Z">
              <w:r>
                <w:rPr>
                  <w:lang w:eastAsia="ja-JP"/>
                </w:rPr>
                <w:t>reject</w:t>
              </w:r>
            </w:ins>
          </w:p>
        </w:tc>
      </w:tr>
      <w:tr w:rsidR="00A00197" w14:paraId="17983FD7" w14:textId="77777777" w:rsidTr="00295979">
        <w:trPr>
          <w:ins w:id="605" w:author="Author" w:date="2025-09-01T14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D7FC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606" w:author="Author" w:date="2025-09-01T14:06:00Z" w16du:dateUtc="2025-09-01T12:06:00Z"/>
              </w:rPr>
            </w:pPr>
            <w:ins w:id="607" w:author="Author" w:date="2025-09-01T14:06:00Z" w16du:dateUtc="2025-09-01T12:06:00Z">
              <w:r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9C37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608" w:author="Author" w:date="2025-09-01T14:06:00Z" w16du:dateUtc="2025-09-01T12:06:00Z"/>
              </w:rPr>
            </w:pPr>
            <w:ins w:id="609" w:author="Author" w:date="2025-09-01T14:06:00Z" w16du:dateUtc="2025-09-01T12:06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B044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610" w:author="Author" w:date="2025-09-01T14:06:00Z" w16du:dateUtc="2025-09-01T12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E2B8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611" w:author="Author" w:date="2025-09-01T14:06:00Z" w16du:dateUtc="2025-09-01T12:06:00Z"/>
              </w:rPr>
            </w:pPr>
            <w:ins w:id="612" w:author="Author" w:date="2025-09-01T14:06:00Z" w16du:dateUtc="2025-09-01T12:06:00Z">
              <w:r>
                <w:t>9.2.3.2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614C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613" w:author="Author" w:date="2025-09-01T14:06:00Z" w16du:dateUtc="2025-09-01T12:0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59C8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614" w:author="Author" w:date="2025-09-01T14:06:00Z" w16du:dateUtc="2025-09-01T12:06:00Z"/>
              </w:rPr>
            </w:pPr>
            <w:ins w:id="615" w:author="Author" w:date="2025-09-01T14:06:00Z" w16du:dateUtc="2025-09-01T12:06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17D6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616" w:author="Author" w:date="2025-09-01T14:06:00Z" w16du:dateUtc="2025-09-01T12:06:00Z"/>
              </w:rPr>
            </w:pPr>
            <w:ins w:id="617" w:author="Author" w:date="2025-09-01T14:06:00Z" w16du:dateUtc="2025-09-01T12:06:00Z">
              <w:r>
                <w:t>ignore</w:t>
              </w:r>
            </w:ins>
          </w:p>
        </w:tc>
      </w:tr>
      <w:tr w:rsidR="00A00197" w14:paraId="274260A5" w14:textId="77777777" w:rsidTr="00295979">
        <w:trPr>
          <w:ins w:id="618" w:author="Author" w:date="2025-09-01T14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DF71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619" w:author="Author" w:date="2025-09-01T14:06:00Z" w16du:dateUtc="2025-09-01T12:06:00Z"/>
              </w:rPr>
            </w:pPr>
            <w:ins w:id="620" w:author="Author" w:date="2025-09-01T14:06:00Z" w16du:dateUtc="2025-09-01T12:06:00Z">
              <w:r>
                <w:rPr>
                  <w:lang w:eastAsia="ja-JP"/>
                </w:rPr>
                <w:t>NES Ce</w:t>
              </w:r>
              <w:r>
                <w:rPr>
                  <w:rFonts w:eastAsia="SimSun" w:hint="eastAsia"/>
                  <w:lang w:val="en-US"/>
                </w:rPr>
                <w:t>l</w:t>
              </w:r>
              <w:r>
                <w:rPr>
                  <w:lang w:eastAsia="ja-JP"/>
                </w:rPr>
                <w:t>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BEB5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621" w:author="Author" w:date="2025-09-01T14:06:00Z" w16du:dateUtc="2025-09-01T12:06:00Z"/>
              </w:rPr>
            </w:pPr>
            <w:ins w:id="622" w:author="Author" w:date="2025-09-01T14:06:00Z" w16du:dateUtc="2025-09-01T12:06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D243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623" w:author="Author" w:date="2025-09-01T14:06:00Z" w16du:dateUtc="2025-09-01T12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2A21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624" w:author="Author" w:date="2025-09-01T14:06:00Z" w16du:dateUtc="2025-09-01T12:06:00Z"/>
                <w:lang w:eastAsia="ja-JP"/>
              </w:rPr>
            </w:pPr>
            <w:ins w:id="625" w:author="Author" w:date="2025-09-01T14:06:00Z" w16du:dateUtc="2025-09-01T12:06:00Z">
              <w:r>
                <w:rPr>
                  <w:lang w:eastAsia="ja-JP"/>
                </w:rPr>
                <w:t>NR CGI</w:t>
              </w:r>
            </w:ins>
          </w:p>
          <w:p w14:paraId="637D335D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626" w:author="Author" w:date="2025-09-01T14:06:00Z" w16du:dateUtc="2025-09-01T12:06:00Z"/>
                <w:lang w:eastAsia="ja-JP"/>
              </w:rPr>
            </w:pPr>
            <w:ins w:id="627" w:author="Author" w:date="2025-09-01T14:06:00Z" w16du:dateUtc="2025-09-01T12:06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6EE5" w14:textId="77777777" w:rsidR="00A00197" w:rsidRPr="00E17E36" w:rsidRDefault="00A00197" w:rsidP="00295979">
            <w:pPr>
              <w:pStyle w:val="TAL"/>
              <w:keepNext w:val="0"/>
              <w:keepLines w:val="0"/>
              <w:widowControl w:val="0"/>
              <w:rPr>
                <w:ins w:id="628" w:author="Author" w:date="2025-09-01T14:06:00Z" w16du:dateUtc="2025-09-01T12:06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278E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629" w:author="Author" w:date="2025-09-01T14:06:00Z" w16du:dateUtc="2025-09-01T12:06:00Z"/>
              </w:rPr>
            </w:pPr>
            <w:ins w:id="630" w:author="Author" w:date="2025-09-01T14:06:00Z" w16du:dateUtc="2025-09-01T12:0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1654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631" w:author="Author" w:date="2025-09-01T14:06:00Z" w16du:dateUtc="2025-09-01T12:06:00Z"/>
              </w:rPr>
            </w:pPr>
            <w:ins w:id="632" w:author="Author" w:date="2025-09-01T14:06:00Z" w16du:dateUtc="2025-09-01T12:06:00Z">
              <w:r>
                <w:rPr>
                  <w:lang w:eastAsia="ja-JP"/>
                </w:rPr>
                <w:t>ignore</w:t>
              </w:r>
            </w:ins>
          </w:p>
        </w:tc>
      </w:tr>
      <w:tr w:rsidR="00A00197" w14:paraId="36845704" w14:textId="77777777" w:rsidTr="00295979">
        <w:trPr>
          <w:ins w:id="633" w:author="Author" w:date="2025-09-01T14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6266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634" w:author="Author" w:date="2025-09-01T14:06:00Z" w16du:dateUtc="2025-09-01T12:06:00Z"/>
                <w:lang w:eastAsia="ja-JP"/>
              </w:rPr>
            </w:pPr>
            <w:ins w:id="635" w:author="Author" w:date="2025-09-01T14:06:00Z" w16du:dateUtc="2025-09-01T12:06:00Z">
              <w:r>
                <w:rPr>
                  <w:lang w:eastAsia="ja-JP"/>
                </w:rPr>
                <w:t>Cell A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AF54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636" w:author="Author" w:date="2025-09-01T14:06:00Z" w16du:dateUtc="2025-09-01T12:06:00Z"/>
              </w:rPr>
            </w:pPr>
            <w:ins w:id="637" w:author="Author" w:date="2025-09-01T14:06:00Z" w16du:dateUtc="2025-09-01T12:06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2645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638" w:author="Author" w:date="2025-09-01T14:06:00Z" w16du:dateUtc="2025-09-01T12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0F8B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639" w:author="Author" w:date="2025-09-01T14:06:00Z" w16du:dateUtc="2025-09-01T12:06:00Z"/>
                <w:lang w:eastAsia="ja-JP"/>
              </w:rPr>
            </w:pPr>
            <w:ins w:id="640" w:author="Author" w:date="2025-09-01T14:06:00Z" w16du:dateUtc="2025-09-01T12:06:00Z">
              <w:r>
                <w:rPr>
                  <w:lang w:eastAsia="ja-JP"/>
                </w:rPr>
                <w:t>NR CGI</w:t>
              </w:r>
            </w:ins>
          </w:p>
          <w:p w14:paraId="5AA9FF3E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641" w:author="Author" w:date="2025-09-01T14:06:00Z" w16du:dateUtc="2025-09-01T12:06:00Z"/>
                <w:lang w:eastAsia="ja-JP"/>
              </w:rPr>
            </w:pPr>
            <w:ins w:id="642" w:author="Author" w:date="2025-09-01T14:06:00Z" w16du:dateUtc="2025-09-01T12:06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CCC2" w14:textId="77777777" w:rsidR="00A00197" w:rsidRPr="00E17E36" w:rsidRDefault="00A00197" w:rsidP="00295979">
            <w:pPr>
              <w:pStyle w:val="TAL"/>
              <w:keepNext w:val="0"/>
              <w:keepLines w:val="0"/>
              <w:widowControl w:val="0"/>
              <w:rPr>
                <w:ins w:id="643" w:author="Author" w:date="2025-09-01T14:06:00Z" w16du:dateUtc="2025-09-01T12:06:00Z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0326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644" w:author="Author" w:date="2025-09-01T14:06:00Z" w16du:dateUtc="2025-09-01T12:06:00Z"/>
                <w:lang w:eastAsia="ja-JP"/>
              </w:rPr>
            </w:pPr>
            <w:ins w:id="645" w:author="Author" w:date="2025-09-01T14:06:00Z" w16du:dateUtc="2025-09-01T12:0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8606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646" w:author="Author" w:date="2025-09-01T14:06:00Z" w16du:dateUtc="2025-09-01T12:06:00Z"/>
                <w:lang w:eastAsia="ja-JP"/>
              </w:rPr>
            </w:pPr>
            <w:ins w:id="647" w:author="Author" w:date="2025-09-01T14:06:00Z" w16du:dateUtc="2025-09-01T12:06:00Z">
              <w:r>
                <w:rPr>
                  <w:lang w:eastAsia="ja-JP"/>
                </w:rPr>
                <w:t>ignore</w:t>
              </w:r>
            </w:ins>
          </w:p>
        </w:tc>
      </w:tr>
      <w:tr w:rsidR="00A00197" w14:paraId="177D99A3" w14:textId="77777777" w:rsidTr="00295979">
        <w:trPr>
          <w:ins w:id="648" w:author="Author" w:date="2025-09-01T14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0F32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649" w:author="Author" w:date="2025-09-01T14:06:00Z" w16du:dateUtc="2025-09-01T12:06:00Z"/>
                <w:lang w:eastAsia="ja-JP"/>
              </w:rPr>
            </w:pPr>
            <w:ins w:id="650" w:author="Author" w:date="2025-09-01T14:06:00Z" w16du:dateUtc="2025-09-01T12:06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A35D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651" w:author="Author" w:date="2025-09-01T14:06:00Z" w16du:dateUtc="2025-09-01T12:06:00Z"/>
                <w:lang w:eastAsia="ja-JP"/>
              </w:rPr>
            </w:pPr>
            <w:ins w:id="652" w:author="Author" w:date="2025-09-01T14:06:00Z" w16du:dateUtc="2025-09-01T12:0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1B73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653" w:author="Author" w:date="2025-09-01T14:06:00Z" w16du:dateUtc="2025-09-01T12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DD80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654" w:author="Author" w:date="2025-09-01T14:06:00Z" w16du:dateUtc="2025-09-01T12:06:00Z"/>
                <w:lang w:eastAsia="ja-JP"/>
              </w:rPr>
            </w:pPr>
            <w:ins w:id="655" w:author="Author" w:date="2025-09-01T14:06:00Z" w16du:dateUtc="2025-09-01T12:06:00Z">
              <w:r>
                <w:rPr>
                  <w:lang w:eastAsia="ja-JP"/>
                </w:rPr>
                <w:t>9.2.3.3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3F5B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656" w:author="Author" w:date="2025-09-01T14:06:00Z" w16du:dateUtc="2025-09-01T12:0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6751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657" w:author="Author" w:date="2025-09-01T14:06:00Z" w16du:dateUtc="2025-09-01T12:06:00Z"/>
                <w:lang w:eastAsia="ja-JP"/>
              </w:rPr>
            </w:pPr>
            <w:ins w:id="658" w:author="Author" w:date="2025-09-01T14:06:00Z" w16du:dateUtc="2025-09-01T12:0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5F6B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659" w:author="Author" w:date="2025-09-01T14:06:00Z" w16du:dateUtc="2025-09-01T12:06:00Z"/>
                <w:lang w:eastAsia="ja-JP"/>
              </w:rPr>
            </w:pPr>
            <w:ins w:id="660" w:author="Author" w:date="2025-09-01T14:06:00Z" w16du:dateUtc="2025-09-01T12:06:00Z">
              <w:r>
                <w:rPr>
                  <w:lang w:eastAsia="ja-JP"/>
                </w:rPr>
                <w:t>ignore</w:t>
              </w:r>
            </w:ins>
          </w:p>
        </w:tc>
      </w:tr>
      <w:tr w:rsidR="00A00197" w14:paraId="5B795DC7" w14:textId="77777777" w:rsidTr="00295979">
        <w:trPr>
          <w:ins w:id="661" w:author="Author" w:date="2025-09-01T14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CF2A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662" w:author="Author" w:date="2025-09-01T14:06:00Z" w16du:dateUtc="2025-09-01T12:06:00Z"/>
                <w:lang w:eastAsia="ja-JP"/>
              </w:rPr>
            </w:pPr>
            <w:ins w:id="663" w:author="Author" w:date="2025-09-01T14:06:00Z" w16du:dateUtc="2025-09-01T12:06:00Z">
              <w:r>
                <w:rPr>
                  <w:bCs/>
                  <w:lang w:eastAsia="ja-JP"/>
                </w:rPr>
                <w:t>Interface Instance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6D00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664" w:author="Author" w:date="2025-09-01T14:06:00Z" w16du:dateUtc="2025-09-01T12:06:00Z"/>
                <w:lang w:eastAsia="ja-JP"/>
              </w:rPr>
            </w:pPr>
            <w:ins w:id="665" w:author="Author" w:date="2025-09-01T14:06:00Z" w16du:dateUtc="2025-09-01T12:06:00Z">
              <w:r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84AD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666" w:author="Author" w:date="2025-09-01T14:06:00Z" w16du:dateUtc="2025-09-01T12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94FF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667" w:author="Author" w:date="2025-09-01T14:06:00Z" w16du:dateUtc="2025-09-01T12:06:00Z"/>
                <w:lang w:eastAsia="ja-JP"/>
              </w:rPr>
            </w:pPr>
            <w:ins w:id="668" w:author="Author" w:date="2025-09-01T14:06:00Z" w16du:dateUtc="2025-09-01T12:06:00Z">
              <w:r>
                <w:rPr>
                  <w:bCs/>
                  <w:lang w:eastAsia="ja-JP"/>
                </w:rPr>
                <w:t>9.2.2.39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E4AA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669" w:author="Author" w:date="2025-09-01T14:06:00Z" w16du:dateUtc="2025-09-01T12:0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020E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670" w:author="Author" w:date="2025-09-01T14:06:00Z" w16du:dateUtc="2025-09-01T12:06:00Z"/>
                <w:lang w:eastAsia="ja-JP"/>
              </w:rPr>
            </w:pPr>
            <w:ins w:id="671" w:author="Author" w:date="2025-09-01T14:06:00Z" w16du:dateUtc="2025-09-01T12:0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CB0C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672" w:author="Author" w:date="2025-09-01T14:06:00Z" w16du:dateUtc="2025-09-01T12:06:00Z"/>
                <w:lang w:eastAsia="ja-JP"/>
              </w:rPr>
            </w:pPr>
            <w:ins w:id="673" w:author="Author" w:date="2025-09-01T14:06:00Z" w16du:dateUtc="2025-09-01T12:06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5A0F9400" w14:textId="77777777" w:rsidR="00A00197" w:rsidRDefault="00A00197" w:rsidP="00A00197">
      <w:pPr>
        <w:widowControl w:val="0"/>
        <w:rPr>
          <w:ins w:id="674" w:author="Author" w:date="2025-09-01T14:06:00Z" w16du:dateUtc="2025-09-01T12:06:00Z"/>
        </w:rPr>
      </w:pPr>
    </w:p>
    <w:p w14:paraId="22ADB5BE" w14:textId="77777777" w:rsidR="00A00197" w:rsidRDefault="00A00197" w:rsidP="00A00197">
      <w:pPr>
        <w:pStyle w:val="Heading4"/>
        <w:ind w:left="864" w:hanging="864"/>
        <w:rPr>
          <w:ins w:id="675" w:author="Author" w:date="2025-09-01T14:06:00Z" w16du:dateUtc="2025-09-01T12:06:00Z"/>
        </w:rPr>
      </w:pPr>
      <w:ins w:id="676" w:author="Author" w:date="2025-09-01T14:06:00Z" w16du:dateUtc="2025-09-01T12:06:00Z">
        <w:r>
          <w:lastRenderedPageBreak/>
          <w:t>9.1.3.t</w:t>
        </w:r>
        <w:r>
          <w:tab/>
          <w:t>OD-SIB1 CONFIGURATION PROVISION STATUS UPDATE</w:t>
        </w:r>
      </w:ins>
    </w:p>
    <w:p w14:paraId="7D220985" w14:textId="77777777" w:rsidR="00A00197" w:rsidRDefault="00A00197" w:rsidP="00A00197">
      <w:pPr>
        <w:widowControl w:val="0"/>
        <w:rPr>
          <w:ins w:id="677" w:author="Author" w:date="2025-09-01T14:06:00Z" w16du:dateUtc="2025-09-01T12:06:00Z"/>
        </w:rPr>
      </w:pPr>
      <w:ins w:id="678" w:author="Author" w:date="2025-09-01T14:06:00Z" w16du:dateUtc="2025-09-01T12:06:00Z">
        <w:r>
          <w:t>This message is sent by an NG-RAN node</w:t>
        </w:r>
        <w:r>
          <w:rPr>
            <w:vertAlign w:val="subscript"/>
          </w:rPr>
          <w:t>2</w:t>
        </w:r>
        <w:r>
          <w:t xml:space="preserve"> to a peer NG-RAN node</w:t>
        </w:r>
        <w:r>
          <w:rPr>
            <w:vertAlign w:val="subscript"/>
          </w:rPr>
          <w:t>1</w:t>
        </w:r>
        <w:r>
          <w:t xml:space="preserve"> to report that an admitted OD-SIB1 configuration provision is being stopped.</w:t>
        </w:r>
      </w:ins>
    </w:p>
    <w:p w14:paraId="1DD428CE" w14:textId="77777777" w:rsidR="00A00197" w:rsidRDefault="00A00197" w:rsidP="00A00197">
      <w:pPr>
        <w:widowControl w:val="0"/>
        <w:rPr>
          <w:ins w:id="679" w:author="Author" w:date="2025-09-01T14:06:00Z" w16du:dateUtc="2025-09-01T12:06:00Z"/>
        </w:rPr>
      </w:pPr>
      <w:ins w:id="680" w:author="Author" w:date="2025-09-01T14:06:00Z" w16du:dateUtc="2025-09-01T12:06:00Z">
        <w:r>
          <w:t>Direction: NG-RAN node</w:t>
        </w:r>
        <w:r>
          <w:rPr>
            <w:vertAlign w:val="subscript"/>
          </w:rPr>
          <w:t>2</w:t>
        </w:r>
        <w:r>
          <w:t xml:space="preserve"> </w:t>
        </w:r>
        <w:r>
          <w:rPr>
            <w:rFonts w:ascii="Symbol" w:eastAsia="Symbol" w:hAnsi="Symbol" w:cs="Symbol"/>
          </w:rPr>
          <w:t>®</w:t>
        </w:r>
        <w:r>
          <w:t xml:space="preserve"> NG-RAN node</w:t>
        </w:r>
        <w:r>
          <w:rPr>
            <w:vertAlign w:val="subscript"/>
          </w:rPr>
          <w:t>1</w:t>
        </w:r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00197" w14:paraId="351C8BCB" w14:textId="77777777" w:rsidTr="00295979">
        <w:trPr>
          <w:tblHeader/>
          <w:ins w:id="681" w:author="Author" w:date="2025-09-01T14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397B" w14:textId="77777777" w:rsidR="00A00197" w:rsidRDefault="00A00197" w:rsidP="00295979">
            <w:pPr>
              <w:pStyle w:val="TAH"/>
              <w:keepNext w:val="0"/>
              <w:keepLines w:val="0"/>
              <w:widowControl w:val="0"/>
              <w:rPr>
                <w:ins w:id="682" w:author="Author" w:date="2025-09-01T14:06:00Z" w16du:dateUtc="2025-09-01T12:06:00Z"/>
                <w:lang w:eastAsia="ja-JP"/>
              </w:rPr>
            </w:pPr>
            <w:ins w:id="683" w:author="Author" w:date="2025-09-01T14:06:00Z" w16du:dateUtc="2025-09-01T12:06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0AEF" w14:textId="77777777" w:rsidR="00A00197" w:rsidRDefault="00A00197" w:rsidP="00295979">
            <w:pPr>
              <w:pStyle w:val="TAH"/>
              <w:keepNext w:val="0"/>
              <w:keepLines w:val="0"/>
              <w:widowControl w:val="0"/>
              <w:rPr>
                <w:ins w:id="684" w:author="Author" w:date="2025-09-01T14:06:00Z" w16du:dateUtc="2025-09-01T12:06:00Z"/>
                <w:lang w:eastAsia="ja-JP"/>
              </w:rPr>
            </w:pPr>
            <w:ins w:id="685" w:author="Author" w:date="2025-09-01T14:06:00Z" w16du:dateUtc="2025-09-01T12:06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585B" w14:textId="77777777" w:rsidR="00A00197" w:rsidRDefault="00A00197" w:rsidP="00295979">
            <w:pPr>
              <w:pStyle w:val="TAH"/>
              <w:keepNext w:val="0"/>
              <w:keepLines w:val="0"/>
              <w:widowControl w:val="0"/>
              <w:rPr>
                <w:ins w:id="686" w:author="Author" w:date="2025-09-01T14:06:00Z" w16du:dateUtc="2025-09-01T12:06:00Z"/>
                <w:lang w:eastAsia="ja-JP"/>
              </w:rPr>
            </w:pPr>
            <w:ins w:id="687" w:author="Author" w:date="2025-09-01T14:06:00Z" w16du:dateUtc="2025-09-01T12:06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5341" w14:textId="77777777" w:rsidR="00A00197" w:rsidRDefault="00A00197" w:rsidP="00295979">
            <w:pPr>
              <w:pStyle w:val="TAH"/>
              <w:keepNext w:val="0"/>
              <w:keepLines w:val="0"/>
              <w:widowControl w:val="0"/>
              <w:rPr>
                <w:ins w:id="688" w:author="Author" w:date="2025-09-01T14:06:00Z" w16du:dateUtc="2025-09-01T12:06:00Z"/>
                <w:lang w:eastAsia="ja-JP"/>
              </w:rPr>
            </w:pPr>
            <w:ins w:id="689" w:author="Author" w:date="2025-09-01T14:06:00Z" w16du:dateUtc="2025-09-01T12:06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C74C" w14:textId="77777777" w:rsidR="00A00197" w:rsidRDefault="00A00197" w:rsidP="00295979">
            <w:pPr>
              <w:pStyle w:val="TAH"/>
              <w:keepNext w:val="0"/>
              <w:keepLines w:val="0"/>
              <w:widowControl w:val="0"/>
              <w:rPr>
                <w:ins w:id="690" w:author="Author" w:date="2025-09-01T14:06:00Z" w16du:dateUtc="2025-09-01T12:06:00Z"/>
                <w:lang w:eastAsia="ja-JP"/>
              </w:rPr>
            </w:pPr>
            <w:ins w:id="691" w:author="Author" w:date="2025-09-01T14:06:00Z" w16du:dateUtc="2025-09-01T12:06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6A8E" w14:textId="77777777" w:rsidR="00A00197" w:rsidRDefault="00A00197" w:rsidP="00295979">
            <w:pPr>
              <w:pStyle w:val="TAH"/>
              <w:keepNext w:val="0"/>
              <w:keepLines w:val="0"/>
              <w:widowControl w:val="0"/>
              <w:rPr>
                <w:ins w:id="692" w:author="Author" w:date="2025-09-01T14:06:00Z" w16du:dateUtc="2025-09-01T12:06:00Z"/>
                <w:lang w:eastAsia="ja-JP"/>
              </w:rPr>
            </w:pPr>
            <w:ins w:id="693" w:author="Author" w:date="2025-09-01T14:06:00Z" w16du:dateUtc="2025-09-01T12:06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890C" w14:textId="77777777" w:rsidR="00A00197" w:rsidRDefault="00A00197" w:rsidP="00295979">
            <w:pPr>
              <w:pStyle w:val="TAH"/>
              <w:keepNext w:val="0"/>
              <w:keepLines w:val="0"/>
              <w:widowControl w:val="0"/>
              <w:rPr>
                <w:ins w:id="694" w:author="Author" w:date="2025-09-01T14:06:00Z" w16du:dateUtc="2025-09-01T12:06:00Z"/>
                <w:lang w:eastAsia="ja-JP"/>
              </w:rPr>
            </w:pPr>
            <w:ins w:id="695" w:author="Author" w:date="2025-09-01T14:06:00Z" w16du:dateUtc="2025-09-01T12:06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A00197" w14:paraId="2B587571" w14:textId="77777777" w:rsidTr="00295979">
        <w:trPr>
          <w:ins w:id="696" w:author="Author" w:date="2025-09-01T14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BD18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697" w:author="Author" w:date="2025-09-01T14:06:00Z" w16du:dateUtc="2025-09-01T12:06:00Z"/>
                <w:lang w:eastAsia="ja-JP"/>
              </w:rPr>
            </w:pPr>
            <w:ins w:id="698" w:author="Author" w:date="2025-09-01T14:06:00Z" w16du:dateUtc="2025-09-01T12:06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0D18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699" w:author="Author" w:date="2025-09-01T14:06:00Z" w16du:dateUtc="2025-09-01T12:06:00Z"/>
                <w:lang w:eastAsia="ja-JP"/>
              </w:rPr>
            </w:pPr>
            <w:ins w:id="700" w:author="Author" w:date="2025-09-01T14:06:00Z" w16du:dateUtc="2025-09-01T12:0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4795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701" w:author="Author" w:date="2025-09-01T14:06:00Z" w16du:dateUtc="2025-09-01T12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EE40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702" w:author="Author" w:date="2025-09-01T14:06:00Z" w16du:dateUtc="2025-09-01T12:06:00Z"/>
                <w:lang w:eastAsia="ja-JP"/>
              </w:rPr>
            </w:pPr>
            <w:ins w:id="703" w:author="Author" w:date="2025-09-01T14:06:00Z" w16du:dateUtc="2025-09-01T12:06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0642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704" w:author="Author" w:date="2025-09-01T14:06:00Z" w16du:dateUtc="2025-09-01T12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F94D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705" w:author="Author" w:date="2025-09-01T14:06:00Z" w16du:dateUtc="2025-09-01T12:06:00Z"/>
                <w:lang w:eastAsia="ja-JP"/>
              </w:rPr>
            </w:pPr>
            <w:ins w:id="706" w:author="Author" w:date="2025-09-01T14:06:00Z" w16du:dateUtc="2025-09-01T12:0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EB52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707" w:author="Author" w:date="2025-09-01T14:06:00Z" w16du:dateUtc="2025-09-01T12:06:00Z"/>
                <w:lang w:eastAsia="ja-JP"/>
              </w:rPr>
            </w:pPr>
            <w:ins w:id="708" w:author="Author" w:date="2025-09-01T14:06:00Z" w16du:dateUtc="2025-09-01T12:06:00Z">
              <w:r>
                <w:rPr>
                  <w:lang w:eastAsia="ja-JP"/>
                </w:rPr>
                <w:t>ignore</w:t>
              </w:r>
            </w:ins>
          </w:p>
        </w:tc>
      </w:tr>
      <w:tr w:rsidR="00A00197" w14:paraId="1EA9993B" w14:textId="77777777" w:rsidTr="00295979">
        <w:trPr>
          <w:ins w:id="709" w:author="Author" w:date="2025-09-01T14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42EB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710" w:author="Author" w:date="2025-09-01T14:06:00Z" w16du:dateUtc="2025-09-01T12:06:00Z"/>
                <w:lang w:eastAsia="ja-JP"/>
              </w:rPr>
            </w:pPr>
            <w:ins w:id="711" w:author="Author" w:date="2025-09-01T14:06:00Z" w16du:dateUtc="2025-09-01T12:06:00Z">
              <w:r>
                <w:rPr>
                  <w:rFonts w:eastAsia="SimSun"/>
                  <w:lang w:eastAsia="ja-JP"/>
                </w:rPr>
                <w:t>NES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2D88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712" w:author="Author" w:date="2025-09-01T14:06:00Z" w16du:dateUtc="2025-09-01T12:06:00Z"/>
                <w:lang w:eastAsia="ja-JP"/>
              </w:rPr>
            </w:pPr>
            <w:ins w:id="713" w:author="Author" w:date="2025-09-01T14:06:00Z" w16du:dateUtc="2025-09-01T12:0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6D22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714" w:author="Author" w:date="2025-09-01T14:06:00Z" w16du:dateUtc="2025-09-01T12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8A11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715" w:author="Author" w:date="2025-09-01T14:08:00Z" w16du:dateUtc="2025-09-01T12:08:00Z"/>
                <w:lang w:eastAsia="ja-JP"/>
              </w:rPr>
            </w:pPr>
            <w:ins w:id="716" w:author="Author" w:date="2025-09-01T14:08:00Z" w16du:dateUtc="2025-09-01T12:08:00Z">
              <w:r>
                <w:rPr>
                  <w:lang w:eastAsia="ja-JP"/>
                </w:rPr>
                <w:t>NR CGI</w:t>
              </w:r>
            </w:ins>
          </w:p>
          <w:p w14:paraId="50A195E0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717" w:author="Author" w:date="2025-09-01T14:06:00Z" w16du:dateUtc="2025-09-01T12:06:00Z"/>
                <w:lang w:eastAsia="ja-JP"/>
              </w:rPr>
            </w:pPr>
            <w:ins w:id="718" w:author="Author" w:date="2025-09-01T14:08:00Z" w16du:dateUtc="2025-09-01T12:08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9B33" w14:textId="77777777" w:rsidR="00A00197" w:rsidRPr="00E17E36" w:rsidRDefault="00A00197" w:rsidP="00295979">
            <w:pPr>
              <w:pStyle w:val="TAL"/>
              <w:keepNext w:val="0"/>
              <w:keepLines w:val="0"/>
              <w:widowControl w:val="0"/>
              <w:rPr>
                <w:ins w:id="719" w:author="Author" w:date="2025-09-01T14:06:00Z" w16du:dateUtc="2025-09-01T12:06:00Z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D1CA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720" w:author="Author" w:date="2025-09-01T14:06:00Z" w16du:dateUtc="2025-09-01T12:06:00Z"/>
                <w:lang w:eastAsia="ja-JP"/>
              </w:rPr>
            </w:pPr>
            <w:ins w:id="721" w:author="Author" w:date="2025-09-01T14:06:00Z" w16du:dateUtc="2025-09-01T12:0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F931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722" w:author="Author" w:date="2025-09-01T14:06:00Z" w16du:dateUtc="2025-09-01T12:06:00Z"/>
                <w:lang w:eastAsia="ja-JP"/>
              </w:rPr>
            </w:pPr>
            <w:ins w:id="723" w:author="Author" w:date="2025-09-01T14:06:00Z" w16du:dateUtc="2025-09-01T12:06:00Z">
              <w:r>
                <w:rPr>
                  <w:lang w:eastAsia="ja-JP"/>
                </w:rPr>
                <w:t>reject</w:t>
              </w:r>
            </w:ins>
          </w:p>
        </w:tc>
      </w:tr>
      <w:tr w:rsidR="00A00197" w14:paraId="6D6B99F6" w14:textId="77777777" w:rsidTr="00295979">
        <w:trPr>
          <w:ins w:id="724" w:author="Author" w:date="2025-09-01T14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2A66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725" w:author="Author" w:date="2025-09-01T14:06:00Z" w16du:dateUtc="2025-09-01T12:06:00Z"/>
                <w:lang w:eastAsia="ja-JP"/>
              </w:rPr>
            </w:pPr>
            <w:ins w:id="726" w:author="Author" w:date="2025-09-01T14:06:00Z" w16du:dateUtc="2025-09-01T12:06:00Z">
              <w:r>
                <w:rPr>
                  <w:lang w:eastAsia="ja-JP"/>
                </w:rPr>
                <w:t>Cell A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6D37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727" w:author="Author" w:date="2025-09-01T14:06:00Z" w16du:dateUtc="2025-09-01T12:06:00Z"/>
                <w:lang w:eastAsia="ja-JP"/>
              </w:rPr>
            </w:pPr>
            <w:ins w:id="728" w:author="Author" w:date="2025-09-01T14:06:00Z" w16du:dateUtc="2025-09-01T12:06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88A9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729" w:author="Author" w:date="2025-09-01T14:06:00Z" w16du:dateUtc="2025-09-01T12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7F47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730" w:author="Author" w:date="2025-09-01T14:06:00Z" w16du:dateUtc="2025-09-01T12:06:00Z"/>
                <w:lang w:eastAsia="ja-JP"/>
              </w:rPr>
            </w:pPr>
            <w:ins w:id="731" w:author="Author" w:date="2025-09-01T14:06:00Z" w16du:dateUtc="2025-09-01T12:06:00Z">
              <w:r>
                <w:rPr>
                  <w:lang w:eastAsia="ja-JP"/>
                </w:rPr>
                <w:t>NR CGI</w:t>
              </w:r>
            </w:ins>
          </w:p>
          <w:p w14:paraId="7B4FB65C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732" w:author="Author" w:date="2025-09-01T14:06:00Z" w16du:dateUtc="2025-09-01T12:06:00Z"/>
                <w:lang w:eastAsia="ja-JP"/>
              </w:rPr>
            </w:pPr>
            <w:ins w:id="733" w:author="Author" w:date="2025-09-01T14:06:00Z" w16du:dateUtc="2025-09-01T12:06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D305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734" w:author="Author" w:date="2025-09-01T14:06:00Z" w16du:dateUtc="2025-09-01T12:06:00Z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3A5C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735" w:author="Author" w:date="2025-09-01T14:06:00Z" w16du:dateUtc="2025-09-01T12:06:00Z"/>
                <w:lang w:eastAsia="ja-JP"/>
              </w:rPr>
            </w:pPr>
            <w:ins w:id="736" w:author="Author" w:date="2025-09-01T14:06:00Z" w16du:dateUtc="2025-09-01T12:0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C991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737" w:author="Author" w:date="2025-09-01T14:06:00Z" w16du:dateUtc="2025-09-01T12:06:00Z"/>
                <w:lang w:eastAsia="ja-JP"/>
              </w:rPr>
            </w:pPr>
            <w:ins w:id="738" w:author="Author" w:date="2025-09-01T14:06:00Z" w16du:dateUtc="2025-09-01T12:06:00Z">
              <w:r>
                <w:rPr>
                  <w:lang w:eastAsia="ja-JP"/>
                </w:rPr>
                <w:t>ignore</w:t>
              </w:r>
            </w:ins>
          </w:p>
        </w:tc>
      </w:tr>
      <w:tr w:rsidR="00A00197" w14:paraId="754F1339" w14:textId="77777777" w:rsidTr="00295979">
        <w:trPr>
          <w:ins w:id="739" w:author="Author" w:date="2025-09-01T14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6DD9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740" w:author="Author" w:date="2025-09-01T14:06:00Z" w16du:dateUtc="2025-09-01T12:06:00Z"/>
                <w:lang w:eastAsia="ja-JP"/>
              </w:rPr>
            </w:pPr>
            <w:ins w:id="741" w:author="Author" w:date="2025-09-01T14:06:00Z" w16du:dateUtc="2025-09-01T12:06:00Z">
              <w:r>
                <w:rPr>
                  <w:lang w:eastAsia="ja-JP"/>
                </w:rPr>
                <w:t>Provision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04DB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742" w:author="Author" w:date="2025-09-01T14:06:00Z" w16du:dateUtc="2025-09-01T12:06:00Z"/>
                <w:lang w:eastAsia="ja-JP"/>
              </w:rPr>
            </w:pPr>
            <w:ins w:id="743" w:author="Author" w:date="2025-09-01T14:06:00Z" w16du:dateUtc="2025-09-01T12:0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3C65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744" w:author="Author" w:date="2025-09-01T14:06:00Z" w16du:dateUtc="2025-09-01T12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CBAE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745" w:author="Author" w:date="2025-09-01T14:06:00Z" w16du:dateUtc="2025-09-01T12:06:00Z"/>
                <w:lang w:eastAsia="ja-JP"/>
              </w:rPr>
            </w:pPr>
            <w:ins w:id="746" w:author="Author" w:date="2025-09-01T14:06:00Z" w16du:dateUtc="2025-09-01T12:06:00Z">
              <w:r>
                <w:t>ENUMERATED (stopped,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95A6" w14:textId="77777777" w:rsidR="00A00197" w:rsidRPr="00E17E36" w:rsidRDefault="00A00197" w:rsidP="00295979">
            <w:pPr>
              <w:pStyle w:val="TAL"/>
              <w:keepNext w:val="0"/>
              <w:keepLines w:val="0"/>
              <w:widowControl w:val="0"/>
              <w:rPr>
                <w:ins w:id="747" w:author="Author" w:date="2025-09-01T14:06:00Z" w16du:dateUtc="2025-09-01T12:06:00Z"/>
                <w:lang w:val="en-US"/>
              </w:rPr>
            </w:pPr>
            <w:ins w:id="748" w:author="Author" w:date="2025-09-01T14:06:00Z" w16du:dateUtc="2025-09-01T12:06:00Z">
              <w:r w:rsidRPr="00E17E36">
                <w:rPr>
                  <w:lang w:val="en-US"/>
                </w:rPr>
                <w:t>Indicates the status of the OD-SIB1 configuration transmission.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C711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749" w:author="Author" w:date="2025-09-01T14:06:00Z" w16du:dateUtc="2025-09-01T12:06:00Z"/>
                <w:lang w:eastAsia="ja-JP"/>
              </w:rPr>
            </w:pPr>
            <w:ins w:id="750" w:author="Author" w:date="2025-09-01T14:06:00Z" w16du:dateUtc="2025-09-01T12:0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8EC6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751" w:author="Author" w:date="2025-09-01T14:06:00Z" w16du:dateUtc="2025-09-01T12:06:00Z"/>
                <w:lang w:eastAsia="ja-JP"/>
              </w:rPr>
            </w:pPr>
            <w:ins w:id="752" w:author="Author" w:date="2025-09-01T14:06:00Z" w16du:dateUtc="2025-09-01T12:06:00Z">
              <w:r>
                <w:rPr>
                  <w:lang w:eastAsia="ja-JP"/>
                </w:rPr>
                <w:t>reject</w:t>
              </w:r>
            </w:ins>
          </w:p>
        </w:tc>
      </w:tr>
      <w:tr w:rsidR="00A00197" w14:paraId="65BE6145" w14:textId="77777777" w:rsidTr="00295979">
        <w:trPr>
          <w:ins w:id="753" w:author="Author" w:date="2025-09-01T14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74FA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754" w:author="Author" w:date="2025-09-01T14:06:00Z" w16du:dateUtc="2025-09-01T12:06:00Z"/>
                <w:lang w:eastAsia="ja-JP"/>
              </w:rPr>
            </w:pPr>
            <w:ins w:id="755" w:author="Author" w:date="2025-09-01T14:06:00Z" w16du:dateUtc="2025-09-01T12:06:00Z">
              <w:r>
                <w:rPr>
                  <w:bCs/>
                  <w:lang w:eastAsia="ja-JP"/>
                </w:rPr>
                <w:t>Interface Instance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A403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756" w:author="Author" w:date="2025-09-01T14:06:00Z" w16du:dateUtc="2025-09-01T12:06:00Z"/>
                <w:lang w:eastAsia="ja-JP"/>
              </w:rPr>
            </w:pPr>
            <w:ins w:id="757" w:author="Author" w:date="2025-09-01T14:06:00Z" w16du:dateUtc="2025-09-01T12:06:00Z">
              <w:r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F769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758" w:author="Author" w:date="2025-09-01T14:06:00Z" w16du:dateUtc="2025-09-01T12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3556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759" w:author="Author" w:date="2025-09-01T14:06:00Z" w16du:dateUtc="2025-09-01T12:06:00Z"/>
                <w:lang w:eastAsia="ja-JP"/>
              </w:rPr>
            </w:pPr>
            <w:ins w:id="760" w:author="Author" w:date="2025-09-01T14:06:00Z" w16du:dateUtc="2025-09-01T12:06:00Z">
              <w:r>
                <w:rPr>
                  <w:bCs/>
                  <w:lang w:eastAsia="ja-JP"/>
                </w:rPr>
                <w:t>9.2.2.39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F4F1" w14:textId="77777777" w:rsidR="00A00197" w:rsidRDefault="00A00197" w:rsidP="00295979">
            <w:pPr>
              <w:pStyle w:val="TAL"/>
              <w:keepNext w:val="0"/>
              <w:keepLines w:val="0"/>
              <w:widowControl w:val="0"/>
              <w:rPr>
                <w:ins w:id="761" w:author="Author" w:date="2025-09-01T14:06:00Z" w16du:dateUtc="2025-09-01T12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8D15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762" w:author="Author" w:date="2025-09-01T14:06:00Z" w16du:dateUtc="2025-09-01T12:06:00Z"/>
                <w:lang w:eastAsia="ja-JP"/>
              </w:rPr>
            </w:pPr>
            <w:ins w:id="763" w:author="Author" w:date="2025-09-01T14:06:00Z" w16du:dateUtc="2025-09-01T12:0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15B3" w14:textId="77777777" w:rsidR="00A00197" w:rsidRDefault="00A00197" w:rsidP="00295979">
            <w:pPr>
              <w:pStyle w:val="TAC"/>
              <w:keepNext w:val="0"/>
              <w:keepLines w:val="0"/>
              <w:widowControl w:val="0"/>
              <w:rPr>
                <w:ins w:id="764" w:author="Author" w:date="2025-09-01T14:06:00Z" w16du:dateUtc="2025-09-01T12:06:00Z"/>
                <w:lang w:eastAsia="ja-JP"/>
              </w:rPr>
            </w:pPr>
            <w:ins w:id="765" w:author="Author" w:date="2025-09-01T14:06:00Z" w16du:dateUtc="2025-09-01T12:06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53A68DF9" w14:textId="77777777" w:rsidR="00A00197" w:rsidRDefault="00A00197" w:rsidP="00802AF5">
      <w:pPr>
        <w:jc w:val="center"/>
        <w:rPr>
          <w:ins w:id="766" w:author="Author" w:date="2025-09-01T14:06:00Z" w16du:dateUtc="2025-09-01T12:06:00Z"/>
        </w:rPr>
      </w:pPr>
    </w:p>
    <w:p w14:paraId="1F4E79FF" w14:textId="77777777" w:rsidR="00802AF5" w:rsidRDefault="00802AF5" w:rsidP="00802AF5">
      <w:pPr>
        <w:jc w:val="center"/>
        <w:rPr>
          <w:b/>
          <w:bCs/>
          <w:color w:val="FF0000"/>
          <w:highlight w:val="yellow"/>
          <w:lang w:eastAsia="zh-CN"/>
        </w:rPr>
      </w:pPr>
    </w:p>
    <w:p w14:paraId="3D9773D4" w14:textId="3E88C085" w:rsidR="00802AF5" w:rsidRDefault="00802AF5" w:rsidP="00802AF5">
      <w:pPr>
        <w:jc w:val="center"/>
        <w:rPr>
          <w:rFonts w:ascii="Arial" w:eastAsia="SimSun" w:hAnsi="Arial"/>
          <w:sz w:val="28"/>
          <w:lang w:eastAsia="ko-KR"/>
        </w:rPr>
        <w:sectPr w:rsidR="00802AF5" w:rsidSect="00802AF5">
          <w:headerReference w:type="even" r:id="rId26"/>
          <w:footerReference w:type="default" r:id="rId27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363CE7">
        <w:rPr>
          <w:b/>
          <w:bCs/>
          <w:color w:val="FF0000"/>
          <w:highlight w:val="yellow"/>
          <w:lang w:eastAsia="zh-CN"/>
        </w:rPr>
        <w:t xml:space="preserve">*************** </w:t>
      </w:r>
      <w:r>
        <w:rPr>
          <w:b/>
          <w:bCs/>
          <w:color w:val="FF0000"/>
          <w:highlight w:val="yellow"/>
          <w:lang w:eastAsia="zh-CN"/>
        </w:rPr>
        <w:t>Next change</w:t>
      </w:r>
      <w:r w:rsidRPr="00363CE7">
        <w:rPr>
          <w:b/>
          <w:bCs/>
          <w:color w:val="FF0000"/>
          <w:highlight w:val="yellow"/>
          <w:lang w:eastAsia="zh-CN"/>
        </w:rPr>
        <w:t xml:space="preserve">*************** </w:t>
      </w:r>
    </w:p>
    <w:p w14:paraId="5A94F6BD" w14:textId="77777777" w:rsidR="00190505" w:rsidRPr="007B5C64" w:rsidRDefault="00190505" w:rsidP="001905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r w:rsidRPr="007B5C64">
        <w:rPr>
          <w:rFonts w:ascii="Arial" w:eastAsia="SimSun" w:hAnsi="Arial"/>
          <w:sz w:val="28"/>
          <w:lang w:eastAsia="ko-KR"/>
        </w:rPr>
        <w:lastRenderedPageBreak/>
        <w:t>9.3.3</w:t>
      </w:r>
      <w:r w:rsidRPr="007B5C64">
        <w:rPr>
          <w:rFonts w:ascii="Arial" w:eastAsia="SimSun" w:hAnsi="Arial"/>
          <w:sz w:val="28"/>
          <w:lang w:eastAsia="ko-KR"/>
        </w:rPr>
        <w:tab/>
        <w:t>Elementary Procedure Definitions</w:t>
      </w:r>
      <w:bookmarkEnd w:id="19"/>
    </w:p>
    <w:p w14:paraId="1FCA9FC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3B607D7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FB9445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17EE9B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Elementary Procedure definitions</w:t>
      </w:r>
    </w:p>
    <w:p w14:paraId="7CD7CDF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7E0666E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6A7C62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D698C3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XnAP-PDU-Descriptions {</w:t>
      </w:r>
    </w:p>
    <w:p w14:paraId="5535608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7BC5757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ngran-access (22) modules (3) xnap (2) version1 (1) xnap-PDU-Descriptions (0) }</w:t>
      </w:r>
    </w:p>
    <w:p w14:paraId="6137F5D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ADF78D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DEFINITIONS AUTOMATIC TAGS ::=</w:t>
      </w:r>
    </w:p>
    <w:p w14:paraId="2A2BEFB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297A22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BEGIN</w:t>
      </w:r>
    </w:p>
    <w:p w14:paraId="3E35BE1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ECA4A1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189A7C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38F753F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IE parameter types from other modules.</w:t>
      </w:r>
    </w:p>
    <w:p w14:paraId="035C10A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7DF8ABA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7DE8B6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F969E9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IMPORTS</w:t>
      </w:r>
    </w:p>
    <w:p w14:paraId="104F258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Criticality,</w:t>
      </w:r>
    </w:p>
    <w:p w14:paraId="4760877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</w:t>
      </w:r>
    </w:p>
    <w:p w14:paraId="5D3A842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8EC996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FROM XnAP-CommonDataTypes</w:t>
      </w:r>
    </w:p>
    <w:p w14:paraId="17C6822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57AE0D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HandoverRequest,</w:t>
      </w:r>
    </w:p>
    <w:p w14:paraId="460F679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HandoverRequestAcknowledge,</w:t>
      </w:r>
    </w:p>
    <w:p w14:paraId="58054E5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HandoverPreparationFailure,</w:t>
      </w:r>
    </w:p>
    <w:p w14:paraId="5E9B349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SNStatusTransfer,</w:t>
      </w:r>
    </w:p>
    <w:p w14:paraId="033CC47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UEContextRelease,</w:t>
      </w:r>
    </w:p>
    <w:p w14:paraId="4D4AEE7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HandoverCancel,</w:t>
      </w:r>
    </w:p>
    <w:p w14:paraId="4EAC0DA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NotificationControlIndication,</w:t>
      </w:r>
    </w:p>
    <w:p w14:paraId="39947AC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RANPaging,</w:t>
      </w:r>
    </w:p>
    <w:p w14:paraId="103756E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RetrieveUEContextRequest,</w:t>
      </w:r>
    </w:p>
    <w:p w14:paraId="360E76C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RetrieveUEContextResponse,</w:t>
      </w:r>
    </w:p>
    <w:p w14:paraId="63EF580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RetrieveUEContextConfirm,</w:t>
      </w:r>
    </w:p>
    <w:p w14:paraId="7010028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RetrieveUEContextFailure,</w:t>
      </w:r>
    </w:p>
    <w:p w14:paraId="313E62B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XnUAddressIndication,</w:t>
      </w:r>
    </w:p>
    <w:p w14:paraId="415DE69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SecondaryRATDataUsageReport,</w:t>
      </w:r>
    </w:p>
    <w:p w14:paraId="4A64F09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SNodeAdditionRequest,</w:t>
      </w:r>
    </w:p>
    <w:p w14:paraId="1D6EF61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SNodeAdditionRequestAcknowledge,</w:t>
      </w:r>
    </w:p>
    <w:p w14:paraId="44E2FE3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SNodeAdditionRequestReject,</w:t>
      </w:r>
    </w:p>
    <w:p w14:paraId="53401AA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SNodeReconfigurationComplete,</w:t>
      </w:r>
    </w:p>
    <w:p w14:paraId="5D4ACD0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SNodeModificationRequest,</w:t>
      </w:r>
    </w:p>
    <w:p w14:paraId="19A99D3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SNodeModificationRequestAcknowledge,</w:t>
      </w:r>
    </w:p>
    <w:p w14:paraId="1B019FA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SNodeModificationRequestReject,</w:t>
      </w:r>
    </w:p>
    <w:p w14:paraId="28576F0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SNodeModificationRequired,</w:t>
      </w:r>
    </w:p>
    <w:p w14:paraId="3D4AA4A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SNodeModificationConfirm,</w:t>
      </w:r>
    </w:p>
    <w:p w14:paraId="739B56F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SNodeModificationRefuse,</w:t>
      </w:r>
    </w:p>
    <w:p w14:paraId="2964E3D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SNodeReleaseRequest,</w:t>
      </w:r>
    </w:p>
    <w:p w14:paraId="1E86080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SNodeReleaseRequestAcknowledge,</w:t>
      </w:r>
    </w:p>
    <w:p w14:paraId="16EEA24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SNodeReleaseReject,</w:t>
      </w:r>
    </w:p>
    <w:p w14:paraId="5BD3437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SNodeReleaseRequired,</w:t>
      </w:r>
    </w:p>
    <w:p w14:paraId="52CF503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SNodeReleaseConfirm,</w:t>
      </w:r>
    </w:p>
    <w:p w14:paraId="76454C1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SNodeCounterCheckRequest,</w:t>
      </w:r>
    </w:p>
    <w:p w14:paraId="5B84B65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SNodeChangeRequired,</w:t>
      </w:r>
    </w:p>
    <w:p w14:paraId="0D550DF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SNodeChangeConfirm,</w:t>
      </w:r>
    </w:p>
    <w:p w14:paraId="1306749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SNodeChangeRefuse,</w:t>
      </w:r>
    </w:p>
    <w:p w14:paraId="79B3518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RRCTransfer,</w:t>
      </w:r>
    </w:p>
    <w:p w14:paraId="6F4B298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XnRemovalRequest,</w:t>
      </w:r>
    </w:p>
    <w:p w14:paraId="3185854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XnRemovalResponse,</w:t>
      </w:r>
    </w:p>
    <w:p w14:paraId="6A55B44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XnRemovalFailure,</w:t>
      </w:r>
    </w:p>
    <w:p w14:paraId="74F2D5D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XnSetupRequest,</w:t>
      </w:r>
    </w:p>
    <w:p w14:paraId="2301D00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XnSetupResponse,</w:t>
      </w:r>
    </w:p>
    <w:p w14:paraId="179758D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XnSetupFailure,</w:t>
      </w:r>
    </w:p>
    <w:p w14:paraId="2437187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NGRANNodeConfigurationUpdate,</w:t>
      </w:r>
    </w:p>
    <w:p w14:paraId="70B1DB6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NGRANNodeConfigurationUpdateAcknowledge,</w:t>
      </w:r>
    </w:p>
    <w:p w14:paraId="723AE04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NGRANNodeConfigurationUpdateFailure,</w:t>
      </w:r>
    </w:p>
    <w:p w14:paraId="57BABFF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E-UTRA-NR-CellResourceCoordinationRequest,</w:t>
      </w:r>
    </w:p>
    <w:p w14:paraId="326314D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E-UTRA-NR-CellResourceCoordinationResponse,</w:t>
      </w:r>
    </w:p>
    <w:p w14:paraId="1E223E3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ActivityNotification,</w:t>
      </w:r>
    </w:p>
    <w:p w14:paraId="22BA795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CellActivationRequest,</w:t>
      </w:r>
    </w:p>
    <w:p w14:paraId="66CE980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CellActivationResponse,</w:t>
      </w:r>
    </w:p>
    <w:p w14:paraId="1EAB746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CellActivationFailure,</w:t>
      </w:r>
    </w:p>
    <w:p w14:paraId="329D52C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ResetRequest,</w:t>
      </w:r>
    </w:p>
    <w:p w14:paraId="587E9C4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ResetResponse,</w:t>
      </w:r>
    </w:p>
    <w:p w14:paraId="0C3F0C4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ErrorIndication,</w:t>
      </w:r>
    </w:p>
    <w:p w14:paraId="69C7564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PrivateMessage,</w:t>
      </w:r>
    </w:p>
    <w:p w14:paraId="1F47165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DeactivateTrace,</w:t>
      </w:r>
    </w:p>
    <w:p w14:paraId="0530512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TraceStart,</w:t>
      </w:r>
    </w:p>
    <w:p w14:paraId="29A55D2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HandoverSuccess,</w:t>
      </w:r>
    </w:p>
    <w:p w14:paraId="47F40FF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ConditionalHandoverCancel,</w:t>
      </w:r>
    </w:p>
    <w:p w14:paraId="79154C4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EarlyStatusTransfer,</w:t>
      </w:r>
    </w:p>
    <w:p w14:paraId="411CEA1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FailureIndication,</w:t>
      </w:r>
    </w:p>
    <w:p w14:paraId="0D4D05D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HandoverReport,</w:t>
      </w:r>
    </w:p>
    <w:p w14:paraId="5EE4E2C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ResourceStatusRequest,</w:t>
      </w:r>
    </w:p>
    <w:p w14:paraId="0DDC49C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ResourceStatusResponse,</w:t>
      </w:r>
    </w:p>
    <w:p w14:paraId="57062EB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ResourceStatusFailure,</w:t>
      </w:r>
    </w:p>
    <w:p w14:paraId="233A951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ResourceStatusUpdate,</w:t>
      </w:r>
    </w:p>
    <w:p w14:paraId="197599A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MobilityChangeRequest,</w:t>
      </w:r>
    </w:p>
    <w:p w14:paraId="4F9535E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MobilityChangeAcknowledge,</w:t>
      </w:r>
    </w:p>
    <w:p w14:paraId="2A4281C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MobilityChangeFailure,</w:t>
      </w:r>
    </w:p>
    <w:p w14:paraId="547A012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AccessAndMobilityIndication,</w:t>
      </w:r>
    </w:p>
    <w:p w14:paraId="678B9FD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CellTrafficTrace,</w:t>
      </w:r>
    </w:p>
    <w:p w14:paraId="727FF76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RANMulticastGroupPaging,</w:t>
      </w:r>
    </w:p>
    <w:p w14:paraId="32435E1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ScgFailureInformationReport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fr-FR"/>
        </w:rPr>
        <w:t>,</w:t>
      </w:r>
    </w:p>
    <w:p w14:paraId="5D7DAEB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ScgFailureTransfer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,</w:t>
      </w:r>
    </w:p>
    <w:p w14:paraId="39A5515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  <w:lang w:val="fr-F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ja-JP"/>
        </w:rPr>
        <w:t>F1C</w:t>
      </w:r>
      <w:r w:rsidRPr="007B5C64">
        <w:rPr>
          <w:rFonts w:ascii="Courier New" w:eastAsia="SimSun" w:hAnsi="Courier New" w:cs="Courier New"/>
          <w:noProof/>
          <w:sz w:val="16"/>
          <w:szCs w:val="16"/>
          <w:lang w:val="fr-FR"/>
        </w:rPr>
        <w:t>Traffic</w:t>
      </w: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ja-JP"/>
        </w:rPr>
        <w:t>Transfer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,</w:t>
      </w:r>
    </w:p>
    <w:p w14:paraId="162E57C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/>
        </w:rPr>
        <w:tab/>
        <w:t>IAB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TransportMigrationManagementRequest,</w:t>
      </w:r>
    </w:p>
    <w:p w14:paraId="0AEAAA6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/>
        </w:rPr>
        <w:tab/>
        <w:t>IAB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TransportMigrationManagementResponse,</w:t>
      </w:r>
    </w:p>
    <w:p w14:paraId="679869A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/>
        </w:rPr>
        <w:t>IAB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TransportMigrationManagementReject,</w:t>
      </w:r>
    </w:p>
    <w:p w14:paraId="5D1A91B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/>
        </w:rPr>
        <w:lastRenderedPageBreak/>
        <w:tab/>
        <w:t>IAB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TransportMigrationModificationRequest,</w:t>
      </w:r>
    </w:p>
    <w:p w14:paraId="5F544BE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/>
        </w:rPr>
        <w:tab/>
        <w:t>IAB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TransportMigrationModificationResponse,</w:t>
      </w:r>
    </w:p>
    <w:p w14:paraId="3FF1C36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  <w:t>IAB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/>
        </w:rPr>
        <w:t>ResourceCoordinationRequest,</w:t>
      </w:r>
    </w:p>
    <w:p w14:paraId="38E1128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/>
        </w:rPr>
        <w:tab/>
        <w:t>IABResourceCoordinationResponse,</w:t>
      </w:r>
    </w:p>
    <w:p w14:paraId="2D90273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CPCCancel,</w:t>
      </w:r>
    </w:p>
    <w:p w14:paraId="0E3D844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PartialUEContextTransfer,</w:t>
      </w:r>
    </w:p>
    <w:p w14:paraId="690992E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PartialUEContextTransferAcknowledge,</w:t>
      </w:r>
    </w:p>
    <w:p w14:paraId="2F56923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PartialUEContextTransferFailure,</w:t>
      </w:r>
    </w:p>
    <w:p w14:paraId="27336AE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RachIndication,</w:t>
      </w:r>
    </w:p>
    <w:p w14:paraId="7A99A2A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DataCollectionRequest,</w:t>
      </w:r>
    </w:p>
    <w:p w14:paraId="730175A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DataCollectionResponse,</w:t>
      </w:r>
    </w:p>
    <w:p w14:paraId="1A0B35C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DataCollectionFailure,</w:t>
      </w:r>
    </w:p>
    <w:p w14:paraId="3B19D580" w14:textId="0ACC5326" w:rsidR="00190505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7" w:author="Author" w:date="2025-09-04T14:40:00Z" w16du:dateUtc="2025-09-04T12:40:00Z"/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DataCollectionUpdate</w:t>
      </w:r>
      <w:ins w:id="768" w:author="Author" w:date="2025-09-04T14:40:00Z" w16du:dateUtc="2025-09-04T12:40:00Z">
        <w:r w:rsidR="0050765B">
          <w:rPr>
            <w:rFonts w:ascii="Courier New" w:eastAsia="SimSun" w:hAnsi="Courier New"/>
            <w:noProof/>
            <w:snapToGrid w:val="0"/>
            <w:sz w:val="16"/>
            <w:lang w:eastAsia="ko-KR"/>
          </w:rPr>
          <w:t>,</w:t>
        </w:r>
      </w:ins>
    </w:p>
    <w:p w14:paraId="5734E19C" w14:textId="0FE16E6D" w:rsidR="0050765B" w:rsidRDefault="0050765B" w:rsidP="0050765B">
      <w:pPr>
        <w:pStyle w:val="PL"/>
        <w:rPr>
          <w:ins w:id="769" w:author="Author" w:date="2025-09-04T14:40:00Z" w16du:dateUtc="2025-09-04T12:40:00Z"/>
          <w:snapToGrid w:val="0"/>
        </w:rPr>
      </w:pPr>
      <w:ins w:id="770" w:author="Author" w:date="2025-09-04T14:40:00Z" w16du:dateUtc="2025-09-04T12:40:00Z">
        <w:r>
          <w:rPr>
            <w:snapToGrid w:val="0"/>
          </w:rPr>
          <w:tab/>
        </w:r>
      </w:ins>
      <w:ins w:id="771" w:author="Author" w:date="2025-09-04T16:20:00Z" w16du:dateUtc="2025-09-04T14:20:00Z">
        <w:r w:rsidR="00B024C9">
          <w:rPr>
            <w:snapToGrid w:val="0"/>
          </w:rPr>
          <w:t>ODSIB1</w:t>
        </w:r>
      </w:ins>
      <w:ins w:id="772" w:author="Author" w:date="2025-09-04T14:40:00Z" w16du:dateUtc="2025-09-04T12:40:00Z">
        <w:r>
          <w:rPr>
            <w:snapToGrid w:val="0"/>
          </w:rPr>
          <w:t>Configuration</w:t>
        </w:r>
        <w:r w:rsidRPr="009D0BE3">
          <w:rPr>
            <w:snapToGrid w:val="0"/>
          </w:rPr>
          <w:t>P</w:t>
        </w:r>
        <w:r>
          <w:rPr>
            <w:snapToGrid w:val="0"/>
          </w:rPr>
          <w:t>rovisionRequest,</w:t>
        </w:r>
      </w:ins>
    </w:p>
    <w:p w14:paraId="22C003A7" w14:textId="3AABDEA5" w:rsidR="0050765B" w:rsidRDefault="0050765B" w:rsidP="0050765B">
      <w:pPr>
        <w:pStyle w:val="PL"/>
        <w:rPr>
          <w:ins w:id="773" w:author="Author" w:date="2025-09-04T14:40:00Z" w16du:dateUtc="2025-09-04T12:40:00Z"/>
          <w:snapToGrid w:val="0"/>
        </w:rPr>
      </w:pPr>
      <w:ins w:id="774" w:author="Author" w:date="2025-09-04T14:40:00Z" w16du:dateUtc="2025-09-04T12:40:00Z">
        <w:r>
          <w:rPr>
            <w:snapToGrid w:val="0"/>
          </w:rPr>
          <w:tab/>
        </w:r>
      </w:ins>
      <w:ins w:id="775" w:author="Author" w:date="2025-09-04T16:20:00Z" w16du:dateUtc="2025-09-04T14:20:00Z">
        <w:r w:rsidR="00B024C9">
          <w:rPr>
            <w:snapToGrid w:val="0"/>
          </w:rPr>
          <w:t>ODSIB1</w:t>
        </w:r>
      </w:ins>
      <w:ins w:id="776" w:author="Author" w:date="2025-09-04T14:40:00Z" w16du:dateUtc="2025-09-04T12:40:00Z">
        <w:r>
          <w:rPr>
            <w:snapToGrid w:val="0"/>
          </w:rPr>
          <w:t>Configuration</w:t>
        </w:r>
        <w:r w:rsidRPr="009D0BE3">
          <w:rPr>
            <w:snapToGrid w:val="0"/>
          </w:rPr>
          <w:t>P</w:t>
        </w:r>
        <w:r>
          <w:rPr>
            <w:snapToGrid w:val="0"/>
          </w:rPr>
          <w:t>rovisionResponse,</w:t>
        </w:r>
      </w:ins>
    </w:p>
    <w:p w14:paraId="3B58D950" w14:textId="2271B435" w:rsidR="0050765B" w:rsidRDefault="0050765B" w:rsidP="0050765B">
      <w:pPr>
        <w:pStyle w:val="PL"/>
        <w:rPr>
          <w:ins w:id="777" w:author="Author" w:date="2025-09-04T14:40:00Z" w16du:dateUtc="2025-09-04T12:40:00Z"/>
          <w:snapToGrid w:val="0"/>
        </w:rPr>
      </w:pPr>
      <w:ins w:id="778" w:author="Author" w:date="2025-09-04T14:40:00Z" w16du:dateUtc="2025-09-04T12:40:00Z">
        <w:r>
          <w:rPr>
            <w:snapToGrid w:val="0"/>
          </w:rPr>
          <w:tab/>
        </w:r>
      </w:ins>
      <w:ins w:id="779" w:author="Author" w:date="2025-09-04T16:20:00Z" w16du:dateUtc="2025-09-04T14:20:00Z">
        <w:r w:rsidR="00B024C9">
          <w:rPr>
            <w:snapToGrid w:val="0"/>
          </w:rPr>
          <w:t>ODSIB1</w:t>
        </w:r>
      </w:ins>
      <w:ins w:id="780" w:author="Author" w:date="2025-09-04T14:40:00Z" w16du:dateUtc="2025-09-04T12:40:00Z">
        <w:r>
          <w:rPr>
            <w:snapToGrid w:val="0"/>
          </w:rPr>
          <w:t>Configuration</w:t>
        </w:r>
        <w:r w:rsidRPr="009D0BE3">
          <w:rPr>
            <w:snapToGrid w:val="0"/>
          </w:rPr>
          <w:t>P</w:t>
        </w:r>
        <w:r>
          <w:rPr>
            <w:snapToGrid w:val="0"/>
          </w:rPr>
          <w:t>rovisionFailure,</w:t>
        </w:r>
      </w:ins>
    </w:p>
    <w:p w14:paraId="5A959C04" w14:textId="4F7A8DF2" w:rsidR="0050765B" w:rsidRDefault="0050765B" w:rsidP="0050765B">
      <w:pPr>
        <w:pStyle w:val="PL"/>
        <w:rPr>
          <w:ins w:id="781" w:author="Author" w:date="2025-09-04T14:40:00Z" w16du:dateUtc="2025-09-04T12:40:00Z"/>
          <w:snapToGrid w:val="0"/>
        </w:rPr>
      </w:pPr>
      <w:ins w:id="782" w:author="Author" w:date="2025-09-04T14:40:00Z" w16du:dateUtc="2025-09-04T12:40:00Z">
        <w:r>
          <w:rPr>
            <w:snapToGrid w:val="0"/>
          </w:rPr>
          <w:tab/>
        </w:r>
      </w:ins>
      <w:ins w:id="783" w:author="Author" w:date="2025-09-04T16:20:00Z" w16du:dateUtc="2025-09-04T14:20:00Z">
        <w:r w:rsidR="00B024C9">
          <w:rPr>
            <w:snapToGrid w:val="0"/>
          </w:rPr>
          <w:t>ODSIB1</w:t>
        </w:r>
      </w:ins>
      <w:ins w:id="784" w:author="Author" w:date="2025-09-04T14:40:00Z" w16du:dateUtc="2025-09-04T12:40:00Z">
        <w:r>
          <w:rPr>
            <w:snapToGrid w:val="0"/>
          </w:rPr>
          <w:t>ConfigurationProvision</w:t>
        </w:r>
        <w:r w:rsidRPr="00FE652E">
          <w:rPr>
            <w:snapToGrid w:val="0"/>
          </w:rPr>
          <w:t>Status</w:t>
        </w:r>
      </w:ins>
    </w:p>
    <w:p w14:paraId="3ED0C882" w14:textId="77777777" w:rsidR="0050765B" w:rsidRPr="007B5C64" w:rsidRDefault="0050765B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92065A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AE9269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D7B388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B34E85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FROM XnAP-PDU-Contents</w:t>
      </w:r>
    </w:p>
    <w:p w14:paraId="37C316B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24B701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id-handoverPreparation,</w:t>
      </w:r>
    </w:p>
    <w:p w14:paraId="331783F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id-sNStatusTransfer,</w:t>
      </w:r>
    </w:p>
    <w:p w14:paraId="282D4B6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id-handoverCancel,</w:t>
      </w:r>
    </w:p>
    <w:p w14:paraId="6CB2979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id-notificationControl,</w:t>
      </w:r>
    </w:p>
    <w:p w14:paraId="1A6F632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id-retrieveUEContext,</w:t>
      </w:r>
    </w:p>
    <w:p w14:paraId="3E3B0E5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id-rANPaging,</w:t>
      </w:r>
    </w:p>
    <w:p w14:paraId="7AA28E5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id-xnUAddressIndication,</w:t>
      </w:r>
    </w:p>
    <w:p w14:paraId="493AFB1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id-uEContextRelease,</w:t>
      </w:r>
    </w:p>
    <w:p w14:paraId="76C0763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id-secondaryRATDataUsageReport,</w:t>
      </w:r>
    </w:p>
    <w:p w14:paraId="50838D9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id-sNGRANnodeAdditionPreparation,</w:t>
      </w:r>
    </w:p>
    <w:p w14:paraId="61DBDED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id-sNGRANnodeReconfigurationCompletion,</w:t>
      </w:r>
    </w:p>
    <w:p w14:paraId="4B013AD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id-mNGRANnodeinitiatedSNGRANnodeModificationPreparation,</w:t>
      </w:r>
    </w:p>
    <w:p w14:paraId="093B4EA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id-sNGRANnodeinitiatedSNGRANnodeModificationPreparation,</w:t>
      </w:r>
    </w:p>
    <w:p w14:paraId="434542D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id-mNGRANnodeinitiatedSNGRANnodeRelease,</w:t>
      </w:r>
    </w:p>
    <w:p w14:paraId="5323358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id-sNGRANnodeinitiatedSNGRANnodeRelease,</w:t>
      </w:r>
    </w:p>
    <w:p w14:paraId="08CA92E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id-sNGRANnodeCounterCheck,</w:t>
      </w:r>
    </w:p>
    <w:p w14:paraId="5E728D9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>id-sNGRANnodeChange,</w:t>
      </w:r>
    </w:p>
    <w:p w14:paraId="6BAEECB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id-activityNotification,</w:t>
      </w:r>
    </w:p>
    <w:p w14:paraId="30BC02E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id-rRCTransfer,</w:t>
      </w:r>
    </w:p>
    <w:p w14:paraId="37C8D48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id-xnRemoval,</w:t>
      </w:r>
    </w:p>
    <w:p w14:paraId="2E8D184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id-xnSetup,</w:t>
      </w:r>
    </w:p>
    <w:p w14:paraId="75E842B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id-nGRANnodeConfigurationUpdate,</w:t>
      </w:r>
    </w:p>
    <w:p w14:paraId="6A543CC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id-e-UTRA-NR-CellResourceCoordination,</w:t>
      </w:r>
    </w:p>
    <w:p w14:paraId="3CAD418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id-cellActivation,</w:t>
      </w:r>
    </w:p>
    <w:p w14:paraId="5DB8266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id-reset,</w:t>
      </w:r>
    </w:p>
    <w:p w14:paraId="7CA5D3A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id-errorIndication,</w:t>
      </w:r>
    </w:p>
    <w:p w14:paraId="00B6454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id-privateMessage,</w:t>
      </w:r>
    </w:p>
    <w:p w14:paraId="6B8D705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id-deactivateTrace,</w:t>
      </w:r>
    </w:p>
    <w:p w14:paraId="2C1AA8F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id-traceStart,</w:t>
      </w:r>
    </w:p>
    <w:p w14:paraId="15D20E4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id-handoverSuccess,</w:t>
      </w:r>
    </w:p>
    <w:p w14:paraId="367AE39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id-conditionalHandoverCancel,</w:t>
      </w:r>
    </w:p>
    <w:p w14:paraId="2379958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id-earlyStatusTransfer,</w:t>
      </w:r>
    </w:p>
    <w:p w14:paraId="0A6A6A6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id-failureIndication,</w:t>
      </w:r>
    </w:p>
    <w:p w14:paraId="2F80F61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id-handoverReport,</w:t>
      </w:r>
    </w:p>
    <w:p w14:paraId="016EAAA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id-resourceStatusReportingInitiation,</w:t>
      </w:r>
    </w:p>
    <w:p w14:paraId="0D96772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id-resourceStatusReporting,</w:t>
      </w:r>
    </w:p>
    <w:p w14:paraId="6065F7D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id-mobilitySettingsChange,</w:t>
      </w:r>
    </w:p>
    <w:p w14:paraId="42E3102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id-accessAndMobilityIndication,</w:t>
      </w:r>
    </w:p>
    <w:p w14:paraId="1BEF53C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id-cellTrafficTrace,</w:t>
      </w:r>
    </w:p>
    <w:p w14:paraId="476DC83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id-RANMulticastGroupPaging,</w:t>
      </w:r>
    </w:p>
    <w:p w14:paraId="59A5E3E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id-scgFailureInformationReport,</w:t>
      </w:r>
    </w:p>
    <w:p w14:paraId="4C25088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id-scgFailureTransfer,</w:t>
      </w:r>
    </w:p>
    <w:p w14:paraId="43C52DA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  <w:t>id-f1C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Traffic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Transfer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7E75879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id-iABTransportMigrationManagement,</w:t>
      </w:r>
    </w:p>
    <w:p w14:paraId="7DDF3B2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id-iABTransportMigrationModification,</w:t>
      </w:r>
    </w:p>
    <w:p w14:paraId="77ECB00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id-iABResourceCoordination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4E295E7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id-retrieveUEContextConfirm,</w:t>
      </w:r>
    </w:p>
    <w:p w14:paraId="241B0E4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id-cPCCancel,</w:t>
      </w:r>
    </w:p>
    <w:p w14:paraId="3CFF48A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id-partialUEContextTransfer,</w:t>
      </w:r>
    </w:p>
    <w:p w14:paraId="289220F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id-rachIndication,</w:t>
      </w:r>
    </w:p>
    <w:p w14:paraId="0908048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id-dataCollectionReportingInitiation,</w:t>
      </w:r>
    </w:p>
    <w:p w14:paraId="13A212CC" w14:textId="474C0FA8" w:rsidR="00190505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5" w:author="Author" w:date="2025-09-04T14:41:00Z" w16du:dateUtc="2025-09-04T12:41:00Z"/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id-dataCollectionReporting</w:t>
      </w:r>
      <w:ins w:id="786" w:author="Author" w:date="2025-09-04T14:41:00Z" w16du:dateUtc="2025-09-04T12:41:00Z">
        <w:r w:rsidR="00022410">
          <w:rPr>
            <w:rFonts w:ascii="Courier New" w:eastAsia="SimSun" w:hAnsi="Courier New"/>
            <w:noProof/>
            <w:snapToGrid w:val="0"/>
            <w:sz w:val="16"/>
            <w:lang w:eastAsia="ko-KR"/>
          </w:rPr>
          <w:t>,</w:t>
        </w:r>
      </w:ins>
    </w:p>
    <w:p w14:paraId="337AEEE5" w14:textId="59258CDB" w:rsidR="00022410" w:rsidRDefault="00022410" w:rsidP="00022410">
      <w:pPr>
        <w:pStyle w:val="PL"/>
        <w:rPr>
          <w:ins w:id="787" w:author="Author" w:date="2025-09-04T14:41:00Z" w16du:dateUtc="2025-09-04T12:41:00Z"/>
          <w:snapToGrid w:val="0"/>
        </w:rPr>
      </w:pPr>
      <w:ins w:id="788" w:author="Author" w:date="2025-09-04T14:41:00Z" w16du:dateUtc="2025-09-04T12:41:00Z">
        <w:r>
          <w:tab/>
          <w:t>id-</w:t>
        </w:r>
      </w:ins>
      <w:ins w:id="789" w:author="Author" w:date="2025-09-04T16:20:00Z" w16du:dateUtc="2025-09-04T14:20:00Z">
        <w:r w:rsidR="00B024C9">
          <w:t>ODSIB1</w:t>
        </w:r>
      </w:ins>
      <w:ins w:id="790" w:author="Author" w:date="2025-09-04T14:41:00Z" w16du:dateUtc="2025-09-04T12:41:00Z">
        <w:r>
          <w:t>Configuration</w:t>
        </w:r>
        <w:r w:rsidRPr="007E5720">
          <w:t>Provision</w:t>
        </w:r>
        <w:r>
          <w:t>,</w:t>
        </w:r>
      </w:ins>
    </w:p>
    <w:p w14:paraId="0E2B90D9" w14:textId="6DE35A9A" w:rsidR="00022410" w:rsidRDefault="00022410" w:rsidP="00022410">
      <w:pPr>
        <w:pStyle w:val="PL"/>
        <w:rPr>
          <w:ins w:id="791" w:author="Author" w:date="2025-09-04T14:41:00Z" w16du:dateUtc="2025-09-04T12:41:00Z"/>
          <w:snapToGrid w:val="0"/>
        </w:rPr>
      </w:pPr>
      <w:ins w:id="792" w:author="Author" w:date="2025-09-04T14:41:00Z" w16du:dateUtc="2025-09-04T12:41:00Z">
        <w:r>
          <w:rPr>
            <w:snapToGrid w:val="0"/>
          </w:rPr>
          <w:tab/>
        </w:r>
        <w:r>
          <w:t>id-</w:t>
        </w:r>
      </w:ins>
      <w:ins w:id="793" w:author="Author" w:date="2025-09-04T16:20:00Z" w16du:dateUtc="2025-09-04T14:20:00Z">
        <w:r w:rsidR="00B024C9">
          <w:rPr>
            <w:snapToGrid w:val="0"/>
          </w:rPr>
          <w:t>ODSIB1</w:t>
        </w:r>
      </w:ins>
      <w:ins w:id="794" w:author="Author" w:date="2025-09-04T14:41:00Z" w16du:dateUtc="2025-09-04T12:41:00Z">
        <w:r>
          <w:rPr>
            <w:snapToGrid w:val="0"/>
          </w:rPr>
          <w:t>ConfigurationProvisionStatus</w:t>
        </w:r>
      </w:ins>
    </w:p>
    <w:p w14:paraId="3818801D" w14:textId="77777777" w:rsidR="00022410" w:rsidRPr="007B5C64" w:rsidRDefault="00022410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BB7E39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8A2FCA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FC2B87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C2B1FA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FROM XnAP-Constants;</w:t>
      </w:r>
    </w:p>
    <w:p w14:paraId="1D6AC1A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395130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90856E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3FF9ACF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Interface Elementary Procedure Class</w:t>
      </w:r>
    </w:p>
    <w:p w14:paraId="686D2E2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3F91B29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37D2BD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406A60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XNAP-ELEMENTARY-PROCEDURE ::= CLASS {</w:t>
      </w:r>
    </w:p>
    <w:p w14:paraId="0E1D123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&amp;InitiatingMessage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,</w:t>
      </w:r>
    </w:p>
    <w:p w14:paraId="0C51C65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&amp;SuccessfulOutcome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832CE1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&amp;UnsuccessfulOutcome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01879E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&amp;procedureCode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UNIQUE,</w:t>
      </w:r>
    </w:p>
    <w:p w14:paraId="16098C4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DEFAULT ignore</w:t>
      </w:r>
    </w:p>
    <w:p w14:paraId="075849B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1104F2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WITH SYNTAX {</w:t>
      </w:r>
    </w:p>
    <w:p w14:paraId="49B9D0C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INITIATING MESSAGE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&amp;InitiatingMessage</w:t>
      </w:r>
    </w:p>
    <w:p w14:paraId="788A556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[SUCCESSFUL OUTCOME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&amp;SuccessfulOutcome]</w:t>
      </w:r>
    </w:p>
    <w:p w14:paraId="6DFC243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[UNSUCCESSFUL OUTCOME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&amp;UnsuccessfulOutcome]</w:t>
      </w:r>
    </w:p>
    <w:p w14:paraId="7D06484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 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&amp;procedureCode</w:t>
      </w:r>
    </w:p>
    <w:p w14:paraId="751037E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[CRITICALITY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&amp;criticality]</w:t>
      </w:r>
    </w:p>
    <w:p w14:paraId="0A3D0D2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32E7D9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994DD5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EFBA05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64294E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-- Interface PDU Definition</w:t>
      </w:r>
    </w:p>
    <w:p w14:paraId="43581CD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26574EA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E7141B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9F4178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XnAP-PDU ::= CHOICE {</w:t>
      </w:r>
    </w:p>
    <w:p w14:paraId="04365E8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initiatingMessage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InitiatingMessage,</w:t>
      </w:r>
    </w:p>
    <w:p w14:paraId="34D5DA8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successfulOutcome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SuccessfulOutcome,</w:t>
      </w:r>
    </w:p>
    <w:p w14:paraId="0B2E4E2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unsuccessfulOutcome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UnsuccessfulOutcome,</w:t>
      </w:r>
    </w:p>
    <w:p w14:paraId="0A7A175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8DD921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73B168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0DC61D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InitiatingMessage ::= SEQUENCE {</w:t>
      </w:r>
    </w:p>
    <w:p w14:paraId="51A2F17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XNAP-ELEMENTARY-PROCEDURE.&amp;procedureCode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({XNAP-ELEMENTARY-PROCEDURES}),</w:t>
      </w:r>
    </w:p>
    <w:p w14:paraId="7316331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XNAP-ELEMENTARY-PROCEDURE.&amp;criticality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({XNAP-ELEMENTARY-PROCEDURES}{@procedureCode}),</w:t>
      </w:r>
    </w:p>
    <w:p w14:paraId="35B25FB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value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XNAP-ELEMENTARY-PROCEDURE.&amp;InitiatingMessage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({XNAP-ELEMENTARY-PROCEDURES}{@procedureCode})</w:t>
      </w:r>
    </w:p>
    <w:p w14:paraId="170F5E4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3A09F5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40E76E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SuccessfulOutcome ::= SEQUENCE {</w:t>
      </w:r>
    </w:p>
    <w:p w14:paraId="39F40D4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XNAP-ELEMENTARY-PROCEDURE.&amp;procedureCode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({XNAP-ELEMENTARY-PROCEDURES}),</w:t>
      </w:r>
    </w:p>
    <w:p w14:paraId="62AF223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XNAP-ELEMENTARY-PROCEDURE.&amp;criticality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({XNAP-ELEMENTARY-PROCEDURES}{@procedureCode}),</w:t>
      </w:r>
    </w:p>
    <w:p w14:paraId="73C01FE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value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XNAP-ELEMENTARY-PROCEDURE.&amp;SuccessfulOutcome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({XNAP-ELEMENTARY-PROCEDURES}{@procedureCode})</w:t>
      </w:r>
    </w:p>
    <w:p w14:paraId="2C95845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F01DA5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521F6F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UnsuccessfulOutcome ::= SEQUENCE {</w:t>
      </w:r>
    </w:p>
    <w:p w14:paraId="030B9CB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XNAP-ELEMENTARY-PROCEDURE.&amp;procedureCode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({XNAP-ELEMENTARY-PROCEDURES}),</w:t>
      </w:r>
    </w:p>
    <w:p w14:paraId="6F8833E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XNAP-ELEMENTARY-PROCEDURE.&amp;criticality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({XNAP-ELEMENTARY-PROCEDURES}{@procedureCode}),</w:t>
      </w:r>
    </w:p>
    <w:p w14:paraId="573B344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value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XNAP-ELEMENTARY-PROCEDURE.&amp;UnsuccessfulOutcome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({XNAP-ELEMENTARY-PROCEDURES}{@procedureCode})</w:t>
      </w:r>
    </w:p>
    <w:p w14:paraId="15525E9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403A0E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A413DF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3F2604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64655FA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Interface Elementary Procedure List</w:t>
      </w:r>
    </w:p>
    <w:p w14:paraId="2014A42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52E93A8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8769A1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90250C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XNAP-ELEMENTARY-PROCEDURES XNAP-ELEMENTARY-PROCEDURE ::= {</w:t>
      </w:r>
    </w:p>
    <w:p w14:paraId="48E1B5C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XNAP-ELEMENTARY-PROCEDURES-CLASS-1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|</w:t>
      </w:r>
    </w:p>
    <w:p w14:paraId="1606E10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XNAP-ELEMENTARY-PROCEDURES-CLASS-2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,</w:t>
      </w:r>
    </w:p>
    <w:p w14:paraId="20F334D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D3FD70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529121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3A7E17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XNAP-ELEMENTARY-PROCEDURES-CLASS-1 XNAP-ELEMENTARY-PROCEDURE ::= {</w:t>
      </w:r>
    </w:p>
    <w:p w14:paraId="2A803A7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handoverPreparation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|</w:t>
      </w:r>
    </w:p>
    <w:p w14:paraId="144EAFB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retrieveUEContext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|</w:t>
      </w:r>
    </w:p>
    <w:p w14:paraId="29B878F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sNGRANnodeAdditionPreparation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|</w:t>
      </w:r>
    </w:p>
    <w:p w14:paraId="25067CD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mNGRANnodeinitiatedSNGRANnodeModificationPreparation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|</w:t>
      </w:r>
    </w:p>
    <w:p w14:paraId="04F12D4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sNGRANnodeinitiatedSNGRANnodeModificationPreparation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|</w:t>
      </w:r>
    </w:p>
    <w:p w14:paraId="33622A4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mNGRANnodeinitiatedSNGRANnodeRelease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|</w:t>
      </w:r>
    </w:p>
    <w:p w14:paraId="57FD7FF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sNGRANnodeinitiatedSNGRANnodeRelease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|</w:t>
      </w:r>
    </w:p>
    <w:p w14:paraId="33234F8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sNGRANnodeChange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|</w:t>
      </w:r>
    </w:p>
    <w:p w14:paraId="6CAF6A6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xnRemoval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|</w:t>
      </w:r>
    </w:p>
    <w:p w14:paraId="2091C24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xnSetup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|</w:t>
      </w:r>
    </w:p>
    <w:p w14:paraId="12D6843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nGRANnodeConfigurationUpdate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|</w:t>
      </w:r>
    </w:p>
    <w:p w14:paraId="4A9C1AA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e-UTRA-NR-CellResourceCoordination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|</w:t>
      </w:r>
    </w:p>
    <w:p w14:paraId="61B8957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cellActivation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|</w:t>
      </w:r>
    </w:p>
    <w:p w14:paraId="014A298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reset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|</w:t>
      </w:r>
    </w:p>
    <w:p w14:paraId="152713B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resourceStatusReportingInitiation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|</w:t>
      </w:r>
    </w:p>
    <w:p w14:paraId="172BB21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mobilitySettingsChange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>|</w:t>
      </w:r>
    </w:p>
    <w:p w14:paraId="025AF4B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iABTransportMigrationManagement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|</w:t>
      </w:r>
    </w:p>
    <w:p w14:paraId="766A7A4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iABTransportMigrationModification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|</w:t>
      </w:r>
    </w:p>
    <w:p w14:paraId="6DE14ED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iAB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ResourceCoordination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779B90C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partialUEContextTransfer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|</w:t>
      </w:r>
    </w:p>
    <w:p w14:paraId="1EC109A3" w14:textId="77777777" w:rsidR="00AA6C46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5" w:author="Author" w:date="2025-09-04T14:43:00Z" w16du:dateUtc="2025-09-04T12:43:00Z"/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dataCollectionReportingInitiation</w:t>
      </w:r>
      <w:ins w:id="796" w:author="Author" w:date="2025-09-04T14:43:00Z" w16du:dateUtc="2025-09-04T12:43:00Z">
        <w:r w:rsidR="00AA6C46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="00AA6C46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="00AA6C46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="00AA6C46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="00AA6C46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="00AA6C46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|</w:t>
        </w:r>
      </w:ins>
    </w:p>
    <w:p w14:paraId="260F4046" w14:textId="5CCD89A9" w:rsidR="00190505" w:rsidRPr="007B5C64" w:rsidRDefault="00AA6C46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ins w:id="797" w:author="Author" w:date="2025-09-04T14:43:00Z" w16du:dateUtc="2025-09-04T12:43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</w:ins>
      <w:ins w:id="798" w:author="Author" w:date="2025-09-04T16:23:00Z" w16du:dateUtc="2025-09-04T14:23:00Z">
        <w:r w:rsidR="00142693">
          <w:rPr>
            <w:rFonts w:ascii="Courier New" w:eastAsia="SimSun" w:hAnsi="Courier New"/>
            <w:noProof/>
            <w:snapToGrid w:val="0"/>
            <w:sz w:val="16"/>
            <w:lang w:eastAsia="ko-KR"/>
          </w:rPr>
          <w:t>o</w:t>
        </w:r>
      </w:ins>
      <w:ins w:id="799" w:author="Author" w:date="2025-09-04T16:20:00Z" w16du:dateUtc="2025-09-04T14:20:00Z">
        <w:r w:rsidR="00B024C9">
          <w:rPr>
            <w:rFonts w:ascii="Courier New" w:eastAsia="SimSun" w:hAnsi="Courier New"/>
            <w:noProof/>
            <w:snapToGrid w:val="0"/>
            <w:sz w:val="16"/>
            <w:lang w:eastAsia="ko-KR"/>
          </w:rPr>
          <w:t>DSIB1</w:t>
        </w:r>
      </w:ins>
      <w:ins w:id="800" w:author="Author" w:date="2025-09-04T14:43:00Z" w16du:dateUtc="2025-09-04T12:43:00Z">
        <w:r w:rsidRPr="00AA6C46">
          <w:rPr>
            <w:rFonts w:ascii="Courier New" w:eastAsia="SimSun" w:hAnsi="Courier New"/>
            <w:noProof/>
            <w:snapToGrid w:val="0"/>
            <w:sz w:val="16"/>
            <w:lang w:eastAsia="ko-KR"/>
          </w:rPr>
          <w:t>ConfigurationProvision</w:t>
        </w:r>
      </w:ins>
      <w:r w:rsidR="00190505"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322186A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B36E07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34D6F5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CB48AF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XNAP-ELEMENTARY-PROCEDURES-CLASS-2 XNAP-ELEMENTARY-PROCEDURE ::= {</w:t>
      </w:r>
    </w:p>
    <w:p w14:paraId="5542CD1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sNStatusTransfer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|</w:t>
      </w:r>
    </w:p>
    <w:p w14:paraId="7EC3A6A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handoverCancel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|</w:t>
      </w:r>
    </w:p>
    <w:p w14:paraId="32DD3BB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rANPaging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|</w:t>
      </w:r>
    </w:p>
    <w:p w14:paraId="6C47EC3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xnUAddressIndication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|</w:t>
      </w:r>
    </w:p>
    <w:p w14:paraId="1E3DB79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uEContextRelease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|</w:t>
      </w:r>
    </w:p>
    <w:p w14:paraId="40B841D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sNGRANnodeReconfigurationCompletion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|</w:t>
      </w:r>
    </w:p>
    <w:p w14:paraId="77C3B5B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sNGRANnodeCounterCheck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|</w:t>
      </w:r>
    </w:p>
    <w:p w14:paraId="2A1F260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rRCTransfer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|</w:t>
      </w:r>
    </w:p>
    <w:p w14:paraId="0803318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errorIndication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|</w:t>
      </w:r>
    </w:p>
    <w:p w14:paraId="7D8F4D4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privateMessage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|</w:t>
      </w:r>
    </w:p>
    <w:p w14:paraId="7D954D3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notificationControl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|</w:t>
      </w:r>
    </w:p>
    <w:p w14:paraId="63C0843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activityNotification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|</w:t>
      </w:r>
    </w:p>
    <w:p w14:paraId="6B9CD2D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secondaryRATDataUsageReport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|</w:t>
      </w:r>
    </w:p>
    <w:p w14:paraId="7A52AB3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deactivateTrace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|</w:t>
      </w:r>
    </w:p>
    <w:p w14:paraId="5080820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traceStart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6D082C6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handoverSuccess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|</w:t>
      </w:r>
    </w:p>
    <w:p w14:paraId="6D9CC65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conditionalHandoverCancel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|</w:t>
      </w:r>
    </w:p>
    <w:p w14:paraId="327287F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earlyStatusTransfer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|</w:t>
      </w:r>
    </w:p>
    <w:p w14:paraId="6ED7191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failureIndication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|</w:t>
      </w:r>
    </w:p>
    <w:p w14:paraId="4CEBA6E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handoverReport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|</w:t>
      </w:r>
    </w:p>
    <w:p w14:paraId="076EFAC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resourceStatusReporting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>|</w:t>
      </w:r>
    </w:p>
    <w:p w14:paraId="4798999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accessAndMobilityIndication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|</w:t>
      </w:r>
    </w:p>
    <w:p w14:paraId="4448E6C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G Times (WN)" w:hAnsi="Courier New"/>
          <w:noProof/>
          <w:snapToGrid w:val="0"/>
          <w:sz w:val="16"/>
        </w:rPr>
      </w:pPr>
      <w:r w:rsidRPr="007B5C64">
        <w:rPr>
          <w:rFonts w:ascii="Courier New" w:eastAsia="CG Times (WN)" w:hAnsi="Courier New"/>
          <w:noProof/>
          <w:snapToGrid w:val="0"/>
          <w:sz w:val="16"/>
        </w:rPr>
        <w:tab/>
        <w:t>cellTrafficTrace</w:t>
      </w:r>
      <w:r w:rsidRPr="007B5C64">
        <w:rPr>
          <w:rFonts w:ascii="Courier New" w:eastAsia="CG Times (WN)" w:hAnsi="Courier New"/>
          <w:noProof/>
          <w:snapToGrid w:val="0"/>
          <w:sz w:val="16"/>
        </w:rPr>
        <w:tab/>
      </w:r>
      <w:r w:rsidRPr="007B5C64">
        <w:rPr>
          <w:rFonts w:ascii="Courier New" w:eastAsia="CG Times (WN)" w:hAnsi="Courier New"/>
          <w:noProof/>
          <w:snapToGrid w:val="0"/>
          <w:sz w:val="16"/>
        </w:rPr>
        <w:tab/>
      </w:r>
      <w:r w:rsidRPr="007B5C64">
        <w:rPr>
          <w:rFonts w:ascii="Courier New" w:eastAsia="CG Times (WN)" w:hAnsi="Courier New"/>
          <w:noProof/>
          <w:snapToGrid w:val="0"/>
          <w:sz w:val="16"/>
        </w:rPr>
        <w:tab/>
      </w:r>
      <w:r w:rsidRPr="007B5C64">
        <w:rPr>
          <w:rFonts w:ascii="Courier New" w:eastAsia="CG Times (WN)" w:hAnsi="Courier New"/>
          <w:noProof/>
          <w:snapToGrid w:val="0"/>
          <w:sz w:val="16"/>
        </w:rPr>
        <w:tab/>
      </w:r>
      <w:r w:rsidRPr="007B5C64">
        <w:rPr>
          <w:rFonts w:ascii="Courier New" w:eastAsia="CG Times (WN)" w:hAnsi="Courier New"/>
          <w:noProof/>
          <w:snapToGrid w:val="0"/>
          <w:sz w:val="16"/>
        </w:rPr>
        <w:tab/>
      </w:r>
      <w:r w:rsidRPr="007B5C64">
        <w:rPr>
          <w:rFonts w:ascii="Courier New" w:eastAsia="CG Times (WN)" w:hAnsi="Courier New"/>
          <w:noProof/>
          <w:snapToGrid w:val="0"/>
          <w:sz w:val="16"/>
        </w:rPr>
        <w:tab/>
        <w:t>|</w:t>
      </w:r>
    </w:p>
    <w:p w14:paraId="3BCA77F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rANMulticastGroupPaging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>|</w:t>
      </w:r>
    </w:p>
    <w:p w14:paraId="6168715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scgFailureInformationReport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|</w:t>
      </w:r>
    </w:p>
    <w:p w14:paraId="7ED08B5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scgFailureTransfer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>|</w:t>
      </w:r>
    </w:p>
    <w:p w14:paraId="217F658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f1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ja-JP"/>
        </w:rPr>
        <w:t>C</w:t>
      </w:r>
      <w:r w:rsidRPr="007B5C64">
        <w:rPr>
          <w:rFonts w:ascii="Courier New" w:eastAsia="SimSun" w:hAnsi="Courier New" w:cs="Courier New"/>
          <w:noProof/>
          <w:sz w:val="16"/>
          <w:szCs w:val="16"/>
          <w:lang w:val="en-US"/>
        </w:rPr>
        <w:t>Traffic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ja-JP"/>
        </w:rPr>
        <w:t>Transfer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|</w:t>
      </w:r>
    </w:p>
    <w:p w14:paraId="2F6781F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retrieveUEContextConfirm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|</w:t>
      </w:r>
    </w:p>
    <w:p w14:paraId="30F13C2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cPCCancel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|</w:t>
      </w:r>
    </w:p>
    <w:p w14:paraId="319DFEE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rachIndication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2A235135" w14:textId="77777777" w:rsidR="0074083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1" w:author="Author" w:date="2025-09-04T14:44:00Z" w16du:dateUtc="2025-09-04T12:44:00Z"/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dataCollectionReporting</w:t>
      </w:r>
      <w:ins w:id="802" w:author="Author" w:date="2025-09-04T14:43:00Z" w16du:dateUtc="2025-09-04T12:43:00Z">
        <w:r w:rsidR="00740834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="00740834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="00740834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="00740834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="00740834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</w:ins>
      <w:ins w:id="803" w:author="Author" w:date="2025-09-04T14:44:00Z" w16du:dateUtc="2025-09-04T12:44:00Z">
        <w:r w:rsidR="00740834">
          <w:rPr>
            <w:rFonts w:ascii="Courier New" w:eastAsia="SimSun" w:hAnsi="Courier New"/>
            <w:noProof/>
            <w:snapToGrid w:val="0"/>
            <w:sz w:val="16"/>
            <w:lang w:eastAsia="ko-KR"/>
          </w:rPr>
          <w:t>|</w:t>
        </w:r>
      </w:ins>
    </w:p>
    <w:p w14:paraId="154805F6" w14:textId="03DD9051" w:rsidR="00190505" w:rsidRPr="007B5C64" w:rsidRDefault="00740834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ins w:id="804" w:author="Author" w:date="2025-09-04T14:44:00Z" w16du:dateUtc="2025-09-04T12:44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</w:ins>
      <w:ins w:id="805" w:author="Author" w:date="2025-09-04T16:23:00Z" w16du:dateUtc="2025-09-04T14:23:00Z">
        <w:r w:rsidR="00142693">
          <w:rPr>
            <w:rFonts w:ascii="Courier New" w:eastAsia="SimSun" w:hAnsi="Courier New"/>
            <w:noProof/>
            <w:snapToGrid w:val="0"/>
            <w:sz w:val="16"/>
            <w:lang w:eastAsia="ko-KR"/>
          </w:rPr>
          <w:t>o</w:t>
        </w:r>
      </w:ins>
      <w:ins w:id="806" w:author="Author" w:date="2025-09-04T16:20:00Z" w16du:dateUtc="2025-09-04T14:20:00Z">
        <w:r w:rsidR="00B024C9">
          <w:rPr>
            <w:rFonts w:ascii="Courier New" w:eastAsia="SimSun" w:hAnsi="Courier New"/>
            <w:noProof/>
            <w:snapToGrid w:val="0"/>
            <w:sz w:val="16"/>
            <w:lang w:eastAsia="ko-KR"/>
          </w:rPr>
          <w:t>DSIB1</w:t>
        </w:r>
      </w:ins>
      <w:ins w:id="807" w:author="Author" w:date="2025-09-04T14:44:00Z" w16du:dateUtc="2025-09-04T12:44:00Z">
        <w:r w:rsidRPr="00740834">
          <w:rPr>
            <w:rFonts w:ascii="Courier New" w:eastAsia="SimSun" w:hAnsi="Courier New"/>
            <w:noProof/>
            <w:snapToGrid w:val="0"/>
            <w:sz w:val="16"/>
            <w:lang w:eastAsia="ko-KR"/>
          </w:rPr>
          <w:t>ConfigurationProvisionStatus</w:t>
        </w:r>
      </w:ins>
      <w:r w:rsidR="00190505"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07196A6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5131E6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981FF0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B209C0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D0DE00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8593F1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32D5623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-- Interface Elementary Procedures</w:t>
      </w:r>
    </w:p>
    <w:p w14:paraId="3F24C4A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099D04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7D80CC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67032F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handoverPreparation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XNAP-ELEMENTARY-PROCEDURE ::= {</w:t>
      </w:r>
    </w:p>
    <w:p w14:paraId="395F59C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INITIATING MESSAGE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HandoverRequest</w:t>
      </w:r>
    </w:p>
    <w:p w14:paraId="1A03D9A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SUCCESSFUL OUTCOME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HandoverRequestAcknowledge</w:t>
      </w:r>
    </w:p>
    <w:p w14:paraId="20C2DB2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UNSUCCESSFUL OUTCOME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HandoverPreparationFailure</w:t>
      </w:r>
    </w:p>
    <w:p w14:paraId="6E5E331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 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id-handoverPreparation</w:t>
      </w:r>
    </w:p>
    <w:p w14:paraId="2EDA137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reject</w:t>
      </w:r>
    </w:p>
    <w:p w14:paraId="7F2921C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801CAE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7D2B4D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970BF0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sNStatusTransfer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XNAP-ELEMENTARY-PROCEDURE ::= {</w:t>
      </w:r>
    </w:p>
    <w:p w14:paraId="555C387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INITIATING MESSAGE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SNStatusTransfer</w:t>
      </w:r>
    </w:p>
    <w:p w14:paraId="4DF01D4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PROCEDURE CODE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id-sNStatusTransfer</w:t>
      </w:r>
    </w:p>
    <w:p w14:paraId="0FA00F0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CRITICALITY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ignore</w:t>
      </w:r>
    </w:p>
    <w:p w14:paraId="0A6D380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1B0BAFD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A65037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043204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handoverCancel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>XNAP-ELEMENTARY-PROCEDURE ::= {</w:t>
      </w:r>
    </w:p>
    <w:p w14:paraId="2A3A568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INITIATING MESSAGE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HandoverCancel</w:t>
      </w:r>
    </w:p>
    <w:p w14:paraId="1B155F5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PROCEDURE CODE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id-handoverCancel</w:t>
      </w:r>
    </w:p>
    <w:p w14:paraId="1DF86C7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CRITICALITY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ignore</w:t>
      </w:r>
    </w:p>
    <w:p w14:paraId="5E6610D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0CA0A20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974E0E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3E4C92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retrieveUEContext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XNAP-ELEMENTARY-PROCEDURE ::= {</w:t>
      </w:r>
    </w:p>
    <w:p w14:paraId="5B05785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INITIATING MESSAGE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RetrieveUEContextRequest</w:t>
      </w:r>
    </w:p>
    <w:p w14:paraId="7BE7858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SUCCESSFUL OUTCOME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RetrieveUEContextResponse</w:t>
      </w:r>
    </w:p>
    <w:p w14:paraId="7BF9EAD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UNSUCCESSFUL OUTCOME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RetrieveUEContextFailure</w:t>
      </w:r>
    </w:p>
    <w:p w14:paraId="3DB3753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 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id-retrieveUEContext</w:t>
      </w:r>
    </w:p>
    <w:p w14:paraId="28A414C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reject</w:t>
      </w:r>
    </w:p>
    <w:p w14:paraId="39BEA5D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1ECC06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29E426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C6737F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rANPaging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XNAP-ELEMENTARY-PROCEDURE ::= {</w:t>
      </w:r>
    </w:p>
    <w:p w14:paraId="3EDB264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INITIATING MESSAGE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RANPaging</w:t>
      </w:r>
    </w:p>
    <w:p w14:paraId="7858049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PROCEDURE CODE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id-rANPaging</w:t>
      </w:r>
    </w:p>
    <w:p w14:paraId="63B5521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CRITICALITY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reject</w:t>
      </w:r>
    </w:p>
    <w:p w14:paraId="3E1C68D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62F0054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D0785E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4A9CF1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xnUAddressIndication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XNAP-ELEMENTARY-PROCEDURE ::= {</w:t>
      </w:r>
    </w:p>
    <w:p w14:paraId="517A276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INITIATING MESSAGE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XnU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AddressIndication</w:t>
      </w:r>
    </w:p>
    <w:p w14:paraId="56458A6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PROCEDURE CODE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id-xnUAddressIndication</w:t>
      </w:r>
    </w:p>
    <w:p w14:paraId="44DB8D4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CRITICALITY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reject</w:t>
      </w:r>
    </w:p>
    <w:p w14:paraId="35C799E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4569480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2FE1FF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A1C5F1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uEContextRelease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XNAP-ELEMENTARY-PROCEDURE ::= {</w:t>
      </w:r>
    </w:p>
    <w:p w14:paraId="4D7960B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INITIATING MESSAGE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UEContextRelease</w:t>
      </w:r>
    </w:p>
    <w:p w14:paraId="447FC7A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PROCEDURE CODE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id-uEContextRelease</w:t>
      </w:r>
    </w:p>
    <w:p w14:paraId="751C6CC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lastRenderedPageBreak/>
        <w:tab/>
        <w:t>CRITICALITY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reject</w:t>
      </w:r>
    </w:p>
    <w:p w14:paraId="5E86C15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72B45B4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C1DCA5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DE8640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sNGRANnodeAdditionPreparation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XNAP-ELEMENTARY-PROCEDURE ::= {</w:t>
      </w:r>
    </w:p>
    <w:p w14:paraId="0751C35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INITIATING MESSAGE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SNodeAdditionRequest</w:t>
      </w:r>
    </w:p>
    <w:p w14:paraId="66BF00E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SUCCESSFUL OUTCOME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SNodeAdditionRequestAcknowledge</w:t>
      </w:r>
    </w:p>
    <w:p w14:paraId="4893394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UNSUCCESSFUL OUTCOME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SNodeAdditionRequestReject</w:t>
      </w:r>
    </w:p>
    <w:p w14:paraId="5309F11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 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id-sNGRANnodeAdditionPreparation</w:t>
      </w:r>
    </w:p>
    <w:p w14:paraId="3F7339C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reject</w:t>
      </w:r>
    </w:p>
    <w:p w14:paraId="427C5E2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8342C3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4905EF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197292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sNGRANnodeReconfigurationCompletion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XNAP-ELEMENTARY-PROCEDURE ::= {</w:t>
      </w:r>
    </w:p>
    <w:p w14:paraId="4F12A2B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INITIATING MESSAGE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SNodeReconfigurationComplete</w:t>
      </w:r>
    </w:p>
    <w:p w14:paraId="18F8654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PROCEDURE CODE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id-sNGRANnodeReconfigurationCompletion</w:t>
      </w:r>
    </w:p>
    <w:p w14:paraId="0C52FE4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CRITICALITY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reject</w:t>
      </w:r>
    </w:p>
    <w:p w14:paraId="66F1082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47D2F31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2C4D6A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46AC27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mNGRANnodeinitiatedSNGRANnodeModificationPreparation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XNAP-ELEMENTARY-PROCEDURE ::= {</w:t>
      </w:r>
    </w:p>
    <w:p w14:paraId="1EB24EB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INITIATING MESSAGE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SNodeModificationRequest</w:t>
      </w:r>
    </w:p>
    <w:p w14:paraId="3983391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SUCCESSFUL OUTCOME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SNodeModificationRequestAcknowledge</w:t>
      </w:r>
    </w:p>
    <w:p w14:paraId="7A3138E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UNSUCCESSFUL OUTCOME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SNodeModificationRequestReject</w:t>
      </w:r>
    </w:p>
    <w:p w14:paraId="4D61268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 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id-mNGRANnodeinitiatedSNGRANnodeModificationPreparation</w:t>
      </w:r>
    </w:p>
    <w:p w14:paraId="230FC17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reject</w:t>
      </w:r>
    </w:p>
    <w:p w14:paraId="2E7DC37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9C00F1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80F7F9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59E40A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sNGRANnodeinitiatedSNGRANnodeModificationPreparation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XNAP-ELEMENTARY-PROCEDURE ::= {</w:t>
      </w:r>
    </w:p>
    <w:p w14:paraId="732267F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INITIATING MESSAGE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SNodeModificationRequired</w:t>
      </w:r>
    </w:p>
    <w:p w14:paraId="09FB0B6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SUCCESSFUL OUTCOME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SNodeModificationConfirm</w:t>
      </w:r>
    </w:p>
    <w:p w14:paraId="7EF2445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UNSUCCESSFUL OUTCOME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SNodeModificationRefuse</w:t>
      </w:r>
    </w:p>
    <w:p w14:paraId="2F33AA9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 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id-sNGRANnodeinitiatedSNGRANnodeModificationPreparation</w:t>
      </w:r>
    </w:p>
    <w:p w14:paraId="6C247B0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reject</w:t>
      </w:r>
    </w:p>
    <w:p w14:paraId="4E90DEB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6BDC3D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90DE38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4DE40C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mNGRANnodeinitiatedSNGRANnodeRelease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XNAP-ELEMENTARY-PROCEDURE ::= {</w:t>
      </w:r>
    </w:p>
    <w:p w14:paraId="5D68F05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INITIATING MESSAGE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SNodeReleaseRequest</w:t>
      </w:r>
    </w:p>
    <w:p w14:paraId="1DD9C4E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SUCCESSFUL OUTCOME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SNodeReleaseRequestAcknowledge</w:t>
      </w:r>
    </w:p>
    <w:p w14:paraId="46629BD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UNSUCCESSFUL OUTCOME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SNodeReleaseReject</w:t>
      </w:r>
    </w:p>
    <w:p w14:paraId="5001787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 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id-mNGRANnodeinitiatedSNGRANnodeRelease</w:t>
      </w:r>
    </w:p>
    <w:p w14:paraId="63778CF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reject</w:t>
      </w:r>
    </w:p>
    <w:p w14:paraId="7C68368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5018FF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7FDFC4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5C43D6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sNGRANnodeinitiatedSNGRANnodeRelease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XNAP-ELEMENTARY-PROCEDURE ::= {</w:t>
      </w:r>
    </w:p>
    <w:p w14:paraId="2474A42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INITIATING MESSAGE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SNodeReleaseRequired</w:t>
      </w:r>
    </w:p>
    <w:p w14:paraId="29CA898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SUCCESSFUL OUTCOME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SNodeReleaseConfirm</w:t>
      </w:r>
    </w:p>
    <w:p w14:paraId="5A0A77E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 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id-sNGRANnodeinitiatedSNGRANnodeRelease</w:t>
      </w:r>
    </w:p>
    <w:p w14:paraId="5EA5ADE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reject</w:t>
      </w:r>
    </w:p>
    <w:p w14:paraId="150E705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5F843C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04DB79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087C99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sNGRANnodeCounterCheck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XNAP-ELEMENTARY-PROCEDURE ::= {</w:t>
      </w:r>
    </w:p>
    <w:p w14:paraId="344E254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INITIATING MESSAGE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SNodeCounterCheckRequest</w:t>
      </w:r>
    </w:p>
    <w:p w14:paraId="34F951E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PROCEDURE CODE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id-sNGRANnodeCounterCheck</w:t>
      </w:r>
    </w:p>
    <w:p w14:paraId="5BC8432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CRITICALITY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reject</w:t>
      </w:r>
    </w:p>
    <w:p w14:paraId="2CC5953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32F9916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B4D02E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474240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sNGRANnodeChange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XNAP-ELEMENTARY-PROCEDURE ::= {</w:t>
      </w:r>
    </w:p>
    <w:p w14:paraId="369682B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INITIATING MESSAGE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SNodeChangeRequired</w:t>
      </w:r>
    </w:p>
    <w:p w14:paraId="4721C1C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SUCCESSFUL OUTCOME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SNodeChangeConfirm</w:t>
      </w:r>
    </w:p>
    <w:p w14:paraId="7514EA6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UNSUCCESSFUL OUTCOME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SNodeChangeRefuse</w:t>
      </w:r>
    </w:p>
    <w:p w14:paraId="3E725BB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PROCEDURE CODE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id-sNGRANnodeChange</w:t>
      </w:r>
    </w:p>
    <w:p w14:paraId="44349E7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CRITICALITY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reject</w:t>
      </w:r>
    </w:p>
    <w:p w14:paraId="31B1380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76BECF0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119877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B6E384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rRCTransfer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XNAP-ELEMENTARY-PROCEDURE ::= {</w:t>
      </w:r>
    </w:p>
    <w:p w14:paraId="6E72763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INITIATING MESSAGE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RRCTransfer</w:t>
      </w:r>
    </w:p>
    <w:p w14:paraId="382D846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PROCEDURE CODE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id-rRCTransfer</w:t>
      </w:r>
    </w:p>
    <w:p w14:paraId="453C4ED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CRITICALITY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reject</w:t>
      </w:r>
    </w:p>
    <w:p w14:paraId="35A93A2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38292F9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F1418B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103E76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xnRemoval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XNAP-ELEMENTARY-PROCEDURE ::= {</w:t>
      </w:r>
    </w:p>
    <w:p w14:paraId="6DD282C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INITIATING MESSAGE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XnRemovalRequest</w:t>
      </w:r>
    </w:p>
    <w:p w14:paraId="3FF1383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SUCCESSFUL OUTCOME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XnRemovalResponse</w:t>
      </w:r>
    </w:p>
    <w:p w14:paraId="2406309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UNSUCCESSFUL OUTCOME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XnRemovalFailure</w:t>
      </w:r>
    </w:p>
    <w:p w14:paraId="1C828A1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PROCEDURE CODE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id-xnRemoval</w:t>
      </w:r>
    </w:p>
    <w:p w14:paraId="56F9470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CRITICALITY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reject</w:t>
      </w:r>
    </w:p>
    <w:p w14:paraId="34270F9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598D0BB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3071D6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2FF116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xnSetup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XNAP-ELEMENTARY-PROCEDURE ::= {</w:t>
      </w:r>
    </w:p>
    <w:p w14:paraId="5E4B0C8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INITIATING MESSAGE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XnSetupRequest</w:t>
      </w:r>
    </w:p>
    <w:p w14:paraId="002CAA2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SUCCESSFUL OUTCOME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XnSetupResponse</w:t>
      </w:r>
    </w:p>
    <w:p w14:paraId="4C877CF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UNSUCCESSFUL OUTCOME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XnSetupFailure</w:t>
      </w:r>
    </w:p>
    <w:p w14:paraId="04D20CC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PROCEDURE CODE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id-xnSetup</w:t>
      </w:r>
    </w:p>
    <w:p w14:paraId="0941695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CRITICALITY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reject</w:t>
      </w:r>
    </w:p>
    <w:p w14:paraId="2D720A4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0B0185C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4754B4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2D4C60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nGRANnodeConfigurationUpdate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XNAP-ELEMENTARY-PROCEDURE ::= {</w:t>
      </w:r>
    </w:p>
    <w:p w14:paraId="27BE6E2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INITIATING MESSAGE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NGRANNodeConfigurationUpdate</w:t>
      </w:r>
    </w:p>
    <w:p w14:paraId="4F93FBE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SUCCESSFUL OUTCOME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NGRANNodeConfigurationUpdateAcknowledge</w:t>
      </w:r>
    </w:p>
    <w:p w14:paraId="7B336F7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UNSUCCESSFUL OUTCOME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NGRANNodeConfigurationUpdateFailure</w:t>
      </w:r>
    </w:p>
    <w:p w14:paraId="7F47D19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PROCEDURE CODE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id-nGRANnodeConfigurationUpdate</w:t>
      </w:r>
    </w:p>
    <w:p w14:paraId="014071E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CRITICALITY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reject</w:t>
      </w:r>
    </w:p>
    <w:p w14:paraId="205DD7D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4B2D82A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BF9630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partialUEContextTransfer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XNAP-ELEMENTARY-PROCEDURE ::= {</w:t>
      </w:r>
    </w:p>
    <w:p w14:paraId="19598B9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INITIATING MESSAGE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PartialUEContextTransfer</w:t>
      </w:r>
    </w:p>
    <w:p w14:paraId="1B4CFD9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lastRenderedPageBreak/>
        <w:tab/>
        <w:t>SUCCESSFUL OUTCOME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PartialUEContextTransferAcknowledge</w:t>
      </w:r>
    </w:p>
    <w:p w14:paraId="73A96C9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UNSUCCESSFUL OUTCOME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PartialUEContextTransferFailure</w:t>
      </w:r>
    </w:p>
    <w:p w14:paraId="45B885F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PROCEDURE CODE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id-partialUEContextTransfer</w:t>
      </w:r>
    </w:p>
    <w:p w14:paraId="52F776B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CRITICALITY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reject</w:t>
      </w:r>
    </w:p>
    <w:p w14:paraId="7A91661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3705D7D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63562E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e-UTRA-NR-CellResourceCoordination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XNAP-ELEMENTARY-PROCEDURE ::= {</w:t>
      </w:r>
    </w:p>
    <w:p w14:paraId="79216E3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INITIATING MESSAGE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E-UTRA-NR-CellResourceCoordinationRequest</w:t>
      </w:r>
    </w:p>
    <w:p w14:paraId="128F57C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SUCCESSFUL OUTCOME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E-UTRA-NR-CellResourceCoordinationResponse</w:t>
      </w:r>
    </w:p>
    <w:p w14:paraId="2028497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PROCEDURE CODE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id-e-UTRA-NR-CellResourceCoordination</w:t>
      </w:r>
    </w:p>
    <w:p w14:paraId="4497F71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CRITICALITY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reject</w:t>
      </w:r>
    </w:p>
    <w:p w14:paraId="14EFB79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4B626A6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998CFC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666ECE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cellActivation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XNAP-ELEMENTARY-PROCEDURE ::= {</w:t>
      </w:r>
    </w:p>
    <w:p w14:paraId="059AAF2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INITIATING MESSAGE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CellActivationRequest</w:t>
      </w:r>
    </w:p>
    <w:p w14:paraId="1A3D900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SUCCESSFUL OUTCOME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CellActivationResponse</w:t>
      </w:r>
    </w:p>
    <w:p w14:paraId="46CC47B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UNSUCCESSFUL OUTCOME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CellActivationFailure</w:t>
      </w:r>
    </w:p>
    <w:p w14:paraId="25E8477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PROCEDURE CODE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id-cellActivation</w:t>
      </w:r>
    </w:p>
    <w:p w14:paraId="5B0B8AF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CRITICALITY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reject</w:t>
      </w:r>
    </w:p>
    <w:p w14:paraId="64DEBF3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505A24C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D42B06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2772B4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reset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>XNAP-ELEMENTARY-PROCEDURE ::= {</w:t>
      </w:r>
    </w:p>
    <w:p w14:paraId="60C408E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INITIATING MESSAGE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ResetRequest</w:t>
      </w:r>
    </w:p>
    <w:p w14:paraId="5B97468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SUCCESSFUL OUTCOME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ResetResponse</w:t>
      </w:r>
    </w:p>
    <w:p w14:paraId="5579D8D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PROCEDURE CODE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id-reset</w:t>
      </w:r>
    </w:p>
    <w:p w14:paraId="3E7FF57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CRITICALITY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reject</w:t>
      </w:r>
    </w:p>
    <w:p w14:paraId="4DF79AE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2EFEB29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C160B7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4C1DDE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errorIndication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XNAP-ELEMENTARY-PROCEDURE ::= {</w:t>
      </w:r>
    </w:p>
    <w:p w14:paraId="4C6B618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INITIATING MESSAGE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ErrorIndication</w:t>
      </w:r>
    </w:p>
    <w:p w14:paraId="4E8A4EB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PROCEDURE CODE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id-errorIndication</w:t>
      </w:r>
    </w:p>
    <w:p w14:paraId="2AF9A86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CRITICALITY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ignore</w:t>
      </w:r>
    </w:p>
    <w:p w14:paraId="46BF4C6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33E3712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778953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800899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notificationControl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XNAP-ELEMENTARY-PROCEDURE ::= {</w:t>
      </w:r>
    </w:p>
    <w:p w14:paraId="37AA307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INITIATING MESSAGE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NotificationControlIndication</w:t>
      </w:r>
    </w:p>
    <w:p w14:paraId="1711B58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 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id-notificationControl</w:t>
      </w:r>
    </w:p>
    <w:p w14:paraId="1D6C9D6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ignore</w:t>
      </w:r>
    </w:p>
    <w:p w14:paraId="6AE06C0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E9E794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09E8B8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D5C915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activityNotification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XNAP-ELEMENTARY-PROCEDURE ::= {</w:t>
      </w:r>
    </w:p>
    <w:p w14:paraId="2341814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INITIATING MESSAGE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ActivityNotification</w:t>
      </w:r>
    </w:p>
    <w:p w14:paraId="2308D76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 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id-activityNotification</w:t>
      </w:r>
    </w:p>
    <w:p w14:paraId="253D8CF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ignore</w:t>
      </w:r>
    </w:p>
    <w:p w14:paraId="4556098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0B7FDB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D8D63D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43C33C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privateMessage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XNAP-ELEMENTARY-PROCEDURE ::= {</w:t>
      </w:r>
    </w:p>
    <w:p w14:paraId="049C33B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INITIATING MESSAGE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PrivateMessage</w:t>
      </w:r>
    </w:p>
    <w:p w14:paraId="7777B63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 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id-privateMessage</w:t>
      </w:r>
    </w:p>
    <w:p w14:paraId="4696163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ignore</w:t>
      </w:r>
    </w:p>
    <w:p w14:paraId="06DE819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11F2AC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3B88D0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secondaryRATDataUsageReport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XNAP-ELEMENTARY-PROCEDURE ::= {</w:t>
      </w:r>
    </w:p>
    <w:p w14:paraId="1A0707A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INITIATING MESSAGE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SecondaryRATDataUsageReport</w:t>
      </w:r>
    </w:p>
    <w:p w14:paraId="1ABC8D4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PROCEDURE CODE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id-secondaryRATDataUsageReport</w:t>
      </w:r>
    </w:p>
    <w:p w14:paraId="4E846B7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CRITICALITY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reject</w:t>
      </w:r>
    </w:p>
    <w:p w14:paraId="491C183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55DAABB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0FB216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deactivateTrace XNAP-ELEMENTARY-PROCEDURE ::= {</w:t>
      </w:r>
    </w:p>
    <w:p w14:paraId="7D3CC7D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INITIATING MESSAGE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DeactivateTrace</w:t>
      </w:r>
    </w:p>
    <w:p w14:paraId="1FCBDDD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 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id-deactivateTrace</w:t>
      </w:r>
    </w:p>
    <w:p w14:paraId="6B09A33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ignore</w:t>
      </w:r>
    </w:p>
    <w:p w14:paraId="6BC784B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03A632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AF9A0F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traceStart XNAP-ELEMENTARY-PROCEDURE ::= {</w:t>
      </w:r>
    </w:p>
    <w:p w14:paraId="15A0CB2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INITIATING MESSAGE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TraceStart</w:t>
      </w:r>
    </w:p>
    <w:p w14:paraId="549E12B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 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id-traceStart</w:t>
      </w:r>
    </w:p>
    <w:p w14:paraId="4F420E1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ignore</w:t>
      </w:r>
    </w:p>
    <w:p w14:paraId="342366F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D32E18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404092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handoverSuccess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XNAP-ELEMENTARY-PROCEDURE ::= {</w:t>
      </w:r>
    </w:p>
    <w:p w14:paraId="19DF438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INITIATING MESSAGE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HandoverSuccess</w:t>
      </w:r>
    </w:p>
    <w:p w14:paraId="252F6F2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 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id-handoverSuccess</w:t>
      </w:r>
    </w:p>
    <w:p w14:paraId="27C74F4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ignore</w:t>
      </w:r>
    </w:p>
    <w:p w14:paraId="243A490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B0FE49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BC128E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conditionalHandoverCancel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XNAP-ELEMENTARY-PROCEDURE ::= {</w:t>
      </w:r>
    </w:p>
    <w:p w14:paraId="1C4C159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INITIATING MESSAGE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ConditionalHandoverCancel</w:t>
      </w:r>
    </w:p>
    <w:p w14:paraId="2DE5279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 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id-conditionalHandoverCancel</w:t>
      </w:r>
    </w:p>
    <w:p w14:paraId="4B2D58C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ignore</w:t>
      </w:r>
    </w:p>
    <w:p w14:paraId="25B37A4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165A65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3AA4CB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earlyStatusTransfer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XNAP-ELEMENTARY-PROCEDURE ::= {</w:t>
      </w:r>
    </w:p>
    <w:p w14:paraId="174CDF1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INITIATING MESSAGE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EarlyStatusTransfer</w:t>
      </w:r>
    </w:p>
    <w:p w14:paraId="7B1674E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 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id-earlyStatusTransfer</w:t>
      </w:r>
    </w:p>
    <w:p w14:paraId="27909B9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ignore</w:t>
      </w:r>
    </w:p>
    <w:p w14:paraId="71ACB9B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A5D18C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08CD48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failureIndication</w:t>
      </w:r>
      <w:r w:rsidRPr="007B5C64">
        <w:rPr>
          <w:rFonts w:ascii="Courier New" w:eastAsia="DengXian" w:hAnsi="Courier New"/>
          <w:noProof/>
          <w:snapToGrid w:val="0"/>
          <w:sz w:val="16"/>
        </w:rPr>
        <w:t xml:space="preserve"> XNAP-ELEMENTARY-PROCEDURE ::= {</w:t>
      </w:r>
    </w:p>
    <w:p w14:paraId="25C1FC0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INITIATING MESSAGE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FailureIndication</w:t>
      </w:r>
    </w:p>
    <w:p w14:paraId="1DEEB99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PROCEDURE CODE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id-failureIndication</w:t>
      </w:r>
    </w:p>
    <w:p w14:paraId="6A51B06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CRITICALITY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ignore</w:t>
      </w:r>
    </w:p>
    <w:p w14:paraId="5AE9A9F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5129A82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624574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handoverReport</w:t>
      </w:r>
      <w:r w:rsidRPr="007B5C64">
        <w:rPr>
          <w:rFonts w:ascii="Courier New" w:eastAsia="DengXian" w:hAnsi="Courier New"/>
          <w:noProof/>
          <w:snapToGrid w:val="0"/>
          <w:sz w:val="16"/>
        </w:rPr>
        <w:t xml:space="preserve"> XNAP-ELEMENTARY-PROCEDURE ::= {</w:t>
      </w:r>
    </w:p>
    <w:p w14:paraId="7B341AD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INITIATING MESSAGE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HandoverReport</w:t>
      </w:r>
    </w:p>
    <w:p w14:paraId="18F6E68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PROCEDURE CODE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id-handoverReport</w:t>
      </w:r>
    </w:p>
    <w:p w14:paraId="52F7827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CRITICALITY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ignore</w:t>
      </w:r>
    </w:p>
    <w:p w14:paraId="7C5507D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651B940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E0BD72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>resourceStatusReportingInitiation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XNAP-ELEMENTARY-PROCEDURE ::= {</w:t>
      </w:r>
    </w:p>
    <w:p w14:paraId="57497C2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INITIATING MESSAGE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ResourceStatusRequest</w:t>
      </w:r>
    </w:p>
    <w:p w14:paraId="392D02F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SUCCESSFUL OUTCOME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ResourceStatusResponse</w:t>
      </w:r>
    </w:p>
    <w:p w14:paraId="0ED6AD6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UNSUCCESSFUL OUTCOME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ResourceStatusFailure</w:t>
      </w:r>
    </w:p>
    <w:p w14:paraId="5CC7C1D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PROCEDURE CODE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id-resourceStatusReportingInitiation</w:t>
      </w:r>
    </w:p>
    <w:p w14:paraId="7664BC2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reject</w:t>
      </w:r>
    </w:p>
    <w:p w14:paraId="119437C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E2DC6D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D32A46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resourceStatusReporting XNAP-ELEMENTARY-PROCEDURE ::= {</w:t>
      </w:r>
    </w:p>
    <w:p w14:paraId="5ADA3CD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INITIATING MESSAGE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ResourceStatusUpdate</w:t>
      </w:r>
    </w:p>
    <w:p w14:paraId="015DD9A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PROCEDURE CODE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id-resourceStatusReporting</w:t>
      </w:r>
    </w:p>
    <w:p w14:paraId="0872CC2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ignore</w:t>
      </w:r>
    </w:p>
    <w:p w14:paraId="370FE09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72905E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BD4FBE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mobilitySettingsChange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XNAP-ELEMENTARY-PROCEDURE ::= {</w:t>
      </w:r>
    </w:p>
    <w:p w14:paraId="34D0F71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INITIATING MESSAGE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MobilityChangeRequest</w:t>
      </w:r>
    </w:p>
    <w:p w14:paraId="4FA3A79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SUCCESSFUL OUTCOME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MobilityChangeAcknowledge</w:t>
      </w:r>
    </w:p>
    <w:p w14:paraId="5460FFD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UNSUCCESSFUL OUTCOME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MobilityChangeFailure</w:t>
      </w:r>
    </w:p>
    <w:p w14:paraId="284450A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PROCEDURE CODE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id-mobilitySettingsChange</w:t>
      </w:r>
    </w:p>
    <w:p w14:paraId="5FD6ACD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reject</w:t>
      </w:r>
    </w:p>
    <w:p w14:paraId="49B1D1A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5C5D9A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23C970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97B48A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accessAndMobilityIndication XNAP-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ELEMENTARY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-PROCEDURE ::={</w:t>
      </w:r>
    </w:p>
    <w:p w14:paraId="099E14D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INITIATING MESSAGE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AccessAndMobilityIndication</w:t>
      </w:r>
    </w:p>
    <w:p w14:paraId="1092598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 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id-accessAndMobilityIndication</w:t>
      </w:r>
    </w:p>
    <w:p w14:paraId="5981F06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ignore</w:t>
      </w:r>
    </w:p>
    <w:p w14:paraId="68EF8CA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8F3030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DC938F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cellTrafficTrace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XNAP-ELEMENTARY-PROCEDURE ::= {</w:t>
      </w:r>
    </w:p>
    <w:p w14:paraId="1B9BC98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INITIATING MESSAGE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>CellTrafficTrace</w:t>
      </w:r>
    </w:p>
    <w:p w14:paraId="4290144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 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7B5C64">
        <w:rPr>
          <w:rFonts w:ascii="Courier New" w:eastAsia="SimSun" w:hAnsi="Courier New"/>
          <w:noProof/>
          <w:snapToGrid w:val="0"/>
          <w:sz w:val="16"/>
        </w:rPr>
        <w:t>cellTrafficTrace</w:t>
      </w:r>
    </w:p>
    <w:p w14:paraId="2C67549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ignore</w:t>
      </w:r>
    </w:p>
    <w:p w14:paraId="132417E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AB652A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F8DF16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rANMulticastGroupPaging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ELEMENTARY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-PROCEDURE ::={</w:t>
      </w:r>
    </w:p>
    <w:p w14:paraId="3372548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INITIATING MESSAGE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RANMulticastGroupPaging</w:t>
      </w:r>
    </w:p>
    <w:p w14:paraId="4422B38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 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id-RANMulticastGroupPaging</w:t>
      </w:r>
    </w:p>
    <w:p w14:paraId="024D7FF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reject</w:t>
      </w:r>
    </w:p>
    <w:p w14:paraId="7232ABE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CF984D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B6A782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scgFailureInformationReport XNAP-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ELEMENTARY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-PROCEDURE ::={</w:t>
      </w:r>
    </w:p>
    <w:p w14:paraId="2E8FA17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INITIATING MESSAGE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ScgFailureInformationReport</w:t>
      </w:r>
    </w:p>
    <w:p w14:paraId="5733434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 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id-scgFailureInformationReport</w:t>
      </w:r>
    </w:p>
    <w:p w14:paraId="64A7DE5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ignore</w:t>
      </w:r>
    </w:p>
    <w:p w14:paraId="1709A59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8237B7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444284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scgFailureTransfer XNAP-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ELEMENTARY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-PROCEDURE ::={</w:t>
      </w:r>
    </w:p>
    <w:p w14:paraId="35C9C71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INITIATING MESSAGE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ScgFailureTransfer</w:t>
      </w:r>
    </w:p>
    <w:p w14:paraId="18E6B58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 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id-scgFailureTransfer</w:t>
      </w:r>
    </w:p>
    <w:p w14:paraId="65CE305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ignore</w:t>
      </w:r>
    </w:p>
    <w:p w14:paraId="32224E7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9289CD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</w:p>
    <w:p w14:paraId="5615E91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lastRenderedPageBreak/>
        <w:t>f1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ja-JP"/>
        </w:rPr>
        <w:t>C</w:t>
      </w:r>
      <w:r w:rsidRPr="007B5C64">
        <w:rPr>
          <w:rFonts w:ascii="Courier New" w:eastAsia="SimSun" w:hAnsi="Courier New" w:cs="Courier New"/>
          <w:noProof/>
          <w:sz w:val="16"/>
          <w:szCs w:val="16"/>
          <w:lang w:val="en-US"/>
        </w:rPr>
        <w:t>Traffic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ja-JP"/>
        </w:rPr>
        <w:t>Transfer</w:t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>XNAP-ELEMENTARY-PROCEDURE ::= {</w:t>
      </w:r>
    </w:p>
    <w:p w14:paraId="219C741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  <w:t>INITIATING MESSAGE</w:t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  <w:lang w:val="en-US"/>
        </w:rPr>
        <w:t>F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1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ja-JP"/>
        </w:rPr>
        <w:t>C</w:t>
      </w:r>
      <w:r w:rsidRPr="007B5C64">
        <w:rPr>
          <w:rFonts w:ascii="Courier New" w:eastAsia="SimSun" w:hAnsi="Courier New" w:cs="Courier New"/>
          <w:noProof/>
          <w:sz w:val="16"/>
          <w:szCs w:val="16"/>
          <w:lang w:val="en-US"/>
        </w:rPr>
        <w:t>Traffic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ja-JP"/>
        </w:rPr>
        <w:t>Transfer</w:t>
      </w:r>
    </w:p>
    <w:p w14:paraId="0A1E9AE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  <w:t>PROCEDURE CODE</w:t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  <w:t>id-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f1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ja-JP"/>
        </w:rPr>
        <w:t>C</w:t>
      </w:r>
      <w:r w:rsidRPr="007B5C64">
        <w:rPr>
          <w:rFonts w:ascii="Courier New" w:eastAsia="SimSun" w:hAnsi="Courier New" w:cs="Courier New"/>
          <w:noProof/>
          <w:sz w:val="16"/>
          <w:szCs w:val="16"/>
          <w:lang w:val="en-US"/>
        </w:rPr>
        <w:t>Traffic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ja-JP"/>
        </w:rPr>
        <w:t>Transfer</w:t>
      </w:r>
    </w:p>
    <w:p w14:paraId="5329761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  <w:t>CRITICALITY</w:t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 w:hint="eastAsia"/>
          <w:noProof/>
          <w:snapToGrid w:val="0"/>
          <w:sz w:val="16"/>
          <w:szCs w:val="16"/>
          <w:lang w:val="en-US"/>
        </w:rPr>
        <w:t>reject</w:t>
      </w:r>
    </w:p>
    <w:p w14:paraId="78A553C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>}</w:t>
      </w:r>
    </w:p>
    <w:p w14:paraId="798D102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33B18DF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iABTransportMigrationManagement XNAP-</w:t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>ELEMENTARY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-PROCEDURE ::={</w:t>
      </w:r>
    </w:p>
    <w:p w14:paraId="3DA143C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>INITIATING MESSAGE</w:t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IAB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TransportMigrationManagementRequest</w:t>
      </w:r>
    </w:p>
    <w:p w14:paraId="6EB228D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  <w:t>SUCCESSFUL OUTCOME</w:t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IAB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TransportMigrationManagementResponse</w:t>
      </w:r>
    </w:p>
    <w:p w14:paraId="43D4DFF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UNSUCCESSFUL OUTCOME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IAB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TransportMigrationManagementReject</w:t>
      </w:r>
    </w:p>
    <w:p w14:paraId="58A12BA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  <w:t>PROCEDURE CODE</w:t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id-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iAB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TransportMigrationManagement</w:t>
      </w:r>
    </w:p>
    <w:p w14:paraId="3A14512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  <w:t>CRITICALITY</w:t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  <w:t>reject</w:t>
      </w:r>
    </w:p>
    <w:p w14:paraId="38791FF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19CB99A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32D15BA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iABTransportMigrationModification XNAP-</w:t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>ELEMENTARY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-PROCEDURE ::={</w:t>
      </w:r>
    </w:p>
    <w:p w14:paraId="24B4F46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>INITIATING MESSAGE</w:t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IAB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TransportMigrationModificationRequest</w:t>
      </w:r>
    </w:p>
    <w:p w14:paraId="4D11B14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  <w:t>SUCCESSFUL OUTCOME</w:t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IAB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TransportMigrationModificationResponse</w:t>
      </w:r>
    </w:p>
    <w:p w14:paraId="3ACA7C5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  <w:t>PROCEDURE CODE</w:t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id-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iAB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TransportMigrationModification</w:t>
      </w:r>
    </w:p>
    <w:p w14:paraId="0510A1A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  <w:t>CRITICALITY</w:t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  <w:t>reject</w:t>
      </w:r>
    </w:p>
    <w:p w14:paraId="6A17005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0F745CE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E1BC65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 xml:space="preserve">iABResourceCoordination </w:t>
      </w:r>
      <w:r w:rsidRPr="007B5C64">
        <w:rPr>
          <w:rFonts w:ascii="Courier New" w:eastAsia="SimSun" w:hAnsi="Courier New"/>
          <w:noProof/>
          <w:snapToGrid w:val="0"/>
          <w:sz w:val="16"/>
        </w:rPr>
        <w:t>XNAP-ELEMENTARY-PROCEDURE ::={</w:t>
      </w:r>
    </w:p>
    <w:p w14:paraId="0A9567C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INITIATING MESSAGE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IAB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ResourceCoordination</w:t>
      </w:r>
      <w:r w:rsidRPr="007B5C64">
        <w:rPr>
          <w:rFonts w:ascii="Courier New" w:eastAsia="SimSun" w:hAnsi="Courier New"/>
          <w:noProof/>
          <w:snapToGrid w:val="0"/>
          <w:sz w:val="16"/>
        </w:rPr>
        <w:t>Request</w:t>
      </w:r>
    </w:p>
    <w:p w14:paraId="20BA10B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SUCCESSFUL OUTCOME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IAB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ResourceCoordination</w:t>
      </w:r>
      <w:r w:rsidRPr="007B5C64">
        <w:rPr>
          <w:rFonts w:ascii="Courier New" w:eastAsia="SimSun" w:hAnsi="Courier New"/>
          <w:noProof/>
          <w:snapToGrid w:val="0"/>
          <w:sz w:val="16"/>
        </w:rPr>
        <w:t>Response</w:t>
      </w:r>
    </w:p>
    <w:p w14:paraId="1D20C9E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PROCEDURE CODE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iAB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ResourceCoordination</w:t>
      </w:r>
    </w:p>
    <w:p w14:paraId="0DEF437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CRITICALITY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reject</w:t>
      </w:r>
    </w:p>
    <w:p w14:paraId="2EFC192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185EB13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3C2152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808" w:name="_Hlk54166421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retrieveUEContextConfirm</w:t>
      </w:r>
      <w:bookmarkEnd w:id="808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ELEMENTARY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-PROCEDURE ::={</w:t>
      </w:r>
    </w:p>
    <w:p w14:paraId="47B14DA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INITIATING MESSAGE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RetrieveUEContextConfirm</w:t>
      </w:r>
    </w:p>
    <w:p w14:paraId="77FD087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 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id-retrieveUEContextConfirm</w:t>
      </w:r>
    </w:p>
    <w:p w14:paraId="413B70D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reject</w:t>
      </w:r>
    </w:p>
    <w:p w14:paraId="2063A77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A1C5A2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CBB161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cPCCancel XNAP-ELEMENTARY-PROCEDURE ::={</w:t>
      </w:r>
    </w:p>
    <w:p w14:paraId="504AF8E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INITIATING MESSAGE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CPCCancel</w:t>
      </w:r>
    </w:p>
    <w:p w14:paraId="673B5E2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 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id-cPCCancel</w:t>
      </w:r>
    </w:p>
    <w:p w14:paraId="6B97ECC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ignore</w:t>
      </w:r>
    </w:p>
    <w:p w14:paraId="3E62D29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035343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421ABA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rachIndication XNAP-ELEMENTARY-PROCEDURE ::={</w:t>
      </w:r>
    </w:p>
    <w:p w14:paraId="5AC3E99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INITIATING MESSAGE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RachIndication</w:t>
      </w:r>
    </w:p>
    <w:p w14:paraId="28E4DBE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 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id-rachIndication</w:t>
      </w:r>
    </w:p>
    <w:p w14:paraId="6ED4566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ignore</w:t>
      </w:r>
    </w:p>
    <w:p w14:paraId="6302829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258629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3CA701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dataCollectionReportingInitiation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XNAP-ELEMENTARY-PROCEDURE ::= {</w:t>
      </w:r>
    </w:p>
    <w:p w14:paraId="483A7E9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INITIATING MESSAGE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DataCollectionRequest</w:t>
      </w:r>
    </w:p>
    <w:p w14:paraId="0718349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SUCCESSFUL OUTCOME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DataCollectionResponse</w:t>
      </w:r>
    </w:p>
    <w:p w14:paraId="46A6396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UNSUCCESSFUL OUTCOME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DataCollectionFailure</w:t>
      </w:r>
    </w:p>
    <w:p w14:paraId="71F424B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PROCEDURE CODE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id-dataCollectionReportingInitiation</w:t>
      </w:r>
    </w:p>
    <w:p w14:paraId="3E32531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reject</w:t>
      </w:r>
    </w:p>
    <w:p w14:paraId="2BAA202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8A1262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9409A4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dataCollectionReporting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XNAP-ELEMENTARY-PROCEDURE ::= {</w:t>
      </w:r>
    </w:p>
    <w:p w14:paraId="5E6B6AE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INITIATING MESSAGE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DataCollectionUpdate</w:t>
      </w:r>
    </w:p>
    <w:p w14:paraId="59F153A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PROCEDURE CODE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id-dataCollectionReporting</w:t>
      </w:r>
    </w:p>
    <w:p w14:paraId="1A23BDF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ignore</w:t>
      </w:r>
    </w:p>
    <w:p w14:paraId="683B3CF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39F9FB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14153AB" w14:textId="31962367" w:rsidR="00C03DA4" w:rsidRDefault="00FA4A10" w:rsidP="00C03DA4">
      <w:pPr>
        <w:pStyle w:val="PL"/>
        <w:rPr>
          <w:ins w:id="809" w:author="Author" w:date="2025-09-04T14:44:00Z" w16du:dateUtc="2025-09-04T12:44:00Z"/>
        </w:rPr>
      </w:pPr>
      <w:ins w:id="810" w:author="Author" w:date="2025-09-04T16:23:00Z" w16du:dateUtc="2025-09-04T14:23:00Z">
        <w:r>
          <w:t>o</w:t>
        </w:r>
      </w:ins>
      <w:ins w:id="811" w:author="Author" w:date="2025-09-04T16:20:00Z" w16du:dateUtc="2025-09-04T14:20:00Z">
        <w:r w:rsidR="00B024C9">
          <w:t>DSIB1</w:t>
        </w:r>
      </w:ins>
      <w:ins w:id="812" w:author="Author" w:date="2025-09-04T14:44:00Z" w16du:dateUtc="2025-09-04T12:44:00Z">
        <w:r w:rsidR="00C03DA4">
          <w:t>Configuration</w:t>
        </w:r>
        <w:r w:rsidR="00C03DA4" w:rsidRPr="007E5720">
          <w:t>Provision</w:t>
        </w:r>
        <w:r w:rsidR="00C03DA4">
          <w:tab/>
        </w:r>
        <w:r w:rsidR="00C03DA4">
          <w:tab/>
          <w:t>XNAP-ELEMENTARY-PROCEDURE ::= {</w:t>
        </w:r>
      </w:ins>
    </w:p>
    <w:p w14:paraId="62337AF8" w14:textId="0C477286" w:rsidR="00C03DA4" w:rsidRDefault="00C03DA4" w:rsidP="00C03DA4">
      <w:pPr>
        <w:pStyle w:val="PL"/>
        <w:rPr>
          <w:ins w:id="813" w:author="Author" w:date="2025-09-04T14:44:00Z" w16du:dateUtc="2025-09-04T12:44:00Z"/>
        </w:rPr>
      </w:pPr>
      <w:ins w:id="814" w:author="Author" w:date="2025-09-04T14:44:00Z" w16du:dateUtc="2025-09-04T12:44:00Z">
        <w:r>
          <w:tab/>
          <w:t>INITIATING MESSAGE</w:t>
        </w:r>
        <w:r>
          <w:tab/>
        </w:r>
        <w:r>
          <w:tab/>
        </w:r>
        <w:r>
          <w:tab/>
        </w:r>
        <w:r>
          <w:tab/>
        </w:r>
      </w:ins>
      <w:ins w:id="815" w:author="Author" w:date="2025-09-04T16:20:00Z" w16du:dateUtc="2025-09-04T14:20:00Z">
        <w:r w:rsidR="00B024C9">
          <w:rPr>
            <w:snapToGrid w:val="0"/>
          </w:rPr>
          <w:t>ODSIB1</w:t>
        </w:r>
      </w:ins>
      <w:ins w:id="816" w:author="Author" w:date="2025-09-04T14:44:00Z" w16du:dateUtc="2025-09-04T12:44:00Z">
        <w:r>
          <w:rPr>
            <w:snapToGrid w:val="0"/>
          </w:rPr>
          <w:t>Configuration</w:t>
        </w:r>
        <w:r w:rsidRPr="009D0BE3">
          <w:rPr>
            <w:snapToGrid w:val="0"/>
          </w:rPr>
          <w:t>P</w:t>
        </w:r>
        <w:r>
          <w:rPr>
            <w:snapToGrid w:val="0"/>
          </w:rPr>
          <w:t>rovisionRequest</w:t>
        </w:r>
      </w:ins>
    </w:p>
    <w:p w14:paraId="6C01709B" w14:textId="45F94E2D" w:rsidR="00C03DA4" w:rsidRDefault="00C03DA4" w:rsidP="00C03DA4">
      <w:pPr>
        <w:pStyle w:val="PL"/>
        <w:rPr>
          <w:ins w:id="817" w:author="Author" w:date="2025-09-04T14:44:00Z" w16du:dateUtc="2025-09-04T12:44:00Z"/>
        </w:rPr>
      </w:pPr>
      <w:ins w:id="818" w:author="Author" w:date="2025-09-04T14:44:00Z" w16du:dateUtc="2025-09-04T12:44:00Z">
        <w:r>
          <w:tab/>
          <w:t>SUCCESSFUL OUTCOME</w:t>
        </w:r>
        <w:r>
          <w:tab/>
        </w:r>
        <w:r>
          <w:tab/>
        </w:r>
        <w:r>
          <w:tab/>
        </w:r>
        <w:r>
          <w:tab/>
        </w:r>
      </w:ins>
      <w:ins w:id="819" w:author="Author" w:date="2025-09-04T16:20:00Z" w16du:dateUtc="2025-09-04T14:20:00Z">
        <w:r w:rsidR="00B024C9">
          <w:rPr>
            <w:snapToGrid w:val="0"/>
          </w:rPr>
          <w:t>ODSIB1</w:t>
        </w:r>
      </w:ins>
      <w:ins w:id="820" w:author="Author" w:date="2025-09-04T14:44:00Z" w16du:dateUtc="2025-09-04T12:44:00Z">
        <w:r>
          <w:rPr>
            <w:snapToGrid w:val="0"/>
          </w:rPr>
          <w:t>Configuration</w:t>
        </w:r>
        <w:r w:rsidRPr="009D0BE3">
          <w:rPr>
            <w:snapToGrid w:val="0"/>
          </w:rPr>
          <w:t>P</w:t>
        </w:r>
        <w:r>
          <w:rPr>
            <w:snapToGrid w:val="0"/>
          </w:rPr>
          <w:t>rovisionResponse</w:t>
        </w:r>
      </w:ins>
    </w:p>
    <w:p w14:paraId="0E49D576" w14:textId="0B13993E" w:rsidR="00C03DA4" w:rsidRDefault="00C03DA4" w:rsidP="00C03DA4">
      <w:pPr>
        <w:pStyle w:val="PL"/>
        <w:rPr>
          <w:ins w:id="821" w:author="Author" w:date="2025-09-04T14:44:00Z" w16du:dateUtc="2025-09-04T12:44:00Z"/>
        </w:rPr>
      </w:pPr>
      <w:ins w:id="822" w:author="Author" w:date="2025-09-04T14:44:00Z" w16du:dateUtc="2025-09-04T12:44:00Z">
        <w:r>
          <w:tab/>
          <w:t>UNSUCCESSFUL OUTCOME</w:t>
        </w:r>
        <w:r>
          <w:tab/>
        </w:r>
        <w:r>
          <w:tab/>
        </w:r>
        <w:r>
          <w:tab/>
        </w:r>
      </w:ins>
      <w:ins w:id="823" w:author="Author" w:date="2025-09-04T16:20:00Z" w16du:dateUtc="2025-09-04T14:20:00Z">
        <w:r w:rsidR="00B024C9">
          <w:rPr>
            <w:snapToGrid w:val="0"/>
          </w:rPr>
          <w:t>ODSIB1</w:t>
        </w:r>
      </w:ins>
      <w:ins w:id="824" w:author="Author" w:date="2025-09-04T14:44:00Z" w16du:dateUtc="2025-09-04T12:44:00Z">
        <w:r>
          <w:rPr>
            <w:snapToGrid w:val="0"/>
          </w:rPr>
          <w:t>Configuration</w:t>
        </w:r>
        <w:r w:rsidRPr="009D0BE3">
          <w:rPr>
            <w:snapToGrid w:val="0"/>
          </w:rPr>
          <w:t>P</w:t>
        </w:r>
        <w:r>
          <w:rPr>
            <w:snapToGrid w:val="0"/>
          </w:rPr>
          <w:t>rovisionFailure</w:t>
        </w:r>
      </w:ins>
    </w:p>
    <w:p w14:paraId="418EB9C1" w14:textId="07A31257" w:rsidR="00C03DA4" w:rsidRDefault="00C03DA4" w:rsidP="00C03DA4">
      <w:pPr>
        <w:pStyle w:val="PL"/>
        <w:rPr>
          <w:ins w:id="825" w:author="Author" w:date="2025-09-04T14:44:00Z" w16du:dateUtc="2025-09-04T12:44:00Z"/>
        </w:rPr>
      </w:pPr>
      <w:ins w:id="826" w:author="Author" w:date="2025-09-04T14:44:00Z" w16du:dateUtc="2025-09-04T12:44:00Z">
        <w:r>
          <w:tab/>
          <w:t>PROCEDURE CODE</w:t>
        </w:r>
        <w:r>
          <w:tab/>
        </w:r>
        <w:r>
          <w:tab/>
        </w:r>
        <w:r>
          <w:tab/>
        </w:r>
        <w:r>
          <w:tab/>
        </w:r>
        <w:r>
          <w:tab/>
          <w:t>id-</w:t>
        </w:r>
      </w:ins>
      <w:ins w:id="827" w:author="Author" w:date="2025-09-04T16:20:00Z" w16du:dateUtc="2025-09-04T14:20:00Z">
        <w:r w:rsidR="00B024C9">
          <w:t>ODSIB1</w:t>
        </w:r>
      </w:ins>
      <w:ins w:id="828" w:author="Author" w:date="2025-09-04T14:44:00Z" w16du:dateUtc="2025-09-04T12:44:00Z">
        <w:r>
          <w:t>Configuration</w:t>
        </w:r>
        <w:r w:rsidRPr="007E5720">
          <w:t>Provision</w:t>
        </w:r>
      </w:ins>
    </w:p>
    <w:p w14:paraId="1B78E932" w14:textId="77777777" w:rsidR="00C03DA4" w:rsidRDefault="00C03DA4" w:rsidP="00C03DA4">
      <w:pPr>
        <w:pStyle w:val="PL"/>
        <w:rPr>
          <w:ins w:id="829" w:author="Author" w:date="2025-09-04T14:44:00Z" w16du:dateUtc="2025-09-04T12:44:00Z"/>
        </w:rPr>
      </w:pPr>
      <w:ins w:id="830" w:author="Author" w:date="2025-09-04T14:44:00Z" w16du:dateUtc="2025-09-04T12:44:00Z">
        <w:r>
          <w:tab/>
          <w:t>CRITICALITY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reject</w:t>
        </w:r>
      </w:ins>
    </w:p>
    <w:p w14:paraId="0896F2F7" w14:textId="77777777" w:rsidR="00C03DA4" w:rsidRDefault="00C03DA4" w:rsidP="00C03DA4">
      <w:pPr>
        <w:pStyle w:val="PL"/>
        <w:rPr>
          <w:ins w:id="831" w:author="Author" w:date="2025-09-04T14:44:00Z" w16du:dateUtc="2025-09-04T12:44:00Z"/>
        </w:rPr>
      </w:pPr>
      <w:ins w:id="832" w:author="Author" w:date="2025-09-04T14:44:00Z" w16du:dateUtc="2025-09-04T12:44:00Z">
        <w:r>
          <w:t>}</w:t>
        </w:r>
      </w:ins>
    </w:p>
    <w:p w14:paraId="21F3B25E" w14:textId="77777777" w:rsidR="00C03DA4" w:rsidRDefault="00C03DA4" w:rsidP="00C03DA4">
      <w:pPr>
        <w:pStyle w:val="PL"/>
        <w:rPr>
          <w:ins w:id="833" w:author="Author" w:date="2025-09-04T14:44:00Z" w16du:dateUtc="2025-09-04T12:44:00Z"/>
        </w:rPr>
      </w:pPr>
    </w:p>
    <w:p w14:paraId="1D0E8250" w14:textId="3EF63D76" w:rsidR="00C03DA4" w:rsidRDefault="00FA4A10" w:rsidP="00C03DA4">
      <w:pPr>
        <w:pStyle w:val="PL"/>
        <w:rPr>
          <w:ins w:id="834" w:author="Author" w:date="2025-09-04T14:44:00Z" w16du:dateUtc="2025-09-04T12:44:00Z"/>
        </w:rPr>
      </w:pPr>
      <w:ins w:id="835" w:author="Author" w:date="2025-09-04T16:23:00Z" w16du:dateUtc="2025-09-04T14:23:00Z">
        <w:r>
          <w:rPr>
            <w:snapToGrid w:val="0"/>
          </w:rPr>
          <w:t>o</w:t>
        </w:r>
      </w:ins>
      <w:ins w:id="836" w:author="Author" w:date="2025-09-04T16:20:00Z" w16du:dateUtc="2025-09-04T14:20:00Z">
        <w:r w:rsidR="00B024C9">
          <w:rPr>
            <w:snapToGrid w:val="0"/>
          </w:rPr>
          <w:t>DSIB1</w:t>
        </w:r>
      </w:ins>
      <w:ins w:id="837" w:author="Author" w:date="2025-09-04T14:44:00Z" w16du:dateUtc="2025-09-04T12:44:00Z">
        <w:r w:rsidR="00C03DA4">
          <w:rPr>
            <w:snapToGrid w:val="0"/>
          </w:rPr>
          <w:t>ConfigurationProvisionStatus</w:t>
        </w:r>
        <w:r w:rsidR="00C03DA4">
          <w:tab/>
          <w:t>XNAP-ELEMENTARY-PROCEDURE ::= {</w:t>
        </w:r>
      </w:ins>
    </w:p>
    <w:p w14:paraId="50A9F973" w14:textId="150CDA6C" w:rsidR="00C03DA4" w:rsidRDefault="00C03DA4" w:rsidP="00C03DA4">
      <w:pPr>
        <w:pStyle w:val="PL"/>
        <w:rPr>
          <w:ins w:id="838" w:author="Author" w:date="2025-09-04T14:44:00Z" w16du:dateUtc="2025-09-04T12:44:00Z"/>
        </w:rPr>
      </w:pPr>
      <w:ins w:id="839" w:author="Author" w:date="2025-09-04T14:44:00Z" w16du:dateUtc="2025-09-04T12:44:00Z">
        <w:r>
          <w:tab/>
          <w:t>INITIATING MESSAGE</w:t>
        </w:r>
        <w:r>
          <w:tab/>
        </w:r>
        <w:r>
          <w:tab/>
        </w:r>
      </w:ins>
      <w:ins w:id="840" w:author="Author" w:date="2025-09-04T16:20:00Z" w16du:dateUtc="2025-09-04T14:20:00Z">
        <w:r w:rsidR="00B024C9">
          <w:rPr>
            <w:snapToGrid w:val="0"/>
          </w:rPr>
          <w:t>ODSIB1</w:t>
        </w:r>
      </w:ins>
      <w:ins w:id="841" w:author="Author" w:date="2025-09-04T14:44:00Z" w16du:dateUtc="2025-09-04T12:44:00Z">
        <w:r>
          <w:rPr>
            <w:snapToGrid w:val="0"/>
          </w:rPr>
          <w:t>ConfigurationProvision</w:t>
        </w:r>
        <w:r w:rsidRPr="00FE652E">
          <w:rPr>
            <w:snapToGrid w:val="0"/>
          </w:rPr>
          <w:t>Status</w:t>
        </w:r>
      </w:ins>
    </w:p>
    <w:p w14:paraId="23D38812" w14:textId="6B8B55A3" w:rsidR="00C03DA4" w:rsidRDefault="00C03DA4" w:rsidP="00C03DA4">
      <w:pPr>
        <w:pStyle w:val="PL"/>
        <w:rPr>
          <w:ins w:id="842" w:author="Author" w:date="2025-09-04T14:44:00Z" w16du:dateUtc="2025-09-04T12:44:00Z"/>
        </w:rPr>
      </w:pPr>
      <w:ins w:id="843" w:author="Author" w:date="2025-09-04T14:44:00Z" w16du:dateUtc="2025-09-04T12:44:00Z">
        <w:r>
          <w:tab/>
          <w:t>PROCEDURE CODE</w:t>
        </w:r>
        <w:r>
          <w:tab/>
        </w:r>
        <w:r>
          <w:tab/>
        </w:r>
        <w:r>
          <w:tab/>
          <w:t>id-</w:t>
        </w:r>
      </w:ins>
      <w:ins w:id="844" w:author="Author" w:date="2025-09-04T16:20:00Z" w16du:dateUtc="2025-09-04T14:20:00Z">
        <w:r w:rsidR="00B024C9">
          <w:rPr>
            <w:snapToGrid w:val="0"/>
          </w:rPr>
          <w:t>ODSIB1</w:t>
        </w:r>
      </w:ins>
      <w:ins w:id="845" w:author="Author" w:date="2025-09-04T14:44:00Z" w16du:dateUtc="2025-09-04T12:44:00Z">
        <w:r>
          <w:rPr>
            <w:snapToGrid w:val="0"/>
          </w:rPr>
          <w:t>ConfigurationProvisionStatus</w:t>
        </w:r>
      </w:ins>
    </w:p>
    <w:p w14:paraId="0517E579" w14:textId="77777777" w:rsidR="00C03DA4" w:rsidRDefault="00C03DA4" w:rsidP="00C03DA4">
      <w:pPr>
        <w:pStyle w:val="PL"/>
        <w:rPr>
          <w:ins w:id="846" w:author="Author" w:date="2025-09-05T09:53:00Z" w16du:dateUtc="2025-09-05T07:53:00Z"/>
        </w:rPr>
      </w:pPr>
      <w:ins w:id="847" w:author="Author" w:date="2025-09-04T14:44:00Z" w16du:dateUtc="2025-09-04T12:44:00Z">
        <w:r>
          <w:tab/>
          <w:t>CRITICALITY</w:t>
        </w:r>
        <w:r>
          <w:tab/>
        </w:r>
        <w:r>
          <w:tab/>
        </w:r>
        <w:r>
          <w:tab/>
        </w:r>
        <w:r>
          <w:tab/>
          <w:t>ignore</w:t>
        </w:r>
      </w:ins>
    </w:p>
    <w:p w14:paraId="18E97791" w14:textId="2C9C3635" w:rsidR="008F1F0D" w:rsidRDefault="008F1F0D" w:rsidP="00C03DA4">
      <w:pPr>
        <w:pStyle w:val="PL"/>
        <w:rPr>
          <w:ins w:id="848" w:author="Author" w:date="2025-09-04T14:44:00Z" w16du:dateUtc="2025-09-04T12:44:00Z"/>
        </w:rPr>
      </w:pPr>
      <w:ins w:id="849" w:author="Author" w:date="2025-09-05T09:53:00Z" w16du:dateUtc="2025-09-05T07:53:00Z">
        <w:r>
          <w:t>}</w:t>
        </w:r>
      </w:ins>
    </w:p>
    <w:p w14:paraId="5DBECEE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C13455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END</w:t>
      </w:r>
    </w:p>
    <w:p w14:paraId="0A57C58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-- ASN1STOP</w:t>
      </w:r>
    </w:p>
    <w:p w14:paraId="64421C1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573D94B2" w14:textId="77777777" w:rsidR="00190505" w:rsidRPr="007B5C64" w:rsidRDefault="00190505" w:rsidP="001905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850" w:name="_CR9_3_4"/>
      <w:bookmarkStart w:id="851" w:name="_Toc200462149"/>
      <w:bookmarkEnd w:id="850"/>
      <w:r w:rsidRPr="007B5C64">
        <w:rPr>
          <w:rFonts w:ascii="Arial" w:eastAsia="SimSun" w:hAnsi="Arial"/>
          <w:sz w:val="28"/>
          <w:lang w:eastAsia="ko-KR"/>
        </w:rPr>
        <w:t>9.3.4</w:t>
      </w:r>
      <w:r w:rsidRPr="007B5C64">
        <w:rPr>
          <w:rFonts w:ascii="Arial" w:eastAsia="SimSun" w:hAnsi="Arial"/>
          <w:sz w:val="28"/>
          <w:lang w:eastAsia="ko-KR"/>
        </w:rPr>
        <w:tab/>
        <w:t>PDU Definitions</w:t>
      </w:r>
      <w:bookmarkEnd w:id="851"/>
    </w:p>
    <w:p w14:paraId="707E5CC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3ABA68F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C5A36A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BEEA95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PDU definitions for XnAP.</w:t>
      </w:r>
    </w:p>
    <w:p w14:paraId="1DE322D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2DBC100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2BEF34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287700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XnAP-PDU-Contents {</w:t>
      </w:r>
    </w:p>
    <w:p w14:paraId="70E1FE8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28EE8B8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ngran-access (22) modules (3) xnap (2) version1 (1) xnap-PDU-Contents (1) }</w:t>
      </w:r>
    </w:p>
    <w:p w14:paraId="626AEDD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B33355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DEFINITIONS AUTOMATIC TAGS ::=</w:t>
      </w:r>
    </w:p>
    <w:p w14:paraId="3692E59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C7F6DA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BEGIN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</w:p>
    <w:p w14:paraId="7F9FAE8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BF6AC8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146C33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2BAEF1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IE parameter types from other modules.</w:t>
      </w:r>
    </w:p>
    <w:p w14:paraId="5873195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52A05CE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D19C8A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133F01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IMPORTS</w:t>
      </w:r>
    </w:p>
    <w:p w14:paraId="108D424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63339B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ActivationIDforCellActivation,</w:t>
      </w:r>
    </w:p>
    <w:p w14:paraId="4639D84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AMF-Region</w:t>
      </w:r>
      <w:r w:rsidRPr="007B5C64">
        <w:rPr>
          <w:rFonts w:ascii="Courier New" w:eastAsia="SimSun" w:hAnsi="Courier New"/>
          <w:noProof/>
          <w:sz w:val="16"/>
          <w:lang w:eastAsia="ko-KR"/>
        </w:rPr>
        <w:t>-Information,</w:t>
      </w:r>
    </w:p>
    <w:p w14:paraId="342A06F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  <w:t>AMF-UE-NGAP-ID,</w:t>
      </w:r>
    </w:p>
    <w:p w14:paraId="4B5AD56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AS-SecurityInformation,</w:t>
      </w:r>
    </w:p>
    <w:p w14:paraId="76BA954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AssistanceDataForRANPaging,</w:t>
      </w:r>
    </w:p>
    <w:p w14:paraId="6EFEC1F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AerialUE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S</w:t>
      </w:r>
      <w:r w:rsidRPr="007B5C64">
        <w:rPr>
          <w:rFonts w:ascii="Courier New" w:eastAsia="SimSun" w:hAnsi="Courier New"/>
          <w:noProof/>
          <w:snapToGrid w:val="0"/>
          <w:sz w:val="16"/>
        </w:rPr>
        <w:t>ubscriptionInformation,</w:t>
      </w:r>
    </w:p>
    <w:p w14:paraId="3E6387C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bookmarkStart w:id="852" w:name="_Hlk151380199"/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  <w:t>A2XPC5QoSParameters,</w:t>
      </w:r>
      <w:bookmarkEnd w:id="852"/>
    </w:p>
    <w:p w14:paraId="0B5CCAE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BitRate,</w:t>
      </w:r>
    </w:p>
    <w:p w14:paraId="01E142E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Cause,</w:t>
      </w:r>
    </w:p>
    <w:p w14:paraId="39CFA3B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bookmarkStart w:id="853" w:name="_Hlk514062653"/>
      <w:r w:rsidRPr="007B5C64">
        <w:rPr>
          <w:rFonts w:ascii="Courier New" w:eastAsia="SimSun" w:hAnsi="Courier New"/>
          <w:noProof/>
          <w:snapToGrid w:val="0"/>
          <w:sz w:val="16"/>
        </w:rPr>
        <w:tab/>
        <w:t>CellAndCapacityAssistanceInfo-EUTRA,</w:t>
      </w:r>
    </w:p>
    <w:p w14:paraId="6DC814C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CellAndCapacityAssistanceInfo-NR,</w:t>
      </w:r>
    </w:p>
    <w:p w14:paraId="2FD2AFE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CellAssistanceInfo-EUTRA,</w:t>
      </w:r>
    </w:p>
    <w:p w14:paraId="40B1EF3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CellAssistanceInfo-NR,</w:t>
      </w:r>
    </w:p>
    <w:bookmarkEnd w:id="853"/>
    <w:p w14:paraId="05336F8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CHOinformation-Req,</w:t>
      </w:r>
    </w:p>
    <w:p w14:paraId="214A06E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CHOinformation-Ack,</w:t>
      </w:r>
    </w:p>
    <w:p w14:paraId="2FF8821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854" w:name="_Hlk94696534"/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CHOinformation-AddReq,</w:t>
      </w:r>
    </w:p>
    <w:p w14:paraId="6BA4B8C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CHOinformation-AddReqAck,</w:t>
      </w:r>
    </w:p>
    <w:p w14:paraId="29526CA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CHOinformation-ModReq,</w:t>
      </w:r>
    </w:p>
    <w:bookmarkEnd w:id="854"/>
    <w:p w14:paraId="5A1E6CE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CHO-MRDC-EarlyDataForwarding,</w:t>
      </w:r>
    </w:p>
    <w:p w14:paraId="5C43A80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CHO-MRDC-Indicator,</w:t>
      </w:r>
    </w:p>
    <w:p w14:paraId="2A92593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CPTransportLayerInformation,</w:t>
      </w:r>
    </w:p>
    <w:p w14:paraId="4B75FED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TNLA-To-Add-List,</w:t>
      </w:r>
    </w:p>
    <w:p w14:paraId="08BEE9E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TNLA-To-Update-List,</w:t>
      </w:r>
    </w:p>
    <w:p w14:paraId="1F2034A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TNLA-To-Remove-List,</w:t>
      </w:r>
    </w:p>
    <w:p w14:paraId="319106E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TNLA-Setup-List,</w:t>
      </w:r>
    </w:p>
    <w:p w14:paraId="23C24E5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TNLA-Failed-To-Setup-List,</w:t>
      </w:r>
    </w:p>
    <w:p w14:paraId="70434C1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CriticalityDiagnostics,</w:t>
      </w:r>
    </w:p>
    <w:p w14:paraId="60CA35C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XnUAddressInfoperPDUSession-List,</w:t>
      </w:r>
    </w:p>
    <w:p w14:paraId="487E6BE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DAPS</w:t>
      </w:r>
      <w:r w:rsidRPr="007B5C64">
        <w:rPr>
          <w:rFonts w:ascii="Courier New" w:eastAsia="SimSun" w:hAnsi="Courier New" w:hint="eastAsia"/>
          <w:noProof/>
          <w:sz w:val="16"/>
        </w:rPr>
        <w:t>Response</w:t>
      </w:r>
      <w:r w:rsidRPr="007B5C64">
        <w:rPr>
          <w:rFonts w:ascii="Courier New" w:eastAsia="SimSun" w:hAnsi="Courier New"/>
          <w:noProof/>
          <w:sz w:val="16"/>
          <w:lang w:eastAsia="ja-JP"/>
        </w:rPr>
        <w:t>Info-List</w:t>
      </w:r>
      <w:r w:rsidRPr="007B5C64">
        <w:rPr>
          <w:rFonts w:ascii="Courier New" w:eastAsia="SimSun" w:hAnsi="Courier New" w:hint="eastAsia"/>
          <w:noProof/>
          <w:sz w:val="16"/>
        </w:rPr>
        <w:t>,</w:t>
      </w:r>
    </w:p>
    <w:p w14:paraId="34FEA83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DataTrafficResourceIndication,</w:t>
      </w:r>
    </w:p>
    <w:p w14:paraId="2887B59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DeliveryStatus,</w:t>
      </w:r>
    </w:p>
    <w:p w14:paraId="794D845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DesiredActNotificationLevel,</w:t>
      </w:r>
    </w:p>
    <w:p w14:paraId="2DDB09C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DRB-ID,</w:t>
      </w:r>
    </w:p>
    <w:p w14:paraId="4713AB4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DRB-List,</w:t>
      </w:r>
    </w:p>
    <w:p w14:paraId="589DB5C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DRB-Number,</w:t>
      </w:r>
    </w:p>
    <w:p w14:paraId="355372F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DRBsSubjectToDLDiscarding-List,</w:t>
      </w:r>
    </w:p>
    <w:p w14:paraId="5D6EB8E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DRBsSubjectToEarlyStatusTransfer-List,</w:t>
      </w:r>
    </w:p>
    <w:p w14:paraId="7BB99A0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DRBsSubjectToStatusTransfer-List,</w:t>
      </w:r>
    </w:p>
    <w:p w14:paraId="1A575D1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DRBToQoSFlowMapping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-List,</w:t>
      </w:r>
    </w:p>
    <w:p w14:paraId="249AB46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E-UTRA-CGI,</w:t>
      </w:r>
    </w:p>
    <w:p w14:paraId="5E0717E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ExpectedUEActivityBehaviour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12DB06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ExpectedUEBehaviour,</w:t>
      </w:r>
    </w:p>
    <w:p w14:paraId="60D4EF9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ab/>
        <w:t>ExtendedUEIdentityIndexValue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,</w:t>
      </w:r>
    </w:p>
    <w:p w14:paraId="63F8C9C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FiveGCMobilityRestrictionListContainer,</w:t>
      </w:r>
    </w:p>
    <w:p w14:paraId="5A61A12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GlobalCell-ID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6E70F29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GlobalNG-RANNode-ID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7E169FD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GlobalNG-RANCell-ID,</w:t>
      </w:r>
    </w:p>
    <w:p w14:paraId="44FF861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GUAMI,</w:t>
      </w:r>
    </w:p>
    <w:p w14:paraId="19C767F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11EB1E4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I-RNTI,</w:t>
      </w:r>
    </w:p>
    <w:p w14:paraId="03F57D9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Local-NG-RAN-Node-Identifier,</w:t>
      </w:r>
    </w:p>
    <w:p w14:paraId="7BDEA2C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LocationInformationSNReporting,</w:t>
      </w:r>
    </w:p>
    <w:p w14:paraId="27177F3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LocationReportingInformation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4B7923F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LowerLayerPresenceStatusChange,</w:t>
      </w:r>
    </w:p>
    <w:p w14:paraId="0166C98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LTE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A2XServicesAuthorized,</w:t>
      </w:r>
    </w:p>
    <w:p w14:paraId="5F4D018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  <w:t>LTEUESidelinkAggregateMaximumBitRate,</w:t>
      </w:r>
    </w:p>
    <w:p w14:paraId="283F68B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LTEV2XServicesAuthorized,</w:t>
      </w:r>
    </w:p>
    <w:p w14:paraId="23A0F1E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MR-DC-ResourceCoordinationInfo,</w:t>
      </w:r>
    </w:p>
    <w:p w14:paraId="706DC27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ServedCells-E-UTRA,</w:t>
      </w:r>
    </w:p>
    <w:p w14:paraId="3DCA90B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ServedCells-NR,</w:t>
      </w:r>
    </w:p>
    <w:p w14:paraId="1F1DD68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ServedCellsToUpdate-E-UTRA,</w:t>
      </w:r>
    </w:p>
    <w:p w14:paraId="56BAE48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ServedCellsToUpdate-NR,</w:t>
      </w:r>
    </w:p>
    <w:p w14:paraId="5ADE352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MAC-I,</w:t>
      </w:r>
    </w:p>
    <w:p w14:paraId="19AA341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bookmarkStart w:id="855" w:name="_Hlk515435313"/>
      <w:r w:rsidRPr="007B5C64">
        <w:rPr>
          <w:rFonts w:ascii="Courier New" w:eastAsia="SimSun" w:hAnsi="Courier New"/>
          <w:noProof/>
          <w:sz w:val="16"/>
          <w:lang w:eastAsia="ko-KR"/>
        </w:rPr>
        <w:t>MaskedIMEISV</w:t>
      </w:r>
      <w:bookmarkEnd w:id="855"/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319E550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MDT-Configuration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2230466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MDTPLMNList,</w:t>
      </w:r>
    </w:p>
    <w:p w14:paraId="310ACAD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MobilityRestrictionList,</w:t>
      </w:r>
    </w:p>
    <w:p w14:paraId="061494F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Neighbour-NG-RAN-Node-List,</w:t>
      </w:r>
    </w:p>
    <w:p w14:paraId="5EA4838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NG-RAN-Cell-Identity,</w:t>
      </w:r>
    </w:p>
    <w:p w14:paraId="6857A9A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0614B8C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NR-CGI,</w:t>
      </w:r>
    </w:p>
    <w:p w14:paraId="640056F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NE-DC-TDM-Pattern,</w:t>
      </w:r>
    </w:p>
    <w:p w14:paraId="7C1645C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NR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A2XServicesAuthorized,</w:t>
      </w:r>
    </w:p>
    <w:p w14:paraId="7D7FFEF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NRUESidelinkAggregateMaximumBitRate,</w:t>
      </w:r>
    </w:p>
    <w:p w14:paraId="3266417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NRV2XServicesAuthorized,</w:t>
      </w:r>
    </w:p>
    <w:p w14:paraId="17EB7C4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PagingDRX,</w:t>
      </w:r>
    </w:p>
    <w:p w14:paraId="400B932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EUTRAPagingeDRXInformation,</w:t>
      </w:r>
    </w:p>
    <w:p w14:paraId="1718ED1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>PagingPriority,</w:t>
      </w:r>
    </w:p>
    <w:p w14:paraId="324CBF2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PartialListIndicator,</w:t>
      </w:r>
    </w:p>
    <w:p w14:paraId="454F458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PLMN-Identity,</w:t>
      </w:r>
    </w:p>
    <w:p w14:paraId="0D2AB1D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PDCPChangeIndication,</w:t>
      </w:r>
    </w:p>
    <w:p w14:paraId="39F4891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PDUSessionAggregateMaximumBitRate,</w:t>
      </w:r>
    </w:p>
    <w:p w14:paraId="753C6CA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PDUSession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-ID,</w:t>
      </w:r>
    </w:p>
    <w:p w14:paraId="2A223EE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PDUSession-List,</w:t>
      </w:r>
    </w:p>
    <w:p w14:paraId="7ED503B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PDUSession-List-withCause,</w:t>
      </w:r>
    </w:p>
    <w:p w14:paraId="4CFC090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PDUSession-List-withDataForwardingFromTarget,</w:t>
      </w:r>
    </w:p>
    <w:p w14:paraId="7BF3161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PDUSession-List-withDataForwardingRequest,</w:t>
      </w:r>
    </w:p>
    <w:p w14:paraId="37A3C50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PDUSessionResourcesAdmitted-List,</w:t>
      </w:r>
    </w:p>
    <w:p w14:paraId="20C97E0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PDUSessionResourcesNotAdmitted-List,</w:t>
      </w:r>
    </w:p>
    <w:p w14:paraId="6CF46AA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PDUSessionResourcesToBeSetup-List,</w:t>
      </w:r>
    </w:p>
    <w:p w14:paraId="77AD0EB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PDUSessionResourceChangeRequiredInfo-SNterminated,</w:t>
      </w:r>
    </w:p>
    <w:p w14:paraId="45197DC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PDUSessionResourceChangeRequiredInfo-MNterminated,</w:t>
      </w:r>
    </w:p>
    <w:p w14:paraId="7DFB47A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PDUSessionResourceChangeConfirmInfo-SNterminated,</w:t>
      </w:r>
    </w:p>
    <w:p w14:paraId="2BF7F3D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PDUSessionResourceChangeConfirmInfo-MNterminated,</w:t>
      </w:r>
    </w:p>
    <w:p w14:paraId="625308E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PDUSessionResourceSecondaryRATUsageList,</w:t>
      </w:r>
    </w:p>
    <w:p w14:paraId="26885DE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PDUSessionResourceSetupInfo-SNterminated,</w:t>
      </w:r>
    </w:p>
    <w:p w14:paraId="5888442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PDUSessionResourceSetupInfo-MNterminated,</w:t>
      </w:r>
    </w:p>
    <w:p w14:paraId="7EABA46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PDUSessionResourceSetupResponseInfo-SNterminated,</w:t>
      </w:r>
    </w:p>
    <w:p w14:paraId="19CFA0A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PDUSessionResourceSetupResponseInfo-MNterminated,</w:t>
      </w:r>
    </w:p>
    <w:p w14:paraId="4D53AD7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PDUSessionResourceModificationInfo-SNterminated,</w:t>
      </w:r>
    </w:p>
    <w:p w14:paraId="1E31A26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PDUSessionResourceModificationInfo-MNterminated,</w:t>
      </w:r>
    </w:p>
    <w:p w14:paraId="7130989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PDUSessionResourceModificationResponseInfo-SNterminated,</w:t>
      </w:r>
    </w:p>
    <w:p w14:paraId="705AE21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PDUSessionResourceModificationResponseInfo-MNterminated,</w:t>
      </w:r>
    </w:p>
    <w:p w14:paraId="69A1B67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PDUSessionResourceModConfirmInfo-SNterminated,</w:t>
      </w:r>
    </w:p>
    <w:p w14:paraId="7BE2197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PDUSessionResourceModConfirmInfo-MNterminated,</w:t>
      </w:r>
    </w:p>
    <w:p w14:paraId="2BF8F94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PDUSessionResourceModRqdInfo-SNterminated,</w:t>
      </w:r>
    </w:p>
    <w:p w14:paraId="0980C2A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PDUSessionResourceModRqdInfo-MNterminated,</w:t>
      </w:r>
    </w:p>
    <w:p w14:paraId="2BB79B8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PDUSessionType,</w:t>
      </w:r>
    </w:p>
    <w:p w14:paraId="3DD5E88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 w:hint="eastAsia"/>
          <w:noProof/>
          <w:sz w:val="16"/>
        </w:rPr>
        <w:lastRenderedPageBreak/>
        <w:tab/>
        <w:t>PC5QoSParameters,</w:t>
      </w:r>
    </w:p>
    <w:p w14:paraId="52473BA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</w:t>
      </w:r>
      <w:r w:rsidRPr="007B5C64">
        <w:rPr>
          <w:rFonts w:ascii="Courier New" w:eastAsia="SimSun" w:hAnsi="Courier New" w:cs="Arial"/>
          <w:bCs/>
          <w:iCs/>
          <w:noProof/>
          <w:sz w:val="16"/>
          <w:lang w:eastAsia="ja-JP"/>
        </w:rPr>
        <w:t>Identifier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11C7FB4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QoSFlowNotificationControlIndicationInfo,</w:t>
      </w:r>
    </w:p>
    <w:p w14:paraId="4000114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QoSFlows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-List,</w:t>
      </w:r>
    </w:p>
    <w:p w14:paraId="5DA306D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>RANPagingArea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524A353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ResetRequestTypeInfo,</w:t>
      </w:r>
    </w:p>
    <w:p w14:paraId="03E8EB1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ResetResponseTypeInfo,</w:t>
      </w:r>
    </w:p>
    <w:p w14:paraId="198F458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RFSP-Index,</w:t>
      </w:r>
    </w:p>
    <w:p w14:paraId="286ABE5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RRCConfigIndication,</w:t>
      </w:r>
    </w:p>
    <w:p w14:paraId="2214938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RRCResumeCause,</w:t>
      </w:r>
    </w:p>
    <w:p w14:paraId="0A6B806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SCGConfigurationQuery,</w:t>
      </w:r>
    </w:p>
    <w:p w14:paraId="592A90C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SCGreconfigNotification,</w:t>
      </w:r>
    </w:p>
    <w:p w14:paraId="5101824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SecurityIndication,</w:t>
      </w:r>
    </w:p>
    <w:p w14:paraId="41EECE8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S-NG-RANnode-SecurityKey,</w:t>
      </w:r>
    </w:p>
    <w:p w14:paraId="017605D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SpectrumSharingGroupID,</w:t>
      </w:r>
    </w:p>
    <w:p w14:paraId="27CB833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SplitSRBsTypes,</w:t>
      </w:r>
    </w:p>
    <w:p w14:paraId="4575BAF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S-NG-RANnode-Addition-Trigger-Ind,</w:t>
      </w:r>
    </w:p>
    <w:p w14:paraId="5092368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S-NSSAI,</w:t>
      </w:r>
    </w:p>
    <w:p w14:paraId="1442182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TargetCellList,</w:t>
      </w:r>
    </w:p>
    <w:p w14:paraId="46A584D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TAISupport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-List,</w:t>
      </w:r>
    </w:p>
    <w:p w14:paraId="56E5B21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Target-CGI,</w:t>
      </w:r>
    </w:p>
    <w:p w14:paraId="44EE574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TimeToWait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0698063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>TraceActivation,</w:t>
      </w:r>
    </w:p>
    <w:p w14:paraId="1133D66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UEAggregateMaximumBitRate,</w:t>
      </w:r>
    </w:p>
    <w:p w14:paraId="0CB6215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UEContextID,</w:t>
      </w:r>
    </w:p>
    <w:p w14:paraId="422AB9B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UEContextInfoRetrUECtxtResp,</w:t>
      </w:r>
    </w:p>
    <w:p w14:paraId="7C24500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UEContextKeptIndicator,</w:t>
      </w:r>
    </w:p>
    <w:p w14:paraId="181F7B4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szCs w:val="16"/>
          <w:lang w:eastAsia="ko-KR"/>
        </w:rPr>
        <w:t>UEHistoryInformation</w:t>
      </w:r>
      <w:proofErr w:type="spellEnd"/>
      <w:r w:rsidRPr="007B5C64">
        <w:rPr>
          <w:rFonts w:ascii="Courier New" w:eastAsia="SimSun" w:hAnsi="Courier New"/>
          <w:sz w:val="16"/>
          <w:szCs w:val="16"/>
          <w:lang w:eastAsia="ko-KR"/>
        </w:rPr>
        <w:t>,</w:t>
      </w:r>
    </w:p>
    <w:p w14:paraId="0ACA39E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UEIdentityIndexValue,</w:t>
      </w:r>
    </w:p>
    <w:p w14:paraId="0B1D03B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UERadioCapabilityForPaging,</w:t>
      </w:r>
    </w:p>
    <w:p w14:paraId="7324CD1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UERadioCapabilityID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65DDA38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UERANPagingIdentity,</w:t>
      </w:r>
    </w:p>
    <w:p w14:paraId="02D6814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UESecurityCapabilities,</w:t>
      </w:r>
    </w:p>
    <w:p w14:paraId="7A2A4C7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UPTransportLayerInformation,</w:t>
      </w:r>
    </w:p>
    <w:p w14:paraId="43C482F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UserPlaneTrafficActivityReport,</w:t>
      </w:r>
    </w:p>
    <w:p w14:paraId="64E139B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XnBenefitValue,</w:t>
      </w:r>
    </w:p>
    <w:p w14:paraId="2F70D2B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RANPagingFailure,</w:t>
      </w:r>
    </w:p>
    <w:p w14:paraId="165176A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TNLConfigurationInfo,</w:t>
      </w:r>
    </w:p>
    <w:p w14:paraId="4E419DE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MaximumCellListSize,</w:t>
      </w:r>
    </w:p>
    <w:p w14:paraId="4653EB2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MessageOversizeNotification,</w:t>
      </w:r>
    </w:p>
    <w:p w14:paraId="1C712C8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NG-RANTraceID,</w:t>
      </w:r>
    </w:p>
    <w:p w14:paraId="3CC53BF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MobilityInformation,</w:t>
      </w:r>
    </w:p>
    <w:p w14:paraId="75992F5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InitiatingCondition-FailureIndication,</w:t>
      </w:r>
    </w:p>
    <w:p w14:paraId="10B91B0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HandoverReportType,</w:t>
      </w:r>
    </w:p>
    <w:p w14:paraId="284FBFD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TargetCellinEUTRAN,</w:t>
      </w:r>
    </w:p>
    <w:p w14:paraId="167EF66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C-RNTI,</w:t>
      </w:r>
    </w:p>
    <w:p w14:paraId="1FBF340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UERLFReportContainer,</w:t>
      </w:r>
    </w:p>
    <w:p w14:paraId="053B678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Measurement-ID,</w:t>
      </w:r>
    </w:p>
    <w:p w14:paraId="53006DD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RegistrationRequest,</w:t>
      </w:r>
    </w:p>
    <w:p w14:paraId="5283380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ReportCharacteristics,</w:t>
      </w:r>
    </w:p>
    <w:p w14:paraId="0F09841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CellToReport,</w:t>
      </w:r>
    </w:p>
    <w:p w14:paraId="7B1C4EF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ReportingPeriodicity,</w:t>
      </w:r>
    </w:p>
    <w:p w14:paraId="080F902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CellMeasurementResult,</w:t>
      </w:r>
    </w:p>
    <w:p w14:paraId="5819602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UEHistoryInformationFromTheUE,</w:t>
      </w:r>
    </w:p>
    <w:p w14:paraId="608AEFB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MobilityParametersInformation,</w:t>
      </w:r>
    </w:p>
    <w:p w14:paraId="4D1C269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MobilityParametersModificationRange,</w:t>
      </w:r>
    </w:p>
    <w:p w14:paraId="4C021FA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AReport,</w:t>
      </w:r>
    </w:p>
    <w:p w14:paraId="0885934E" w14:textId="77777777" w:rsidR="00190505" w:rsidRPr="007B5C64" w:rsidDel="00572A3A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IABNodeIndication,</w:t>
      </w:r>
    </w:p>
    <w:p w14:paraId="0770C2F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SNTriggered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0BF38CD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SCGIndicator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,</w:t>
      </w:r>
    </w:p>
    <w:p w14:paraId="196DEBA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UESpecificDRX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,</w:t>
      </w:r>
    </w:p>
    <w:p w14:paraId="28F6CC6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DirectForwardingPath</w:t>
      </w:r>
      <w:r w:rsidRPr="007B5C64">
        <w:rPr>
          <w:rFonts w:ascii="Courier New" w:eastAsia="Batang" w:hAnsi="Courier New"/>
          <w:noProof/>
          <w:sz w:val="16"/>
          <w:lang w:eastAsia="ko-KR"/>
        </w:rPr>
        <w:t>Availability,</w:t>
      </w:r>
    </w:p>
    <w:p w14:paraId="1F0B3CC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TransportLayerAddress,</w:t>
      </w:r>
    </w:p>
    <w:p w14:paraId="0D27066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PrivacyIndicator,</w:t>
      </w:r>
    </w:p>
    <w:p w14:paraId="2D2D065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</w:rPr>
        <w:tab/>
        <w:t>URIaddress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,</w:t>
      </w:r>
    </w:p>
    <w:p w14:paraId="3359138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MBS-Session-ID,</w:t>
      </w:r>
    </w:p>
    <w:p w14:paraId="7B4F907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UEIdentityIndexList-MBSGroupPaging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665FE5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G Times (WN)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CG Times (WN)" w:hAnsi="Courier New"/>
          <w:noProof/>
          <w:sz w:val="16"/>
          <w:lang w:eastAsia="ko-KR"/>
        </w:rPr>
        <w:t>MBS-SessionInformation-List,</w:t>
      </w:r>
    </w:p>
    <w:p w14:paraId="01DA689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MBS-SessionInformationResponse-List,</w:t>
      </w:r>
    </w:p>
    <w:p w14:paraId="32EAD8F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SuccessfulHO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ReportInformation,</w:t>
      </w:r>
    </w:p>
    <w:p w14:paraId="76928ED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</w:rPr>
        <w:tab/>
        <w:t>PSCellHistoryInformationRetrieve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,</w:t>
      </w:r>
    </w:p>
    <w:p w14:paraId="6F7DC7E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val="en-US"/>
        </w:rPr>
        <w:tab/>
        <w:t>SSBOffsets-List,</w:t>
      </w:r>
    </w:p>
    <w:p w14:paraId="476B035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val="en-US"/>
        </w:rPr>
        <w:tab/>
        <w:t>NG-RANnode2SSBOffsetsModificationRange,</w:t>
      </w:r>
    </w:p>
    <w:p w14:paraId="6F6C2EB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Coverage-Modification-List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,</w:t>
      </w:r>
    </w:p>
    <w:p w14:paraId="244A1ED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  <w:t>SCGFailureReportContainer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4A8D121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SNMobilityInformation,</w:t>
      </w:r>
    </w:p>
    <w:p w14:paraId="20FADD5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PSCellChangeHistory,</w:t>
      </w:r>
    </w:p>
    <w:p w14:paraId="530ADB5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CHOConfiguration,</w:t>
      </w:r>
    </w:p>
    <w:p w14:paraId="628CF53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CG</w:t>
      </w:r>
      <w:r w:rsidRPr="007B5C64">
        <w:rPr>
          <w:rFonts w:ascii="Courier New" w:eastAsia="SimSun" w:hAnsi="Courier New"/>
          <w:noProof/>
          <w:sz w:val="16"/>
          <w:lang w:eastAsia="ko-KR"/>
        </w:rPr>
        <w:t>UEHistoryInformation,</w:t>
      </w:r>
    </w:p>
    <w:p w14:paraId="54A9093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F1C</w:t>
      </w:r>
      <w:r w:rsidRPr="007B5C64">
        <w:rPr>
          <w:rFonts w:ascii="Courier New" w:eastAsia="SimSun" w:hAnsi="Courier New" w:cs="Courier New"/>
          <w:noProof/>
          <w:sz w:val="16"/>
          <w:szCs w:val="16"/>
          <w:lang w:val="en-US"/>
        </w:rPr>
        <w:t>Traffic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Container,</w:t>
      </w:r>
    </w:p>
    <w:p w14:paraId="73D2631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NoPDUSessionIndication,</w:t>
      </w:r>
    </w:p>
    <w:p w14:paraId="6930050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IAB-TNL-Address-Request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,</w:t>
      </w:r>
    </w:p>
    <w:p w14:paraId="723CD24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IAB-TNL-Address-Response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,</w:t>
      </w:r>
    </w:p>
    <w:p w14:paraId="225AC7C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  <w:t>TrafficIndex,</w:t>
      </w:r>
    </w:p>
    <w:p w14:paraId="0FADFD2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  <w:t>TrafficProfile,</w:t>
      </w:r>
    </w:p>
    <w:p w14:paraId="20D6547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TrafficToBeReleaseInformation,</w:t>
      </w:r>
    </w:p>
    <w:p w14:paraId="5972CD5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F1-TerminatingTopologyBHInformation,</w:t>
      </w:r>
    </w:p>
    <w:p w14:paraId="243B7AD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Non-F1-TerminatingTopologyBHInformation,</w:t>
      </w:r>
    </w:p>
    <w:p w14:paraId="18E4387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BHInfoList,</w:t>
      </w:r>
    </w:p>
    <w:p w14:paraId="0657D79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IABTNLAddress,</w:t>
      </w:r>
    </w:p>
    <w:p w14:paraId="72F6C74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ko-KR"/>
        </w:rPr>
        <w:t>IABCellInformation,</w:t>
      </w:r>
    </w:p>
    <w:p w14:paraId="004889B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IABTNLAddressException,</w:t>
      </w:r>
    </w:p>
    <w:p w14:paraId="79D8533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TimeSynchronizationAssistanceInformation,</w:t>
      </w:r>
    </w:p>
    <w:p w14:paraId="7AFE9E4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SCGActivationRequest,</w:t>
      </w:r>
    </w:p>
    <w:p w14:paraId="150C1FA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SCGActivationStatus,</w:t>
      </w:r>
    </w:p>
    <w:p w14:paraId="0D282E1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CPAInformationRequest,</w:t>
      </w:r>
    </w:p>
    <w:p w14:paraId="597D77C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CPAInformationAck,</w:t>
      </w:r>
    </w:p>
    <w:p w14:paraId="3D681EE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CPCInformationRequired,</w:t>
      </w:r>
    </w:p>
    <w:p w14:paraId="5E772E9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CPCInformationConfirm,</w:t>
      </w:r>
    </w:p>
    <w:p w14:paraId="1D42E4B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CPAInformationModReq,</w:t>
      </w:r>
    </w:p>
    <w:p w14:paraId="2A4D317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CPAInformationModReqAck,</w:t>
      </w:r>
    </w:p>
    <w:p w14:paraId="6E6FC57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CPC-DataForwarding-Indicator,</w:t>
      </w:r>
    </w:p>
    <w:p w14:paraId="50F8917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CPCInformationUpdate,</w:t>
      </w:r>
    </w:p>
    <w:p w14:paraId="6AF19E0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CPACInformationModRequired,</w:t>
      </w:r>
    </w:p>
    <w:p w14:paraId="52477E6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QMCConfigInfo,</w:t>
      </w:r>
    </w:p>
    <w:p w14:paraId="1BC920F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FiveGProSeAuthorized</w:t>
      </w:r>
      <w:r w:rsidRPr="007B5C64">
        <w:rPr>
          <w:rFonts w:ascii="Courier New" w:eastAsia="SimSun" w:hAnsi="Courier New"/>
          <w:noProof/>
          <w:snapToGrid w:val="0"/>
          <w:sz w:val="16"/>
        </w:rPr>
        <w:t>,</w:t>
      </w:r>
    </w:p>
    <w:p w14:paraId="0E018A2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lastRenderedPageBreak/>
        <w:tab/>
        <w:t>FiveGProSePC5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QoSParameters</w:t>
      </w:r>
      <w:r w:rsidRPr="007B5C64">
        <w:rPr>
          <w:rFonts w:ascii="Courier New" w:eastAsia="SimSun" w:hAnsi="Courier New"/>
          <w:noProof/>
          <w:snapToGrid w:val="0"/>
          <w:sz w:val="16"/>
        </w:rPr>
        <w:t>,</w:t>
      </w:r>
    </w:p>
    <w:p w14:paraId="6C1CDFE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ServedCellSpecificInfoReq</w:t>
      </w:r>
      <w:r w:rsidRPr="007B5C64">
        <w:rPr>
          <w:rFonts w:ascii="Courier New" w:eastAsia="SimSun" w:hAnsi="Courier New"/>
          <w:noProof/>
          <w:sz w:val="16"/>
          <w:lang w:eastAsia="ko-KR"/>
        </w:rPr>
        <w:t>-NR,</w:t>
      </w:r>
    </w:p>
    <w:p w14:paraId="2AC607B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  <w:t>NRPagingeDRXInformation,</w:t>
      </w:r>
    </w:p>
    <w:p w14:paraId="0A23DCA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  <w:t>NRPagingeDRXInformationforRRCINACTIVE,</w:t>
      </w:r>
    </w:p>
    <w:p w14:paraId="1CD53B0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SDTSupportRequest,</w:t>
      </w:r>
    </w:p>
    <w:p w14:paraId="3B464A2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SDT-Termination-Request,</w:t>
      </w:r>
    </w:p>
    <w:p w14:paraId="129735A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SDTPartialUEContextInfo,</w:t>
      </w:r>
    </w:p>
    <w:p w14:paraId="4DF2E53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SDTDataForwardingDRBList,</w:t>
      </w:r>
    </w:p>
    <w:p w14:paraId="7A50781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PEIPSassistanceInformation,</w:t>
      </w:r>
    </w:p>
    <w:p w14:paraId="7C1C405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val="en-US"/>
        </w:rPr>
        <w:tab/>
        <w:t>UESliceMaximumBitRateList,</w:t>
      </w:r>
    </w:p>
    <w:p w14:paraId="62DDC4D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>PagingCause,</w:t>
      </w:r>
    </w:p>
    <w:p w14:paraId="70D5479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MDTPLMN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Modification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List,</w:t>
      </w:r>
    </w:p>
    <w:p w14:paraId="412863B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F1-terminatingIAB-donor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ndicator,</w:t>
      </w:r>
    </w:p>
    <w:p w14:paraId="45873B7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SRB-ID,</w:t>
      </w:r>
    </w:p>
    <w:p w14:paraId="70018DC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AdditionalListofPDUSessionResourceChangeConfirmInfo-SNterminated,</w:t>
      </w:r>
    </w:p>
    <w:p w14:paraId="06A9496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</w:rPr>
        <w:t>HashedUEIdentityIndexValue,</w:t>
      </w:r>
    </w:p>
    <w:p w14:paraId="27712E1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MBS-DataForwarding-Indicator</w:t>
      </w:r>
      <w:r w:rsidRPr="007B5C64">
        <w:rPr>
          <w:rFonts w:ascii="Courier New" w:eastAsia="SimSun" w:hAnsi="Courier New"/>
          <w:noProof/>
          <w:sz w:val="16"/>
        </w:rPr>
        <w:t>,</w:t>
      </w:r>
    </w:p>
    <w:p w14:paraId="3C00E02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IABAuthorizationStatus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08A3DE7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NID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119A016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napToGrid w:val="0"/>
          <w:sz w:val="16"/>
          <w:lang w:eastAsia="ko-KR"/>
        </w:rPr>
        <w:t>MT-SDT-Information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5C3395A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DengXia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PosPartialUEContextInfo</w:t>
      </w:r>
      <w:r w:rsidRPr="007B5C64">
        <w:rPr>
          <w:rFonts w:ascii="Courier New" w:eastAsia="SimSun" w:hAnsi="Courier New"/>
          <w:noProof/>
          <w:sz w:val="16"/>
          <w:lang w:eastAsia="ja-JP"/>
        </w:rPr>
        <w:t>,</w:t>
      </w:r>
    </w:p>
    <w:p w14:paraId="42019A2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SRSConfiguration</w:t>
      </w:r>
      <w:r w:rsidRPr="007B5C64">
        <w:rPr>
          <w:rFonts w:ascii="Courier New" w:eastAsia="DengXian" w:hAnsi="Courier New"/>
          <w:noProof/>
          <w:snapToGrid w:val="0"/>
          <w:sz w:val="16"/>
          <w:lang w:val="en-US"/>
        </w:rPr>
        <w:t>,</w:t>
      </w:r>
    </w:p>
    <w:p w14:paraId="5283027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RaReportIndicationList,</w:t>
      </w:r>
    </w:p>
    <w:p w14:paraId="0702493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SuccessfulPSCellChangeReportInformation,</w:t>
      </w:r>
    </w:p>
    <w:p w14:paraId="7DC0002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CPACConfiguration</w:t>
      </w:r>
      <w:r w:rsidRPr="007B5C64">
        <w:rPr>
          <w:rFonts w:ascii="Courier New" w:eastAsia="SimSun" w:hAnsi="Courier New" w:hint="eastAsia"/>
          <w:noProof/>
          <w:sz w:val="16"/>
        </w:rPr>
        <w:t>,</w:t>
      </w:r>
    </w:p>
    <w:p w14:paraId="49D38A7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</w:rPr>
        <w:t>TimeSinceFailure,</w:t>
      </w:r>
    </w:p>
    <w:p w14:paraId="537432C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SPRAvailability,</w:t>
      </w:r>
    </w:p>
    <w:p w14:paraId="2BCCC89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DLLBTFailureInformationRequest,</w:t>
      </w:r>
    </w:p>
    <w:p w14:paraId="6A375F6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DLLBTFailureInformationList,</w:t>
      </w:r>
    </w:p>
    <w:p w14:paraId="6954E95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CellBasedUETrajectoryPrediction,</w:t>
      </w:r>
    </w:p>
    <w:p w14:paraId="7989458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DataCollectionID,</w:t>
      </w:r>
    </w:p>
    <w:p w14:paraId="223E88A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  <w:t>RequestedPredictionTime,</w:t>
      </w:r>
    </w:p>
    <w:p w14:paraId="540DDC9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NodeMeasurementInitiationResult-List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,</w:t>
      </w:r>
    </w:p>
    <w:p w14:paraId="32D3755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CellMeasurementInitiationResult-List,</w:t>
      </w:r>
    </w:p>
    <w:p w14:paraId="7549CCE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UEAssociatedInfoResult-List,</w:t>
      </w:r>
    </w:p>
    <w:p w14:paraId="2B4646C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UETrajectoryCollectionConfiguration,</w:t>
      </w:r>
    </w:p>
    <w:p w14:paraId="42172FF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UEPerformanceCollectionConfiguration,</w:t>
      </w:r>
    </w:p>
    <w:p w14:paraId="0E97FC7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CellMeasurementResultForDataCollection-List,</w:t>
      </w:r>
    </w:p>
    <w:p w14:paraId="77BDEE2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CellToReportForDataCollection-List,</w:t>
      </w:r>
    </w:p>
    <w:p w14:paraId="4C65FE1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CandidateRelayUEInfoList</w:t>
      </w:r>
      <w:r w:rsidRPr="007B5C64">
        <w:rPr>
          <w:rFonts w:ascii="Courier New" w:eastAsia="SimSun" w:hAnsi="Courier New"/>
          <w:noProof/>
          <w:sz w:val="16"/>
          <w:lang w:val="en-US"/>
        </w:rPr>
        <w:t>,</w:t>
      </w:r>
    </w:p>
    <w:p w14:paraId="7FD2CEB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NRPagingLongeDRXInformationforRRCINACTIVE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5550379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QMCCoordinationRequest,</w:t>
      </w:r>
    </w:p>
    <w:p w14:paraId="0170727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QMCCoordinationResponse,</w:t>
      </w:r>
    </w:p>
    <w:p w14:paraId="51E33EC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DirectForwardingPath</w:t>
      </w:r>
      <w:r w:rsidRPr="007B5C64">
        <w:rPr>
          <w:rFonts w:ascii="Courier New" w:eastAsia="Batang" w:hAnsi="Courier New"/>
          <w:noProof/>
          <w:sz w:val="16"/>
          <w:lang w:eastAsia="ko-KR"/>
        </w:rPr>
        <w:t>AvailabilityWithSourceMN,</w:t>
      </w:r>
    </w:p>
    <w:p w14:paraId="15ED31F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Conditional-Reconfig-List</w:t>
      </w:r>
      <w:r w:rsidRPr="007B5C64">
        <w:rPr>
          <w:rFonts w:ascii="Courier New" w:eastAsia="SimSun" w:hAnsi="Courier New"/>
          <w:noProof/>
          <w:sz w:val="16"/>
        </w:rPr>
        <w:t>,</w:t>
      </w:r>
    </w:p>
    <w:p w14:paraId="47A1A5F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PDUSetbasedHandlingIndicator</w:t>
      </w:r>
      <w:r w:rsidRPr="007B5C64">
        <w:rPr>
          <w:rFonts w:ascii="Courier New" w:eastAsia="SimSun" w:hAnsi="Courier New"/>
          <w:noProof/>
          <w:sz w:val="16"/>
        </w:rPr>
        <w:t>,</w:t>
      </w:r>
    </w:p>
    <w:p w14:paraId="1F68F68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Mobile</w:t>
      </w:r>
      <w:r w:rsidRPr="007B5C64">
        <w:rPr>
          <w:rFonts w:ascii="Courier New" w:eastAsia="SimSun" w:hAnsi="Courier New"/>
          <w:noProof/>
          <w:sz w:val="16"/>
          <w:lang w:eastAsia="ko-KR"/>
        </w:rPr>
        <w:t>IAB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z w:val="16"/>
          <w:lang w:eastAsia="ko-KR"/>
        </w:rPr>
        <w:t>AuthorizationStatus,</w:t>
      </w:r>
    </w:p>
    <w:p w14:paraId="18C5A3C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BAPAddress,</w:t>
      </w:r>
    </w:p>
    <w:p w14:paraId="7128FF3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S-CPAC-Request,</w:t>
      </w:r>
    </w:p>
    <w:p w14:paraId="4CD4508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SK-COUNTER,</w:t>
      </w:r>
    </w:p>
    <w:p w14:paraId="082219A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RegistrationRequestForDataCollection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F3E972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ReportCharacteristicsForDataCollection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F3A50B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ReportingPeriodicityForDataCollection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B37859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lastRenderedPageBreak/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NodeAssociatedInfoResult</w:t>
      </w:r>
      <w:proofErr w:type="spellEnd"/>
      <w:r w:rsidRPr="007B5C64">
        <w:rPr>
          <w:rFonts w:ascii="Courier New" w:eastAsia="SimSun" w:hAnsi="Courier New"/>
          <w:noProof/>
          <w:sz w:val="16"/>
        </w:rPr>
        <w:t>,</w:t>
      </w:r>
    </w:p>
    <w:p w14:paraId="5C0D27D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SLPositioning-Ranging-Services-Info,</w:t>
      </w:r>
    </w:p>
    <w:p w14:paraId="7FBEDE4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PDUSessionsListToBeReleased-UPError,</w:t>
      </w:r>
    </w:p>
    <w:p w14:paraId="5861AB2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UserPlaneFailure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Indication</w:t>
      </w:r>
      <w:r w:rsidRPr="007B5C64">
        <w:rPr>
          <w:rFonts w:ascii="Courier New" w:eastAsia="SimSun" w:hAnsi="Courier New"/>
          <w:noProof/>
          <w:sz w:val="16"/>
          <w:lang w:val="en-US"/>
        </w:rPr>
        <w:t>,</w:t>
      </w:r>
    </w:p>
    <w:p w14:paraId="35EF9F8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SRSPositioningConfigOrActivationRequest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44C8E0C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NRPPaPositioningInformation</w:t>
      </w:r>
    </w:p>
    <w:p w14:paraId="6963219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B0D1AD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0CA7FC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3956D9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69AAB8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FROM XnAP-IEs</w:t>
      </w:r>
    </w:p>
    <w:p w14:paraId="16B21F5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A68741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PrivateIE-Container{},</w:t>
      </w:r>
    </w:p>
    <w:p w14:paraId="243B68E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ProtocolExtensionContainer{},</w:t>
      </w:r>
    </w:p>
    <w:p w14:paraId="1633729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ProtocolIE-Container{},</w:t>
      </w:r>
    </w:p>
    <w:p w14:paraId="4EC0693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ProtocolIE-ContainerList{},</w:t>
      </w:r>
    </w:p>
    <w:p w14:paraId="46924D8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ProtocolIE-ContainerPair{},</w:t>
      </w:r>
    </w:p>
    <w:p w14:paraId="75B63F3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ProtocolIE-ContainerPairList{},</w:t>
      </w:r>
    </w:p>
    <w:p w14:paraId="6BA3F9C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ProtocolIE-Single-Container{},</w:t>
      </w:r>
    </w:p>
    <w:p w14:paraId="0CB1DDD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XNAP-PRIVATE-IES,</w:t>
      </w:r>
    </w:p>
    <w:p w14:paraId="1E989B3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XNAP-PROTOCOL-EXTENSION,</w:t>
      </w:r>
    </w:p>
    <w:p w14:paraId="5F88189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XNAP-PROTOCOL-IES,</w:t>
      </w:r>
    </w:p>
    <w:p w14:paraId="0325851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XNAP-PROTOCOL-IES-PAIR</w:t>
      </w:r>
    </w:p>
    <w:p w14:paraId="516EE04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FROM XnAP-Containers</w:t>
      </w:r>
    </w:p>
    <w:p w14:paraId="259FBED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7C6A33C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115106B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A2XPC5QoSParameters,</w:t>
      </w:r>
    </w:p>
    <w:p w14:paraId="6C7ADDD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id-ActivatedServedCells,</w:t>
      </w:r>
    </w:p>
    <w:p w14:paraId="409E432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id-ActivationIDforCellActivation,</w:t>
      </w:r>
    </w:p>
    <w:p w14:paraId="1282D6F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id-AdditionalDRBIDs,</w:t>
      </w:r>
    </w:p>
    <w:p w14:paraId="407D39C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id-AerialUE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S</w:t>
      </w:r>
      <w:r w:rsidRPr="007B5C64">
        <w:rPr>
          <w:rFonts w:ascii="Courier New" w:eastAsia="SimSun" w:hAnsi="Courier New"/>
          <w:noProof/>
          <w:sz w:val="16"/>
          <w:lang w:eastAsia="ko-KR"/>
        </w:rPr>
        <w:t>ubscriptionInformation,</w:t>
      </w:r>
    </w:p>
    <w:p w14:paraId="1F1ECA7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id-AMF-Region-Information,</w:t>
      </w:r>
    </w:p>
    <w:p w14:paraId="7B4AB13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id-AMF-Region-Information-To-Add,</w:t>
      </w:r>
    </w:p>
    <w:p w14:paraId="7B7C7CD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id-AMF-Region-Information-To-Delete,</w:t>
      </w:r>
    </w:p>
    <w:p w14:paraId="71CE2E6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id-AssistanceDataForRANPaging,</w:t>
      </w:r>
    </w:p>
    <w:p w14:paraId="0DD8023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id-AvailableDRBIDs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32D999C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id-Cause,</w:t>
      </w:r>
    </w:p>
    <w:p w14:paraId="60ED17B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id-cellAssistanceInfo-EUTRA,</w:t>
      </w:r>
    </w:p>
    <w:p w14:paraId="02B2EE8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id-cellAssistanceInfo-NR,</w:t>
      </w:r>
    </w:p>
    <w:p w14:paraId="25760D0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id-CellAndCapacityAssistanceInfo-EUTRA,</w:t>
      </w:r>
    </w:p>
    <w:p w14:paraId="3CDED12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id-CellAndCapacityAssistanceInfo-NR,</w:t>
      </w:r>
    </w:p>
    <w:p w14:paraId="4B0A056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id-ConfigurationUpdateInitiatingNodeChoice,</w:t>
      </w:r>
    </w:p>
    <w:p w14:paraId="5A7E2A8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id-UEContextID,</w:t>
      </w:r>
    </w:p>
    <w:p w14:paraId="3531EB9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id-CriticalityDiagnostics,</w:t>
      </w:r>
    </w:p>
    <w:p w14:paraId="5727A6F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id-XnUAddressInfoperPDUSession-List,</w:t>
      </w:r>
    </w:p>
    <w:p w14:paraId="273D4AE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id-DesiredActNotificationLevel,</w:t>
      </w:r>
    </w:p>
    <w:p w14:paraId="756EDBA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DRBsSubjectToStatusTransfer-List,</w:t>
      </w:r>
    </w:p>
    <w:p w14:paraId="38ED72C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id-ExpectedUEBehaviour,</w:t>
      </w:r>
    </w:p>
    <w:p w14:paraId="085A1A4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ExtendedUEIdentityIndexValue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,</w:t>
      </w:r>
    </w:p>
    <w:p w14:paraId="03AF270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id-FiveGCMobilityRestrictionListContainer,</w:t>
      </w:r>
    </w:p>
    <w:p w14:paraId="71782BF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id-GlobalNG-RAN-node-ID,</w:t>
      </w:r>
    </w:p>
    <w:p w14:paraId="2A3AFA4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id-GUAMI,</w:t>
      </w:r>
    </w:p>
    <w:p w14:paraId="339FFF9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7B5C64">
        <w:rPr>
          <w:rFonts w:ascii="Courier New" w:eastAsia="SimSun" w:hAnsi="Courier New"/>
          <w:noProof/>
          <w:sz w:val="16"/>
          <w:lang w:eastAsia="ko-KR"/>
        </w:rPr>
        <w:t>indexToRatFrequSelectionPriority,</w:t>
      </w:r>
    </w:p>
    <w:p w14:paraId="1C1DD5A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id-List-of-served-cells-E-UTRA,</w:t>
      </w:r>
    </w:p>
    <w:p w14:paraId="3F99E9D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id-List-of-served-cells-NR,</w:t>
      </w:r>
    </w:p>
    <w:p w14:paraId="0EACC13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id-LocationInformationSN,</w:t>
      </w:r>
    </w:p>
    <w:p w14:paraId="147D01D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id-LocationInformationSNReporting,</w:t>
      </w:r>
    </w:p>
    <w:p w14:paraId="1ABD85E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LocationReportingInformation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3C6CA1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LTE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A2XServicesAuthorized,</w:t>
      </w:r>
    </w:p>
    <w:p w14:paraId="2C4449D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 w:rsidDel="00944B65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7B5C64" w:rsidDel="00944B65">
        <w:rPr>
          <w:rFonts w:ascii="Courier New" w:eastAsia="SimSun" w:hAnsi="Courier New" w:hint="eastAsia"/>
          <w:noProof/>
          <w:snapToGrid w:val="0"/>
          <w:sz w:val="16"/>
          <w:lang w:val="en-US"/>
        </w:rPr>
        <w:t>LTE</w:t>
      </w:r>
      <w:r w:rsidRPr="007B5C64" w:rsidDel="00944B65">
        <w:rPr>
          <w:rFonts w:ascii="Courier New" w:eastAsia="SimSun" w:hAnsi="Courier New"/>
          <w:noProof/>
          <w:snapToGrid w:val="0"/>
          <w:sz w:val="16"/>
          <w:lang w:val="en-US"/>
        </w:rPr>
        <w:t>A2XUEPC5AggregateMaximumBitRate,</w:t>
      </w:r>
    </w:p>
    <w:p w14:paraId="52D0D93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id-LTEUESidelinkAggregateMaximumBitRate,</w:t>
      </w:r>
    </w:p>
    <w:p w14:paraId="312A5B0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id-LTEV2XServicesAuthorized,</w:t>
      </w:r>
    </w:p>
    <w:p w14:paraId="40F367B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id-MAC-I,</w:t>
      </w:r>
    </w:p>
    <w:p w14:paraId="54DEFCE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id-MaskedIMEISV,</w:t>
      </w:r>
    </w:p>
    <w:p w14:paraId="0999C5F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id-MDT-Configuration,</w:t>
      </w:r>
    </w:p>
    <w:p w14:paraId="6B4CABE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id-MDTPLMNList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776CDEC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id-MN-to-SN-Container,</w:t>
      </w:r>
    </w:p>
    <w:p w14:paraId="26ABEC0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id-MobilityRestrictionList,</w:t>
      </w:r>
    </w:p>
    <w:p w14:paraId="2C8AEA7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id-M-NG-RANnodeUEXnAPID,</w:t>
      </w:r>
    </w:p>
    <w:p w14:paraId="68519ED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id-new-NG-RAN-Cell-Identity,</w:t>
      </w:r>
    </w:p>
    <w:p w14:paraId="1E4850A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id-newNG-RANnodeUEXnAPID,</w:t>
      </w:r>
    </w:p>
    <w:p w14:paraId="574A5A9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NR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A2XServicesAuthorized,</w:t>
      </w:r>
    </w:p>
    <w:p w14:paraId="5A819FA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NR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A2XUEPC5AggregateMaximumBitRate,</w:t>
      </w:r>
    </w:p>
    <w:p w14:paraId="39D7ADB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id-NRUESidelinkAggregateMaximumBitRate,</w:t>
      </w:r>
    </w:p>
    <w:p w14:paraId="2230986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id-NRV2XServicesAuthorized,</w:t>
      </w:r>
    </w:p>
    <w:p w14:paraId="3D538D7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id-oldNG-RANnodeUEXnAPID,</w:t>
      </w:r>
    </w:p>
    <w:p w14:paraId="49671D9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id-OldtoNewNG-RANnodeResumeContainer,</w:t>
      </w:r>
    </w:p>
    <w:p w14:paraId="13E62FE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id-PagingCause,</w:t>
      </w:r>
    </w:p>
    <w:p w14:paraId="00C762F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id-PagingDRX,</w:t>
      </w:r>
    </w:p>
    <w:p w14:paraId="7C2B84B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id-EUTRAPagingeDRXInformation,</w:t>
      </w:r>
    </w:p>
    <w:p w14:paraId="2C8FB0D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7B5C64">
        <w:rPr>
          <w:rFonts w:ascii="Courier New" w:eastAsia="SimSun" w:hAnsi="Courier New"/>
          <w:noProof/>
          <w:snapToGrid w:val="0"/>
          <w:sz w:val="16"/>
        </w:rPr>
        <w:t>PagingPriority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1F80AC7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id-PartialListIndicator-EUTRA,</w:t>
      </w:r>
    </w:p>
    <w:p w14:paraId="2665CC3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id-PartialListIndicator-NR,</w:t>
      </w:r>
    </w:p>
    <w:p w14:paraId="2A592D0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id-PCellID,</w:t>
      </w:r>
    </w:p>
    <w:p w14:paraId="3A2162D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id-PDUSessionResourceSecondaryRATUsageList,</w:t>
      </w:r>
    </w:p>
    <w:p w14:paraId="2DD9071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id-PDUSessionResourcesActivityNotifyList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79F2511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id-PDUSessionResourcesAdmitted-List,</w:t>
      </w:r>
    </w:p>
    <w:p w14:paraId="601E386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id-PDUSessionResourcesNotAdmitted-List,</w:t>
      </w:r>
    </w:p>
    <w:p w14:paraId="0267695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id-PDUSessionResourcesNotifyList,</w:t>
      </w:r>
    </w:p>
    <w:p w14:paraId="5440195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id-PDUSessionToBeAddedAddReq,</w:t>
      </w:r>
    </w:p>
    <w:p w14:paraId="3A194BC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id-PDUSessionToBeReleased-RelReqAck,</w:t>
      </w:r>
    </w:p>
    <w:p w14:paraId="777C864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id-procedureStage,</w:t>
      </w:r>
    </w:p>
    <w:p w14:paraId="7F38371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7B5C64">
        <w:rPr>
          <w:rFonts w:ascii="Courier New" w:eastAsia="SimSun" w:hAnsi="Courier New"/>
          <w:noProof/>
          <w:snapToGrid w:val="0"/>
          <w:sz w:val="16"/>
        </w:rPr>
        <w:t>RANPagingArea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2AA683B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id-requestedSplitSRB,</w:t>
      </w:r>
    </w:p>
    <w:p w14:paraId="5118B26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id-RequiredNumberOfDRBIDs,</w:t>
      </w:r>
    </w:p>
    <w:p w14:paraId="3B8174A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id-ResetRequestTypeInfo,</w:t>
      </w:r>
    </w:p>
    <w:p w14:paraId="70653D4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id-ResetResponseTypeInfo,</w:t>
      </w:r>
    </w:p>
    <w:p w14:paraId="76ED9ED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id-RespondingNodeTypeConfigUpdateAck,</w:t>
      </w:r>
    </w:p>
    <w:p w14:paraId="14F49A1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856" w:name="_Hlk519075372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7B5C64">
        <w:rPr>
          <w:rFonts w:ascii="Courier New" w:eastAsia="SimSun" w:hAnsi="Courier New"/>
          <w:noProof/>
          <w:sz w:val="16"/>
          <w:lang w:eastAsia="ko-KR"/>
        </w:rPr>
        <w:t>RRCResumeCause,</w:t>
      </w:r>
    </w:p>
    <w:p w14:paraId="06C75BE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SCGreconfigNotification,</w:t>
      </w:r>
    </w:p>
    <w:p w14:paraId="291DDC6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id-selectedPLMN,</w:t>
      </w:r>
    </w:p>
    <w:bookmarkEnd w:id="856"/>
    <w:p w14:paraId="799D1E5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id-ServedCellsToActivate,</w:t>
      </w:r>
    </w:p>
    <w:p w14:paraId="1BA15E3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id-servedCellsToUpdate-E-UTRA,</w:t>
      </w:r>
    </w:p>
    <w:p w14:paraId="18A8852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id-ServedCellsToUpdateInitiatingNodeChoice,</w:t>
      </w:r>
    </w:p>
    <w:p w14:paraId="1408F7D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id-servedCellsToUpdate-NR,</w:t>
      </w:r>
    </w:p>
    <w:p w14:paraId="3718E8A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id-source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51A2C1B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id-SpareDRBIDs,</w:t>
      </w:r>
    </w:p>
    <w:p w14:paraId="6BEF2C6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id-S-NG-RANnodeMaxIPDataRate-UL,</w:t>
      </w:r>
    </w:p>
    <w:p w14:paraId="5188375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id-S-NG-RANnodeMaxIPDataRate-DL,</w:t>
      </w:r>
    </w:p>
    <w:p w14:paraId="71C044F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id-S-NG-RANnodeUEXnAPID,</w:t>
      </w:r>
    </w:p>
    <w:p w14:paraId="7821DC2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id-TAISupport-list,</w:t>
      </w:r>
    </w:p>
    <w:p w14:paraId="460838F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id-Target2SourceNG-RANnodeTranspContainer,</w:t>
      </w:r>
    </w:p>
    <w:p w14:paraId="447DF90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id-targetCellGlobalID,</w:t>
      </w:r>
    </w:p>
    <w:p w14:paraId="2FC75C3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id-target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0E292ED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TimeToWait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CF7339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id-TNLA-To-Add-List,</w:t>
      </w:r>
    </w:p>
    <w:p w14:paraId="128406B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id-TNLA-To-Update-List,</w:t>
      </w:r>
    </w:p>
    <w:p w14:paraId="6E0398C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id-TNLA-To-Remove-List,</w:t>
      </w:r>
    </w:p>
    <w:p w14:paraId="1B0866B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id-TNLA-Setup-List,</w:t>
      </w:r>
    </w:p>
    <w:p w14:paraId="2C58D69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id-TNLA-Failed-To-Setup-List,</w:t>
      </w:r>
    </w:p>
    <w:p w14:paraId="672D387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id-TraceActivation,</w:t>
      </w:r>
    </w:p>
    <w:p w14:paraId="4CDC36B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id-UEContextInfoHORequest,</w:t>
      </w:r>
    </w:p>
    <w:p w14:paraId="372C3CF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id-UEContextInfoRetrUECtxtResp,</w:t>
      </w:r>
    </w:p>
    <w:p w14:paraId="372B767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7B5C64">
        <w:rPr>
          <w:rFonts w:ascii="Courier New" w:eastAsia="SimSun" w:hAnsi="Courier New"/>
          <w:noProof/>
          <w:sz w:val="16"/>
          <w:lang w:eastAsia="ko-KR"/>
        </w:rPr>
        <w:t>UEContextKeptIndicator,</w:t>
      </w:r>
    </w:p>
    <w:p w14:paraId="196CAFE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id-UEContextRefAtSN-HORequest,</w:t>
      </w:r>
    </w:p>
    <w:p w14:paraId="79A5611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7B5C64">
        <w:rPr>
          <w:rFonts w:ascii="Courier New" w:eastAsia="SimSun" w:hAnsi="Courier New"/>
          <w:sz w:val="16"/>
          <w:szCs w:val="16"/>
          <w:lang w:eastAsia="ko-KR"/>
        </w:rPr>
        <w:t>UEHistoryInformation</w:t>
      </w:r>
      <w:proofErr w:type="spellEnd"/>
      <w:r w:rsidRPr="007B5C64">
        <w:rPr>
          <w:rFonts w:ascii="Courier New" w:eastAsia="SimSun" w:hAnsi="Courier New"/>
          <w:sz w:val="16"/>
          <w:szCs w:val="16"/>
          <w:lang w:eastAsia="ko-KR"/>
        </w:rPr>
        <w:t>,</w:t>
      </w:r>
    </w:p>
    <w:p w14:paraId="5889F12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id-UEIdentityIndexValue,</w:t>
      </w:r>
    </w:p>
    <w:p w14:paraId="3EF5BB6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id-UERANPagingIdentity,</w:t>
      </w:r>
    </w:p>
    <w:p w14:paraId="7422AAB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7B5C64">
        <w:rPr>
          <w:rFonts w:ascii="Courier New" w:eastAsia="SimSun" w:hAnsi="Courier New"/>
          <w:noProof/>
          <w:sz w:val="16"/>
          <w:lang w:eastAsia="ko-KR"/>
        </w:rPr>
        <w:t>UESecurityCapabilities,</w:t>
      </w:r>
    </w:p>
    <w:p w14:paraId="70FC21F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id-UserPlaneTrafficActivityReport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13AF174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id-XnRemovalThreshold,</w:t>
      </w:r>
    </w:p>
    <w:p w14:paraId="3F1DF5C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id-PDUSessionAdmittedAddedAddReqAck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7B6BE44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id-PDUSessionNotAdmittedAddReqAck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752289E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id-SN-to-MN-Container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49126A9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id-RRCConfigIndication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628F274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id-SplitSRB-RRCTransfer,</w:t>
      </w:r>
    </w:p>
    <w:p w14:paraId="28E37AA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id-UEReportRRCTransfer,</w:t>
      </w:r>
    </w:p>
    <w:p w14:paraId="39E5560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id-PDUSessionReleasedList-RelConf,</w:t>
      </w:r>
    </w:p>
    <w:p w14:paraId="2E21F99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id-BearersSubjectToCounterCheck,</w:t>
      </w:r>
    </w:p>
    <w:p w14:paraId="68713F1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id-PDUSessionToBeReleasedList-RelRqd,</w:t>
      </w:r>
    </w:p>
    <w:p w14:paraId="5B8F484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id-ResponseInfo-ReconfCompl,</w:t>
      </w:r>
    </w:p>
    <w:p w14:paraId="22D39DB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id-initiatingNodeType-ResourceCoordRequest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2B57110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id-respondingNodeType-ResourceCoordResponse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4634602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id-PDUSessionToBeReleased-RelReq,</w:t>
      </w:r>
    </w:p>
    <w:p w14:paraId="62599D9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id-PDUSession-SNChangeRequired-List,</w:t>
      </w:r>
    </w:p>
    <w:p w14:paraId="2300B45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id-PDUSession-SNChangeConfirm-List,</w:t>
      </w:r>
    </w:p>
    <w:p w14:paraId="6D13C77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id-PDCPChangeIndication,</w:t>
      </w:r>
    </w:p>
    <w:p w14:paraId="2AD9351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eastAsia="ko-KR"/>
        </w:rPr>
        <w:t>PC5QoSParameters,</w:t>
      </w:r>
    </w:p>
    <w:p w14:paraId="69D5B69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id-SCGConfigurationQuery,</w:t>
      </w:r>
    </w:p>
    <w:p w14:paraId="46CAFB3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id-UEContextInfo-SNModRequest,</w:t>
      </w:r>
    </w:p>
    <w:p w14:paraId="7414AC4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id-requestedSplitSRBrelease,</w:t>
      </w:r>
    </w:p>
    <w:p w14:paraId="5821C8D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id-PDUSessionAdmitted-SNModResponse,</w:t>
      </w:r>
    </w:p>
    <w:p w14:paraId="232341B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id-PDUSessionNotAdmitted-SNModResponse,</w:t>
      </w:r>
    </w:p>
    <w:p w14:paraId="1A9CE04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id-admittedSplitSRB,</w:t>
      </w:r>
    </w:p>
    <w:p w14:paraId="0F53B7C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id-admittedSplitSRBrelease,</w:t>
      </w:r>
    </w:p>
    <w:p w14:paraId="19BD9CB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id-PDUSessionAdmittedModSNModConfirm,</w:t>
      </w:r>
    </w:p>
    <w:p w14:paraId="1A32E3E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id-PDUSessionReleasedSNModConfirm,</w:t>
      </w:r>
    </w:p>
    <w:p w14:paraId="2D5D648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id-s-ng-RANnode-SecurityKey,</w:t>
      </w:r>
    </w:p>
    <w:p w14:paraId="72E5E8C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id-PDUSessionToBeModifiedSNModRequired,</w:t>
      </w:r>
    </w:p>
    <w:p w14:paraId="791F14E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  <w:t>id-S-NG-RANnodeUE-AMBR,</w:t>
      </w:r>
    </w:p>
    <w:p w14:paraId="38726F4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id-PDUSessionToBeReleasedSNModRequired,</w:t>
      </w:r>
    </w:p>
    <w:p w14:paraId="19241D5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id-target-S-NG-RANnodeID,</w:t>
      </w:r>
    </w:p>
    <w:p w14:paraId="1987241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id-S-NSSAI,</w:t>
      </w:r>
    </w:p>
    <w:p w14:paraId="7080861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id-MR-DC-ResourceCoordinationInfo,</w:t>
      </w:r>
    </w:p>
    <w:p w14:paraId="0DA5AE6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id-RANPagingFailure,</w:t>
      </w:r>
    </w:p>
    <w:p w14:paraId="28204AC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id-UERadioCapabilityForPaging,</w:t>
      </w:r>
    </w:p>
    <w:p w14:paraId="79E2B32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id-PDUSessionDataForwarding-SNModResponse,</w:t>
      </w:r>
    </w:p>
    <w:p w14:paraId="0900A63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id-Secondary-MN-Xn-U-TNLInfoatM,</w:t>
      </w:r>
    </w:p>
    <w:p w14:paraId="78F5FA0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id-NE-DC-TDM-Pattern,</w:t>
      </w:r>
    </w:p>
    <w:p w14:paraId="0F85BB2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1869B47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id-S-NG-RANnode-Addition-Trigger-Ind,</w:t>
      </w:r>
    </w:p>
    <w:p w14:paraId="2A3DF9C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</w:rPr>
        <w:t>id-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SNTriggered</w:t>
      </w:r>
      <w:r w:rsidRPr="007B5C64">
        <w:rPr>
          <w:rFonts w:ascii="Courier New" w:eastAsia="SimSun" w:hAnsi="Courier New" w:hint="eastAsia"/>
          <w:noProof/>
          <w:sz w:val="16"/>
        </w:rPr>
        <w:t>,</w:t>
      </w:r>
    </w:p>
    <w:p w14:paraId="26A3FD0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id-DRBs-transferred-to-MN,</w:t>
      </w:r>
    </w:p>
    <w:p w14:paraId="7C2E655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id-TNLConfigurationInfo,</w:t>
      </w:r>
    </w:p>
    <w:p w14:paraId="1AF34B4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val="en-US" w:eastAsia="ko-KR"/>
        </w:rPr>
        <w:tab/>
        <w:t>id-MessageOversizeNotification,</w:t>
      </w:r>
    </w:p>
    <w:p w14:paraId="029B6F9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id-NG-RANTraceID,</w:t>
      </w:r>
    </w:p>
    <w:p w14:paraId="2015697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id-FastMCGRecoveryRRCTransfer-SN-to-MN,</w:t>
      </w:r>
    </w:p>
    <w:p w14:paraId="707C0A7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id-FastMCGRecoveryRRCTransfer-MN-to-SN,</w:t>
      </w:r>
    </w:p>
    <w:p w14:paraId="61AA815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id-RequestedFastMCGRecoveryViaSRB3,</w:t>
      </w:r>
    </w:p>
    <w:p w14:paraId="65301DF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id-A</w:t>
      </w:r>
      <w:r w:rsidRPr="007B5C64">
        <w:rPr>
          <w:rFonts w:ascii="Courier New" w:eastAsia="SimSun" w:hAnsi="Courier New"/>
          <w:noProof/>
          <w:sz w:val="16"/>
          <w:lang w:eastAsia="ja-JP"/>
        </w:rPr>
        <w:t>vailable</w:t>
      </w:r>
      <w:r w:rsidRPr="007B5C64">
        <w:rPr>
          <w:rFonts w:ascii="Courier New" w:eastAsia="SimSun" w:hAnsi="Courier New"/>
          <w:noProof/>
          <w:sz w:val="16"/>
          <w:lang w:eastAsia="ko-KR"/>
        </w:rPr>
        <w:t>FastMCGRecoveryViaSRB3,</w:t>
      </w:r>
    </w:p>
    <w:p w14:paraId="01FBBF7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id-RequestedFastMCGRecoveryViaSRB3Release,</w:t>
      </w:r>
    </w:p>
    <w:p w14:paraId="31ED0D6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id-ReleaseFastMCGRecoveryViaSRB3,</w:t>
      </w:r>
    </w:p>
    <w:p w14:paraId="6E28D63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id-CHOinformation-Req,</w:t>
      </w:r>
    </w:p>
    <w:p w14:paraId="2FAF78C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id-CHOinformation-Ack,</w:t>
      </w:r>
    </w:p>
    <w:p w14:paraId="79B9B1D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id-targetCellsToCancel,</w:t>
      </w:r>
    </w:p>
    <w:p w14:paraId="63E7E0B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id-requestedTargetCellGlobalID,</w:t>
      </w:r>
    </w:p>
    <w:p w14:paraId="51A3B5A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id-DAPSResponseInfo-List,</w:t>
      </w:r>
    </w:p>
    <w:p w14:paraId="107C88D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id-CHO-MRDC-EarlyDataForwarding,</w:t>
      </w:r>
    </w:p>
    <w:p w14:paraId="149B147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id-CHO-MRDC-Indicator,</w:t>
      </w:r>
    </w:p>
    <w:p w14:paraId="1C6C3FE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id-MobilityInformation,</w:t>
      </w:r>
    </w:p>
    <w:p w14:paraId="7FDCE06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id-InitiatingCondition-FailureIndication,</w:t>
      </w:r>
    </w:p>
    <w:p w14:paraId="579AAF6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id-UEHistoryInformationFromTheUE,</w:t>
      </w:r>
    </w:p>
    <w:p w14:paraId="6448F64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id-HandoverReportType,</w:t>
      </w:r>
    </w:p>
    <w:p w14:paraId="5E1D3AD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id-HandoverCause,</w:t>
      </w:r>
    </w:p>
    <w:p w14:paraId="2268232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id-SourceCellCGI,</w:t>
      </w:r>
    </w:p>
    <w:p w14:paraId="1019541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id-TargetCellCGI,</w:t>
      </w:r>
    </w:p>
    <w:p w14:paraId="36BC477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id-ReEstablishmentCellCGI,</w:t>
      </w:r>
    </w:p>
    <w:p w14:paraId="700F11F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id-TargetCellinEUTRAN,</w:t>
      </w:r>
    </w:p>
    <w:p w14:paraId="0D30701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id-SourceCellCRNTI,</w:t>
      </w:r>
    </w:p>
    <w:p w14:paraId="16481F7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id-UERLFReportContainer,</w:t>
      </w:r>
    </w:p>
    <w:p w14:paraId="67EB98D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id-NGRAN-Node1-Measurement-ID,</w:t>
      </w:r>
    </w:p>
    <w:p w14:paraId="5452E83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id-NGRAN-Node2-Measurement-ID,</w:t>
      </w:r>
    </w:p>
    <w:p w14:paraId="0BA4433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id-RegistrationRequest,</w:t>
      </w:r>
    </w:p>
    <w:p w14:paraId="37B3E47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id-ReportCharacteristics,</w:t>
      </w:r>
    </w:p>
    <w:p w14:paraId="0B5034E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id-CellToReport,</w:t>
      </w:r>
    </w:p>
    <w:p w14:paraId="1F0B021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id-ReportingPeriodicity,</w:t>
      </w:r>
    </w:p>
    <w:p w14:paraId="045C540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id-CellMeasurementResult,</w:t>
      </w:r>
    </w:p>
    <w:p w14:paraId="6511177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id-NG-RANnode1CellID,</w:t>
      </w:r>
    </w:p>
    <w:p w14:paraId="5BBE188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id-NG-RANnode2CellID,</w:t>
      </w:r>
    </w:p>
    <w:p w14:paraId="26BFED4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id-NG-RANnode1MobilityParameters,</w:t>
      </w:r>
    </w:p>
    <w:p w14:paraId="2BFD93E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id-NG-RANnode2ProposedMobilityParameters,</w:t>
      </w:r>
    </w:p>
    <w:p w14:paraId="3A1FF51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i</w:t>
      </w:r>
      <w:r w:rsidRPr="007B5C64">
        <w:rPr>
          <w:rFonts w:ascii="Courier New" w:eastAsia="SimSun" w:hAnsi="Courier New"/>
          <w:noProof/>
          <w:sz w:val="16"/>
          <w:lang w:eastAsia="ko-KR"/>
        </w:rPr>
        <w:t>d-MobilityParametersModificationRange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,</w:t>
      </w:r>
    </w:p>
    <w:p w14:paraId="770A239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  <w:t>id-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R</w:t>
      </w:r>
      <w:r w:rsidRPr="007B5C64">
        <w:rPr>
          <w:rFonts w:ascii="Courier New" w:eastAsia="SimSun" w:hAnsi="Courier New"/>
          <w:noProof/>
          <w:sz w:val="16"/>
          <w:lang w:eastAsia="ko-KR"/>
        </w:rPr>
        <w:t>AReport,</w:t>
      </w:r>
    </w:p>
    <w:p w14:paraId="5B04F09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>id-IABNodeIndication,</w:t>
      </w:r>
    </w:p>
    <w:p w14:paraId="678F81E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</w:rPr>
        <w:tab/>
        <w:t>id-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UERadioCapabilityID,</w:t>
      </w:r>
    </w:p>
    <w:p w14:paraId="0776CCE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id-SCGIndicator,</w:t>
      </w:r>
    </w:p>
    <w:p w14:paraId="739FF29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UESpecificDRX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5A2B676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PDUSession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ExpectedUEActivityBehaviour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4E2B73C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id-DirectForwardingPath</w:t>
      </w:r>
      <w:r w:rsidRPr="007B5C64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74054F1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id-SourceNG-RAN-node-ID,</w:t>
      </w:r>
    </w:p>
    <w:p w14:paraId="0AB80F3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</w:rPr>
        <w:t>id-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TargetNodeID,</w:t>
      </w:r>
    </w:p>
    <w:p w14:paraId="522D173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id-ManagementBasedMDTPLMNList,</w:t>
      </w:r>
    </w:p>
    <w:p w14:paraId="26E1399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id-PrivacyIndicator,</w:t>
      </w:r>
    </w:p>
    <w:p w14:paraId="296BBCD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id-TraceCollectionEntityIPAddress,</w:t>
      </w:r>
    </w:p>
    <w:p w14:paraId="25391DB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id-TraceCollectionEntityURI,</w:t>
      </w:r>
    </w:p>
    <w:p w14:paraId="1B34B3A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id-MBS-Session-ID,</w:t>
      </w:r>
    </w:p>
    <w:p w14:paraId="4FDC781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UEIdentityIndexList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MBSGroupPaging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7F7D83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MulticastRANPagingArea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A2E388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G Times (WN)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</w:t>
      </w:r>
      <w:r w:rsidRPr="007B5C64">
        <w:rPr>
          <w:rFonts w:ascii="Courier New" w:eastAsia="CG Times (WN)" w:hAnsi="Courier New"/>
          <w:noProof/>
          <w:sz w:val="16"/>
          <w:lang w:eastAsia="ko-KR"/>
        </w:rPr>
        <w:t>MBS-SessionInformation-List,</w:t>
      </w:r>
    </w:p>
    <w:p w14:paraId="3A3B73A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id-MBS-SessionInformationResponse-List,</w:t>
      </w:r>
    </w:p>
    <w:p w14:paraId="15CFA02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</w:t>
      </w:r>
      <w:r w:rsidRPr="007B5C64">
        <w:rPr>
          <w:rFonts w:ascii="Courier New" w:eastAsia="SimSun" w:hAnsi="Courier New"/>
          <w:noProof/>
          <w:sz w:val="16"/>
          <w:lang w:eastAsia="ja-JP"/>
        </w:rPr>
        <w:t>SuccessfulHO</w:t>
      </w:r>
      <w:r w:rsidRPr="007B5C64">
        <w:rPr>
          <w:rFonts w:ascii="Courier New" w:eastAsia="SimSun" w:hAnsi="Courier New"/>
          <w:noProof/>
          <w:sz w:val="16"/>
          <w:lang w:eastAsia="ko-KR"/>
        </w:rPr>
        <w:t>ReportInformation,</w:t>
      </w:r>
    </w:p>
    <w:p w14:paraId="593F1E7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</w:t>
      </w:r>
      <w:r w:rsidRPr="007B5C64">
        <w:rPr>
          <w:rFonts w:ascii="Courier New" w:eastAsia="SimSun" w:hAnsi="Courier New"/>
          <w:noProof/>
          <w:sz w:val="16"/>
        </w:rPr>
        <w:t>PSCellHistoryInformationRetrieve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65811E4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SSBOffsets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-List,</w:t>
      </w:r>
    </w:p>
    <w:p w14:paraId="2572D86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id-NG-RANnode2SSBOffsetsModificationRange,</w:t>
      </w:r>
    </w:p>
    <w:p w14:paraId="41E53FD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id-Coverage-Modification-List</w:t>
      </w:r>
      <w:r w:rsidRPr="007B5C64">
        <w:rPr>
          <w:rFonts w:ascii="Courier New" w:eastAsia="SimSun" w:hAnsi="Courier New" w:hint="eastAsia"/>
          <w:noProof/>
          <w:sz w:val="16"/>
          <w:lang w:eastAsia="en-GB"/>
        </w:rPr>
        <w:t>,</w:t>
      </w:r>
    </w:p>
    <w:p w14:paraId="12CDD83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7B5C64">
        <w:rPr>
          <w:rFonts w:ascii="Courier New" w:eastAsia="Malgun Gothic" w:hAnsi="Courier New"/>
          <w:noProof/>
          <w:sz w:val="16"/>
          <w:lang w:eastAsia="ko-KR"/>
        </w:rPr>
        <w:t>Source</w:t>
      </w:r>
      <w:r w:rsidRPr="007B5C64">
        <w:rPr>
          <w:rFonts w:ascii="Courier New" w:eastAsia="SimSun" w:hAnsi="Courier New"/>
          <w:snapToGrid w:val="0"/>
          <w:sz w:val="16"/>
        </w:rPr>
        <w:t>PSCellCGI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7DECA50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FailedPSCellCGI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7A83B85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SCGFailureReportContainer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2A4491E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7B5C64">
        <w:rPr>
          <w:rFonts w:ascii="Courier New" w:eastAsia="SimSun" w:hAnsi="Courier New"/>
          <w:noProof/>
          <w:sz w:val="16"/>
          <w:lang w:eastAsia="ko-KR"/>
        </w:rPr>
        <w:t>SNMobilityInformation,</w:t>
      </w:r>
    </w:p>
    <w:p w14:paraId="239DA40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id-SourcePSCellID,</w:t>
      </w:r>
    </w:p>
    <w:p w14:paraId="71AA965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7B5C64">
        <w:rPr>
          <w:rFonts w:ascii="Courier New" w:eastAsia="SimSun" w:hAnsi="Courier New"/>
          <w:noProof/>
          <w:sz w:val="16"/>
          <w:lang w:eastAsia="ja-JP"/>
        </w:rPr>
        <w:t>SuitablePSCellCGI,</w:t>
      </w:r>
    </w:p>
    <w:p w14:paraId="3856030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id-PSCellChangeHistory,</w:t>
      </w:r>
    </w:p>
    <w:p w14:paraId="56BF471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CHOConfiguration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0317EB0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S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CG</w:t>
      </w:r>
      <w:r w:rsidRPr="007B5C64">
        <w:rPr>
          <w:rFonts w:ascii="Courier New" w:eastAsia="SimSun" w:hAnsi="Courier New"/>
          <w:noProof/>
          <w:sz w:val="16"/>
          <w:lang w:eastAsia="ko-KR"/>
        </w:rPr>
        <w:t>UEHistoryInformation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479FDD3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  <w:t>id-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F1C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TrafficContainer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,</w:t>
      </w:r>
    </w:p>
    <w:p w14:paraId="5AF7060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id-NoPDUSessionIndication,</w:t>
      </w:r>
    </w:p>
    <w:p w14:paraId="51AF83C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id-F1-Terminating-</w:t>
      </w:r>
      <w:r w:rsidRPr="007B5C64">
        <w:rPr>
          <w:rFonts w:ascii="Courier New" w:eastAsia="SimSun" w:hAnsi="Courier New" w:cs="Courier New" w:hint="eastAsia"/>
          <w:noProof/>
          <w:snapToGrid w:val="0"/>
          <w:sz w:val="16"/>
          <w:szCs w:val="16"/>
          <w:lang w:val="en-US"/>
        </w:rPr>
        <w:t>IAB-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DonorUEXnAPID,</w:t>
      </w:r>
    </w:p>
    <w:p w14:paraId="556024F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id-nonF1-Terminating-</w:t>
      </w:r>
      <w:r w:rsidRPr="007B5C64">
        <w:rPr>
          <w:rFonts w:ascii="Courier New" w:eastAsia="SimSun" w:hAnsi="Courier New" w:cs="Courier New" w:hint="eastAsia"/>
          <w:noProof/>
          <w:snapToGrid w:val="0"/>
          <w:sz w:val="16"/>
          <w:szCs w:val="16"/>
          <w:lang w:val="en-US"/>
        </w:rPr>
        <w:t>IAB-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DonorUEXnAPID,</w:t>
      </w:r>
    </w:p>
    <w:p w14:paraId="6476FB3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id-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IAB-TNL-Address-Request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,</w:t>
      </w:r>
    </w:p>
    <w:p w14:paraId="43910F0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id-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IAB-TNL-Address-Response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,</w:t>
      </w:r>
    </w:p>
    <w:p w14:paraId="2EFA5E6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id-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TrafficToBeAddedList,</w:t>
      </w:r>
    </w:p>
    <w:p w14:paraId="56046D9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id-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TrafficToBeModifiedList,</w:t>
      </w:r>
    </w:p>
    <w:p w14:paraId="02EDCB7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id-</w:t>
      </w:r>
      <w:proofErr w:type="spellStart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TrafficToBeReleaseInformation</w:t>
      </w:r>
      <w:proofErr w:type="spellEnd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,</w:t>
      </w:r>
    </w:p>
    <w:p w14:paraId="77A4881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id-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TrafficAddedList,</w:t>
      </w:r>
    </w:p>
    <w:p w14:paraId="7E06136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id-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TrafficModifiedList,</w:t>
      </w:r>
    </w:p>
    <w:p w14:paraId="4A24468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id-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TrafficNotAddedList,</w:t>
      </w:r>
    </w:p>
    <w:p w14:paraId="6CB3056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id-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TrafficNotModifiedList,</w:t>
      </w:r>
    </w:p>
    <w:p w14:paraId="2AE3487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id-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TrafficRequiredToBeModifiedList,</w:t>
      </w:r>
    </w:p>
    <w:p w14:paraId="6C60B7D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id-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TrafficRequiredModifiedList,</w:t>
      </w:r>
    </w:p>
    <w:p w14:paraId="557A1B3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  <w:t>id-TrafficReleasedList,</w:t>
      </w:r>
    </w:p>
    <w:p w14:paraId="48739C2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  <w:t>id-IABTNLAddressToBeAdded,</w:t>
      </w:r>
    </w:p>
    <w:p w14:paraId="163A1EF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  <w:t>id-IABTNLAddressToBeReleasedList,</w:t>
      </w:r>
    </w:p>
    <w:p w14:paraId="4EC3D12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  <w:t>id-BoundaryNodeCellsList,</w:t>
      </w:r>
    </w:p>
    <w:p w14:paraId="493BF86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  <w:t>id-ParentNodeCellsList,</w:t>
      </w:r>
    </w:p>
    <w:p w14:paraId="1CB5271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  <w:t>id-IABTNLAddressException,</w:t>
      </w:r>
    </w:p>
    <w:p w14:paraId="6CAA570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857" w:name="_Hlk94693817"/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CHOinformation-AddReq,</w:t>
      </w:r>
      <w:bookmarkEnd w:id="857"/>
    </w:p>
    <w:p w14:paraId="5DD8A88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id-CHOinformation-AddReqAck,</w:t>
      </w:r>
    </w:p>
    <w:p w14:paraId="5BC6949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CHOinformation-ModReq,</w:t>
      </w:r>
    </w:p>
    <w:p w14:paraId="6C404D1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</w:rPr>
        <w:t>TimeSynchronizationAssistanceInformation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</w:rPr>
        <w:t>,</w:t>
      </w:r>
    </w:p>
    <w:p w14:paraId="79DB119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id-SCGActivationRequest,</w:t>
      </w:r>
    </w:p>
    <w:p w14:paraId="643F001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  <w:t>id-</w:t>
      </w:r>
      <w:r w:rsidRPr="007B5C64">
        <w:rPr>
          <w:rFonts w:ascii="Courier New" w:eastAsia="SimSun" w:hAnsi="Courier New"/>
          <w:noProof/>
          <w:sz w:val="16"/>
          <w:lang w:eastAsia="ko-KR"/>
        </w:rPr>
        <w:t>SCGActivationStatus,</w:t>
      </w:r>
    </w:p>
    <w:p w14:paraId="5FF410C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</w:t>
      </w:r>
      <w:r w:rsidRPr="007B5C64">
        <w:rPr>
          <w:rFonts w:ascii="Courier New" w:eastAsia="SimSun" w:hAnsi="Courier New"/>
          <w:noProof/>
          <w:snapToGrid w:val="0"/>
          <w:sz w:val="16"/>
        </w:rPr>
        <w:t>CPAInformationRequest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3135987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id-CPAInformationAck,</w:t>
      </w:r>
    </w:p>
    <w:p w14:paraId="7027AB3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id-CPCInformationRequired,</w:t>
      </w:r>
    </w:p>
    <w:p w14:paraId="3CE0DCA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id-CPCInformationConfirm,</w:t>
      </w:r>
    </w:p>
    <w:p w14:paraId="197D29C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id-CPAInformationModReq,</w:t>
      </w:r>
    </w:p>
    <w:p w14:paraId="71B801C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</w:t>
      </w:r>
      <w:r w:rsidRPr="007B5C64">
        <w:rPr>
          <w:rFonts w:ascii="Courier New" w:eastAsia="SimSun" w:hAnsi="Courier New"/>
          <w:noProof/>
          <w:sz w:val="16"/>
        </w:rPr>
        <w:t>CPAInformationModReqAck,</w:t>
      </w:r>
    </w:p>
    <w:p w14:paraId="3B29AE6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id-CPC-DataForwarding-Indicator,</w:t>
      </w:r>
    </w:p>
    <w:p w14:paraId="491551C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id-CPCInformationUpdate,</w:t>
      </w:r>
    </w:p>
    <w:p w14:paraId="51F02D3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id-CPACInformationModRequired,</w:t>
      </w:r>
    </w:p>
    <w:p w14:paraId="0604827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id-QMCConfigInfo,</w:t>
      </w:r>
    </w:p>
    <w:p w14:paraId="760DA1A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id-Local-NG-RAN-Node-Identifier,</w:t>
      </w:r>
    </w:p>
    <w:p w14:paraId="03FFC47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id-Neighbour-NG-RAN-Node-List,</w:t>
      </w:r>
    </w:p>
    <w:p w14:paraId="0620A44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id-Local-NG-RAN-Node-Identifier-Removal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,</w:t>
      </w:r>
    </w:p>
    <w:p w14:paraId="2D4B279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id-FiveGProSeAuthorized,</w:t>
      </w:r>
    </w:p>
    <w:p w14:paraId="373A7FA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FiveGProSePC5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QoSParameters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5A3F310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id-FiveGProSeUEPC5AggregateMaximumBitRate,</w:t>
      </w:r>
    </w:p>
    <w:p w14:paraId="4548EF2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bookmarkStart w:id="858" w:name="_Hlk87374041"/>
      <w:r w:rsidRPr="007B5C64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ServedCellSpecificInfoReq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-NR</w:t>
      </w:r>
      <w:bookmarkEnd w:id="858"/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1A0C611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id-NRPagingeDRXInformation,</w:t>
      </w:r>
    </w:p>
    <w:p w14:paraId="67F4D39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id-NRPagingeDRXInformationforRRCINACTIVE,</w:t>
      </w:r>
    </w:p>
    <w:p w14:paraId="36654E5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7B5C64">
        <w:rPr>
          <w:rFonts w:ascii="Courier New" w:eastAsia="SimSun" w:hAnsi="Courier New"/>
          <w:noProof/>
          <w:sz w:val="16"/>
        </w:rPr>
        <w:t>SDTSupportRequest,</w:t>
      </w:r>
    </w:p>
    <w:p w14:paraId="677A882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id-SDT-SRB-between-NewNode-OldNode,</w:t>
      </w:r>
    </w:p>
    <w:p w14:paraId="62C68E1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id-SDT-Termination-Request,</w:t>
      </w:r>
    </w:p>
    <w:p w14:paraId="7645281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id-SDTPartialUEContextInfo,</w:t>
      </w:r>
    </w:p>
    <w:p w14:paraId="561F2B1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id-SDTDataForwardingDRBList,</w:t>
      </w:r>
    </w:p>
    <w:p w14:paraId="04C497E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PEIPSassistanceInformation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>,</w:t>
      </w:r>
    </w:p>
    <w:p w14:paraId="05033EA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id-</w:t>
      </w:r>
      <w:r w:rsidRPr="007B5C64">
        <w:rPr>
          <w:rFonts w:ascii="Courier New" w:eastAsia="DengXian" w:hAnsi="Courier New"/>
          <w:noProof/>
          <w:snapToGrid w:val="0"/>
          <w:sz w:val="16"/>
        </w:rPr>
        <w:t>UESliceMaximumBitRateList,</w:t>
      </w:r>
    </w:p>
    <w:p w14:paraId="68872AB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id-S-NG-RANnodeUE-Slice-MBR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>,</w:t>
      </w:r>
    </w:p>
    <w:p w14:paraId="247E821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>i</w:t>
      </w:r>
      <w:r w:rsidRPr="007B5C64">
        <w:rPr>
          <w:rFonts w:ascii="Courier New" w:eastAsia="DengXian" w:hAnsi="Courier New"/>
          <w:noProof/>
          <w:snapToGrid w:val="0"/>
          <w:sz w:val="16"/>
        </w:rPr>
        <w:t>d-ManagementBasedMDTPLMNModificationList,</w:t>
      </w:r>
    </w:p>
    <w:p w14:paraId="2451EE3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>id-</w:t>
      </w:r>
      <w:r w:rsidRPr="007B5C64">
        <w:rPr>
          <w:rFonts w:ascii="Courier New" w:eastAsia="DengXian" w:hAnsi="Courier New"/>
          <w:noProof/>
          <w:snapToGrid w:val="0"/>
          <w:sz w:val="16"/>
        </w:rPr>
        <w:t>F1-terminatingIAB-donor</w:t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>I</w:t>
      </w:r>
      <w:r w:rsidRPr="007B5C64">
        <w:rPr>
          <w:rFonts w:ascii="Courier New" w:eastAsia="DengXian" w:hAnsi="Courier New"/>
          <w:noProof/>
          <w:snapToGrid w:val="0"/>
          <w:sz w:val="16"/>
        </w:rPr>
        <w:t>ndicator,</w:t>
      </w:r>
    </w:p>
    <w:p w14:paraId="762BCA5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AdditionalListofPDUSessionResourceChangeConfirmInfo-SNterminated,</w:t>
      </w:r>
    </w:p>
    <w:p w14:paraId="08FDF46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</w:t>
      </w:r>
      <w:r w:rsidRPr="007B5C64">
        <w:rPr>
          <w:rFonts w:ascii="Courier New" w:eastAsia="SimSun" w:hAnsi="Courier New"/>
          <w:noProof/>
          <w:sz w:val="16"/>
        </w:rPr>
        <w:t>HashedUEIdentityIndexValue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1194C41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id-MBS-DataForwarding-Indicator,</w:t>
      </w:r>
    </w:p>
    <w:p w14:paraId="13338F8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id-IABAuthorizationStatus,</w:t>
      </w:r>
    </w:p>
    <w:p w14:paraId="3C17155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>id-SelectedNID,</w:t>
      </w:r>
    </w:p>
    <w:p w14:paraId="5C99E9B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val="en-US" w:eastAsia="ko-KR"/>
        </w:rPr>
        <w:t>id-</w:t>
      </w:r>
      <w:r w:rsidRPr="007B5C64">
        <w:rPr>
          <w:rFonts w:ascii="Courier New" w:eastAsia="Batang" w:hAnsi="Courier New"/>
          <w:noProof/>
          <w:snapToGrid w:val="0"/>
          <w:sz w:val="16"/>
          <w:lang w:val="en-US" w:eastAsia="ko-KR"/>
        </w:rPr>
        <w:t>MT-SDT-Information,</w:t>
      </w:r>
    </w:p>
    <w:p w14:paraId="17A8062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ja-JP"/>
        </w:rPr>
      </w:pPr>
      <w:r w:rsidRPr="007B5C64">
        <w:rPr>
          <w:rFonts w:ascii="Courier New" w:eastAsia="DengXian" w:hAnsi="Courier New"/>
          <w:noProof/>
          <w:sz w:val="16"/>
          <w:lang w:val="en-US"/>
        </w:rPr>
        <w:tab/>
        <w:t>id-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PosPartialUEContextInfo</w:t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>,</w:t>
      </w:r>
    </w:p>
    <w:p w14:paraId="24008C2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val="en-US" w:eastAsia="ja-JP"/>
        </w:rPr>
        <w:tab/>
        <w:t>id-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SRSConfiguration,</w:t>
      </w:r>
    </w:p>
    <w:p w14:paraId="440DEF1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id-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RaReportIndicationList,</w:t>
      </w:r>
    </w:p>
    <w:p w14:paraId="659B0CC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bookmarkStart w:id="859" w:name="OLE_LINK156"/>
      <w:r w:rsidRPr="007B5C64">
        <w:rPr>
          <w:rFonts w:ascii="Courier New" w:eastAsia="SimSun" w:hAnsi="Courier New"/>
          <w:noProof/>
          <w:sz w:val="16"/>
        </w:rPr>
        <w:t>SuccessfulPSCellChangeReportInformation</w:t>
      </w:r>
      <w:bookmarkEnd w:id="859"/>
      <w:r w:rsidRPr="007B5C64">
        <w:rPr>
          <w:rFonts w:ascii="Courier New" w:eastAsia="SimSun" w:hAnsi="Courier New"/>
          <w:noProof/>
          <w:sz w:val="16"/>
        </w:rPr>
        <w:t>,</w:t>
      </w:r>
    </w:p>
    <w:p w14:paraId="084698B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  <w:t>id-CPACConfiguration,</w:t>
      </w:r>
    </w:p>
    <w:p w14:paraId="175E986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</w:rPr>
        <w:t>i</w:t>
      </w:r>
      <w:r w:rsidRPr="007B5C64">
        <w:rPr>
          <w:rFonts w:ascii="Courier New" w:eastAsia="SimSun" w:hAnsi="Courier New"/>
          <w:noProof/>
          <w:sz w:val="16"/>
        </w:rPr>
        <w:t>d-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TargetCell</w:t>
      </w:r>
      <w:r w:rsidRPr="007B5C64">
        <w:rPr>
          <w:rFonts w:ascii="Courier New" w:eastAsia="SimSun" w:hAnsi="Courier New"/>
          <w:noProof/>
          <w:sz w:val="16"/>
          <w:lang w:eastAsia="ko-KR"/>
        </w:rPr>
        <w:t>CRNTI,</w:t>
      </w:r>
    </w:p>
    <w:p w14:paraId="230A5A8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7B5C64">
        <w:rPr>
          <w:rFonts w:ascii="Courier New" w:eastAsia="SimSun" w:hAnsi="Courier New"/>
          <w:noProof/>
          <w:sz w:val="16"/>
        </w:rPr>
        <w:t>TimeSinceFailure</w:t>
      </w:r>
      <w:r w:rsidRPr="007B5C64">
        <w:rPr>
          <w:rFonts w:ascii="Courier New" w:eastAsia="SimSun" w:hAnsi="Courier New" w:hint="eastAsia"/>
          <w:noProof/>
          <w:sz w:val="16"/>
        </w:rPr>
        <w:t>,</w:t>
      </w:r>
    </w:p>
    <w:p w14:paraId="5F409B9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id-SPRAvailability,</w:t>
      </w:r>
    </w:p>
    <w:p w14:paraId="4C9E4E9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DLLBTFailureInformationRequest,</w:t>
      </w:r>
    </w:p>
    <w:p w14:paraId="703ADDE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DLLBTFailureInformationList,</w:t>
      </w:r>
    </w:p>
    <w:p w14:paraId="1D601DA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bookmarkStart w:id="860" w:name="_Hlk148727539"/>
      <w:r w:rsidRPr="007B5C64">
        <w:rPr>
          <w:rFonts w:ascii="Courier New" w:eastAsia="DengXian" w:hAnsi="Courier New"/>
          <w:noProof/>
          <w:snapToGrid w:val="0"/>
          <w:sz w:val="16"/>
        </w:rPr>
        <w:tab/>
        <w:t>id-CellBasedUETrajectoryPrediction,</w:t>
      </w:r>
    </w:p>
    <w:p w14:paraId="0B5F03D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id-DataCollectionID,</w:t>
      </w:r>
    </w:p>
    <w:p w14:paraId="5723E77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lastRenderedPageBreak/>
        <w:tab/>
        <w:t>id-RequestedPredictionTime,</w:t>
      </w:r>
    </w:p>
    <w:p w14:paraId="177474B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id-NodeMeasurementInitiationResult-List,</w:t>
      </w:r>
    </w:p>
    <w:p w14:paraId="69AE3CD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id-CellMeasurementInitiationResult-List,</w:t>
      </w:r>
    </w:p>
    <w:p w14:paraId="5C60CBF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id-UEAssociatedInfoResult-List,</w:t>
      </w:r>
    </w:p>
    <w:p w14:paraId="087D7DA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id-UETrajectoryCollectionConfiguration,</w:t>
      </w:r>
    </w:p>
    <w:p w14:paraId="5149341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id-UEPerformanceCollectionConfiguration,</w:t>
      </w:r>
    </w:p>
    <w:p w14:paraId="006170A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7B5C64">
        <w:rPr>
          <w:rFonts w:ascii="Courier New" w:eastAsia="SimSun" w:hAnsi="Courier New"/>
          <w:noProof/>
          <w:sz w:val="16"/>
          <w:lang w:eastAsia="ko-KR"/>
        </w:rPr>
        <w:t>CellMeasurementResultForDataCollection-List,</w:t>
      </w:r>
    </w:p>
    <w:p w14:paraId="352BF6B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CellToReportForDataCollection-List,</w:t>
      </w:r>
    </w:p>
    <w:p w14:paraId="72A46C7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sv-SE"/>
        </w:rPr>
      </w:pPr>
      <w:r w:rsidRPr="007B5C64">
        <w:rPr>
          <w:rFonts w:ascii="Courier New" w:eastAsia="Malgun Gothic" w:hAnsi="Courier New"/>
          <w:noProof/>
          <w:sz w:val="16"/>
          <w:szCs w:val="16"/>
          <w:lang w:eastAsia="sv-SE"/>
        </w:rPr>
        <w:tab/>
      </w:r>
      <w:r w:rsidRPr="007B5C64">
        <w:rPr>
          <w:rFonts w:ascii="Courier New" w:eastAsia="Malgun Gothic" w:hAnsi="Courier New"/>
          <w:noProof/>
          <w:sz w:val="16"/>
          <w:szCs w:val="16"/>
          <w:lang w:eastAsia="ko-KR"/>
        </w:rPr>
        <w:t>id-CandidateRelayUEInfoList,</w:t>
      </w:r>
    </w:p>
    <w:p w14:paraId="28E33E3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id-NRCellsAndSSBsList,</w:t>
      </w:r>
    </w:p>
    <w:p w14:paraId="30D5D9F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id-ActivatedNRCellsAndSSBsList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,</w:t>
      </w:r>
    </w:p>
    <w:p w14:paraId="1717650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861" w:name="_Hlk148714569"/>
      <w:r w:rsidRPr="007B5C64">
        <w:rPr>
          <w:rFonts w:ascii="Courier New" w:eastAsia="SimSun" w:hAnsi="Courier New"/>
          <w:noProof/>
          <w:sz w:val="16"/>
          <w:lang w:eastAsia="ko-KR"/>
        </w:rPr>
        <w:tab/>
        <w:t>id-NRPagingLongeDRXInformationforRRCINACTIVE,</w:t>
      </w:r>
    </w:p>
    <w:p w14:paraId="778B428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id-QMCCoordinationRequest,</w:t>
      </w:r>
    </w:p>
    <w:p w14:paraId="34856EA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id-QMCCoordinationResponse,</w:t>
      </w:r>
    </w:p>
    <w:p w14:paraId="7DF386B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id-QoE-Measurement-Results,</w:t>
      </w:r>
    </w:p>
    <w:p w14:paraId="0284DABA" w14:textId="77777777" w:rsidR="00190505" w:rsidRPr="007B5C64" w:rsidRDefault="00190505" w:rsidP="00190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id-Src-SN-to-Tgt-SNQMCInfoInquiry,</w:t>
      </w:r>
    </w:p>
    <w:bookmarkEnd w:id="861"/>
    <w:p w14:paraId="3DC7D1E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DirectForwardingPath</w:t>
      </w:r>
      <w:r w:rsidRPr="007B5C64">
        <w:rPr>
          <w:rFonts w:ascii="Courier New" w:eastAsia="Batang" w:hAnsi="Courier New"/>
          <w:noProof/>
          <w:sz w:val="16"/>
          <w:lang w:eastAsia="ko-KR"/>
        </w:rPr>
        <w:t>AvailabilityWithSourceMN,</w:t>
      </w:r>
    </w:p>
    <w:p w14:paraId="35CD98C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id-accessed-PSCellID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,</w:t>
      </w:r>
    </w:p>
    <w:p w14:paraId="2B6B5B7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id-conditional-Reconfig-ToCancel-List,</w:t>
      </w:r>
    </w:p>
    <w:p w14:paraId="50A1D00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id-PDUSetbasedHandlingIndicator,</w:t>
      </w:r>
    </w:p>
    <w:p w14:paraId="6AB5B16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Mobile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IAB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-</w:t>
      </w:r>
      <w:r w:rsidRPr="007B5C64">
        <w:rPr>
          <w:rFonts w:ascii="Courier New" w:eastAsia="SimSun" w:hAnsi="Courier New"/>
          <w:noProof/>
          <w:sz w:val="16"/>
        </w:rPr>
        <w:t>AuthorizationStatus</w:t>
      </w:r>
      <w:r w:rsidRPr="007B5C64">
        <w:rPr>
          <w:rFonts w:ascii="Courier New" w:eastAsia="SimSun" w:hAnsi="Courier New"/>
          <w:noProof/>
          <w:snapToGrid w:val="0"/>
          <w:sz w:val="16"/>
        </w:rPr>
        <w:t>,</w:t>
      </w:r>
    </w:p>
    <w:p w14:paraId="5763534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val="en-US"/>
        </w:rPr>
        <w:tab/>
        <w:t>id-MIAB-MT-BAP-Address,</w:t>
      </w:r>
    </w:p>
    <w:p w14:paraId="187E674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id-S-CPAC-Request,</w:t>
      </w:r>
    </w:p>
    <w:p w14:paraId="444C767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id-sk-Counter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,</w:t>
      </w:r>
    </w:p>
    <w:p w14:paraId="4468A59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bCs/>
          <w:noProof/>
          <w:sz w:val="16"/>
          <w:lang w:eastAsia="ja-JP"/>
        </w:rPr>
        <w:tab/>
        <w:t>id-Source-M-NG-RANnodeID,</w:t>
      </w:r>
    </w:p>
    <w:p w14:paraId="7DA66CB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7B5C64">
        <w:rPr>
          <w:rFonts w:ascii="Courier New" w:eastAsia="SimSun" w:hAnsi="Courier New" w:hint="eastAsia"/>
          <w:noProof/>
          <w:sz w:val="16"/>
        </w:rPr>
        <w:t>SourceSN-to-TargetSN-QMCInfo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74A4E1B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id-RegistrationRequestForDataCollection,</w:t>
      </w:r>
    </w:p>
    <w:p w14:paraId="74754A9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id-ReportCharacteristicsForDataCollection,</w:t>
      </w:r>
    </w:p>
    <w:p w14:paraId="52BBFDA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id-ReportingPeriodicityForDataCollection,</w:t>
      </w:r>
    </w:p>
    <w:p w14:paraId="10FE549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id-NodeAssociatedInfoResult,</w:t>
      </w:r>
    </w:p>
    <w:p w14:paraId="08011BA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id-</w:t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>SLPositioning-Ranging-Services-Info,</w:t>
      </w:r>
    </w:p>
    <w:p w14:paraId="2D8E788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id-PDUSessionsListToBeReleased-UPError,</w:t>
      </w:r>
    </w:p>
    <w:p w14:paraId="4DB1FED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id-UserPlaneFailure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Indication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4089B83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id-SRSPositioningConfigOrActivationRequest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7E6C444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NRPPaPositioningInformation,</w:t>
      </w:r>
    </w:p>
    <w:p w14:paraId="5FC07A90" w14:textId="55BB75B2" w:rsidR="0040154F" w:rsidRDefault="0040154F" w:rsidP="0040154F">
      <w:pPr>
        <w:pStyle w:val="PL"/>
        <w:rPr>
          <w:ins w:id="862" w:author="Author" w:date="2025-09-04T14:48:00Z" w16du:dateUtc="2025-09-04T12:48:00Z"/>
        </w:rPr>
      </w:pPr>
      <w:ins w:id="863" w:author="Author" w:date="2025-09-04T14:48:00Z" w16du:dateUtc="2025-09-04T12:48:00Z">
        <w:r>
          <w:tab/>
        </w:r>
        <w:r w:rsidRPr="008A1581">
          <w:t>id-</w:t>
        </w:r>
        <w:r>
          <w:t>RequestType,</w:t>
        </w:r>
      </w:ins>
    </w:p>
    <w:p w14:paraId="762AC3BF" w14:textId="77777777" w:rsidR="0040154F" w:rsidRDefault="0040154F" w:rsidP="0040154F">
      <w:pPr>
        <w:pStyle w:val="PL"/>
        <w:rPr>
          <w:ins w:id="864" w:author="Author" w:date="2025-09-04T14:48:00Z" w16du:dateUtc="2025-09-04T12:48:00Z"/>
        </w:rPr>
      </w:pPr>
      <w:ins w:id="865" w:author="Author" w:date="2025-09-04T14:48:00Z" w16du:dateUtc="2025-09-04T12:48:00Z">
        <w:r>
          <w:tab/>
        </w:r>
        <w:r w:rsidRPr="00F8241D">
          <w:t>id-</w:t>
        </w:r>
        <w:r>
          <w:t>NES</w:t>
        </w:r>
        <w:r w:rsidRPr="00F8241D">
          <w:t>-Cell</w:t>
        </w:r>
        <w:r>
          <w:t>-ID,</w:t>
        </w:r>
      </w:ins>
    </w:p>
    <w:p w14:paraId="61A463A1" w14:textId="77777777" w:rsidR="0040154F" w:rsidRDefault="0040154F" w:rsidP="0040154F">
      <w:pPr>
        <w:pStyle w:val="PL"/>
        <w:rPr>
          <w:ins w:id="866" w:author="Author" w:date="2025-09-04T14:48:00Z" w16du:dateUtc="2025-09-04T12:48:00Z"/>
        </w:rPr>
      </w:pPr>
      <w:ins w:id="867" w:author="Author" w:date="2025-09-04T14:48:00Z" w16du:dateUtc="2025-09-04T12:48:00Z">
        <w:r>
          <w:tab/>
        </w:r>
        <w:r w:rsidRPr="00F8241D">
          <w:t>id-Cell</w:t>
        </w:r>
        <w:r>
          <w:t>-A-ID,</w:t>
        </w:r>
      </w:ins>
    </w:p>
    <w:p w14:paraId="7A8F1165" w14:textId="77777777" w:rsidR="0040154F" w:rsidRDefault="0040154F" w:rsidP="0040154F">
      <w:pPr>
        <w:pStyle w:val="PL"/>
        <w:rPr>
          <w:ins w:id="868" w:author="Author" w:date="2025-09-04T14:48:00Z" w16du:dateUtc="2025-09-04T12:48:00Z"/>
        </w:rPr>
      </w:pPr>
      <w:ins w:id="869" w:author="Author" w:date="2025-09-04T14:48:00Z" w16du:dateUtc="2025-09-04T12:48:00Z">
        <w:r>
          <w:tab/>
        </w:r>
        <w:r w:rsidRPr="004622D5">
          <w:t>id-ProvisionStatus</w:t>
        </w:r>
        <w:r>
          <w:t>,</w:t>
        </w:r>
      </w:ins>
    </w:p>
    <w:p w14:paraId="1A8564F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bookmarkEnd w:id="860"/>
    <w:p w14:paraId="0A80131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E69BA7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9224D6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maxnoofCellsinNG-RANnode,</w:t>
      </w:r>
    </w:p>
    <w:p w14:paraId="640045D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maxnoofDRBs,</w:t>
      </w:r>
    </w:p>
    <w:p w14:paraId="7984A97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maxnoofPDUSessio</w:t>
      </w:r>
      <w:r w:rsidRPr="007B5C64">
        <w:rPr>
          <w:rFonts w:ascii="Courier New" w:eastAsia="SimSun" w:hAnsi="Courier New"/>
          <w:noProof/>
          <w:sz w:val="16"/>
          <w:lang w:eastAsia="ko-KR"/>
        </w:rPr>
        <w:t>ns,</w:t>
      </w:r>
    </w:p>
    <w:p w14:paraId="7165277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maxnoofQoSFlows,</w:t>
      </w:r>
    </w:p>
    <w:p w14:paraId="50A720B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z w:val="16"/>
          <w:lang w:eastAsia="ko-KR"/>
        </w:rPr>
        <w:tab/>
        <w:t>maxnoofServedCellsIAB,</w:t>
      </w:r>
    </w:p>
    <w:p w14:paraId="369E363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z w:val="16"/>
          <w:lang w:eastAsia="ko-KR"/>
        </w:rPr>
        <w:tab/>
        <w:t>maxnoofTrafficIndexEntries,</w:t>
      </w:r>
    </w:p>
    <w:p w14:paraId="6E93996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z w:val="16"/>
          <w:lang w:eastAsia="ko-KR"/>
        </w:rPr>
        <w:tab/>
        <w:t>maxnoofTLAsIAB,</w:t>
      </w:r>
    </w:p>
    <w:p w14:paraId="2F6FE23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z w:val="16"/>
          <w:lang w:eastAsia="ko-KR"/>
        </w:rPr>
        <w:tab/>
        <w:t>maxnoofBAPControlPDURLCCHs,</w:t>
      </w:r>
    </w:p>
    <w:p w14:paraId="72458EC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z w:val="16"/>
          <w:lang w:eastAsia="ko-KR"/>
        </w:rPr>
        <w:tab/>
        <w:t>maxnoofServingCells,</w:t>
      </w:r>
    </w:p>
    <w:p w14:paraId="7183305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>maxnoofSSBAreas</w:t>
      </w:r>
    </w:p>
    <w:p w14:paraId="50E3A2D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47EA4B4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FROM XnAP-Constants;</w:t>
      </w:r>
    </w:p>
    <w:p w14:paraId="025789D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350A24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76F349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041AD3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HANDOVER REQUEST</w:t>
      </w:r>
    </w:p>
    <w:p w14:paraId="729F1CE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5D23ADE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CD3F1D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9F21E1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HandoverRequest ::= SEQUENCE {</w:t>
      </w:r>
    </w:p>
    <w:p w14:paraId="4879801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{{HandoverRequest-IEs}},</w:t>
      </w:r>
    </w:p>
    <w:p w14:paraId="7834F35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2680E6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CFE198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B26372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HandoverRequest-IEs XNAP-PROTOCOL-IES ::= {</w:t>
      </w:r>
    </w:p>
    <w:p w14:paraId="541E5DE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id-sourceNG-RANnodeUEXnAPID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2C047FF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43AE10E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id-targetCellGlobalID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Target-CGI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07CB568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id-GUAMI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GUAMI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1EC2F5A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id-UEContextInfoHORequest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UEContextInfoHORequest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38579AA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id-TraceActivation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TraceActivation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13D4EA5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id-MaskedIMEISV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MaskedIMEISV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6A2EADC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id-UEHistoryInformation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UEHistoryInformation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1BCD582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id-UEContextRefAtSN-HORequest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UEContextRefAtSN-HORequest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FBC889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id-CHOinformation-Req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CHOinformation-Req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6ED2002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id-NRV2XServicesAuthorized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NRV2XServicesAuthorized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095D6B9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id-LTEV2XServicesAuthorized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LTEV2XServicesAuthorized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|</w:t>
      </w:r>
    </w:p>
    <w:p w14:paraId="5FF5E80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{ ID id-PC5QoSParameters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 xml:space="preserve"> PC5QoSParameters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 xml:space="preserve"> }|</w:t>
      </w:r>
    </w:p>
    <w:p w14:paraId="77D45D9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id-MobilityInformation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MobilityInformation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9184BE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id-UEHistoryInformationFromTheUE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UEHistoryInformationFromTheUE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4244D6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id-IABNodeIndication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IABNodeIndication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1FBA77F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id-NoPDUSessionIndication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NoPDUSessionIndication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4F99B2E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id-TimeSynchronizationAssistanceInformation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TimeSynchronizationAssistanceInformation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5671E04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id-QMCConfigInfo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QMCConfigInfo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69B6B84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id-FiveGProSeAuthorized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FiveGProSeAuthorized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1C8282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{ ID 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FiveGProSePC5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QoSParameters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FiveGProSePC5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QoSParameters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 xml:space="preserve">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16B9280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 xml:space="preserve">{ ID </w:t>
      </w:r>
      <w:r w:rsidRPr="007B5C64">
        <w:rPr>
          <w:rFonts w:ascii="Courier New" w:eastAsia="SimSun" w:hAnsi="Courier New"/>
          <w:noProof/>
          <w:snapToGrid w:val="0"/>
          <w:sz w:val="16"/>
        </w:rPr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IAB</w:t>
      </w:r>
      <w:r w:rsidRPr="007B5C64">
        <w:rPr>
          <w:rFonts w:ascii="Courier New" w:eastAsia="SimSun" w:hAnsi="Courier New"/>
          <w:noProof/>
          <w:sz w:val="16"/>
        </w:rPr>
        <w:t>Authori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zationStatus</w:t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IAB</w:t>
      </w:r>
      <w:r w:rsidRPr="007B5C64">
        <w:rPr>
          <w:rFonts w:ascii="Courier New" w:eastAsia="SimSun" w:hAnsi="Courier New"/>
          <w:noProof/>
          <w:sz w:val="16"/>
        </w:rPr>
        <w:t>Authoriz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ationStatus</w:t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PRESENCE optional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 xml:space="preserve">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58414F6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{ ID 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DLLBTFailureInformationRequest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DLLBTFailureInformationRequest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 xml:space="preserve">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5C914CA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id-AerialUESubscriptionInformation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AerialUESubscriptionInformation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4D37BCF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A2XServicesAuthorized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A2XServicesAuthorized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6E598FC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LTE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A2XServicesAuthorized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LTE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A2XServicesAuthorized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CED674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{ ID 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A2X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PC5QoSParameters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A2X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PC5QoSParameters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PRESENCE optional 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}</w:t>
      </w:r>
      <w:bookmarkStart w:id="870" w:name="_Hlk148729344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3AA12D8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id-CellBasedUETrajectoryPrediction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CellBasedUETrajectoryPrediction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PRESENCE optional 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545C2FD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id-DataCollectionID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DataCollectionID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bookmarkEnd w:id="870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6FA433D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{ ID 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CandidateRelayUEInfoList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CandidateRelayUEInfoList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 xml:space="preserve">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09662FD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 w:hint="eastAsia"/>
          <w:noProof/>
          <w:sz w:val="16"/>
        </w:rPr>
        <w:t>SourceSN-to-TargetSN-QMCInfo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QMCConfigInfo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3046893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 xml:space="preserve">{ ID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Mobile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IAB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AuthorizationStatus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 xml:space="preserve"> Mobile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IAB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AuthorizationStatus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 xml:space="preserve">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1D0A3C8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871" w:name="MCCQCTEMPBM_00000208"/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bookmarkEnd w:id="871"/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{ ID 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SLPositioning-Ranging-Services-Info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SLPositioning-Ranging-Services-Info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2CC1AA9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CBA33A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E5B79F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66391D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UEContextInfoHORequest ::= SEQUENCE {</w:t>
      </w:r>
    </w:p>
    <w:p w14:paraId="34DF928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ng-c-UE-reference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AMF-UE-NGAP-ID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0005AE6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cp-TNL-info-source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CPTransportLayerInformation,</w:t>
      </w:r>
    </w:p>
    <w:p w14:paraId="74FF3E1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  <w:t>ueSecurityCapabilities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UESecurityCapabilities,</w:t>
      </w:r>
    </w:p>
    <w:p w14:paraId="7EFEC2F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securityInformation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AS-SecurityInformation,</w:t>
      </w:r>
    </w:p>
    <w:p w14:paraId="0E89684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indexToRatFrequencySelectionPriority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RFSP-Index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8712AD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ue-AMBR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UEAggregateMaximumBitRate,</w:t>
      </w:r>
    </w:p>
    <w:p w14:paraId="3885D19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pduSessionResourcesToBeSetup-List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PDUSessionResourcesToBeSetup-List,</w:t>
      </w:r>
    </w:p>
    <w:p w14:paraId="00C6C3B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rrc-Context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OCTET STRING,</w:t>
      </w:r>
    </w:p>
    <w:p w14:paraId="644ECA8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locationReportingInformation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LocationReportingInformation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DBC535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mrl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MobilityRestrictionList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7CD7168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UEContextInfoHORequest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62887A5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28CAE72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0B13755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488D20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UEContextInfoHORequest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::={</w:t>
      </w:r>
    </w:p>
    <w:p w14:paraId="0FEE77C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{ ID id-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FiveGCMobilityRestrictionListContainer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FiveGCMobilityRestrictionListContainer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PRESENCE optional }|</w:t>
      </w:r>
    </w:p>
    <w:p w14:paraId="4A76560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 xml:space="preserve">{ ID </w:t>
      </w:r>
      <w:r w:rsidRPr="007B5C64">
        <w:rPr>
          <w:rFonts w:ascii="Courier New" w:eastAsia="SimSun" w:hAnsi="Courier New"/>
          <w:noProof/>
          <w:snapToGrid w:val="0"/>
          <w:sz w:val="16"/>
        </w:rPr>
        <w:t>id-NRUESidelinkAggregate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MaximumBitRate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</w:t>
      </w:r>
      <w:r w:rsidRPr="007B5C64">
        <w:rPr>
          <w:rFonts w:ascii="Courier New" w:eastAsia="SimSun" w:hAnsi="Courier New"/>
          <w:noProof/>
          <w:snapToGrid w:val="0"/>
          <w:sz w:val="16"/>
        </w:rPr>
        <w:t>UESidelinkAggregate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MaximumBitRate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PRESENCE optional </w:t>
      </w:r>
      <w:r w:rsidRPr="007B5C64">
        <w:rPr>
          <w:rFonts w:ascii="Courier New" w:eastAsia="SimSun" w:hAnsi="Courier New"/>
          <w:snapToGrid w:val="0"/>
          <w:sz w:val="16"/>
        </w:rPr>
        <w:t>}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|</w:t>
      </w:r>
    </w:p>
    <w:p w14:paraId="38CF159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 xml:space="preserve">{ ID </w:t>
      </w:r>
      <w:r w:rsidRPr="007B5C64">
        <w:rPr>
          <w:rFonts w:ascii="Courier New" w:eastAsia="SimSun" w:hAnsi="Courier New"/>
          <w:noProof/>
          <w:snapToGrid w:val="0"/>
          <w:sz w:val="16"/>
        </w:rPr>
        <w:t>id-LTEUESidelinkAggregate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MaximumBitRate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LTE</w:t>
      </w:r>
      <w:r w:rsidRPr="007B5C64">
        <w:rPr>
          <w:rFonts w:ascii="Courier New" w:eastAsia="SimSun" w:hAnsi="Courier New"/>
          <w:noProof/>
          <w:snapToGrid w:val="0"/>
          <w:sz w:val="16"/>
        </w:rPr>
        <w:t>UESidelinkAggregate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MaximumBitRate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PRESENCE optional </w:t>
      </w:r>
      <w:r w:rsidRPr="007B5C64">
        <w:rPr>
          <w:rFonts w:ascii="Courier New" w:eastAsia="SimSun" w:hAnsi="Courier New"/>
          <w:snapToGrid w:val="0"/>
          <w:sz w:val="16"/>
        </w:rPr>
        <w:t>}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|</w:t>
      </w:r>
    </w:p>
    <w:p w14:paraId="7B7D4EB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{ ID id-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MDTPLMNList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MDTPLMNList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PRESENCE optional }</w:t>
      </w:r>
      <w:r w:rsidRPr="007B5C64">
        <w:rPr>
          <w:rFonts w:ascii="Courier New" w:eastAsia="SimSun" w:hAnsi="Courier New" w:hint="eastAsia"/>
          <w:snapToGrid w:val="0"/>
          <w:sz w:val="16"/>
        </w:rPr>
        <w:t>|</w:t>
      </w:r>
    </w:p>
    <w:p w14:paraId="1142FB5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{</w:t>
      </w:r>
      <w:r w:rsidRPr="007B5C64">
        <w:rPr>
          <w:rFonts w:ascii="Courier New" w:eastAsia="SimSun" w:hAnsi="Courier New" w:hint="eastAsia"/>
          <w:snapToGrid w:val="0"/>
          <w:sz w:val="16"/>
        </w:rPr>
        <w:t xml:space="preserve"> </w:t>
      </w:r>
      <w:r w:rsidRPr="007B5C64">
        <w:rPr>
          <w:rFonts w:ascii="Courier New" w:eastAsia="SimSun" w:hAnsi="Courier New"/>
          <w:snapToGrid w:val="0"/>
          <w:sz w:val="16"/>
        </w:rPr>
        <w:t xml:space="preserve">ID </w:t>
      </w:r>
      <w:r w:rsidRPr="007B5C64">
        <w:rPr>
          <w:rFonts w:ascii="Courier New" w:eastAsia="SimSun" w:hAnsi="Courier New" w:hint="eastAsia"/>
          <w:noProof/>
          <w:sz w:val="16"/>
        </w:rPr>
        <w:t>id-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UERadioCapabilityID</w:t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CRITICALITY reject</w:t>
      </w:r>
      <w:r w:rsidRPr="007B5C64">
        <w:rPr>
          <w:rFonts w:ascii="Courier New" w:eastAsia="SimSun" w:hAnsi="Courier New"/>
          <w:snapToGrid w:val="0"/>
          <w:sz w:val="16"/>
        </w:rPr>
        <w:tab/>
        <w:t xml:space="preserve">EXTENSION 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UERadioCapabilityID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PRESENCE optional }</w:t>
      </w:r>
      <w:r w:rsidRPr="007B5C64">
        <w:rPr>
          <w:rFonts w:ascii="Courier New" w:eastAsia="SimSun" w:hAnsi="Courier New"/>
          <w:noProof/>
          <w:sz w:val="16"/>
          <w:lang w:eastAsia="ko-KR"/>
        </w:rPr>
        <w:t>|</w:t>
      </w:r>
    </w:p>
    <w:p w14:paraId="51B1C99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</w:t>
      </w:r>
      <w:r w:rsidRPr="007B5C64">
        <w:rPr>
          <w:rFonts w:ascii="Courier New" w:eastAsia="CG Times (WN)" w:hAnsi="Courier New"/>
          <w:noProof/>
          <w:sz w:val="16"/>
          <w:lang w:eastAsia="ko-KR"/>
        </w:rPr>
        <w:t>MBS-SessionInformation-List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EXTENSION </w:t>
      </w:r>
      <w:r w:rsidRPr="007B5C64">
        <w:rPr>
          <w:rFonts w:ascii="Courier New" w:eastAsia="CG Times (WN)" w:hAnsi="Courier New"/>
          <w:noProof/>
          <w:sz w:val="16"/>
          <w:lang w:eastAsia="ko-KR"/>
        </w:rPr>
        <w:t>MBS-SessionInformation-List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|</w:t>
      </w:r>
    </w:p>
    <w:p w14:paraId="2C8EB50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{ ID id-FiveGProSeUEPC5Aggregate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MaximumBitRate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</w:t>
      </w:r>
      <w:r w:rsidRPr="007B5C64">
        <w:rPr>
          <w:rFonts w:ascii="Courier New" w:eastAsia="SimSun" w:hAnsi="Courier New"/>
          <w:noProof/>
          <w:snapToGrid w:val="0"/>
          <w:sz w:val="16"/>
        </w:rPr>
        <w:t>NRUESidelinkAggregate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MaximumBitRate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PRESENCE optional </w:t>
      </w: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>|</w:t>
      </w:r>
    </w:p>
    <w:p w14:paraId="79C31F2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{</w:t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 xml:space="preserve"> </w:t>
      </w:r>
      <w:r w:rsidRPr="007B5C64">
        <w:rPr>
          <w:rFonts w:ascii="Courier New" w:eastAsia="DengXian" w:hAnsi="Courier New"/>
          <w:noProof/>
          <w:snapToGrid w:val="0"/>
          <w:sz w:val="16"/>
        </w:rPr>
        <w:t xml:space="preserve">ID </w:t>
      </w:r>
      <w:r w:rsidRPr="007B5C64">
        <w:rPr>
          <w:rFonts w:ascii="Courier New" w:eastAsia="DengXian" w:hAnsi="Courier New" w:hint="eastAsia"/>
          <w:noProof/>
          <w:sz w:val="16"/>
        </w:rPr>
        <w:t>id-</w:t>
      </w:r>
      <w:r w:rsidRPr="007B5C64">
        <w:rPr>
          <w:rFonts w:ascii="Courier New" w:eastAsia="DengXian" w:hAnsi="Courier New"/>
          <w:noProof/>
          <w:snapToGrid w:val="0"/>
          <w:sz w:val="16"/>
        </w:rPr>
        <w:t>UESliceMaximumBitRateList</w:t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 xml:space="preserve">CRITICALITY </w:t>
      </w:r>
      <w:r w:rsidRPr="007B5C64">
        <w:rPr>
          <w:rFonts w:ascii="Courier New" w:eastAsia="DengXian" w:hAnsi="Courier New" w:hint="eastAsia"/>
          <w:noProof/>
          <w:snapToGrid w:val="0"/>
          <w:sz w:val="16"/>
          <w:lang w:val="en-US"/>
        </w:rPr>
        <w:t>ignore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EXTENSION UESliceMaximumBitRateList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>PRESENCE optional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4D8F576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{ ID 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NR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A2XUEPC5AggregateMaximumBitRate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</w:t>
      </w:r>
      <w:r w:rsidRPr="007B5C64">
        <w:rPr>
          <w:rFonts w:ascii="Courier New" w:eastAsia="SimSun" w:hAnsi="Courier New"/>
          <w:noProof/>
          <w:snapToGrid w:val="0"/>
          <w:sz w:val="16"/>
        </w:rPr>
        <w:t>NRUESidelinkAggregate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MaximumBitRate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PRESENCE optional </w:t>
      </w: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0F18559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>{ ID 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LTE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A2XUEPC5AggregateMaximumBitRate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</w:t>
      </w:r>
      <w:r w:rsidRPr="007B5C64">
        <w:rPr>
          <w:rFonts w:ascii="Courier New" w:eastAsia="SimSun" w:hAnsi="Courier New"/>
          <w:noProof/>
          <w:snapToGrid w:val="0"/>
          <w:sz w:val="16"/>
        </w:rPr>
        <w:t>LTEUESidelinkAggregate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MaximumBitRate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PRESENCE optional </w:t>
      </w:r>
      <w:r w:rsidRPr="007B5C64">
        <w:rPr>
          <w:rFonts w:ascii="Courier New" w:eastAsia="SimSun" w:hAnsi="Courier New"/>
          <w:noProof/>
          <w:snapToGrid w:val="0"/>
          <w:sz w:val="16"/>
        </w:rPr>
        <w:t>},</w:t>
      </w:r>
    </w:p>
    <w:p w14:paraId="33987FE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7C6EEED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46CEBED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47B680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UEContextRefAtSN-HORequest ::= SEQUENCE {</w:t>
      </w:r>
    </w:p>
    <w:p w14:paraId="0D52203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globalNG-RANNode-ID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GlobalNG-RANNode-ID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22ABCC9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sN-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33D5273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UEContextRefAtSN-HORequest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 }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134EE2D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54622FB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55CD943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4ABBCAC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UEContextRefAtSN-HORequest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::={</w:t>
      </w:r>
    </w:p>
    <w:p w14:paraId="2160565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07DC499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28FF78A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BC54A6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AC35AA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379BCC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HANDOVER REQUEST ACKNOWLEDGE</w:t>
      </w:r>
    </w:p>
    <w:p w14:paraId="704B8DF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D91D94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F495A9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C2494D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HandoverRequestAcknowledge ::= SEQUENCE {</w:t>
      </w:r>
    </w:p>
    <w:p w14:paraId="626DE07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{{HandoverRequestAcknowledge-IEs}},</w:t>
      </w:r>
    </w:p>
    <w:p w14:paraId="2C499E4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F49201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360211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9E14A7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HandoverRequestAcknowledge-IEs XNAP-PROTOCOL-IES ::= {</w:t>
      </w:r>
    </w:p>
    <w:p w14:paraId="42F18C8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id-sourceNG-RANnodeUEXnAPID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47A992E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id-targetNG-RANnodeUEXnAPID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4F74882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id-PDUSessionResourcesAdmitted-List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PDUSessionResourcesAdmitted-List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4498CFE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id-PDUSessionResourcesNotAdmitted-List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PDUSessionResourcesNotAdmitted-List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356DD66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{ ID id-Target2SourceNG-RANnodeTranspContainer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OCTET STRING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51C6C0F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z w:val="16"/>
          <w:lang w:eastAsia="ko-KR"/>
        </w:rPr>
        <w:t>UEContextKeptIndicator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UEContextKeptIndicator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50E5F9F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1B2FC4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id-DRBs-transferred-to-MN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DRB-List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|</w:t>
      </w:r>
    </w:p>
    <w:p w14:paraId="6A8411B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{ ID id-</w:t>
      </w:r>
      <w:proofErr w:type="spellStart"/>
      <w:r w:rsidRPr="007B5C64">
        <w:rPr>
          <w:rFonts w:ascii="Courier New" w:eastAsia="SimSun" w:hAnsi="Courier New"/>
          <w:noProof/>
          <w:sz w:val="16"/>
          <w:lang w:eastAsia="ja-JP"/>
        </w:rPr>
        <w:t>DAPS</w:t>
      </w:r>
      <w:r w:rsidRPr="007B5C64">
        <w:rPr>
          <w:rFonts w:ascii="Courier New" w:eastAsia="SimSun" w:hAnsi="Courier New" w:hint="eastAsia"/>
          <w:noProof/>
          <w:sz w:val="16"/>
        </w:rPr>
        <w:t>Response</w:t>
      </w:r>
      <w:r w:rsidRPr="007B5C64">
        <w:rPr>
          <w:rFonts w:ascii="Courier New" w:eastAsia="SimSun" w:hAnsi="Courier New"/>
          <w:noProof/>
          <w:sz w:val="16"/>
          <w:lang w:eastAsia="ja-JP"/>
        </w:rPr>
        <w:t>Info</w:t>
      </w:r>
      <w:proofErr w:type="spellEnd"/>
      <w:r w:rsidRPr="007B5C64">
        <w:rPr>
          <w:rFonts w:ascii="Courier New" w:eastAsia="SimSun" w:hAnsi="Courier New"/>
          <w:noProof/>
          <w:sz w:val="16"/>
          <w:lang w:eastAsia="ja-JP"/>
        </w:rPr>
        <w:t>-List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CRITICALITY reject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ja-JP"/>
        </w:rPr>
        <w:t>DAPS</w:t>
      </w:r>
      <w:r w:rsidRPr="007B5C64">
        <w:rPr>
          <w:rFonts w:ascii="Courier New" w:eastAsia="SimSun" w:hAnsi="Courier New" w:hint="eastAsia"/>
          <w:noProof/>
          <w:sz w:val="16"/>
        </w:rPr>
        <w:t>Response</w:t>
      </w:r>
      <w:r w:rsidRPr="007B5C64">
        <w:rPr>
          <w:rFonts w:ascii="Courier New" w:eastAsia="SimSun" w:hAnsi="Courier New"/>
          <w:noProof/>
          <w:sz w:val="16"/>
          <w:lang w:eastAsia="ja-JP"/>
        </w:rPr>
        <w:t>In</w:t>
      </w:r>
      <w:r w:rsidRPr="007B5C64">
        <w:rPr>
          <w:rFonts w:ascii="Courier New" w:eastAsia="SimSun" w:hAnsi="Courier New" w:hint="eastAsia"/>
          <w:noProof/>
          <w:sz w:val="16"/>
        </w:rPr>
        <w:t>fo</w:t>
      </w:r>
      <w:r w:rsidRPr="007B5C64">
        <w:rPr>
          <w:rFonts w:ascii="Courier New" w:eastAsia="SimSun" w:hAnsi="Courier New"/>
          <w:noProof/>
          <w:sz w:val="16"/>
        </w:rPr>
        <w:t>-List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PRESENCE optional }</w:t>
      </w:r>
      <w:bookmarkStart w:id="872" w:name="_Hlk20825763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67A7A97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id-CHOinformation-Ack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CHOinformation-Ack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bookmarkEnd w:id="872"/>
      <w:r w:rsidRPr="007B5C64">
        <w:rPr>
          <w:rFonts w:ascii="Courier New" w:eastAsia="SimSun" w:hAnsi="Courier New"/>
          <w:noProof/>
          <w:sz w:val="16"/>
          <w:lang w:eastAsia="ko-KR"/>
        </w:rPr>
        <w:t>|</w:t>
      </w:r>
    </w:p>
    <w:p w14:paraId="261CFED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id-MBS-SessionInformationResponse-List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MBS-SessionInformationResponse-List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416A4CC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id-RRCConfigIndication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RRCConfigIndication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261189F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id-PDUSetbasedHandlingIndicator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PDUSetbasedHandlingIndicator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09E6069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896D9F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E34CB2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A62324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43037A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28D38AF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HANDOVER PREPARATION FAILURE</w:t>
      </w:r>
    </w:p>
    <w:p w14:paraId="5686C6E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B8A377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07F4B2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E73702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HandoverPreparationFailure ::= SEQUENCE {</w:t>
      </w:r>
    </w:p>
    <w:p w14:paraId="6DA2AFE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{{HandoverPreparationFailure-IEs}},</w:t>
      </w:r>
    </w:p>
    <w:p w14:paraId="154431E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43B28E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C9C484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28CE40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HandoverPreparationFailure-IEs XNAP-PROTOCOL-IES ::= {</w:t>
      </w:r>
    </w:p>
    <w:p w14:paraId="621457B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id-sourceNG-RANnodeUEXnAPID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41755D9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noProof/>
          <w:sz w:val="16"/>
          <w:lang w:eastAsia="ko-KR"/>
        </w:rPr>
        <w:t>id-Cause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4E947BD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315ED47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id-requestedTargetCellGlobalID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Target-CGI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1E09EDB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DF245F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272506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68319B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E7E785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4DA986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SN STATUS TRANSFER</w:t>
      </w:r>
    </w:p>
    <w:p w14:paraId="5115DE0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EF3328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2E6D85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D062CE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SNStatusTransfer ::= SEQUENCE {</w:t>
      </w:r>
    </w:p>
    <w:p w14:paraId="00F5E66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{{SNStatusTransfer-IEs}},</w:t>
      </w:r>
    </w:p>
    <w:p w14:paraId="7494A54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59586E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465703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28F949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SNStatusTransfer-IEs XNAP-PROTOCOL-IES ::= {</w:t>
      </w:r>
    </w:p>
    <w:p w14:paraId="6944938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id-sourceNG-RANnodeUEXnAPID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06DBF1F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id-targetNG-RANnodeUEXnAPID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3EDD6CD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id-DRBsSubjectToStatusTransfer-List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DRBsSubjectToStatusTransfer-List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4FA62A9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id-CHOConfiguration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CHOConfiguration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34BD71B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z w:val="16"/>
          <w:lang w:eastAsia="ja-JP"/>
        </w:rPr>
        <w:t>MobilityInformation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ja-JP"/>
        </w:rPr>
        <w:t>MobilityInformation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62C091E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0A9767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032E4F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B86858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2BCCBC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FE18AC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-- UE CONTEXT RELEASE</w:t>
      </w:r>
    </w:p>
    <w:p w14:paraId="2A968C3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6C8E6EE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F425C7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FE2A13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UEContextRelease ::= SEQUENCE {</w:t>
      </w:r>
    </w:p>
    <w:p w14:paraId="544EABB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{{UEContextRelease-IEs}},</w:t>
      </w:r>
    </w:p>
    <w:p w14:paraId="691E804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22C9DE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4B28CE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0D40F3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UEContextRelease-IEs XNAP-PROTOCOL-IES ::= {</w:t>
      </w:r>
    </w:p>
    <w:p w14:paraId="0257E17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id-sourceNG-RANnodeUEXnAPID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0072103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id-targetNG-RANnodeUEXnAPID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mandatory},</w:t>
      </w:r>
    </w:p>
    <w:p w14:paraId="32E5C4D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3BE0E7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D3D130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B0ED88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39690D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23F9B1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HANDOVER CANCEL</w:t>
      </w:r>
    </w:p>
    <w:p w14:paraId="2D2E8FE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6E53B87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CD8400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F1D89E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HandoverCancel ::= SEQUENCE {</w:t>
      </w:r>
    </w:p>
    <w:p w14:paraId="1B3FA38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{{HandoverCancel-IEs}},</w:t>
      </w:r>
    </w:p>
    <w:p w14:paraId="7371589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E6198C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12F4CB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E9F897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HandoverCancel-IEs XNAP-PROTOCOL-IES ::= {</w:t>
      </w:r>
    </w:p>
    <w:p w14:paraId="796A34E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id-sourceNG-RANnodeUEXnAPID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7A7D9B6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id-targetNG-RANnodeUEXnAPID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3FBF8B8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noProof/>
          <w:sz w:val="16"/>
          <w:lang w:eastAsia="ko-KR"/>
        </w:rPr>
        <w:t>id-Cause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325843B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id-targetCellsToCancel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TargetCellList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7F2A612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7DDEC5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7BF762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723AB4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E6D993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D9C444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HANDOVER SUCCESS</w:t>
      </w:r>
    </w:p>
    <w:p w14:paraId="3EF3209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0363CC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BC6D57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5F920E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HandoverSuccess ::= SEQUENCE {</w:t>
      </w:r>
    </w:p>
    <w:p w14:paraId="216F5D5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{{HandoverSuccess-IEs}},</w:t>
      </w:r>
    </w:p>
    <w:p w14:paraId="485C80E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FCA4E3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F27C9E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479A40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HandoverSuccess-IEs XNAP-PROTOCOL-IES ::= {</w:t>
      </w:r>
    </w:p>
    <w:p w14:paraId="69962C6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id-sourceNG-RANnodeUEXnAPID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413179E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id-targetNG-RANnodeUEXnAPID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221E65A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id-requestedTargetCellGlobalID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Target-CGI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032E0C7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id-accessed-PSCellID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NR-CGI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189FDF9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851282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C7D520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EC0C0C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63B0F51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6B7B99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CONDITIONAL HANDOVER CANCEL</w:t>
      </w:r>
    </w:p>
    <w:p w14:paraId="2158ADB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620C9AE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8A022F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26AC97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ConditionalHandoverCancel ::= SEQUENCE {</w:t>
      </w:r>
    </w:p>
    <w:p w14:paraId="65BF51E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ConditionalHandoverCancel-IEs}},</w:t>
      </w:r>
    </w:p>
    <w:p w14:paraId="77B651A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8665C3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9ED666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37E59E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ConditionalHandoverCancel-IEs XNAP-PROTOCOL-IES ::= {</w:t>
      </w:r>
    </w:p>
    <w:p w14:paraId="414AEC4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id-sourceNG-RANnodeUEXnAPID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7257039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id-targetNG-RANnodeUEXnAPID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0F324AC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noProof/>
          <w:sz w:val="16"/>
          <w:lang w:eastAsia="ko-KR"/>
        </w:rPr>
        <w:t>id-Cause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176B2BF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id-targetCellsToCancel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TargetCellList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0582E97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id-conditional-Reconfig-ToCancel-List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Conditional-Reconfig-List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0A4262C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FD528A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F84F11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A21230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44A3F3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5F6872E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EARLY STATUS TRANSFER</w:t>
      </w:r>
    </w:p>
    <w:p w14:paraId="450DECC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242543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5A63A8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51FC70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EarlyStatusTransfer ::= SEQUENCE {</w:t>
      </w:r>
    </w:p>
    <w:p w14:paraId="3F24032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EarlyStatusTransfer-IEs}},</w:t>
      </w:r>
    </w:p>
    <w:p w14:paraId="639AE42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82FDAA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EE4FA4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161A6E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EarlyStatusTransfer-IEs XNAP-PROTOCOL-IES ::= {</w:t>
      </w:r>
    </w:p>
    <w:p w14:paraId="7A4C6ED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id-sourceNG-RANnodeUEXnAPID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61450B2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id-targetNG-RANnodeUEXnAPID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30CA3B2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id-procedureStage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ProcedureStageChoice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mandatory},</w:t>
      </w:r>
    </w:p>
    <w:p w14:paraId="594CFCE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98FBFD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ABEF68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B04F3C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ProcedureStageChoice ::= CHOICE {</w:t>
      </w:r>
    </w:p>
    <w:p w14:paraId="78083B5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first-dl-count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FirstDLCount,</w:t>
      </w:r>
    </w:p>
    <w:p w14:paraId="6ED90E4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dl-discarding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DLDiscarding,</w:t>
      </w:r>
    </w:p>
    <w:p w14:paraId="1804E6D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ProtocolIE-Single-Container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{ {</w:t>
      </w:r>
      <w:r w:rsidRPr="007B5C64">
        <w:rPr>
          <w:rFonts w:ascii="Courier New" w:eastAsia="SimSun" w:hAnsi="Courier New"/>
          <w:noProof/>
          <w:sz w:val="16"/>
          <w:lang w:eastAsia="ko-KR"/>
        </w:rPr>
        <w:t>ProcedureStageChoice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-ExtIEs} }</w:t>
      </w:r>
    </w:p>
    <w:p w14:paraId="0F18E9D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9CF191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901A41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ProcedureStageChoice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 XNAP-PROTOCOL-IES ::= {</w:t>
      </w:r>
    </w:p>
    <w:p w14:paraId="3F00534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A86C31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EF771C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5D55F2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FirstDLCount ::= SEQUENCE {</w:t>
      </w:r>
    </w:p>
    <w:p w14:paraId="05B1008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dRBsSubjectToEarlyStatusTransfer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DRBsSubjectToEarlyStatusTransfer-List,</w:t>
      </w:r>
    </w:p>
    <w:p w14:paraId="726D802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FirstDLCount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6DDA147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250BB6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E33317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CFD9F8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FirstDLCount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48DD330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68FBE74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22E4E7D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29FC4E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DLDiscarding ::= SEQUENCE {</w:t>
      </w:r>
    </w:p>
    <w:p w14:paraId="0652A86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dRBsSubjectToDLDiscarding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DRBsSubjectToDLDiscarding-List,</w:t>
      </w:r>
    </w:p>
    <w:p w14:paraId="2C13CF1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DLDiscarding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0EFB698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E0B921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CF1665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3EFB82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DLDiscarding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2E77772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38239AC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48F52B7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09255E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8F5F2D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5E728C0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RAN PAGING</w:t>
      </w:r>
    </w:p>
    <w:p w14:paraId="6B72F76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3489AFD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12A9B6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A9873E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RANPaging ::= SEQUENCE {</w:t>
      </w:r>
    </w:p>
    <w:p w14:paraId="45A3CC5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{{RANPaging-IEs}},</w:t>
      </w:r>
    </w:p>
    <w:p w14:paraId="37E435C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8F0B26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4F98E8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4DCF0B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RANPaging-IEs XNAP-PROTOCOL-IES ::= {</w:t>
      </w:r>
    </w:p>
    <w:p w14:paraId="2B0A532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id-UEIdentityIndexValue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UEIdentityIndexValue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4624B00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id-UERANPagingIdentity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UERANPagingIdentity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08819A2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id-PagingDRX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PagingDRX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6F03274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napToGrid w:val="0"/>
          <w:sz w:val="16"/>
        </w:rPr>
        <w:t>RANPagingArea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napToGrid w:val="0"/>
          <w:sz w:val="16"/>
        </w:rPr>
        <w:t>RANPagingArea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6705A9B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napToGrid w:val="0"/>
          <w:sz w:val="16"/>
        </w:rPr>
        <w:t>PagingPriority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napToGrid w:val="0"/>
          <w:sz w:val="16"/>
        </w:rPr>
        <w:t>PagingPriority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5F4D189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id-AssistanceDataForRANPaging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AssistanceDataForRANPaging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BB43DE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id-UERadioCapabilityForPaging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UERadioCapabilityForPaging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B5C64">
        <w:rPr>
          <w:rFonts w:ascii="Courier New" w:eastAsia="SimSun" w:hAnsi="Courier New"/>
          <w:noProof/>
          <w:sz w:val="16"/>
          <w:lang w:eastAsia="ko-KR"/>
        </w:rPr>
        <w:t>|</w:t>
      </w:r>
    </w:p>
    <w:p w14:paraId="3CB7AED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ExtendedUEIdentityIndexValue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ExtendedUEIdentityIndexValue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6DBB6BD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id-EUTRAPagingeDRXInformation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EUTRAPagingeDRXInformation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4A24C2A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UESpecificDRX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UESpecificDRX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F4BD59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id-NRPagingeDRXInformation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NRPagingeDRXInformation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1B4DA45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id-NRPagingeDRXInformationforRRCINACTIVE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NRPagingeDRXInformationforRRCINACTIVE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0CA5CCE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id-PagingCause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PagingCause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4FB2C86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noProof/>
          <w:sz w:val="16"/>
          <w:lang w:eastAsia="ko-KR"/>
        </w:rPr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PEIPSassistanceInformation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PEIPSassistanceInformation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PRESENCE optional }|</w:t>
      </w:r>
    </w:p>
    <w:p w14:paraId="18C0103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noProof/>
          <w:sz w:val="16"/>
          <w:lang w:eastAsia="ko-KR"/>
        </w:rPr>
        <w:t>id-HashedUEIdentityIndexValue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HashedUEIdentityIndexValue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PRESENCE optional }|</w:t>
      </w:r>
    </w:p>
    <w:p w14:paraId="1B3B935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id-MT-SDT-Information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MT-SDT-Information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bookmarkStart w:id="873" w:name="_Hlk148714587"/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|</w:t>
      </w:r>
    </w:p>
    <w:p w14:paraId="578FECE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{ ID id-NRPagingLongeDRXInformationforRRCINACTIVE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TYPE NRPagingLongeDRXInformationforRRCINACTIVE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PRESENCE optional}</w:t>
      </w:r>
      <w:bookmarkEnd w:id="873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47816A7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...</w:t>
      </w:r>
    </w:p>
    <w:p w14:paraId="4ADEF2D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6616C2C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123B074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7D926D4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--</w:t>
      </w:r>
    </w:p>
    <w:p w14:paraId="75782C9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-- RETRIEVE UE CONTEXT REQUEST</w:t>
      </w:r>
    </w:p>
    <w:p w14:paraId="1E5476C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--</w:t>
      </w:r>
    </w:p>
    <w:p w14:paraId="295E626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24F0D6C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466CDC0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lastRenderedPageBreak/>
        <w:t>RetrieveUEContextRequest ::= SEQUENCE {</w:t>
      </w:r>
    </w:p>
    <w:p w14:paraId="5941A77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{{RetrieveUEContextRequest-IEs}},</w:t>
      </w:r>
    </w:p>
    <w:p w14:paraId="46C1B56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1058127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DC9635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1F4704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RetrieveUEContextRequest-IEs XNAP-PROTOCOL-IES ::= {</w:t>
      </w:r>
    </w:p>
    <w:p w14:paraId="2983F05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id-newNG-RANnodeUEXnAPID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45A81B5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id-UEContextID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UEContextID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5D2CA08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id-MAC-I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MAC-I</w:t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141669E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id-new-NG-RAN-Cell-Identity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NG-RAN-Cell-Identity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3AE9921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id-RRCResumeCause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RRCResumeCause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D97628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id-SDTSupportRequest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SDTSupportRequest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3AB1EB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id-SRSPositioningConfigOrActivationRequest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SRSPositioningConfigOrActivationRequest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76C65E9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327E0A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BE36FF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F4B412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50E662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470E36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RETRIEVE UE CONTEXT RESPONSE</w:t>
      </w:r>
    </w:p>
    <w:p w14:paraId="49D15B2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--</w:t>
      </w:r>
    </w:p>
    <w:p w14:paraId="7FA20A5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067336B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0D06200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RetrieveUEContextResponse ::= SEQUENCE {</w:t>
      </w:r>
    </w:p>
    <w:p w14:paraId="3F06C24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{{ RetrieveUEContextResponse-IEs}},</w:t>
      </w:r>
    </w:p>
    <w:p w14:paraId="0158A1B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4040EDF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5F588E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790D98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RetrieveUEContextResponse-IEs XNAP-PROTOCOL-IES ::= {</w:t>
      </w:r>
    </w:p>
    <w:p w14:paraId="5AF52BC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id-newNG-RANnodeUEXnAPID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0A9DBCE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id-oldNG-RANnodeUEXnAPID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6063A4B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id-GUAMI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GUAMI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69B28A9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id-UEContextInfoRetrUECtxtResp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UEContextInfoRetrUECtxtResp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017BD71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id-TraceActivation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TraceActivation</w:t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06F6659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id-MaskedIMEISV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MaskedIMEISV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35A4377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LocationReportingInformation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LocationReportingInformation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7F0748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5EB372A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id-NRV2XServicesAuthorized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NRV2XServicesAuthorized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2542443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id-LTEV2XServicesAuthorized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LTEV2XServicesAuthorized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|</w:t>
      </w:r>
    </w:p>
    <w:p w14:paraId="7A3FB9C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{ ID id-PC5QoSParameters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 xml:space="preserve"> PC5QoSParameters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 xml:space="preserve">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79C6482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id-UEHistoryInformation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UEHistoryInformation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46C9EF2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id-UEHistoryInformationFromTheUE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UEHistoryInformationFromTheUE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4BE9A5C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id-MDTPLMNList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MDTPLMNList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bookmarkStart w:id="874" w:name="MCCQCTEMPBM_00000209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|</w:t>
      </w:r>
    </w:p>
    <w:p w14:paraId="5D89BCF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{ ID id-IABNodeIndication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  <w:t>CRITICALITY reject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  <w:t>TYPE IABNodeIndication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  <w:t>PRESENCE optional }</w:t>
      </w:r>
      <w:bookmarkEnd w:id="874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08239C1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id-UEContextRefAtSN-HORequest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UEContextRefAtSN-HORequest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5926D21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{ ID id-TimeSynchronizationAssistanceInformation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 xml:space="preserve">CRITICALITY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ignore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TYPE TimeSynchronizationAssistanceInformation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PRESENCE optional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4157037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id-QMCConfigInfo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QMCConfigInfo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422BD14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{ ID id-FiveGProSeAuthorized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FiveGProSeAuthorized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60878B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{ ID 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FiveGProSePC5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QoSParameters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FiveGProSePC5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QoSParameters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 xml:space="preserve">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2E0C023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id-AerialUE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ubscriptionInformation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AerialUE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ubscriptionInformation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 xml:space="preserve">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1DBDA38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id-NRA2XServicesAuthorized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NRA2XServicesAuthorized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0F36C6E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id-LTEA2XServicesAuthorized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LTEA2XServicesAuthorized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4378B45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{ ID id-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A2X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PC5QoSParameters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A2X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PC5QoSParameters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PRESENCE optional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 xml:space="preserve"> 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08AAC76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 xml:space="preserve">{ ID </w:t>
      </w:r>
      <w:r w:rsidRPr="007B5C64">
        <w:rPr>
          <w:rFonts w:ascii="Courier New" w:eastAsia="SimSun" w:hAnsi="Courier New"/>
          <w:noProof/>
          <w:snapToGrid w:val="0"/>
          <w:sz w:val="16"/>
        </w:rPr>
        <w:t>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Mobile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IAB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-</w:t>
      </w:r>
      <w:r w:rsidRPr="007B5C64">
        <w:rPr>
          <w:rFonts w:ascii="Courier New" w:eastAsia="SimSun" w:hAnsi="Courier New"/>
          <w:noProof/>
          <w:sz w:val="16"/>
        </w:rPr>
        <w:t>AuthorizationStatus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CRITICALITY 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 xml:space="preserve"> Mobile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IAB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-</w:t>
      </w:r>
      <w:r w:rsidRPr="007B5C64">
        <w:rPr>
          <w:rFonts w:ascii="Courier New" w:eastAsia="SimSun" w:hAnsi="Courier New"/>
          <w:noProof/>
          <w:sz w:val="16"/>
        </w:rPr>
        <w:t>AuthorizationStatus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PRESENCE optional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 xml:space="preserve">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1AB02F1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875" w:name="MCCQCTEMPBM_00000210"/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lastRenderedPageBreak/>
        <w:tab/>
      </w:r>
      <w:r w:rsidRPr="007B5C64">
        <w:rPr>
          <w:rFonts w:ascii="Courier New" w:eastAsia="SimSun" w:hAnsi="Courier New" w:cs="Courier New" w:hint="eastAsia"/>
          <w:noProof/>
          <w:snapToGrid w:val="0"/>
          <w:sz w:val="16"/>
          <w:lang w:eastAsia="ko-KR"/>
        </w:rPr>
        <w:t>{ ID id-</w:t>
      </w:r>
      <w:bookmarkEnd w:id="875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SLPositioning-Ranging-Services-Info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bookmarkStart w:id="876" w:name="MCCQCTEMPBM_00000211"/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  <w:t>TYPE</w:t>
      </w:r>
      <w:r w:rsidRPr="007B5C64">
        <w:rPr>
          <w:rFonts w:ascii="Courier New" w:eastAsia="SimSun" w:hAnsi="Courier New" w:cs="Courier New" w:hint="eastAsia"/>
          <w:noProof/>
          <w:snapToGrid w:val="0"/>
          <w:sz w:val="16"/>
          <w:lang w:eastAsia="ko-KR"/>
        </w:rPr>
        <w:t xml:space="preserve"> </w:t>
      </w:r>
      <w:bookmarkEnd w:id="876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SLPositioning-Ranging-Services-Info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bookmarkStart w:id="877" w:name="MCCQCTEMPBM_00000212"/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  <w:t>PRESENCE optional }</w:t>
      </w:r>
      <w:bookmarkEnd w:id="877"/>
      <w:r w:rsidRPr="007B5C64">
        <w:rPr>
          <w:rFonts w:ascii="Courier New" w:eastAsia="SimSun" w:hAnsi="Courier New"/>
          <w:noProof/>
          <w:snapToGrid w:val="0"/>
          <w:sz w:val="16"/>
        </w:rPr>
        <w:t>,</w:t>
      </w:r>
    </w:p>
    <w:p w14:paraId="740BE83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7D9464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56ABF3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B370A4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993444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51B0226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RETRIEVE UE CONTEXT CONFIRM</w:t>
      </w:r>
    </w:p>
    <w:p w14:paraId="6D23A5F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BA421C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2B05F6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348CE4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RetrieveUEContextConfirm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SEQUENCE {</w:t>
      </w:r>
    </w:p>
    <w:p w14:paraId="0B1E6E2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{{R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etrieveUEContextConfirm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-IEs}},</w:t>
      </w:r>
    </w:p>
    <w:p w14:paraId="2974D1B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19F3E5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528558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RetrieveUEContextConfirm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-IEs XNAP-PROTOCOL-IES ::= {</w:t>
      </w:r>
    </w:p>
    <w:p w14:paraId="0766949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id-oldNG-RANnodeUEXnAPID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055EEA5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id-newNG-RANnodeUEXnAPID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255055F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id-UEContextKeptIndicator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UEContextKeptIndicator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15FE6FB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id-SDT-Termination-Request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SDT-Termination-Request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5D11C0C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D1CD28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5C56F2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24599B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326A89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D1EA20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B3A424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50D7AE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RETRIEVE UE CONTEXT FAILURE</w:t>
      </w:r>
    </w:p>
    <w:p w14:paraId="7131CDE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EB5282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6D154B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7AC3C2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RetrieveUEContextFailure ::= SEQUENCE {</w:t>
      </w:r>
    </w:p>
    <w:p w14:paraId="358BD90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 RetrieveUEContextFailure-IEs}},</w:t>
      </w:r>
    </w:p>
    <w:p w14:paraId="5111412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878" w:name="_Hlk514062426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DFE233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999632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C7D79C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RetrieveUEContextFailure-IEs XNAP-PROTOCOL-IES ::= {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</w:p>
    <w:bookmarkEnd w:id="878"/>
    <w:p w14:paraId="04B694E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id-newNG-RANnodeUEXnAPID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6B7A225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id-OldtoNewNG-RANnodeResumeContainer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OCTET STRING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4783B8E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noProof/>
          <w:sz w:val="16"/>
          <w:lang w:eastAsia="ko-KR"/>
        </w:rPr>
        <w:t>id-Cause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2359150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2B87FC8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AF01BE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86BBB6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801E8C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C4C5CF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896F91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XN-U ADDRESS INDICATION</w:t>
      </w:r>
    </w:p>
    <w:p w14:paraId="62DF02A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2076BBC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60FAB9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235E2C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XnUAddressIndication ::= SEQUENCE {</w:t>
      </w:r>
    </w:p>
    <w:p w14:paraId="084A6F0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{{ XnUAddressIndication-IEs}},</w:t>
      </w:r>
    </w:p>
    <w:p w14:paraId="2A91F48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3C5E8D2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258D34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4AF002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XnUAddressIndication-IEs XNAP-PROTOCOL-IES ::= {</w:t>
      </w:r>
    </w:p>
    <w:p w14:paraId="78A6719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id-newNG-RANnodeUEXnAPID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2460DDB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id-oldNG-RANnodeUEXnAPID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332674F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id-XnUAddressInfoperPDUSession-List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XnUAddressInfoperPDUSession-List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65613BF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id-CHO-MRDC-Indicator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CHO-MRDC-Indicator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5E4704B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id-CHO-MRDC-EarlyDataForwarding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CHO-MRDC-EarlyDataForwarding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658DD0D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id-CPC-DataForwarding-Indicator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CPC-DataForwarding-Indicator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B5C64">
        <w:rPr>
          <w:rFonts w:ascii="Courier New" w:eastAsia="SimSun" w:hAnsi="Courier New"/>
          <w:noProof/>
          <w:sz w:val="16"/>
          <w:lang w:eastAsia="ko-KR"/>
        </w:rPr>
        <w:t>|</w:t>
      </w:r>
    </w:p>
    <w:p w14:paraId="0C912CC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id-MBS-DataForwarding-Indicator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MBS-DataForwarding-Indicator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B5C64">
        <w:rPr>
          <w:rFonts w:ascii="Courier New" w:eastAsia="SimSun" w:hAnsi="Courier New"/>
          <w:noProof/>
          <w:sz w:val="16"/>
          <w:lang w:eastAsia="ko-KR"/>
        </w:rPr>
        <w:t>|</w:t>
      </w:r>
    </w:p>
    <w:p w14:paraId="386EDCD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id-MBS-SessionInformationResponse-List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MBS-SessionInformationResponse-List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101B70E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{ ID id-PDUSetbasedHandlingIndicator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TYPE PDUSetbasedHandlingIndicator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PRESENCE optional },</w:t>
      </w:r>
    </w:p>
    <w:p w14:paraId="07C6783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3FE1E2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6D7D85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194874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A17B08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79DBE1D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S-NODE ADDITION REQUEST</w:t>
      </w:r>
    </w:p>
    <w:p w14:paraId="0372E06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6916876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0568EE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3B43A9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SNodeAdditionRequest ::= SEQUENCE {</w:t>
      </w:r>
    </w:p>
    <w:p w14:paraId="2439499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 SNodeAdditionRequest-IEs}},</w:t>
      </w:r>
    </w:p>
    <w:p w14:paraId="44C8F44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C5134F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26ADA4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843AB5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SNodeAdditionRequest-IEs XNAP-PROTOCOL-IES ::= {</w:t>
      </w:r>
    </w:p>
    <w:p w14:paraId="3710ACC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15C22BE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z w:val="16"/>
          <w:lang w:eastAsia="ko-KR"/>
        </w:rPr>
        <w:t>UESecurityCapabilities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UESecurityCapabilities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mandatory}|</w:t>
      </w:r>
    </w:p>
    <w:p w14:paraId="551B51A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id-s-ng-RANnode-SecurityKey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S-NG-RANnode-SecurityKey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mandatory}|</w:t>
      </w:r>
    </w:p>
    <w:p w14:paraId="14183C8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id-S-NG-RANnodeUE-AMBR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UEAggregateMaximumBitRate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mandatory}|</w:t>
      </w:r>
    </w:p>
    <w:p w14:paraId="00D5C34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id-selectedPLMN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PLMN-Identity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23B07CC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id-MobilityRestrictionList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MobilityRestrictionList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44AF311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z w:val="16"/>
          <w:lang w:eastAsia="ko-KR"/>
        </w:rPr>
        <w:t>indexToRatFrequSelectionPriority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RFSP-Index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0FFBF69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id-PDUSessionToBeAddedAddReq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PDUSessionToBeAddedAddReq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502F16B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id-MN-to-SN-Container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OCTET STRING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3986E52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071233B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id-ExpectedUEBehaviour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ExpectedUEBehaviour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60566A1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id-requestedSplitSRB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SplitSRBsTypes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6E31BFB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id-PCellID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GlobalNG-RANCell-ID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0593A50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id-DesiredActNotificationLevel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DesiredActNotificationLevel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0C2E81D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id-AvailableDRBIDs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DRB-List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conditional}</w:t>
      </w:r>
    </w:p>
    <w:p w14:paraId="6F36EFF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-- </w:t>
      </w:r>
      <w:r w:rsidRPr="007B5C64">
        <w:rPr>
          <w:rFonts w:ascii="Courier New" w:eastAsia="SimSun" w:hAnsi="Courier New" w:cs="Arial"/>
          <w:noProof/>
          <w:snapToGrid w:val="0"/>
          <w:sz w:val="16"/>
          <w:lang w:eastAsia="ko-KR"/>
        </w:rPr>
        <w:t xml:space="preserve">This IE shall be present if there is at least one </w:t>
      </w:r>
      <w:r w:rsidRPr="007B5C64">
        <w:rPr>
          <w:rFonts w:ascii="Courier New" w:eastAsia="SimSun" w:hAnsi="Courier New" w:cs="Arial"/>
          <w:i/>
          <w:noProof/>
          <w:snapToGrid w:val="0"/>
          <w:sz w:val="16"/>
          <w:lang w:eastAsia="ko-KR"/>
        </w:rPr>
        <w:t>PDU Session Resource Setup Info – SN terminated</w:t>
      </w:r>
      <w:r w:rsidRPr="007B5C64">
        <w:rPr>
          <w:rFonts w:ascii="Courier New" w:eastAsia="SimSun" w:hAnsi="Courier New" w:cs="Arial"/>
          <w:noProof/>
          <w:snapToGrid w:val="0"/>
          <w:sz w:val="16"/>
          <w:lang w:eastAsia="ko-KR"/>
        </w:rPr>
        <w:t xml:space="preserve"> in the </w:t>
      </w:r>
      <w:r w:rsidRPr="007B5C64">
        <w:rPr>
          <w:rFonts w:ascii="Courier New" w:eastAsia="SimSun" w:hAnsi="Courier New" w:cs="Arial"/>
          <w:i/>
          <w:noProof/>
          <w:snapToGrid w:val="0"/>
          <w:sz w:val="16"/>
          <w:lang w:eastAsia="ko-KR"/>
        </w:rPr>
        <w:t>PDU Session Resources To Be Added List</w:t>
      </w:r>
      <w:r w:rsidRPr="007B5C64">
        <w:rPr>
          <w:rFonts w:ascii="Courier New" w:eastAsia="SimSun" w:hAnsi="Courier New" w:cs="Arial"/>
          <w:noProof/>
          <w:snapToGrid w:val="0"/>
          <w:sz w:val="16"/>
          <w:lang w:eastAsia="ko-KR"/>
        </w:rPr>
        <w:t xml:space="preserve"> IE.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--|</w:t>
      </w:r>
    </w:p>
    <w:p w14:paraId="29A0A3A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id-S-NG-RANnodeMaxIPDataRate-UL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BitRate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12B4390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id-S-NG-RANnodeMaxIPDataRate-DL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BitRate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6FCB42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id-LocationInformationSNReporting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LocationInformationSNReporting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4799457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id-MR-DC-ResourceCoordinationInfo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MR-DC-ResourceCoordinationInfo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5E0AD0A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id-MaskedIMEISV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MaskedIMEISV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5FF287A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id-NE-DC-TDM-Pattern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NE-DC-TDM-Pattern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64A0ED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id-S-NG-RANnode-Addition-Trigger-Ind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S-NG-RANnode-Addition-Trigger-Ind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122848C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id-TraceActivation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TraceActivation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E7C480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id-RequestedFastMCGRecoveryViaSRB3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RequestedFastMCGRecoveryViaSRB3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0E39FD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UERadioCapabilityID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UERadioCapabilityID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6778B60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{ ID id-SourceNG-RAN-node-ID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</w:t>
      </w:r>
      <w:r w:rsidRPr="007B5C64">
        <w:rPr>
          <w:rFonts w:ascii="Courier New" w:eastAsia="SimSun" w:hAnsi="Courier New"/>
          <w:noProof/>
          <w:snapToGrid w:val="0"/>
          <w:sz w:val="16"/>
        </w:rPr>
        <w:t>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GlobalNG-RANNode-ID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1CEC152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id-ManagementBasedMDTPLMNList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MDTPLMNList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7F4D84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id-UEHistoryInformation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UEHistoryInformation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71AFF5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id-UEHistoryInformationFromTheUE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UEHistoryInformationFromTheUE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61C20EE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id-PSCellChangeHistory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PSCellChangeHistory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bookmarkStart w:id="879" w:name="MCCQCTEMPBM_00000213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|</w:t>
      </w:r>
    </w:p>
    <w:p w14:paraId="6CC3C35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{ ID id-IABNodeIndication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TYPE IABNodeIndication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PRESENCE optional }|</w:t>
      </w:r>
    </w:p>
    <w:p w14:paraId="2D2A86C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{ ID id-NoPDUSessionIndication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  <w:t>CRITICALITY ignore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  <w:t>TYPE NoPDUSessionIndication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  <w:t>PRESENCE optional }</w:t>
      </w:r>
      <w:bookmarkStart w:id="880" w:name="_Hlk94696615"/>
      <w:bookmarkEnd w:id="879"/>
      <w:r w:rsidRPr="007B5C64">
        <w:rPr>
          <w:rFonts w:ascii="Courier New" w:eastAsia="SimSun" w:hAnsi="Courier New"/>
          <w:sz w:val="16"/>
          <w:lang w:eastAsia="ko-KR"/>
        </w:rPr>
        <w:t>|</w:t>
      </w:r>
    </w:p>
    <w:p w14:paraId="5381389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id-CHOinformation-AddReq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CHOinformation-AddReq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bookmarkEnd w:id="880"/>
      <w:r w:rsidRPr="007B5C64">
        <w:rPr>
          <w:rFonts w:ascii="Courier New" w:eastAsia="SimSun" w:hAnsi="Courier New"/>
          <w:noProof/>
          <w:sz w:val="16"/>
          <w:lang w:eastAsia="ko-KR"/>
        </w:rPr>
        <w:t>|</w:t>
      </w:r>
    </w:p>
    <w:p w14:paraId="1F63D5F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id-SCGActivationRequest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SCGActivationRequest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54141C8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id-CPAInformationRequest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CPAInformationRequest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>|</w:t>
      </w:r>
    </w:p>
    <w:p w14:paraId="2298336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>{</w:t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 xml:space="preserve"> </w:t>
      </w:r>
      <w:r w:rsidRPr="007B5C64">
        <w:rPr>
          <w:rFonts w:ascii="Courier New" w:eastAsia="DengXian" w:hAnsi="Courier New"/>
          <w:noProof/>
          <w:snapToGrid w:val="0"/>
          <w:sz w:val="16"/>
        </w:rPr>
        <w:t>ID id-S-NG-RANnodeUE-Slice-MBR</w:t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>CRITICALITY reject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 xml:space="preserve">TYPE </w:t>
      </w:r>
      <w:r w:rsidRPr="007B5C64">
        <w:rPr>
          <w:rFonts w:ascii="Courier New" w:eastAsia="DengXian" w:hAnsi="Courier New"/>
          <w:noProof/>
          <w:snapToGrid w:val="0"/>
          <w:sz w:val="16"/>
        </w:rPr>
        <w:t>UESliceMaximumBitRateList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PRESENCE optional }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>|</w:t>
      </w:r>
    </w:p>
    <w:p w14:paraId="43F9AD2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{</w:t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 xml:space="preserve"> </w:t>
      </w:r>
      <w:r w:rsidRPr="007B5C64">
        <w:rPr>
          <w:rFonts w:ascii="Courier New" w:eastAsia="DengXian" w:hAnsi="Courier New"/>
          <w:noProof/>
          <w:snapToGrid w:val="0"/>
          <w:sz w:val="16"/>
        </w:rPr>
        <w:t>ID id-F1-terminatingIAB-donor</w:t>
      </w:r>
      <w:r w:rsidRPr="007B5C64">
        <w:rPr>
          <w:rFonts w:ascii="Courier New" w:eastAsia="DengXian" w:hAnsi="Courier New" w:hint="eastAsia"/>
          <w:noProof/>
          <w:snapToGrid w:val="0"/>
          <w:sz w:val="16"/>
          <w:lang w:val="en-US"/>
        </w:rPr>
        <w:t>I</w:t>
      </w:r>
      <w:r w:rsidRPr="007B5C64">
        <w:rPr>
          <w:rFonts w:ascii="Courier New" w:eastAsia="DengXian" w:hAnsi="Courier New"/>
          <w:noProof/>
          <w:snapToGrid w:val="0"/>
          <w:sz w:val="16"/>
        </w:rPr>
        <w:t>ndicator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 xml:space="preserve">CRITICALITY </w:t>
      </w:r>
      <w:r w:rsidRPr="007B5C64">
        <w:rPr>
          <w:rFonts w:ascii="Courier New" w:eastAsia="DengXian" w:hAnsi="Courier New" w:hint="eastAsia"/>
          <w:noProof/>
          <w:snapToGrid w:val="0"/>
          <w:sz w:val="16"/>
          <w:lang w:val="en-US"/>
        </w:rPr>
        <w:t>reject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>TYPE</w:t>
      </w:r>
      <w:r w:rsidRPr="007B5C64">
        <w:rPr>
          <w:rFonts w:ascii="Courier New" w:eastAsia="DengXian" w:hAnsi="Courier New" w:hint="eastAsia"/>
          <w:noProof/>
          <w:snapToGrid w:val="0"/>
          <w:sz w:val="16"/>
          <w:lang w:val="en-US"/>
        </w:rPr>
        <w:t xml:space="preserve"> </w:t>
      </w:r>
      <w:r w:rsidRPr="007B5C64">
        <w:rPr>
          <w:rFonts w:ascii="Courier New" w:eastAsia="DengXian" w:hAnsi="Courier New"/>
          <w:noProof/>
          <w:snapToGrid w:val="0"/>
          <w:sz w:val="16"/>
        </w:rPr>
        <w:t>F1-terminatingIAB-donor</w:t>
      </w:r>
      <w:r w:rsidRPr="007B5C64">
        <w:rPr>
          <w:rFonts w:ascii="Courier New" w:eastAsia="DengXian" w:hAnsi="Courier New" w:hint="eastAsia"/>
          <w:noProof/>
          <w:snapToGrid w:val="0"/>
          <w:sz w:val="16"/>
          <w:lang w:val="en-US"/>
        </w:rPr>
        <w:t>I</w:t>
      </w:r>
      <w:r w:rsidRPr="007B5C64">
        <w:rPr>
          <w:rFonts w:ascii="Courier New" w:eastAsia="DengXian" w:hAnsi="Courier New"/>
          <w:noProof/>
          <w:snapToGrid w:val="0"/>
          <w:sz w:val="16"/>
        </w:rPr>
        <w:t>ndicator</w:t>
      </w:r>
      <w:r w:rsidRPr="007B5C64">
        <w:rPr>
          <w:rFonts w:ascii="Courier New" w:eastAsia="DengXia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 xml:space="preserve">PRESENCE optional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}|</w:t>
      </w:r>
    </w:p>
    <w:p w14:paraId="5C744865" w14:textId="77777777" w:rsidR="00190505" w:rsidRPr="007B5C64" w:rsidRDefault="00190505" w:rsidP="00190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bookmarkStart w:id="881" w:name="MCCQCTEMPBM_00000214"/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>{ ID id-SelectedNID</w:t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ignore</w:t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TYPE NID</w:t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PRESENCE optional }</w:t>
      </w:r>
      <w:bookmarkEnd w:id="881"/>
      <w:r w:rsidRPr="007B5C64">
        <w:rPr>
          <w:rFonts w:ascii="Courier New" w:eastAsia="SimSun" w:hAnsi="Courier New"/>
          <w:noProof/>
          <w:sz w:val="16"/>
          <w:lang w:eastAsia="ko-KR"/>
        </w:rPr>
        <w:t>|</w:t>
      </w:r>
    </w:p>
    <w:p w14:paraId="740A305E" w14:textId="77777777" w:rsidR="00190505" w:rsidRPr="007B5C64" w:rsidRDefault="00190505" w:rsidP="00190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DengXian" w:hAnsi="Courier New"/>
          <w:noProof/>
          <w:sz w:val="16"/>
          <w:lang w:eastAsia="ko-KR"/>
        </w:rPr>
        <w:tab/>
        <w:t>{</w:t>
      </w:r>
      <w:r w:rsidRPr="007B5C64">
        <w:rPr>
          <w:rFonts w:ascii="Courier New" w:eastAsia="DengXian" w:hAnsi="Courier New" w:hint="eastAsia"/>
          <w:noProof/>
          <w:sz w:val="16"/>
          <w:lang w:eastAsia="ko-KR"/>
        </w:rPr>
        <w:t xml:space="preserve"> </w:t>
      </w:r>
      <w:r w:rsidRPr="007B5C64">
        <w:rPr>
          <w:rFonts w:ascii="Courier New" w:eastAsia="DengXian" w:hAnsi="Courier New"/>
          <w:noProof/>
          <w:sz w:val="16"/>
          <w:lang w:eastAsia="ko-KR"/>
        </w:rPr>
        <w:t>ID id-QMC</w:t>
      </w:r>
      <w:r w:rsidRPr="007B5C64">
        <w:rPr>
          <w:rFonts w:ascii="Courier New" w:eastAsia="DengXian" w:hAnsi="Courier New" w:hint="eastAsia"/>
          <w:noProof/>
          <w:sz w:val="16"/>
          <w:lang w:val="en-US"/>
        </w:rPr>
        <w:t>Coordination</w:t>
      </w:r>
      <w:r w:rsidRPr="007B5C64">
        <w:rPr>
          <w:rFonts w:ascii="Courier New" w:eastAsia="DengXian" w:hAnsi="Courier New"/>
          <w:noProof/>
          <w:sz w:val="16"/>
          <w:lang w:eastAsia="ko-KR"/>
        </w:rPr>
        <w:t>Reques</w:t>
      </w:r>
      <w:r w:rsidRPr="007B5C64">
        <w:rPr>
          <w:rFonts w:ascii="Courier New" w:eastAsia="DengXian" w:hAnsi="Courier New" w:hint="eastAsia"/>
          <w:noProof/>
          <w:sz w:val="16"/>
          <w:lang w:val="en-US"/>
        </w:rPr>
        <w:t>t</w:t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  <w:t>TYPE</w:t>
      </w:r>
      <w:r w:rsidRPr="007B5C64">
        <w:rPr>
          <w:rFonts w:ascii="Courier New" w:eastAsia="DengXian" w:hAnsi="Courier New" w:hint="eastAsia"/>
          <w:noProof/>
          <w:sz w:val="16"/>
          <w:lang w:eastAsia="ko-KR"/>
        </w:rPr>
        <w:t xml:space="preserve"> </w:t>
      </w:r>
      <w:r w:rsidRPr="007B5C64">
        <w:rPr>
          <w:rFonts w:ascii="Courier New" w:eastAsia="DengXian" w:hAnsi="Courier New"/>
          <w:noProof/>
          <w:sz w:val="16"/>
          <w:lang w:eastAsia="ko-KR"/>
        </w:rPr>
        <w:t>QMC</w:t>
      </w:r>
      <w:r w:rsidRPr="007B5C64">
        <w:rPr>
          <w:rFonts w:ascii="Courier New" w:eastAsia="DengXian" w:hAnsi="Courier New" w:hint="eastAsia"/>
          <w:noProof/>
          <w:sz w:val="16"/>
          <w:lang w:val="en-US"/>
        </w:rPr>
        <w:t>Coordination</w:t>
      </w:r>
      <w:r w:rsidRPr="007B5C64">
        <w:rPr>
          <w:rFonts w:ascii="Courier New" w:eastAsia="DengXian" w:hAnsi="Courier New"/>
          <w:noProof/>
          <w:sz w:val="16"/>
          <w:lang w:eastAsia="ko-KR"/>
        </w:rPr>
        <w:t>Reques</w:t>
      </w:r>
      <w:r w:rsidRPr="007B5C64">
        <w:rPr>
          <w:rFonts w:ascii="Courier New" w:eastAsia="DengXian" w:hAnsi="Courier New" w:hint="eastAsia"/>
          <w:noProof/>
          <w:sz w:val="16"/>
          <w:lang w:val="en-US"/>
        </w:rPr>
        <w:t>t</w:t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  <w:t xml:space="preserve">PRESENCE optional </w:t>
      </w:r>
      <w:r w:rsidRPr="007B5C64">
        <w:rPr>
          <w:rFonts w:ascii="Courier New" w:eastAsia="SimSun" w:hAnsi="Courier New"/>
          <w:noProof/>
          <w:sz w:val="16"/>
          <w:lang w:eastAsia="ko-KR"/>
        </w:rPr>
        <w:t>}|</w:t>
      </w:r>
    </w:p>
    <w:p w14:paraId="45EE72A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</w:t>
      </w:r>
      <w:r w:rsidRPr="007B5C64">
        <w:rPr>
          <w:rFonts w:ascii="Courier New" w:eastAsia="SimSun" w:hAnsi="Courier New" w:hint="eastAsia"/>
          <w:noProof/>
          <w:sz w:val="16"/>
        </w:rPr>
        <w:t>SourceSN-to-TargetSN-QMCInfo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QMCConfigInfo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>|</w:t>
      </w:r>
    </w:p>
    <w:p w14:paraId="67B0FE6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bookmarkStart w:id="882" w:name="MCCQCTEMPBM_00000215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{ ID id-IABAuthorizationStatus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CRITICALITY ignore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 xml:space="preserve">TYPE 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IABAuthorizationStatus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PRESENCE optional }</w:t>
      </w:r>
      <w:bookmarkEnd w:id="882"/>
      <w:r w:rsidRPr="007B5C64">
        <w:rPr>
          <w:rFonts w:ascii="Courier New" w:eastAsia="SimSun" w:hAnsi="Courier New"/>
          <w:noProof/>
          <w:sz w:val="16"/>
          <w:lang w:eastAsia="ko-KR"/>
        </w:rPr>
        <w:t>|</w:t>
      </w:r>
    </w:p>
    <w:p w14:paraId="0C1BB24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bCs/>
          <w:noProof/>
          <w:sz w:val="16"/>
          <w:lang w:eastAsia="ja-JP"/>
        </w:rPr>
        <w:t>id-Source-M-NG-RANnodeID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</w:t>
      </w:r>
      <w:r w:rsidRPr="007B5C64">
        <w:rPr>
          <w:rFonts w:ascii="Courier New" w:eastAsia="SimSun" w:hAnsi="Courier New"/>
          <w:noProof/>
          <w:snapToGrid w:val="0"/>
          <w:sz w:val="16"/>
        </w:rPr>
        <w:t>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GlobalNG-RANNode-ID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bookmarkStart w:id="883" w:name="MCCQCTEMPBM_00000216"/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,</w:t>
      </w:r>
      <w:bookmarkEnd w:id="883"/>
    </w:p>
    <w:p w14:paraId="1D93C60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920F22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FF5B1E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FB7DE6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PDUSessionToBeAddedAddReq ::= SEQUENCE (SIZE(1..maxnoofPDUSessions)) OF PDUSessionToBeAddedAddReq-Item</w:t>
      </w:r>
    </w:p>
    <w:p w14:paraId="2BDC520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E431E3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PDUSessionToBeAddedAddReq-Item ::= SEQUENCE {</w:t>
      </w:r>
    </w:p>
    <w:p w14:paraId="2FEA4D9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</w:t>
      </w:r>
      <w:r w:rsidRPr="007B5C64">
        <w:rPr>
          <w:rFonts w:ascii="Courier New" w:eastAsia="SimSun" w:hAnsi="Courier New"/>
          <w:noProof/>
          <w:sz w:val="16"/>
          <w:lang w:eastAsia="ko-KR"/>
        </w:rPr>
        <w:t>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4AAF632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s-NSSAI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S-NSSAI,</w:t>
      </w:r>
    </w:p>
    <w:p w14:paraId="457B01E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sN-PDUSessionAMBR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PDUSessionAggregateMaximumBitRate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B0563C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sn-terminated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PDUSessionResourceSetupInfo-SNterminated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8D2514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mn-terminated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PDUSessionResourceSetupInfo-MNterminated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784747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-- </w:t>
      </w:r>
      <w:r w:rsidRPr="007B5C64">
        <w:rPr>
          <w:rFonts w:ascii="Courier New" w:eastAsia="SimSun" w:hAnsi="Courier New"/>
          <w:noProof/>
          <w:sz w:val="16"/>
        </w:rPr>
        <w:t xml:space="preserve">NOTE: If neither the </w:t>
      </w:r>
      <w:r w:rsidRPr="007B5C64">
        <w:rPr>
          <w:rFonts w:ascii="Courier New" w:eastAsia="SimSun" w:hAnsi="Courier New"/>
          <w:noProof/>
          <w:sz w:val="16"/>
          <w:lang w:eastAsia="ja-JP"/>
        </w:rPr>
        <w:t>PDU Session Resource Setup Info – SN terminated IE</w:t>
      </w:r>
    </w:p>
    <w:p w14:paraId="2F75067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-- nor the </w:t>
      </w:r>
      <w:r w:rsidRPr="007B5C64">
        <w:rPr>
          <w:rFonts w:ascii="Courier New" w:eastAsia="SimSun" w:hAnsi="Courier New"/>
          <w:i/>
          <w:noProof/>
          <w:sz w:val="16"/>
          <w:lang w:eastAsia="ja-JP"/>
        </w:rPr>
        <w:t>PDU Session Resource Setup Info – MN terminated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IE is present,</w:t>
      </w:r>
    </w:p>
    <w:p w14:paraId="3786129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>-- abnormal conditions as specified in clause 8.3.1.4 apply.</w:t>
      </w:r>
    </w:p>
    <w:p w14:paraId="2D8330E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PDUSessionToBeAddedAddReq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1CF6BFF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12E4DB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868B5D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41571D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PDUSessionToBeAddedAddReq-Item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55BE2D4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7BDC28F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481CE86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180C41F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RequestedFastMCGRecoveryViaSRB3 ::= ENUMERATED {true, ...}</w:t>
      </w:r>
    </w:p>
    <w:p w14:paraId="294C2B7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A2CB35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FEA2B5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658E5F2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S-NODE ADDITION REQUEST ACKNOWLEDGE</w:t>
      </w:r>
    </w:p>
    <w:p w14:paraId="21E6641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E9AB44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002CD2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68618D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SNodeAdditionRequestAcknowledge ::= SEQUENCE {</w:t>
      </w:r>
    </w:p>
    <w:p w14:paraId="117362E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 SNodeAdditionRequestAcknowledge-IEs}},</w:t>
      </w:r>
    </w:p>
    <w:p w14:paraId="12A6AC6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F31063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6C8768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377C6E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SNodeAdditionRequestAcknowledge-IEs XNAP-PROTOCOL-IES ::= {</w:t>
      </w:r>
    </w:p>
    <w:p w14:paraId="651645B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{ ID id-M-NG-RANnodeUEXnAPID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227C4C8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158FA2F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id-PDUSessionAdmittedAddedAddReqAck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PDUSessionAdmittedAddedAddReqAck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426CB19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id-PDUSessionNotAdmittedAddReqAck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PDUSessionNotAdmittedAddReqAck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5EE65E2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id-SN-to-MN-Container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OCTET STRING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46B6C5A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id-admittedSplitSRB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SplitSRBsTypes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6CC9561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id-RRCConfigIndication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RRCConfigIndication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02F8493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0A1E41F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id-LocationInformationSN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Target-CGI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45D558E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id-MR-DC-ResourceCoordinationInfo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MR-DC-ResourceCoordinationInfo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4C175C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id-AvailableFastMCGRecoveryViaSRB3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AvailableFastMCGRecoveryViaSRB3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CCFF6E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id-DirectForwardingPath</w:t>
      </w:r>
      <w:r w:rsidRPr="007B5C64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DirectForwardingPath</w:t>
      </w:r>
      <w:r w:rsidRPr="007B5C64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413F20A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id-SCGActivationStatus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SCGActivationStatus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2DD49DB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id-CPAInformationAck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CPAInformationAck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bookmarkStart w:id="884" w:name="_Hlk152159054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50B3DA76" w14:textId="77777777" w:rsidR="00190505" w:rsidRPr="007B5C64" w:rsidRDefault="00190505" w:rsidP="00190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z w:val="16"/>
          <w:lang w:eastAsia="ko-KR"/>
        </w:rPr>
        <w:t>SNMobilityInformation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SNMobilityInformation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bookmarkEnd w:id="884"/>
      <w:r w:rsidRPr="007B5C64">
        <w:rPr>
          <w:rFonts w:ascii="Courier New" w:eastAsia="SimSun" w:hAnsi="Courier New"/>
          <w:noProof/>
          <w:sz w:val="16"/>
          <w:lang w:eastAsia="ko-KR"/>
        </w:rPr>
        <w:t>|</w:t>
      </w:r>
    </w:p>
    <w:p w14:paraId="1ED0BE4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  <w:t>{</w:t>
      </w:r>
      <w:r w:rsidRPr="007B5C64">
        <w:rPr>
          <w:rFonts w:ascii="Courier New" w:eastAsia="DengXian" w:hAnsi="Courier New" w:hint="eastAsia"/>
          <w:noProof/>
          <w:sz w:val="16"/>
          <w:szCs w:val="16"/>
          <w:lang w:eastAsia="ko-KR"/>
        </w:rPr>
        <w:t xml:space="preserve"> </w:t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>ID id-QMC</w:t>
      </w:r>
      <w:r w:rsidRPr="007B5C64">
        <w:rPr>
          <w:rFonts w:ascii="Courier New" w:eastAsia="DengXian" w:hAnsi="Courier New" w:hint="eastAsia"/>
          <w:noProof/>
          <w:sz w:val="16"/>
          <w:szCs w:val="16"/>
          <w:lang w:val="en-US"/>
        </w:rPr>
        <w:t>Coordination</w:t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>Response</w:t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  <w:t>CRITICALITY ignore</w:t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  <w:t>TYPE</w:t>
      </w:r>
      <w:r w:rsidRPr="007B5C64">
        <w:rPr>
          <w:rFonts w:ascii="Courier New" w:eastAsia="DengXian" w:hAnsi="Courier New" w:hint="eastAsia"/>
          <w:noProof/>
          <w:sz w:val="16"/>
          <w:szCs w:val="16"/>
          <w:lang w:eastAsia="ko-KR"/>
        </w:rPr>
        <w:t xml:space="preserve"> </w:t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>QMC</w:t>
      </w:r>
      <w:r w:rsidRPr="007B5C64">
        <w:rPr>
          <w:rFonts w:ascii="Courier New" w:eastAsia="DengXian" w:hAnsi="Courier New" w:hint="eastAsia"/>
          <w:noProof/>
          <w:sz w:val="16"/>
          <w:szCs w:val="16"/>
          <w:lang w:val="en-US"/>
        </w:rPr>
        <w:t>Coordination</w:t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>Response</w:t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  <w:t xml:space="preserve">PRESENCE optional </w:t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>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49217D3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id-CHOinformation-AddReqAck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CHOinformation-AddReqAck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}|</w:t>
      </w:r>
    </w:p>
    <w:p w14:paraId="24CDA0B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id-DirectForwardingPathAvailabilityWithSourceMN 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DirectForwardingPathAvailabilityWithSourceMN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7F9C52D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B23F12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CE8462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5D83B3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PDUSessionAdmittedAddedAddReqAck ::= SEQUENCE (SIZE(1..maxnoofPDUSessions)) OF PDUSessionAdmittedAddedAddReqAck-Item</w:t>
      </w:r>
    </w:p>
    <w:p w14:paraId="23642F7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57D4EC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PDUSessionAdmittedAddedAddReqAck-Item ::= SEQUENCE {</w:t>
      </w:r>
    </w:p>
    <w:p w14:paraId="4343253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</w:t>
      </w:r>
      <w:r w:rsidRPr="007B5C64">
        <w:rPr>
          <w:rFonts w:ascii="Courier New" w:eastAsia="SimSun" w:hAnsi="Courier New"/>
          <w:noProof/>
          <w:sz w:val="16"/>
          <w:lang w:eastAsia="ko-KR"/>
        </w:rPr>
        <w:t>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01F8A14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sn-terminated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PDUSessionResourceSetupResponseInfo-SNterminated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A4FEDE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mn-terminated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PDUSessionResourceSetupResponseInfo-MNterminated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766408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-- </w:t>
      </w:r>
      <w:r w:rsidRPr="007B5C64">
        <w:rPr>
          <w:rFonts w:ascii="Courier New" w:eastAsia="SimSun" w:hAnsi="Courier New"/>
          <w:noProof/>
          <w:sz w:val="16"/>
        </w:rPr>
        <w:t xml:space="preserve">NOTE: If neither the </w:t>
      </w:r>
      <w:r w:rsidRPr="007B5C64">
        <w:rPr>
          <w:rFonts w:ascii="Courier New" w:eastAsia="SimSun" w:hAnsi="Courier New"/>
          <w:i/>
          <w:noProof/>
          <w:sz w:val="16"/>
          <w:lang w:eastAsia="ja-JP"/>
        </w:rPr>
        <w:t>PDU Session Resource Setup Response Info – SN terminated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IE</w:t>
      </w:r>
    </w:p>
    <w:p w14:paraId="18C5B5A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-- nor the </w:t>
      </w:r>
      <w:r w:rsidRPr="007B5C64">
        <w:rPr>
          <w:rFonts w:ascii="Courier New" w:eastAsia="SimSun" w:hAnsi="Courier New"/>
          <w:i/>
          <w:noProof/>
          <w:sz w:val="16"/>
          <w:lang w:eastAsia="ja-JP"/>
        </w:rPr>
        <w:t>PDU Session Resource Setup Response Info – MN terminated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IE is present,</w:t>
      </w:r>
    </w:p>
    <w:p w14:paraId="73D6E69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>-- abnormal conditions as specified in clause 8.3.1.4 apply.</w:t>
      </w:r>
    </w:p>
    <w:p w14:paraId="165912A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PDUSessionAdmittedAddedAddReqAck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722DB52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E8ACE1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E11223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259A9D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PDUSessionAdmittedAddedAddReqAck-Item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04D5502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066FF69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1053578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851554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PDUSessionNotAdmittedAddReqAck ::= SEQUENCE {</w:t>
      </w:r>
    </w:p>
    <w:p w14:paraId="1341FF2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pduSessionResourcesNotAdmitted-SNterminated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PDUSessionResourcesNotAdmitted-List OPTIONAL,</w:t>
      </w:r>
    </w:p>
    <w:p w14:paraId="65E5698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pduSessionResourcesNotAdmitted-MNterminated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PDUSessionResourcesNotAdmitted-List OPTIONAL,</w:t>
      </w:r>
    </w:p>
    <w:p w14:paraId="2D0D75D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PDUSessionNotAdmittedAddReqAck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786FB71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0CFC75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E1F5AA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3E590D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PDUSessionNotAdmittedAddReqAck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58F319D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0132553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02FC2D9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F6D06E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AvailableFastMCGRecoveryViaSRB3 ::= </w:t>
      </w:r>
      <w:r w:rsidRPr="007B5C64">
        <w:rPr>
          <w:rFonts w:ascii="Courier New" w:eastAsia="SimSun" w:hAnsi="Courier New"/>
          <w:noProof/>
          <w:sz w:val="16"/>
          <w:lang w:eastAsia="ko-KR"/>
        </w:rPr>
        <w:t>ENUMERATED {true, ...}</w:t>
      </w:r>
    </w:p>
    <w:p w14:paraId="34AF324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028DB9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A7D39D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3120A03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-- S-NODE ADDITION REQUEST REJECT</w:t>
      </w:r>
    </w:p>
    <w:p w14:paraId="4BAEE69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FD1512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C23094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727C6E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SNodeAdditionRequestReject ::= SEQUENCE {</w:t>
      </w:r>
    </w:p>
    <w:p w14:paraId="6C066B2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 SNodeAdditionRequestReject-IEs}},</w:t>
      </w:r>
    </w:p>
    <w:p w14:paraId="4D498BD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986747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62F16B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787D66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SNodeAdditionRequestReject-IEs XNAP-PROTOCOL-IES ::= {</w:t>
      </w:r>
    </w:p>
    <w:p w14:paraId="613A134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0C02520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50128C9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noProof/>
          <w:sz w:val="16"/>
          <w:lang w:eastAsia="ko-KR"/>
        </w:rPr>
        <w:t>id-Cause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72A8952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4870107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id-PCellID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GlobalNG-RANCell-ID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0E35017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285463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DE255C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F00E7C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0C8207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89191E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S-NODE RECONFIGURATION COMPLETE</w:t>
      </w:r>
    </w:p>
    <w:p w14:paraId="23961DC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5100899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CAB031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7A359E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SNodeReconfigurationComplete ::= SEQUENCE {</w:t>
      </w:r>
    </w:p>
    <w:p w14:paraId="00BDFCF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 SNodeReconfigurationComplete-IEs}},</w:t>
      </w:r>
    </w:p>
    <w:p w14:paraId="139E731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0B1E74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402CE2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AAA615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SNodeReconfigurationComplete-IEs XNAP-PROTOCOL-IES ::= {</w:t>
      </w:r>
    </w:p>
    <w:p w14:paraId="7564230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1DA0FC8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4405261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noProof/>
          <w:sz w:val="16"/>
          <w:lang w:eastAsia="ko-KR"/>
        </w:rPr>
        <w:t>id-ResponseInfo-ReconfCompl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ResponseInfo-ReconfCompl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mandatory},</w:t>
      </w:r>
    </w:p>
    <w:p w14:paraId="1493A9D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FE729E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23FF88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B2E636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ResponseInfo-ReconfCompl ::= SEQUENCE {</w:t>
      </w:r>
    </w:p>
    <w:p w14:paraId="4DA94DA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responseType-ReconfComplete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ResponseType-ReconfComplete,</w:t>
      </w:r>
    </w:p>
    <w:p w14:paraId="7313C4B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eastAsia="ko-KR"/>
        </w:rPr>
        <w:t>ResponseInfo-ReconfCompl-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ExtIEs} } OPTIONAL,</w:t>
      </w:r>
    </w:p>
    <w:p w14:paraId="586EBFA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BBA55D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67BBE1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4397AC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ResponseInfo-ReconfCompl-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 XNAP-PROTOCOL-EXTENSION ::= {</w:t>
      </w:r>
    </w:p>
    <w:p w14:paraId="5C2759F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CB32B6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093E92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563562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ResponseType-ReconfComplete ::= CHOICE {</w:t>
      </w:r>
    </w:p>
    <w:p w14:paraId="3EECF4B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configuration-successfully-applied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Configuration-successfully-applied,</w:t>
      </w:r>
    </w:p>
    <w:p w14:paraId="2375664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configuration-rejected-by-M-NG-RANNode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Configuration-rejected-by-M-NG-RANNode,</w:t>
      </w:r>
    </w:p>
    <w:p w14:paraId="69E0878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ProtocolIE-Single-Container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{ {</w:t>
      </w:r>
      <w:r w:rsidRPr="007B5C64">
        <w:rPr>
          <w:rFonts w:ascii="Courier New" w:eastAsia="SimSun" w:hAnsi="Courier New"/>
          <w:noProof/>
          <w:sz w:val="16"/>
          <w:lang w:eastAsia="ko-KR"/>
        </w:rPr>
        <w:t>ResponseType-ReconfComplete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-ExtIEs} }</w:t>
      </w:r>
    </w:p>
    <w:p w14:paraId="65BD386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72A0E9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37E15F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ResponseType-ReconfComplete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 XNAP-PROTOCOL-IES ::= {</w:t>
      </w:r>
    </w:p>
    <w:p w14:paraId="671D622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...</w:t>
      </w:r>
    </w:p>
    <w:p w14:paraId="6D4C09B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91DF2F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CFE07C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Configuration-successfully-applied ::= SEQUENCE {</w:t>
      </w:r>
    </w:p>
    <w:p w14:paraId="287C48C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m-NG-RANNode-to-S-NG-RANNode-Container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OCTET STRING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4301206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eastAsia="ko-KR"/>
        </w:rPr>
        <w:t>Configuration-successfully-applied-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ExtIEs} } OPTIONAL,</w:t>
      </w:r>
    </w:p>
    <w:p w14:paraId="1D452A5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1774A4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868DEA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A339A1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Configuration-successfully-applied-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 XNAP-PROTOCOL-EXTENSION ::= {</w:t>
      </w:r>
    </w:p>
    <w:p w14:paraId="38AB6AB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id-sk-Counter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SK-COUNTER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2329490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1E2FF3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C649B0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A9BECB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Configuration-rejected-by-M-NG-RANNode ::= SEQUENCE {</w:t>
      </w:r>
    </w:p>
    <w:p w14:paraId="0AD496B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Cause,</w:t>
      </w:r>
    </w:p>
    <w:p w14:paraId="18A70F2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m-NG-RANNode-to-S-NG-RANNode-Container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OCTET STRING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BFDEE4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eastAsia="ko-KR"/>
        </w:rPr>
        <w:t>Configuration-rejected-by-M-NG-RANNode-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ExtIEs} } OPTIONAL,</w:t>
      </w:r>
    </w:p>
    <w:p w14:paraId="37AA740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1321BC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A60054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0B7047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Configuration-rejected-by-M-NG-RANNode-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 XNAP-PROTOCOL-EXTENSION ::= {</w:t>
      </w:r>
    </w:p>
    <w:p w14:paraId="3832AE8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B5F645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5982C0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9DDCFA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D73FB9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5883D2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269EE4E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S-NODE MODIFICATION REQUEST</w:t>
      </w:r>
    </w:p>
    <w:p w14:paraId="38C01C5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3D0B950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0606D6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E51F60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SNodeModificationRequest ::= SEQUENCE {</w:t>
      </w:r>
    </w:p>
    <w:p w14:paraId="7958AD8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 SNodeModificationRequest-IEs}},</w:t>
      </w:r>
    </w:p>
    <w:p w14:paraId="5A052E3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3CA1BA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B93367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99E90C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SNodeModificationRequest-IEs XNAP-PROTOCOL-IES ::= {</w:t>
      </w:r>
    </w:p>
    <w:p w14:paraId="03244E8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22E541A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501538E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noProof/>
          <w:sz w:val="16"/>
          <w:lang w:eastAsia="ko-KR"/>
        </w:rPr>
        <w:t>id-Cause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5934E97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id-PDCPChangeIndication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PDCPChangeIndication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5DED0AC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id-selectedPLMN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PLMN-Identity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69C3C6B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id-MobilityRestrictionList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MobilityRestrictionList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16AA4FF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id-SCGConfigurationQuery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SCGConfigurationQuery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1EC989A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id-UEContextInfo-SNModRequest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UEContextInfo-SNModRequest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34B2688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id-MN-to-SN-Container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OCTET STRING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3B60672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id-requestedSplitSRB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SplitSRBsTypes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C62C6F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id-requestedSplitSRBrelease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SplitSRBsTypes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477021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id-DesiredActNotificationLevel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DesiredActNotificationLevel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1497ED9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id-AdditionalDRBIDs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DRB-List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383A85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id-S-NG-RANnodeMaxIPDataRate-UL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BitRate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0CDD87D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id-S-NG-RANnodeMaxIPDataRate-DL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BitRate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9B211F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{ ID id-LocationInformationSNReporting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LocationInformationSNReporting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F67DAB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id-MR-DC-ResourceCoordinationInfo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MR-DC-ResourceCoordinationInfo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3E3D875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id-PCellID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GlobalNG-RANCell-ID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597E535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id-NE-DC-TDM-Pattern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NE-DC-TDM-Pattern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5E514EE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id-RequestedFastMCGRecoveryViaSRB3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RequestedFastMCGRecoveryViaSRB3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04C191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id-RequestedFastMCGRecoveryViaSRB3Release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RequestedFastMCGRecoveryViaSRB3Release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|</w:t>
      </w:r>
    </w:p>
    <w:p w14:paraId="326BF4F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SNTriggered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SNTriggered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|</w:t>
      </w:r>
    </w:p>
    <w:p w14:paraId="72A10DE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{ ID id-TargetNodeID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GlobalNG-RANNode-ID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bookmarkStart w:id="885" w:name="_Hlk94696641"/>
      <w:r w:rsidRPr="007B5C64">
        <w:rPr>
          <w:rFonts w:ascii="Courier New" w:eastAsia="SimSun" w:hAnsi="Courier New"/>
          <w:sz w:val="16"/>
          <w:lang w:eastAsia="ko-KR"/>
        </w:rPr>
        <w:t>|</w:t>
      </w:r>
    </w:p>
    <w:p w14:paraId="279E576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id-PSCellHistoryInformationRetrieve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PSCellHistoryInformationRetrieve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008B6B7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{ ID id-UEHistoryInformationFromTheUE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UEHistoryInformationFromTheUE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FA6DA1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id-CHOinformation-ModReq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CHOinformation-ModReq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bookmarkEnd w:id="885"/>
      <w:r w:rsidRPr="007B5C64">
        <w:rPr>
          <w:rFonts w:ascii="Courier New" w:eastAsia="SimSun" w:hAnsi="Courier New"/>
          <w:noProof/>
          <w:sz w:val="16"/>
          <w:lang w:eastAsia="ko-KR"/>
        </w:rPr>
        <w:t>|</w:t>
      </w:r>
    </w:p>
    <w:p w14:paraId="3F0AB6F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id-SCGActivationRequest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SCGActivationRequest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|</w:t>
      </w:r>
    </w:p>
    <w:p w14:paraId="191945A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id-CPAInformationModReq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CPAInformationModReq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9919BB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id-CPC</w:t>
      </w:r>
      <w:r w:rsidRPr="007B5C64">
        <w:rPr>
          <w:rFonts w:ascii="Courier New" w:eastAsia="Malgun Gothic" w:hAnsi="Courier New"/>
          <w:noProof/>
          <w:sz w:val="16"/>
          <w:lang w:eastAsia="ko-KR"/>
        </w:rPr>
        <w:t>InformationUpdate</w:t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  <w:t>TYPE CPCInformationUpdate</w:t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  <w:t>PRESENCE optional }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>|</w:t>
      </w:r>
    </w:p>
    <w:p w14:paraId="620F8DF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>{</w:t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 xml:space="preserve"> </w:t>
      </w:r>
      <w:r w:rsidRPr="007B5C64">
        <w:rPr>
          <w:rFonts w:ascii="Courier New" w:eastAsia="DengXian" w:hAnsi="Courier New"/>
          <w:noProof/>
          <w:snapToGrid w:val="0"/>
          <w:sz w:val="16"/>
        </w:rPr>
        <w:t>ID id-S-NG-RANnodeUE-Slice-MBR</w:t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 xml:space="preserve">CRITICALITY </w:t>
      </w:r>
      <w:r w:rsidRPr="007B5C64">
        <w:rPr>
          <w:rFonts w:ascii="Courier New" w:eastAsia="DengXian" w:hAnsi="Courier New" w:hint="eastAsia"/>
          <w:noProof/>
          <w:snapToGrid w:val="0"/>
          <w:sz w:val="16"/>
          <w:lang w:val="en-US"/>
        </w:rPr>
        <w:t>ignore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 xml:space="preserve">TYPE </w:t>
      </w:r>
      <w:r w:rsidRPr="007B5C64">
        <w:rPr>
          <w:rFonts w:ascii="Courier New" w:eastAsia="DengXian" w:hAnsi="Courier New"/>
          <w:noProof/>
          <w:snapToGrid w:val="0"/>
          <w:sz w:val="16"/>
        </w:rPr>
        <w:t>UESliceMaximumBitRateList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>PRESENCE optional }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|</w:t>
      </w:r>
    </w:p>
    <w:p w14:paraId="09C6893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id-ManagementBasedMDTPLMN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Modification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TYPE MDTPLMN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Modification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08AAAD8" w14:textId="77777777" w:rsidR="00190505" w:rsidRPr="007B5C64" w:rsidRDefault="00190505" w:rsidP="00190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bookmarkStart w:id="886" w:name="MCCQCTEMPBM_00000217"/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>{ ID id-SelectedNID</w:t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ignore</w:t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TYPE NID</w:t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  <w:t>PRESENCE optional }</w:t>
      </w:r>
      <w:bookmarkEnd w:id="886"/>
      <w:r w:rsidRPr="007B5C64">
        <w:rPr>
          <w:rFonts w:ascii="Courier New" w:eastAsia="SimSun" w:hAnsi="Courier New"/>
          <w:noProof/>
          <w:sz w:val="16"/>
          <w:lang w:val="en-US" w:eastAsia="ko-KR"/>
        </w:rPr>
        <w:t>|</w:t>
      </w:r>
    </w:p>
    <w:p w14:paraId="02C8EC3A" w14:textId="77777777" w:rsidR="00190505" w:rsidRPr="007B5C64" w:rsidRDefault="00190505" w:rsidP="00190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  <w:t>{</w:t>
      </w:r>
      <w:r w:rsidRPr="007B5C64">
        <w:rPr>
          <w:rFonts w:ascii="Courier New" w:eastAsia="DengXian" w:hAnsi="Courier New" w:hint="eastAsia"/>
          <w:noProof/>
          <w:sz w:val="16"/>
          <w:szCs w:val="16"/>
          <w:lang w:eastAsia="ko-KR"/>
        </w:rPr>
        <w:t xml:space="preserve"> </w:t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>ID id-QMC</w:t>
      </w:r>
      <w:r w:rsidRPr="007B5C64">
        <w:rPr>
          <w:rFonts w:ascii="Courier New" w:eastAsia="DengXian" w:hAnsi="Courier New" w:hint="eastAsia"/>
          <w:noProof/>
          <w:sz w:val="16"/>
          <w:szCs w:val="16"/>
          <w:lang w:val="en-US"/>
        </w:rPr>
        <w:t>Coordination</w:t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>Reques</w:t>
      </w:r>
      <w:r w:rsidRPr="007B5C64">
        <w:rPr>
          <w:rFonts w:ascii="Courier New" w:eastAsia="DengXian" w:hAnsi="Courier New" w:hint="eastAsia"/>
          <w:noProof/>
          <w:sz w:val="16"/>
          <w:szCs w:val="16"/>
          <w:lang w:val="en-US"/>
        </w:rPr>
        <w:t>t</w:t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  <w:t>CRITICALITY ignore</w:t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  <w:t>TYPE</w:t>
      </w:r>
      <w:r w:rsidRPr="007B5C64">
        <w:rPr>
          <w:rFonts w:ascii="Courier New" w:eastAsia="DengXian" w:hAnsi="Courier New" w:hint="eastAsia"/>
          <w:noProof/>
          <w:sz w:val="16"/>
          <w:szCs w:val="16"/>
          <w:lang w:eastAsia="ko-KR"/>
        </w:rPr>
        <w:t xml:space="preserve"> </w:t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>QMC</w:t>
      </w:r>
      <w:r w:rsidRPr="007B5C64">
        <w:rPr>
          <w:rFonts w:ascii="Courier New" w:eastAsia="DengXian" w:hAnsi="Courier New" w:hint="eastAsia"/>
          <w:noProof/>
          <w:sz w:val="16"/>
          <w:szCs w:val="16"/>
          <w:lang w:val="en-US"/>
        </w:rPr>
        <w:t>Coordination</w:t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>Reques</w:t>
      </w:r>
      <w:r w:rsidRPr="007B5C64">
        <w:rPr>
          <w:rFonts w:ascii="Courier New" w:eastAsia="DengXian" w:hAnsi="Courier New" w:hint="eastAsia"/>
          <w:noProof/>
          <w:sz w:val="16"/>
          <w:szCs w:val="16"/>
          <w:lang w:val="en-US"/>
        </w:rPr>
        <w:t>t</w:t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  <w:t xml:space="preserve">PRESENCE optional </w:t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>}|</w:t>
      </w:r>
    </w:p>
    <w:p w14:paraId="711B12A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  <w:t>{ ID id-Src-SN-to-Tgt-SNQMCInfoInquiry</w:t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  <w:t>TYPE Src-SN-to-Tgt-SNQMCInfoInquiry</w:t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  <w:t>PRESENCE optional }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|</w:t>
      </w:r>
    </w:p>
    <w:p w14:paraId="36A8A47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7295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bookmarkStart w:id="887" w:name="MCCQCTEMPBM_00000218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{ ID id-IABAuthorizationStatus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CRITICALITY ignore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 xml:space="preserve">TYPE 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IABAuthorizationStatus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PRESENCE optional },</w:t>
      </w:r>
    </w:p>
    <w:bookmarkEnd w:id="887"/>
    <w:p w14:paraId="7EBA080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1D2C11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D478E5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D2B7AE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UEContextInfo-SNModRequest ::= SEQUENCE {</w:t>
      </w:r>
    </w:p>
    <w:p w14:paraId="1817336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ueSecurityCapabilities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UESecurityCapabilities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D1BF2C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s-ng-RANnode-SecurityKey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S-NG-RANnode-SecurityKey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43E6A0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s-ng-RANnodeUE-AMBR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UEAggregateMaximumBitRate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9767A4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indexToRatFrequencySelectionPriority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RFSP-Index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13E4A5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iCs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bCs/>
          <w:iCs/>
          <w:noProof/>
          <w:sz w:val="16"/>
          <w:lang w:eastAsia="ja-JP"/>
        </w:rPr>
        <w:t>lowerLayerPresenceStatusChange</w:t>
      </w:r>
      <w:r w:rsidRPr="007B5C64">
        <w:rPr>
          <w:rFonts w:ascii="Courier New" w:eastAsia="SimSun" w:hAnsi="Courier New"/>
          <w:bCs/>
          <w:iCs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bCs/>
          <w:iCs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bCs/>
          <w:iCs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bCs/>
          <w:iCs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bCs/>
          <w:iCs/>
          <w:noProof/>
          <w:sz w:val="16"/>
          <w:lang w:eastAsia="ja-JP"/>
        </w:rPr>
        <w:tab/>
        <w:t>LowerLayerPresenceStatusChange</w:t>
      </w:r>
      <w:r w:rsidRPr="007B5C64">
        <w:rPr>
          <w:rFonts w:ascii="Courier New" w:eastAsia="SimSun" w:hAnsi="Courier New"/>
          <w:bCs/>
          <w:iCs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bCs/>
          <w:iCs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bCs/>
          <w:iCs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bCs/>
          <w:iCs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bCs/>
          <w:iCs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bCs/>
          <w:iCs/>
          <w:noProof/>
          <w:sz w:val="16"/>
          <w:lang w:eastAsia="ja-JP"/>
        </w:rPr>
        <w:tab/>
        <w:t>OPTIONAL,</w:t>
      </w:r>
    </w:p>
    <w:p w14:paraId="0DB7B7B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pduSessionResourceToBeAdded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PDUSessionsToBeAdded-SNModRequest-List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C0EB5F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pduSessionResourceToBeModified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PDUSessionsToBeModified-SNModRequest-List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B6805E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pduSessionResourceToBeReleased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PDUSessionsToBeReleased-SNModRequest-List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0B7065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iE-Extension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UEContextInfo-SNModRequest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} }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,</w:t>
      </w:r>
    </w:p>
    <w:p w14:paraId="287C3EB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417F6C1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061A3B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CD3622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UEContextInfo-SNModRequest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6469397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33CFBA5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432C897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EA1E58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PDUSessionsToBeAdded-SNModRequest-List ::= SEQUENCE (SIZE(1..maxnoofPDUSessions)) OF PDUSessionsToBeAdded-SNModRequest-Item</w:t>
      </w:r>
    </w:p>
    <w:p w14:paraId="43F05E3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75A3CF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PDUSessionsToBeAdded-SNModRequest-Item ::= SEQUENCE {</w:t>
      </w:r>
    </w:p>
    <w:p w14:paraId="5BE1AE4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</w:t>
      </w:r>
      <w:r w:rsidRPr="007B5C64">
        <w:rPr>
          <w:rFonts w:ascii="Courier New" w:eastAsia="SimSun" w:hAnsi="Courier New"/>
          <w:noProof/>
          <w:sz w:val="16"/>
          <w:lang w:eastAsia="ko-KR"/>
        </w:rPr>
        <w:t>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7BE82FB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s-NSSAI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S-NSSAI,</w:t>
      </w:r>
    </w:p>
    <w:p w14:paraId="157B495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sN-PDUSessionAMBR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PDUSessionAggregateMaximumBitRate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5BA2C2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sn-terminated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PDUSessionResourceSetupInfo-SNterminated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423CDD4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mn-terminated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PDUSessionResourceSetupInfo-MNterminated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40222C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-- </w:t>
      </w:r>
      <w:r w:rsidRPr="007B5C64">
        <w:rPr>
          <w:rFonts w:ascii="Courier New" w:eastAsia="SimSun" w:hAnsi="Courier New"/>
          <w:noProof/>
          <w:sz w:val="16"/>
        </w:rPr>
        <w:t xml:space="preserve">NOTE: If neither the </w:t>
      </w:r>
      <w:r w:rsidRPr="007B5C64">
        <w:rPr>
          <w:rFonts w:ascii="Courier New" w:eastAsia="SimSun" w:hAnsi="Courier New"/>
          <w:i/>
          <w:noProof/>
          <w:sz w:val="16"/>
          <w:lang w:eastAsia="ja-JP"/>
        </w:rPr>
        <w:t>PDU Session Resource Setup Info – SN terminated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IE</w:t>
      </w:r>
    </w:p>
    <w:p w14:paraId="50FDA77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-- nor the </w:t>
      </w:r>
      <w:r w:rsidRPr="007B5C64">
        <w:rPr>
          <w:rFonts w:ascii="Courier New" w:eastAsia="SimSun" w:hAnsi="Courier New"/>
          <w:i/>
          <w:noProof/>
          <w:sz w:val="16"/>
          <w:lang w:eastAsia="ja-JP"/>
        </w:rPr>
        <w:t>PDU Session Resource Setup Info – MN terminated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IE is present,</w:t>
      </w:r>
    </w:p>
    <w:p w14:paraId="2E0DE19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>-- abnormal conditions as specified in clause 8.3.3.4 apply.</w:t>
      </w:r>
    </w:p>
    <w:p w14:paraId="6594062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PDUSessionsToBeAdded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-SNModRequest-Item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7ABD6ED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05147E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>}</w:t>
      </w:r>
    </w:p>
    <w:p w14:paraId="59404C0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2B24E1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PDUSessionsToBeAdded-SNModRequest-Item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5D6B7BA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{ID 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PDUSession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ExpectedUEActivityBehaviour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 xml:space="preserve">EXTENSION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ExpectedUEActivityBehaviour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PRESENCE optional},</w:t>
      </w:r>
    </w:p>
    <w:p w14:paraId="7F72F28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77CF2ED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6244A31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E31204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PDUSessionsToBeModified-SNModRequest-List ::= SEQUENCE (SIZE(1..maxnoofPDUSessions)) OF PDUSessionsToBeModified-SNModRequest-Item</w:t>
      </w:r>
    </w:p>
    <w:p w14:paraId="3DB0918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9CC799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PDUSessionsToBeModified-SNModRequest-Item ::= SEQUENCE {</w:t>
      </w:r>
    </w:p>
    <w:p w14:paraId="74620FA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</w:t>
      </w:r>
      <w:r w:rsidRPr="007B5C64">
        <w:rPr>
          <w:rFonts w:ascii="Courier New" w:eastAsia="SimSun" w:hAnsi="Courier New"/>
          <w:noProof/>
          <w:sz w:val="16"/>
          <w:lang w:eastAsia="ko-KR"/>
        </w:rPr>
        <w:t>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70FFDD3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sN-PDUSessionAMBR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PDUSessionAggregateMaximumBitRate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2D6C64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sn-terminated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PDUSessionResourceModificationInfo-SNterminated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4813AE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mn-terminated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PDUSessionResourceModificationInfo-MNterminated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CBE8B9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-- </w:t>
      </w:r>
      <w:r w:rsidRPr="007B5C64">
        <w:rPr>
          <w:rFonts w:ascii="Courier New" w:eastAsia="SimSun" w:hAnsi="Courier New"/>
          <w:noProof/>
          <w:sz w:val="16"/>
        </w:rPr>
        <w:t xml:space="preserve">NOTE: If neither the </w:t>
      </w:r>
      <w:r w:rsidRPr="007B5C64">
        <w:rPr>
          <w:rFonts w:ascii="Courier New" w:eastAsia="SimSun" w:hAnsi="Courier New"/>
          <w:i/>
          <w:noProof/>
          <w:sz w:val="16"/>
          <w:lang w:eastAsia="ja-JP"/>
        </w:rPr>
        <w:t>PDU Session Resource Modification Info – SN terminated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IE</w:t>
      </w:r>
    </w:p>
    <w:p w14:paraId="04FDCC2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-- nor the </w:t>
      </w:r>
      <w:r w:rsidRPr="007B5C64">
        <w:rPr>
          <w:rFonts w:ascii="Courier New" w:eastAsia="SimSun" w:hAnsi="Courier New"/>
          <w:i/>
          <w:noProof/>
          <w:sz w:val="16"/>
          <w:lang w:eastAsia="ja-JP"/>
        </w:rPr>
        <w:t>PDU Session Resource Modification Info – MN terminated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IE is present,</w:t>
      </w:r>
    </w:p>
    <w:p w14:paraId="178D41F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>-- abnormal conditions as specified in clause 8.3.3.4 apply.</w:t>
      </w:r>
    </w:p>
    <w:p w14:paraId="2128861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PDUSessionsToBeModified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-SNModRequest-Item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2AADB0C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46446A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5F7EFA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3B2ACB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PDUSessionsToBeModified-SNModRequest-Item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3898E5D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 ID id-S-NSSAI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CRITICALITY reject</w:t>
      </w:r>
      <w:r w:rsidRPr="007B5C64">
        <w:rPr>
          <w:rFonts w:ascii="Courier New" w:eastAsia="SimSun" w:hAnsi="Courier New"/>
          <w:snapToGrid w:val="0"/>
          <w:sz w:val="16"/>
        </w:rPr>
        <w:tab/>
        <w:t>EXTENSION S-NSSAI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5CB6182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id-PDUSessionExpectedUEActivityBehaviour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EXTENSION ExpectedUEActivityBehaviour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50C9B96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Yu Mincho" w:hAnsi="Courier New"/>
          <w:noProof/>
          <w:sz w:val="16"/>
          <w:lang w:eastAsia="ko-KR"/>
        </w:rPr>
        <w:t>UserPlaneFailure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</w:t>
      </w:r>
      <w:r w:rsidRPr="007B5C64">
        <w:rPr>
          <w:rFonts w:ascii="Courier New" w:eastAsia="Yu Mincho" w:hAnsi="Courier New"/>
          <w:noProof/>
          <w:sz w:val="16"/>
          <w:lang w:eastAsia="ko-KR"/>
        </w:rPr>
        <w:t>UserPlaneFailure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Indication</w:t>
      </w:r>
      <w:r w:rsidRPr="007B5C64">
        <w:rPr>
          <w:rFonts w:ascii="Courier New" w:eastAsia="Yu Mincho" w:hAnsi="Courier New"/>
          <w:noProof/>
          <w:sz w:val="16"/>
          <w:lang w:eastAsia="ko-KR"/>
        </w:rPr>
        <w:tab/>
      </w:r>
      <w:r w:rsidRPr="007B5C64">
        <w:rPr>
          <w:rFonts w:ascii="Courier New" w:eastAsia="Yu Mincho" w:hAnsi="Courier New"/>
          <w:noProof/>
          <w:sz w:val="16"/>
          <w:lang w:eastAsia="ko-KR"/>
        </w:rPr>
        <w:tab/>
      </w:r>
      <w:r w:rsidRPr="007B5C64">
        <w:rPr>
          <w:rFonts w:ascii="Courier New" w:eastAsia="Yu Mincho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PRESENCE optional }</w:t>
      </w:r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65DB975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3448B68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648FF49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1A66B7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PDUSessionsToBeReleased-SNModRequest-List ::= SEQUENCE {</w:t>
      </w:r>
    </w:p>
    <w:p w14:paraId="687599A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pdu-session-list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PDUSession-List-withCause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295A62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PDUSessionsToBeReleased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-SNModRequest-List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42148B8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9396D9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B2E4FD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ABA9D7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PDUSessionsToBeReleased-SNModRequest-List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443893D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498C40E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24A28E5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B3AC6A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RequestedFastMCGRecoveryViaSRB3Release ::= ENUMERATED {true, ...}</w:t>
      </w:r>
    </w:p>
    <w:p w14:paraId="68E450A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9F7224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Src-SN-to-Tgt-SNQMCInfoInquiry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ENUMERATED {true, ...}</w:t>
      </w:r>
    </w:p>
    <w:p w14:paraId="38EA270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9E8045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4FB84C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602193D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S-NODE MODIFICATION REQUEST ACKNOWLEDGE</w:t>
      </w:r>
    </w:p>
    <w:p w14:paraId="03319F3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21B68B8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3128B0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96BD6F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SNodeModificationRequestAcknowledge ::= SEQUENCE {</w:t>
      </w:r>
    </w:p>
    <w:p w14:paraId="2921C84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 SNodeModificationRequestAcknowledge-IEs}},</w:t>
      </w:r>
    </w:p>
    <w:p w14:paraId="100CEE6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B2308D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A16D9A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9A8A25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SNodeModificationRequestAcknowledge-IEs XNAP-PROTOCOL-IES ::= {</w:t>
      </w:r>
    </w:p>
    <w:p w14:paraId="25682F0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28E025F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3A1C233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id-PDUSessionAdmitted-SNModResponse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PDUSessionAdmitted-SNModResponse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64806D5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id-PDUSessionNotAdmitted-SNModResponse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PDUSessionNotAdmitted-SNModResponse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2DF08E4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id-SN-to-MN-Container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OCTET STRING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00903A6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id-admittedSplitSRB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SplitSRBsTypes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381D42C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id-admittedSplitSRBrelease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SplitSRBsTypes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5596CEF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158DB6E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id-LocationInformationSN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Target-CGI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8AEEDC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id-MR-DC-ResourceCoordinationInfo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MR-DC-ResourceCoordinationInfo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69E58D3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id-PDUSessionDataForwarding-SNModResponse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PDUSessionDataForwarding-SNModResponse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66661C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id-RRCConfigIndication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RRCConfigIndication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40C2B68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id-AvailableFastMCGRecoveryViaSRB3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AvailableFastMCGRecoveryViaSRB3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08E08C8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id-ReleaseFastMCGRecoveryViaSRB3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ReleaseFastMCGRecoveryViaSRB3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|</w:t>
      </w:r>
    </w:p>
    <w:p w14:paraId="297C78E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{ ID id-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DirectForwardingPathAvailability</w:t>
      </w:r>
      <w:r w:rsidRPr="007B5C64">
        <w:rPr>
          <w:rFonts w:ascii="Courier New" w:eastAsia="SimSun" w:hAnsi="Courier New" w:cs="Arial"/>
          <w:noProof/>
          <w:sz w:val="16"/>
        </w:rPr>
        <w:tab/>
      </w:r>
      <w:r w:rsidRPr="007B5C64">
        <w:rPr>
          <w:rFonts w:ascii="Courier New" w:eastAsia="SimSun" w:hAnsi="Courier New" w:cs="Arial"/>
          <w:noProof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DirectForwardingPathAvailability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736150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z w:val="16"/>
          <w:lang w:eastAsia="ko-KR"/>
        </w:rPr>
        <w:t>S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CG</w:t>
      </w:r>
      <w:r w:rsidRPr="007B5C64">
        <w:rPr>
          <w:rFonts w:ascii="Courier New" w:eastAsia="SimSun" w:hAnsi="Courier New"/>
          <w:noProof/>
          <w:sz w:val="16"/>
          <w:lang w:eastAsia="ko-KR"/>
        </w:rPr>
        <w:t>UEHistoryInformation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S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CG</w:t>
      </w:r>
      <w:r w:rsidRPr="007B5C64">
        <w:rPr>
          <w:rFonts w:ascii="Courier New" w:eastAsia="SimSun" w:hAnsi="Courier New"/>
          <w:noProof/>
          <w:sz w:val="16"/>
          <w:lang w:eastAsia="ko-KR"/>
        </w:rPr>
        <w:t>UEHistoryInformation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60D247D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id-SCGActivationStatus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SCGActivationStatus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7E1C2008" w14:textId="77777777" w:rsidR="00190505" w:rsidRPr="007B5C64" w:rsidRDefault="00190505" w:rsidP="00190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id-CPAInformationModReqAck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CPAInformationModReqAck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B5C64">
        <w:rPr>
          <w:rFonts w:ascii="Courier New" w:eastAsia="SimSun" w:hAnsi="Courier New"/>
          <w:noProof/>
          <w:sz w:val="16"/>
          <w:lang w:eastAsia="ko-KR"/>
        </w:rPr>
        <w:t>|</w:t>
      </w:r>
    </w:p>
    <w:p w14:paraId="1805D3EF" w14:textId="77777777" w:rsidR="00190505" w:rsidRPr="007B5C64" w:rsidRDefault="00190505" w:rsidP="00190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  <w:t>{</w:t>
      </w:r>
      <w:r w:rsidRPr="007B5C64">
        <w:rPr>
          <w:rFonts w:ascii="Courier New" w:eastAsia="DengXian" w:hAnsi="Courier New" w:hint="eastAsia"/>
          <w:noProof/>
          <w:sz w:val="16"/>
          <w:szCs w:val="16"/>
          <w:lang w:eastAsia="ko-KR"/>
        </w:rPr>
        <w:t xml:space="preserve"> </w:t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>ID id-QMC</w:t>
      </w:r>
      <w:r w:rsidRPr="007B5C64">
        <w:rPr>
          <w:rFonts w:ascii="Courier New" w:eastAsia="DengXian" w:hAnsi="Courier New" w:hint="eastAsia"/>
          <w:noProof/>
          <w:sz w:val="16"/>
          <w:szCs w:val="16"/>
          <w:lang w:val="en-US"/>
        </w:rPr>
        <w:t>Coordination</w:t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>Re</w:t>
      </w:r>
      <w:r w:rsidRPr="007B5C64">
        <w:rPr>
          <w:rFonts w:ascii="Courier New" w:eastAsia="DengXian" w:hAnsi="Courier New" w:hint="eastAsia"/>
          <w:noProof/>
          <w:sz w:val="16"/>
          <w:szCs w:val="16"/>
          <w:lang w:val="en-US"/>
        </w:rPr>
        <w:t>sponse</w:t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  <w:t>CRITICALITY ignore</w:t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  <w:t>TYPE</w:t>
      </w:r>
      <w:r w:rsidRPr="007B5C64">
        <w:rPr>
          <w:rFonts w:ascii="Courier New" w:eastAsia="DengXian" w:hAnsi="Courier New" w:hint="eastAsia"/>
          <w:noProof/>
          <w:sz w:val="16"/>
          <w:szCs w:val="16"/>
          <w:lang w:eastAsia="ko-KR"/>
        </w:rPr>
        <w:t xml:space="preserve"> </w:t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>QMC</w:t>
      </w:r>
      <w:r w:rsidRPr="007B5C64">
        <w:rPr>
          <w:rFonts w:ascii="Courier New" w:eastAsia="DengXian" w:hAnsi="Courier New" w:hint="eastAsia"/>
          <w:noProof/>
          <w:sz w:val="16"/>
          <w:szCs w:val="16"/>
          <w:lang w:val="en-US"/>
        </w:rPr>
        <w:t>Coordination</w:t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>Re</w:t>
      </w:r>
      <w:r w:rsidRPr="007B5C64">
        <w:rPr>
          <w:rFonts w:ascii="Courier New" w:eastAsia="DengXian" w:hAnsi="Courier New" w:hint="eastAsia"/>
          <w:noProof/>
          <w:sz w:val="16"/>
          <w:szCs w:val="16"/>
          <w:lang w:val="en-US"/>
        </w:rPr>
        <w:t>sponse</w:t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szCs w:val="16"/>
          <w:lang w:eastAsia="ko-KR"/>
        </w:rPr>
        <w:tab/>
        <w:t xml:space="preserve">PRESENCE optional </w:t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>}|</w:t>
      </w:r>
    </w:p>
    <w:p w14:paraId="32A0499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  <w:t>{ ID id-</w:t>
      </w:r>
      <w:r w:rsidRPr="007B5C64">
        <w:rPr>
          <w:rFonts w:ascii="Courier New" w:eastAsia="SimSun" w:hAnsi="Courier New" w:hint="eastAsia"/>
          <w:noProof/>
          <w:sz w:val="16"/>
        </w:rPr>
        <w:t>SourceSN-to-TargetSN-QMCInfo</w:t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  <w:t>TYPE QMCConfigInfo</w:t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  <w:t>PRESENCE optional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4A33466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C20812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607CE0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PDUSessionAdmitted-SNModResponse ::= SEQUENCE {</w:t>
      </w:r>
    </w:p>
    <w:p w14:paraId="247784A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pduSessionResourcesAdmittedToBeAdded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PDUSessionAdmittedToBeAddedSNModResponse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8282D9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pduSessionResourcesAdmittedToBeModified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PDUSessionAdmittedToBeModifiedSNModResponse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868F10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pduSessionResourcesAdmittedToBeReleased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PDUSessionAdmittedToBeReleasedSNModResponse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4CF3CC8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PDUSessionAdmitted-SNModResponse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3FFAEE6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897B8B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F95DDC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36B10D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PDUSessionAdmitted-SNModResponse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3D70C16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29B8249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1861B4F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767387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PDUSessionAdmittedToBeAddedSNModResponse ::= SEQUENCE (SIZE(1..maxnoofPDUSessions)) OF PDUSessionAdmittedToBeAddedSNModResponse-Item</w:t>
      </w:r>
    </w:p>
    <w:p w14:paraId="4DEE594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PDUSessionAdmittedToBeAddedSNModResponse-Item ::= SEQUENCE {</w:t>
      </w:r>
    </w:p>
    <w:p w14:paraId="4BE3615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</w:t>
      </w:r>
      <w:r w:rsidRPr="007B5C64">
        <w:rPr>
          <w:rFonts w:ascii="Courier New" w:eastAsia="SimSun" w:hAnsi="Courier New"/>
          <w:noProof/>
          <w:sz w:val="16"/>
          <w:lang w:eastAsia="ko-KR"/>
        </w:rPr>
        <w:t>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6D1A261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sn-terminated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PDUSessionResourceSetupResponseInfo-SNterminated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F331D6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mn-terminated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PDUSessionResourceSetupResponseInfo-MNterminated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6FB364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-- </w:t>
      </w:r>
      <w:r w:rsidRPr="007B5C64">
        <w:rPr>
          <w:rFonts w:ascii="Courier New" w:eastAsia="SimSun" w:hAnsi="Courier New"/>
          <w:noProof/>
          <w:sz w:val="16"/>
        </w:rPr>
        <w:t xml:space="preserve">NOTE: If neither the </w:t>
      </w:r>
      <w:r w:rsidRPr="007B5C64">
        <w:rPr>
          <w:rFonts w:ascii="Courier New" w:eastAsia="SimSun" w:hAnsi="Courier New"/>
          <w:i/>
          <w:noProof/>
          <w:sz w:val="16"/>
          <w:lang w:eastAsia="ja-JP"/>
        </w:rPr>
        <w:t>PDU Session Resource Setup Response Info – SN terminated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IE</w:t>
      </w:r>
    </w:p>
    <w:p w14:paraId="6E5D4CE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-- nor the </w:t>
      </w:r>
      <w:r w:rsidRPr="007B5C64">
        <w:rPr>
          <w:rFonts w:ascii="Courier New" w:eastAsia="SimSun" w:hAnsi="Courier New"/>
          <w:i/>
          <w:noProof/>
          <w:sz w:val="16"/>
          <w:lang w:eastAsia="ja-JP"/>
        </w:rPr>
        <w:t>PDU Session Resource Setup Response Info – MN terminated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IE is present,</w:t>
      </w:r>
    </w:p>
    <w:p w14:paraId="0C5C2C5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>-- abnormal conditions as specified in clause 8.3.3.4 apply.</w:t>
      </w:r>
    </w:p>
    <w:p w14:paraId="471DA0C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PDUSessionAdmittedToBeAddedSNModResponse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56AED63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C5C5AC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E13BF5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69F484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PDUSessionAdmittedToBeAddedSNModResponse-Item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07A50BC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61C0F94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4326FC0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49A00C2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PDUSessionAdmittedToBeModifiedSNModResponse::= SEQUENCE (SIZE(1..maxnoofPDUSessions)) OF PDUSessionAdmittedToBeModifiedSNModResponse-Item</w:t>
      </w:r>
    </w:p>
    <w:p w14:paraId="1BFE61E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PDUSessionAdmittedToBeModifiedSNModResponse-Item ::= SEQUENCE {</w:t>
      </w:r>
    </w:p>
    <w:p w14:paraId="08FE7D7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pduSessionId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</w:t>
      </w:r>
      <w:r w:rsidRPr="007B5C64">
        <w:rPr>
          <w:rFonts w:ascii="Courier New" w:eastAsia="SimSun" w:hAnsi="Courier New"/>
          <w:noProof/>
          <w:sz w:val="16"/>
          <w:lang w:eastAsia="ko-KR"/>
        </w:rPr>
        <w:t>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261FE79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sn-terminated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PDUSessionResourceModificationResponseInfo-SNterminated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1046FE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mn-terminated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PDUSessionResourceModificationResponseInfo-MNterminated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2451DC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-- </w:t>
      </w:r>
      <w:r w:rsidRPr="007B5C64">
        <w:rPr>
          <w:rFonts w:ascii="Courier New" w:eastAsia="SimSun" w:hAnsi="Courier New"/>
          <w:noProof/>
          <w:sz w:val="16"/>
        </w:rPr>
        <w:t xml:space="preserve">NOTE: If neither the </w:t>
      </w:r>
      <w:r w:rsidRPr="007B5C64">
        <w:rPr>
          <w:rFonts w:ascii="Courier New" w:eastAsia="SimSun" w:hAnsi="Courier New"/>
          <w:i/>
          <w:noProof/>
          <w:sz w:val="16"/>
          <w:lang w:eastAsia="ja-JP"/>
        </w:rPr>
        <w:t>PDU Session Resource Modification Response Info – SN terminated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IE</w:t>
      </w:r>
    </w:p>
    <w:p w14:paraId="009310C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-- nor the </w:t>
      </w:r>
      <w:r w:rsidRPr="007B5C64">
        <w:rPr>
          <w:rFonts w:ascii="Courier New" w:eastAsia="SimSun" w:hAnsi="Courier New"/>
          <w:i/>
          <w:noProof/>
          <w:sz w:val="16"/>
          <w:lang w:eastAsia="ja-JP"/>
        </w:rPr>
        <w:t>PDU Session Resource Modification Response Info – MN terminated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IE is present,</w:t>
      </w:r>
    </w:p>
    <w:p w14:paraId="24F6E3A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>-- abnormal conditions as specified in clause 8.3.3.4 apply.</w:t>
      </w:r>
    </w:p>
    <w:p w14:paraId="2E885D3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PDUSessionAdmittedToBeModifiedSNModResponse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406C699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A1AE7C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53ACEC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C1C84F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PDUSessionAdmittedToBeModifiedSNModResponse-Item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3D24A55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41E785E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6A09729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77F06F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PDUSessionAdmittedToBeReleasedSNModResponse ::= SEQUENCE {</w:t>
      </w:r>
    </w:p>
    <w:p w14:paraId="2F3B1D5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sn-terminated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PDUSession-List-withDataForwardingRequest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9E0F31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mn-terminated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PDUSession-List-withCause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5D9749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PDUSessionAdmittedToBeReleasedSNModResponse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525AC58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F57E15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96CD3F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F0DAE3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PDUSessionAdmittedToBeReleasedSNModResponse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1AE0250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23F9633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316047D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5B0DD8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PDUSessionNotAdmitted-SNModResponse ::= SEQUENCE {</w:t>
      </w:r>
    </w:p>
    <w:p w14:paraId="7D30008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pdu-Session-List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PDUSession-List OPTIONAL,</w:t>
      </w:r>
    </w:p>
    <w:p w14:paraId="3592000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PDUSessionNotAdmitted-SNModResponse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3D171E0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AE7A91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44EBA2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B498D5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PDUSessionNotAdmitted-SNModResponse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0FBF3A0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bookmarkStart w:id="888" w:name="MCCQCTEMPBM_00000219"/>
      <w:bookmarkStart w:id="889" w:name="_Hlk160016599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{ ID id-</w:t>
      </w:r>
      <w:bookmarkEnd w:id="888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PDUSessionResourcesNotAdmitted-List</w:t>
      </w:r>
      <w:bookmarkStart w:id="890" w:name="MCCQCTEMPBM_00000220"/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CRITICALITY ignore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 xml:space="preserve">EXTENSION </w:t>
      </w:r>
      <w:bookmarkEnd w:id="890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PDUSessionResourcesNotAdmitted-List</w:t>
      </w:r>
      <w:bookmarkStart w:id="891" w:name="MCCQCTEMPBM_00000221"/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PRESENCE optional }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,</w:t>
      </w:r>
      <w:bookmarkEnd w:id="889"/>
    </w:p>
    <w:bookmarkEnd w:id="891"/>
    <w:p w14:paraId="362159E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38830AC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1642151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02F08A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76C334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PDUSessionDataForwarding-SNModResponse ::= SEQUENCE {</w:t>
      </w:r>
    </w:p>
    <w:p w14:paraId="7CF81C9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sn-terminated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PDUSession-List-withDataForwardingRequest,</w:t>
      </w:r>
    </w:p>
    <w:p w14:paraId="556E718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{PDUSessionDataForwarding-SNModResponse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9060E6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8634E6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4C375C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989004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PDUSessionDataForwarding-SNModResponse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 XNAP-PROTOCOL-EXTENSION ::= {</w:t>
      </w:r>
    </w:p>
    <w:p w14:paraId="17DD2A4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AAB57A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A4DAF0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1407CD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ReleaseFastMCGRecoveryViaSRB3 ::= ENUMERATED {true, ...}</w:t>
      </w:r>
    </w:p>
    <w:p w14:paraId="3201B05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05D63BC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6C093D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4F488A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42C526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36309E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-- S-NODE MODIFICATION REQUEST REJECT</w:t>
      </w:r>
    </w:p>
    <w:p w14:paraId="498072E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5FC515C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6E0876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EB7185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SNodeModificationRequestReject ::= SEQUENCE {</w:t>
      </w:r>
    </w:p>
    <w:p w14:paraId="212CA11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 SNodeModificationRequestReject-IEs}},</w:t>
      </w:r>
    </w:p>
    <w:p w14:paraId="482D862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580CEA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9859F6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64058F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SNodeModificationRequestReject-IEs XNAP-PROTOCOL-IES ::= {</w:t>
      </w:r>
    </w:p>
    <w:p w14:paraId="4DA1672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43FE125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051253A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2B20AC9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1F895AF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374A91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D871FD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3DD17C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3E7031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06F621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S-NODE MODIFICATION REQUIRED</w:t>
      </w:r>
    </w:p>
    <w:p w14:paraId="4C134EF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BC8690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27282B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E0E924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SNodeModificationRequired ::= SEQUENCE {</w:t>
      </w:r>
    </w:p>
    <w:p w14:paraId="000DC2B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 SNodeModificationRequired-IEs}},</w:t>
      </w:r>
    </w:p>
    <w:p w14:paraId="2AF3F76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C669C6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78B2A8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0EB7AD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SNodeModificationRequired-IEs XNAP-PROTOCOL-IES ::= {</w:t>
      </w:r>
    </w:p>
    <w:p w14:paraId="14D4AFB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3E6529F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4A089F1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47CBD01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id-PDCPChangeIndication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PDCPChangeIndication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70FB6FB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id-PDUSessionToBeModifiedSNModRequired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PDUSessionToBeModifiedSNModRequired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78FA1D3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id-PDUSessionToBeReleasedSNModRequired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PDUSessionToBeReleasedSNModRequired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2E3ECCE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id-SN-to-MN-Container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OCTET STRING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3A4857C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id-SpareDRBIDs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DRB-List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045BF8D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id-RequiredNumberOfDRBIDs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DRB-Number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5765DC2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id-LocationInformationSN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Target-CGI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9BC40D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id-MR-DC-ResourceCoordinationInfo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MR-DC-ResourceCoordinationInfo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460FCB6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id-RRCConfigIndication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RRCConfigIndication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66F9EAE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id-AvailableFastMCGRecoveryViaSRB3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AvailableFastMCGRecoveryViaSRB3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1CB68A2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id-ReleaseFastMCGRecoveryViaSRB3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ReleaseFastMCGRecoveryViaSRB3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B5C64">
        <w:rPr>
          <w:rFonts w:ascii="Courier New" w:eastAsia="SimSun" w:hAnsi="Courier New"/>
          <w:sz w:val="16"/>
          <w:lang w:eastAsia="ko-KR"/>
        </w:rPr>
        <w:t>|</w:t>
      </w:r>
    </w:p>
    <w:p w14:paraId="21DDA30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{ ID id-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SCGIndicator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  <w:t xml:space="preserve">TYPE 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SCGIndicator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  <w:t>PRESENCE optional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sz w:val="16"/>
          <w:lang w:eastAsia="ko-KR"/>
        </w:rPr>
        <w:t>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4EC4F0C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z w:val="16"/>
          <w:lang w:eastAsia="ko-KR"/>
        </w:rPr>
        <w:t>S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CG</w:t>
      </w:r>
      <w:r w:rsidRPr="007B5C64">
        <w:rPr>
          <w:rFonts w:ascii="Courier New" w:eastAsia="SimSun" w:hAnsi="Courier New"/>
          <w:noProof/>
          <w:sz w:val="16"/>
          <w:lang w:eastAsia="ko-KR"/>
        </w:rPr>
        <w:t>UEHistoryInformation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S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CG</w:t>
      </w:r>
      <w:r w:rsidRPr="007B5C64">
        <w:rPr>
          <w:rFonts w:ascii="Courier New" w:eastAsia="SimSun" w:hAnsi="Courier New"/>
          <w:noProof/>
          <w:sz w:val="16"/>
          <w:lang w:eastAsia="ko-KR"/>
        </w:rPr>
        <w:t>UEHistoryInformation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B5C64">
        <w:rPr>
          <w:rFonts w:ascii="Courier New" w:eastAsia="SimSun" w:hAnsi="Courier New"/>
          <w:noProof/>
          <w:sz w:val="16"/>
          <w:lang w:eastAsia="ko-KR"/>
        </w:rPr>
        <w:t>|</w:t>
      </w:r>
    </w:p>
    <w:p w14:paraId="7454FD7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id-SCGActivationRequest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SCGActivationRequest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7B8BD66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id-CPACInformationModRequired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CPACInformationModRequired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B5C64">
        <w:rPr>
          <w:rFonts w:ascii="Courier New" w:eastAsia="SimSun" w:hAnsi="Courier New"/>
          <w:noProof/>
          <w:sz w:val="16"/>
          <w:lang w:eastAsia="ko-KR"/>
        </w:rPr>
        <w:t>|</w:t>
      </w:r>
    </w:p>
    <w:p w14:paraId="3EAC2AA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id-SCGreconfigNotification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SCGreconfigNotification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B5C64">
        <w:rPr>
          <w:rFonts w:ascii="Courier New" w:eastAsia="SimSun" w:hAnsi="Courier New"/>
          <w:noProof/>
          <w:sz w:val="16"/>
          <w:lang w:eastAsia="ko-KR"/>
        </w:rPr>
        <w:t>|</w:t>
      </w:r>
    </w:p>
    <w:p w14:paraId="6DEDBD7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id-SPRAvailability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SPRAvailability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PRESENCE optional }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|</w:t>
      </w:r>
    </w:p>
    <w:p w14:paraId="548A1B7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{</w:t>
      </w:r>
      <w:r w:rsidRPr="007B5C64">
        <w:rPr>
          <w:rFonts w:ascii="Courier New" w:eastAsia="SimSun" w:hAnsi="Courier New" w:hint="eastAsia"/>
          <w:noProof/>
          <w:sz w:val="16"/>
          <w:lang w:val="en-US" w:eastAsia="ko-KR"/>
        </w:rPr>
        <w:t xml:space="preserve"> 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ID id-QMCCoordinationRequest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  <w:t>TYPE QMCCoordinationRequest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  <w:t>PRESENCE optional }|</w:t>
      </w:r>
    </w:p>
    <w:p w14:paraId="514C04F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  <w:t xml:space="preserve">{ </w:t>
      </w:r>
      <w:r w:rsidRPr="007B5C64">
        <w:rPr>
          <w:rFonts w:ascii="Courier New" w:eastAsia="SimSun" w:hAnsi="Courier New" w:hint="eastAsia"/>
          <w:noProof/>
          <w:sz w:val="16"/>
          <w:lang w:val="en-US" w:eastAsia="ko-KR"/>
        </w:rPr>
        <w:t>ID id-S-CPAC-Request</w:t>
      </w:r>
      <w:r w:rsidRPr="007B5C64">
        <w:rPr>
          <w:rFonts w:ascii="Courier New" w:eastAsia="SimSun" w:hAnsi="Courier New" w:hint="eastAsia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en-US" w:eastAsia="ko-KR"/>
        </w:rPr>
        <w:t>CRITICALITY reject</w:t>
      </w:r>
      <w:r w:rsidRPr="007B5C64">
        <w:rPr>
          <w:rFonts w:ascii="Courier New" w:eastAsia="SimSun" w:hAnsi="Courier New" w:hint="eastAsia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TYPE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 xml:space="preserve"> </w:t>
      </w:r>
      <w:r w:rsidRPr="007B5C64">
        <w:rPr>
          <w:rFonts w:ascii="Courier New" w:eastAsia="SimSun" w:hAnsi="Courier New" w:hint="eastAsia"/>
          <w:noProof/>
          <w:sz w:val="16"/>
          <w:lang w:val="en-US" w:eastAsia="ko-KR"/>
        </w:rPr>
        <w:t>S-CPAC-Request</w:t>
      </w:r>
      <w:r w:rsidRPr="007B5C64">
        <w:rPr>
          <w:rFonts w:ascii="Courier New" w:eastAsia="SimSun" w:hAnsi="Courier New" w:hint="eastAsia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en-US" w:eastAsia="ko-KR"/>
        </w:rPr>
        <w:tab/>
        <w:t>PRESENCE</w:t>
      </w:r>
      <w:r w:rsidRPr="007B5C64">
        <w:rPr>
          <w:rFonts w:ascii="Courier New" w:eastAsia="SimSun" w:hAnsi="Courier New" w:hint="eastAsia"/>
          <w:noProof/>
          <w:sz w:val="16"/>
          <w:lang w:val="en-US" w:eastAsia="ko-KR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 xml:space="preserve"> }</w:t>
      </w:r>
      <w:r w:rsidRPr="007B5C64">
        <w:rPr>
          <w:rFonts w:ascii="Courier New" w:eastAsia="SimSun" w:hAnsi="Courier New"/>
          <w:noProof/>
          <w:sz w:val="16"/>
          <w:lang w:eastAsia="ko-KR"/>
        </w:rPr>
        <w:t>|</w:t>
      </w:r>
    </w:p>
    <w:p w14:paraId="6C681B3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{ ID 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PDU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SessionsListToBeReleased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-UPError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</w:t>
      </w:r>
      <w:r w:rsidRPr="007B5C64">
        <w:rPr>
          <w:rFonts w:ascii="Courier New" w:eastAsia="SimSun" w:hAnsi="Courier New"/>
          <w:noProof/>
          <w:sz w:val="16"/>
          <w:lang w:eastAsia="ko-KR"/>
        </w:rPr>
        <w:t>DUSessionsListToBeReleased-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UPError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70E863B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E457A5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}</w:t>
      </w:r>
    </w:p>
    <w:p w14:paraId="6A73D50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PDUSessionToBeModifiedSNModRequired::= SEQUENCE (SIZE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(1..</w:t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 xml:space="preserve"> maxnoofPDUSessions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))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OF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PDUSessionToBeModifiedSNModRequired-Item</w:t>
      </w:r>
    </w:p>
    <w:p w14:paraId="78C0D49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18A9B87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PDUSessionToBeModifiedSNModRequired-Item ::= SEQUENCE {</w:t>
      </w:r>
    </w:p>
    <w:p w14:paraId="4217A6C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</w:t>
      </w:r>
      <w:r w:rsidRPr="007B5C64">
        <w:rPr>
          <w:rFonts w:ascii="Courier New" w:eastAsia="SimSun" w:hAnsi="Courier New"/>
          <w:noProof/>
          <w:sz w:val="16"/>
          <w:lang w:eastAsia="ko-KR"/>
        </w:rPr>
        <w:t>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20669E9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sn-terminated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PDUSessionResourceModRqdInfo-SNterminated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BDF402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mn-terminated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PDUSessionResourceModRqdInfo-MNterminated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EACF99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-- </w:t>
      </w:r>
      <w:r w:rsidRPr="007B5C64">
        <w:rPr>
          <w:rFonts w:ascii="Courier New" w:eastAsia="SimSun" w:hAnsi="Courier New"/>
          <w:noProof/>
          <w:sz w:val="16"/>
        </w:rPr>
        <w:t xml:space="preserve">NOTE: If neither the </w:t>
      </w:r>
      <w:r w:rsidRPr="007B5C64">
        <w:rPr>
          <w:rFonts w:ascii="Courier New" w:eastAsia="SimSun" w:hAnsi="Courier New"/>
          <w:i/>
          <w:noProof/>
          <w:sz w:val="16"/>
          <w:lang w:eastAsia="ja-JP"/>
        </w:rPr>
        <w:t>PDU Session Resource Modification Required Info – SN terminated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IE</w:t>
      </w:r>
    </w:p>
    <w:p w14:paraId="2CEF5B5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-- nor the </w:t>
      </w:r>
      <w:r w:rsidRPr="007B5C64">
        <w:rPr>
          <w:rFonts w:ascii="Courier New" w:eastAsia="SimSun" w:hAnsi="Courier New"/>
          <w:i/>
          <w:noProof/>
          <w:sz w:val="16"/>
          <w:lang w:eastAsia="ja-JP"/>
        </w:rPr>
        <w:t>PDU Session Resource Modification Required Info – MN terminated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IE is present,</w:t>
      </w:r>
    </w:p>
    <w:p w14:paraId="758FD16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>-- abnormal conditions as specified in clause 8.3.4.4 apply.</w:t>
      </w:r>
    </w:p>
    <w:p w14:paraId="29612A1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PDUSessionToBeModifiedSNModRequired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-Item-ExtIEs</w:t>
      </w:r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0F99A8A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4E8BE4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FD883E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04A2F0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bookmarkStart w:id="892" w:name="_Hlk168583091"/>
      <w:r w:rsidRPr="007B5C64">
        <w:rPr>
          <w:rFonts w:ascii="Courier New" w:eastAsia="SimSun" w:hAnsi="Courier New"/>
          <w:noProof/>
          <w:sz w:val="16"/>
          <w:lang w:eastAsia="ko-KR"/>
        </w:rPr>
        <w:t>PDUSessionToBeModifiedSNModRequired-Item-ExtIEs</w:t>
      </w:r>
      <w:bookmarkEnd w:id="892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68FA28A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...</w:t>
      </w:r>
    </w:p>
    <w:p w14:paraId="5FF59EA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6CD4314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3743F8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PDUSessionToBeReleasedSNModRequired ::= SEQUENCE {</w:t>
      </w:r>
    </w:p>
    <w:p w14:paraId="3DB4D3F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sn-terminated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PDUSession-List-withDataForwardingRequest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5D3462A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mn-terminated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PDUSession-List-withCause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DB8814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PDUSessionToBeReleasedSNModRequired</w:t>
      </w:r>
      <w:r w:rsidRPr="007B5C64">
        <w:rPr>
          <w:rFonts w:ascii="Courier New" w:eastAsia="SimSun" w:hAnsi="Courier New"/>
          <w:snapToGrid w:val="0"/>
          <w:sz w:val="16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 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6A450D0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611F69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A2E2DB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89D83B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PDUSessionToBeReleasedSNModRequired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5DD2544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68F7F0F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0AE5523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A909B5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8A446C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13B0E0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S-NODE MODIFICATION CONFIRM</w:t>
      </w:r>
    </w:p>
    <w:p w14:paraId="21966AC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228A2EC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A3158C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227343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SNodeModificationConfirm ::= SEQUENCE {</w:t>
      </w:r>
    </w:p>
    <w:p w14:paraId="7509FF3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 SNodeModificationConfirm-IEs}},</w:t>
      </w:r>
    </w:p>
    <w:p w14:paraId="1B918CE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9D7F16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C54FB0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32FD42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SNodeModificationConfirm-IEs XNAP-PROTOCOL-IES ::= {</w:t>
      </w:r>
    </w:p>
    <w:p w14:paraId="6CEA990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7EFCCE7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4388DAD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id-PDUSessionAdmittedModSNModConfirm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PDUSessionAdmittedModSNModConfirm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743FFB1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id-PDUSessionReleasedSNModConfirm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PDUSessionReleasedSNModConfirm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55916A4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id-MN-to-SN-Container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OCTET STRING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46A7824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id-AdditionalDRBIDs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DRB-List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33ED9F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3D3D3E63" w14:textId="77777777" w:rsidR="00190505" w:rsidRPr="007B5C64" w:rsidRDefault="00190505" w:rsidP="00190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id-MR-DC-ResourceCoordinationInfo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MR-DC-ResourceCoordinationInfo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B5C64">
        <w:rPr>
          <w:rFonts w:ascii="Courier New" w:eastAsia="SimSun" w:hAnsi="Courier New"/>
          <w:noProof/>
          <w:sz w:val="16"/>
          <w:lang w:eastAsia="ko-KR"/>
        </w:rPr>
        <w:t>|</w:t>
      </w:r>
    </w:p>
    <w:p w14:paraId="718F2B6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{</w:t>
      </w:r>
      <w:r w:rsidRPr="007B5C64">
        <w:rPr>
          <w:rFonts w:ascii="Courier New" w:eastAsia="SimSun" w:hAnsi="Courier New" w:hint="eastAsia"/>
          <w:noProof/>
          <w:sz w:val="16"/>
          <w:lang w:val="en-US" w:eastAsia="ko-KR"/>
        </w:rPr>
        <w:t xml:space="preserve"> 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ID id-QMCCoordinationResponse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CRITICALITY ignore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  <w:t>TYPE QMCCoordinationResponse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  <w:t>PRESENCE optional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1C80637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47562E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65F8C5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A96977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>PDUSessionAdmittedModSNModConfirm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SEQUENCE (SIZE(1..maxnoofPDUSessions)) OF </w:t>
      </w:r>
      <w:r w:rsidRPr="007B5C64">
        <w:rPr>
          <w:rFonts w:ascii="Courier New" w:eastAsia="SimSun" w:hAnsi="Courier New"/>
          <w:noProof/>
          <w:sz w:val="16"/>
          <w:lang w:eastAsia="ko-KR"/>
        </w:rPr>
        <w:t>PDUSessionAdmittedModSNModConfirm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-Item</w:t>
      </w:r>
    </w:p>
    <w:p w14:paraId="3E3E08E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CE92B4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PDUSessionAdmittedModSNModConfirm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-Item ::= SEQUENCE {</w:t>
      </w:r>
    </w:p>
    <w:p w14:paraId="482D87E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</w:t>
      </w:r>
      <w:r w:rsidRPr="007B5C64">
        <w:rPr>
          <w:rFonts w:ascii="Courier New" w:eastAsia="SimSun" w:hAnsi="Courier New"/>
          <w:noProof/>
          <w:sz w:val="16"/>
          <w:lang w:eastAsia="ko-KR"/>
        </w:rPr>
        <w:t>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15C3656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sn-terminated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PDUSessionResourceModConfirmInfo-SNterminated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41550D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mn-terminated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PDUSessionResourceModConfirmInfo-MNterminated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40CB4C0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-- </w:t>
      </w:r>
      <w:r w:rsidRPr="007B5C64">
        <w:rPr>
          <w:rFonts w:ascii="Courier New" w:eastAsia="SimSun" w:hAnsi="Courier New"/>
          <w:noProof/>
          <w:sz w:val="16"/>
        </w:rPr>
        <w:t xml:space="preserve">NOTE: If neither the </w:t>
      </w:r>
      <w:r w:rsidRPr="007B5C64">
        <w:rPr>
          <w:rFonts w:ascii="Courier New" w:eastAsia="SimSun" w:hAnsi="Courier New"/>
          <w:i/>
          <w:noProof/>
          <w:sz w:val="16"/>
          <w:lang w:eastAsia="ja-JP"/>
        </w:rPr>
        <w:t>PDU Session Resource Modification Confirm Info – SN terminated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IE</w:t>
      </w:r>
    </w:p>
    <w:p w14:paraId="523189E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-- nor the </w:t>
      </w:r>
      <w:r w:rsidRPr="007B5C64">
        <w:rPr>
          <w:rFonts w:ascii="Courier New" w:eastAsia="SimSun" w:hAnsi="Courier New"/>
          <w:i/>
          <w:noProof/>
          <w:sz w:val="16"/>
          <w:lang w:eastAsia="ja-JP"/>
        </w:rPr>
        <w:t>PDU Session Resource Modification Confirm Info – MN terminated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IE is present,</w:t>
      </w:r>
    </w:p>
    <w:p w14:paraId="5184546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>-- abnormal conditions as specified in clause 8.3.4.4 apply.</w:t>
      </w:r>
    </w:p>
    <w:p w14:paraId="5CA8074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PDUSessionAdmittedModSNModConfirm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352C30A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B52FB7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985CFA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D7D431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PDUSessionAdmittedModSNModConfirm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2984A7D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6128E4E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78E2A2B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98A6D0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E847D5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PDUSessionReleasedSNModConfirm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SEQUENCE {</w:t>
      </w:r>
    </w:p>
    <w:p w14:paraId="7BC8E1A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sn-terminated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PDUSession-List-withDataForwardingFromTarget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64865B6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mn-terminated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PDUSession-List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16C4E4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PDUSessionAdmittedToBeReleasedSNModConfirm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030338C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DA52AD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469551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7F171A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PDUSessionAdmittedToBeReleasedSNModConfirm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14A1CC8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1E309EC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4A49020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DE095E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BE4597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2494F9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317F75D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S-NODE MODIFICATION REFUSE</w:t>
      </w:r>
    </w:p>
    <w:p w14:paraId="01D8FAC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7C1A2C5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323E35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2D57A5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SNodeModificationRefuse ::= SEQUENCE {</w:t>
      </w:r>
    </w:p>
    <w:p w14:paraId="32C421F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 SNodeModificationRefuse-IEs}},</w:t>
      </w:r>
    </w:p>
    <w:p w14:paraId="2958EFC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3F4863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6CD66F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0F3BEA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SNodeModificationRefuse-IEs XNAP-PROTOCOL-IES ::= {</w:t>
      </w:r>
    </w:p>
    <w:p w14:paraId="51E73F2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2F6F881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64C41BD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526DDAC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id-MN-to-SN-Container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OCTET STRING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5B6E066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26F8E45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55D345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3AE2A8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BA1471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53222D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7F6F5CE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S-NODE RELEASE REQUEST</w:t>
      </w:r>
    </w:p>
    <w:p w14:paraId="6E4B2E9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--</w:t>
      </w:r>
    </w:p>
    <w:p w14:paraId="5546D3E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93D4E8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FF9FDD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SNodeReleaseRequest ::= SEQUENCE {</w:t>
      </w:r>
    </w:p>
    <w:p w14:paraId="148CCDF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 SNodeReleaseRequest-IEs}},</w:t>
      </w:r>
    </w:p>
    <w:p w14:paraId="78C57B6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B1C0AF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DDE6D6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9177B3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SNodeReleaseRequest-IEs XNAP-PROTOCOL-IES ::= {</w:t>
      </w:r>
    </w:p>
    <w:p w14:paraId="04DF617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08AB2D0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9EB701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4837D03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id-PDUSessionToBeReleased-RelReq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PDUSession-List-withCause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03B87C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z w:val="16"/>
          <w:lang w:eastAsia="ko-KR"/>
        </w:rPr>
        <w:t>UEContextKeptIndicator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UEContextKeptIndicator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26D3AC5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id-MN-to-SN-Container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OCTET STRING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186518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id-DRBs-transferred-to-MN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DRB-List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38F37BE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FE5BD3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B98AE7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B69C9C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46F644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706721C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S-NODE RELEASE REQUEST ACKNOWLEDGE</w:t>
      </w:r>
    </w:p>
    <w:p w14:paraId="3F88BB3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7B83360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3BC667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DB488E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SNodeReleaseRequestAcknowledge ::= SEQUENCE {</w:t>
      </w:r>
    </w:p>
    <w:p w14:paraId="31F3CD8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 SNodeReleaseRequestAcknowledge-IEs}},</w:t>
      </w:r>
    </w:p>
    <w:p w14:paraId="7120407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D568E5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CA0845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501CF8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SNodeReleaseRequestAcknowledge-IEs XNAP-PROTOCOL-IES ::= {</w:t>
      </w:r>
    </w:p>
    <w:p w14:paraId="21824FD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1F3EE6D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4B2AB53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id-PDUSessionToBeReleased-RelReqAck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PDUSessionToBeReleasedList-RelReqAck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407733D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380D44D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z w:val="16"/>
          <w:lang w:eastAsia="ko-KR"/>
        </w:rPr>
        <w:t>S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CG</w:t>
      </w:r>
      <w:r w:rsidRPr="007B5C64">
        <w:rPr>
          <w:rFonts w:ascii="Courier New" w:eastAsia="SimSun" w:hAnsi="Courier New"/>
          <w:noProof/>
          <w:sz w:val="16"/>
          <w:lang w:eastAsia="ko-KR"/>
        </w:rPr>
        <w:t>UEHistoryInformation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S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CG</w:t>
      </w:r>
      <w:r w:rsidRPr="007B5C64">
        <w:rPr>
          <w:rFonts w:ascii="Courier New" w:eastAsia="SimSun" w:hAnsi="Courier New"/>
          <w:noProof/>
          <w:sz w:val="16"/>
          <w:lang w:eastAsia="ko-KR"/>
        </w:rPr>
        <w:t>UEHistoryInformation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01664E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z w:val="16"/>
          <w:lang w:eastAsia="ko-KR"/>
        </w:rPr>
        <w:t>SNMobilityInformation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SNMobilityInformation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262A2E1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B35F98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0B3529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A753A5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PDUSessionToBeReleasedList-RelReqAck ::= SEQUENCE {</w:t>
      </w:r>
    </w:p>
    <w:p w14:paraId="1E4ACA6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pduSessionsToBeReleasedList-SNterminated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PDUSession-List-withDataForwardingRequest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643CC3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{PDUSessionToBeReleasedList-RelReqAck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1FE9BB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FA9BD9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DDAFD1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52CD7F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PDUSessionToBeReleasedList-RelReqAck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 XNAP-PROTOCOL-EXTENSION ::= {</w:t>
      </w:r>
    </w:p>
    <w:p w14:paraId="6464F7F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088A5A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547CDF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EB61FF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BF5951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765299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S-NODE RELEASE REJECT</w:t>
      </w:r>
    </w:p>
    <w:p w14:paraId="1EFA1D9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--</w:t>
      </w:r>
    </w:p>
    <w:p w14:paraId="7C4CF99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011409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0E70BF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SNodeReleaseReject ::= SEQUENCE {</w:t>
      </w:r>
    </w:p>
    <w:p w14:paraId="5AC2BDE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 SNodeReleaseReject-IEs}},</w:t>
      </w:r>
    </w:p>
    <w:p w14:paraId="7BFCF39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21A583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7B7778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47109F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SNodeReleaseReject-IEs XNAP-PROTOCOL-IES ::= {</w:t>
      </w:r>
    </w:p>
    <w:p w14:paraId="4F987B6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27C4335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CF20DD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5D0988E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51D7098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195253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1C13FB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DB5302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B064E7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6BFD31C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S-NODE RELEASE REQUIRED</w:t>
      </w:r>
    </w:p>
    <w:p w14:paraId="6B6C680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38DEC2C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4E44DF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58F397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SNodeReleaseRequired ::= SEQUENCE {</w:t>
      </w:r>
    </w:p>
    <w:p w14:paraId="729B9FE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 SNodeReleaseRequired-IEs}},</w:t>
      </w:r>
    </w:p>
    <w:p w14:paraId="57526AC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FD7834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9D30D1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0AAC35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SNodeReleaseRequired-IEs XNAP-PROTOCOL-IES ::= {</w:t>
      </w:r>
    </w:p>
    <w:p w14:paraId="0215989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118C59A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5057883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id-PDUSessionToBeReleasedList-RelRqd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PDUSessionToBeReleasedList-RelRqd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4910F00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29D5452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id-SN-to-MN-Container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OCTET STRING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5CA2E9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z w:val="16"/>
          <w:lang w:eastAsia="ko-KR"/>
        </w:rPr>
        <w:t>S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CG</w:t>
      </w:r>
      <w:r w:rsidRPr="007B5C64">
        <w:rPr>
          <w:rFonts w:ascii="Courier New" w:eastAsia="SimSun" w:hAnsi="Courier New"/>
          <w:noProof/>
          <w:sz w:val="16"/>
          <w:lang w:eastAsia="ko-KR"/>
        </w:rPr>
        <w:t>UEHistoryInformation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S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CG</w:t>
      </w:r>
      <w:r w:rsidRPr="007B5C64">
        <w:rPr>
          <w:rFonts w:ascii="Courier New" w:eastAsia="SimSun" w:hAnsi="Courier New"/>
          <w:noProof/>
          <w:sz w:val="16"/>
          <w:lang w:eastAsia="ko-KR"/>
        </w:rPr>
        <w:t>UEHistoryInformation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6869959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PDU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SessionsListToBeReleased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-UPError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</w:t>
      </w:r>
      <w:r w:rsidRPr="007B5C64">
        <w:rPr>
          <w:rFonts w:ascii="Courier New" w:eastAsia="SimSun" w:hAnsi="Courier New"/>
          <w:noProof/>
          <w:sz w:val="16"/>
          <w:lang w:eastAsia="ko-KR"/>
        </w:rPr>
        <w:t>DUSessionsListToBeReleased-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UPError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359CBA1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89CD8D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437253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29C886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PDUSessionToBeReleasedList-RelRqd ::= SEQUENCE {</w:t>
      </w:r>
    </w:p>
    <w:p w14:paraId="6A2998D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pduSessionsToBeReleasedList-SNterminated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PDUSession-List-withDataForwardingRequest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58D8ECC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{PDUSessionToBeReleasedList-RelRqd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5019B5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9B11FC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B1D514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EC453A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893" w:name="_Hlk168583226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PDUSessionToBeReleasedList-RelRqd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bookmarkEnd w:id="893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XNAP-PROTOCOL-EXTENSION ::= {</w:t>
      </w:r>
    </w:p>
    <w:p w14:paraId="5CCB253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85F4AC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AC49D0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3C9867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5374FA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5F69E4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1227B2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S-NODE RELEASE CONFIRM</w:t>
      </w:r>
    </w:p>
    <w:p w14:paraId="72DC83E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0BC255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1CF1ED0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81DE3C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SNodeReleaseConfirm ::= SEQUENCE {</w:t>
      </w:r>
    </w:p>
    <w:p w14:paraId="7DB82DC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 SNodeReleaseConfirm-IEs}},</w:t>
      </w:r>
    </w:p>
    <w:p w14:paraId="1DC0CEA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8C4F90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792F81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C4321D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SNodeReleaseConfirm-IEs XNAP-PROTOCOL-IES ::= {</w:t>
      </w:r>
    </w:p>
    <w:p w14:paraId="2676903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2D86AC8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2294784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id-PDUSessionReleasedList-RelConf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PDUSessionReleasedList-RelConf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34D7041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37C517C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F2E58A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00BE85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3DC499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PDUSessionReleasedList-RelConf ::= SEQUENCE {</w:t>
      </w:r>
    </w:p>
    <w:p w14:paraId="6500CBD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pduSessionsReleasedList-SNterminated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PDUSession-List-withDataForwardingFromTarget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6A9A20E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{PDUSessionReleasedList-RelConf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5EDE1B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1F8029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2892D8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3A494D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PDUSessionReleasedList-RelConf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 XNAP-PROTOCOL-EXTENSION ::= {</w:t>
      </w:r>
    </w:p>
    <w:p w14:paraId="5BEF1C8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F263CC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8F5D6E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A41986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180B4D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1A539A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AA2587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S-NODE COUNTER CHECK REQUEST</w:t>
      </w:r>
    </w:p>
    <w:p w14:paraId="1128DD6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67C2317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FEFE6B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173B1F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SNodeCounterCheckRequest ::= SEQUENCE {</w:t>
      </w:r>
    </w:p>
    <w:p w14:paraId="5E7EE0E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 SNodeCounterCheckRequest-IEs}},</w:t>
      </w:r>
    </w:p>
    <w:p w14:paraId="448753D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6A828F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C39292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7EBD22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SNodeCounterCheckRequest-IEs XNAP-PROTOCOL-IES ::= {</w:t>
      </w:r>
    </w:p>
    <w:p w14:paraId="3CEAAD2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1200F8A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4A50B9F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id-BearersSubjectToCounterCheck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BearersSubjectToCounterCheck-List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mandatory},</w:t>
      </w:r>
    </w:p>
    <w:p w14:paraId="15FB56F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644A6A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2B991A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416B19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BearersSubjectToCounterCheck-List ::= SEQUENCE (SIZE(1..maxnoofDRBs)) OF BearersSubjectToCounterCheck-Item</w:t>
      </w:r>
    </w:p>
    <w:p w14:paraId="05A74DD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E62DB9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BearersSubjectToCounterCheck-Item ::= SEQUENCE {</w:t>
      </w:r>
    </w:p>
    <w:p w14:paraId="31902F6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DRB-ID,</w:t>
      </w:r>
    </w:p>
    <w:p w14:paraId="0377C87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ul-count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INTEGER (0..</w:t>
      </w:r>
      <w:r w:rsidRPr="007B5C64">
        <w:rPr>
          <w:rFonts w:ascii="Courier New" w:eastAsia="SimSun" w:hAnsi="Courier New"/>
          <w:noProof/>
          <w:sz w:val="16"/>
        </w:rPr>
        <w:t xml:space="preserve"> 4294967295</w:t>
      </w:r>
      <w:r w:rsidRPr="007B5C64">
        <w:rPr>
          <w:rFonts w:ascii="Courier New" w:eastAsia="SimSun" w:hAnsi="Courier New"/>
          <w:noProof/>
          <w:sz w:val="16"/>
          <w:lang w:eastAsia="ja-JP"/>
        </w:rPr>
        <w:t>),</w:t>
      </w:r>
    </w:p>
    <w:p w14:paraId="2551E6E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dl-count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INTEGER (0..</w:t>
      </w:r>
      <w:r w:rsidRPr="007B5C64">
        <w:rPr>
          <w:rFonts w:ascii="Courier New" w:eastAsia="SimSun" w:hAnsi="Courier New"/>
          <w:noProof/>
          <w:sz w:val="16"/>
        </w:rPr>
        <w:t xml:space="preserve"> 4294967295</w:t>
      </w:r>
      <w:r w:rsidRPr="007B5C64">
        <w:rPr>
          <w:rFonts w:ascii="Courier New" w:eastAsia="SimSun" w:hAnsi="Courier New"/>
          <w:noProof/>
          <w:sz w:val="16"/>
          <w:lang w:eastAsia="ja-JP"/>
        </w:rPr>
        <w:t>),</w:t>
      </w:r>
    </w:p>
    <w:p w14:paraId="521400D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{BearersSubjectToCounterCheck-Item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46FFDA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763FF6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24A3B0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4C689B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BearersSubjectToCounterCheck-Item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 XNAP-PROTOCOL-EXTENSION ::= {</w:t>
      </w:r>
    </w:p>
    <w:p w14:paraId="0F9E81C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EE5ADF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C50EF6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7FCD4C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97B9D0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643DB0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7435777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S-NODE CHANGE REQUIRED</w:t>
      </w:r>
    </w:p>
    <w:p w14:paraId="4234588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6D36416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579373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647DE1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SNodeChangeRequired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SEQUENCE {</w:t>
      </w:r>
    </w:p>
    <w:p w14:paraId="2E1F2F0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{{ </w:t>
      </w:r>
      <w:r w:rsidRPr="007B5C64">
        <w:rPr>
          <w:rFonts w:ascii="Courier New" w:eastAsia="DengXian" w:hAnsi="Courier New"/>
          <w:noProof/>
          <w:snapToGrid w:val="0"/>
          <w:sz w:val="16"/>
        </w:rPr>
        <w:t>SNodeChangeRequired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-IEs}},</w:t>
      </w:r>
    </w:p>
    <w:p w14:paraId="7D5B2AB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D831AF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9ADE65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F6B9B4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SNodeChangeRequired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-IEs XNAP-PROTOCOL-IES ::= {</w:t>
      </w:r>
    </w:p>
    <w:p w14:paraId="1E31120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5B8CFCC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4AC9D8D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id-target-S-NG-RANnodeID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GlobalNG-RANNode-ID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3C8FE68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778B94A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id-PDUSession-SNChangeRequired-List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PDUSession-SNChangeRequired-List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40D2625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id-SN-to-MN-Container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OCTET STRING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6213B31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z w:val="16"/>
          <w:lang w:eastAsia="ko-KR"/>
        </w:rPr>
        <w:t>S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CG</w:t>
      </w:r>
      <w:r w:rsidRPr="007B5C64">
        <w:rPr>
          <w:rFonts w:ascii="Courier New" w:eastAsia="SimSun" w:hAnsi="Courier New"/>
          <w:noProof/>
          <w:sz w:val="16"/>
          <w:lang w:eastAsia="ko-KR"/>
        </w:rPr>
        <w:t>UEHistoryInformation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S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CG</w:t>
      </w:r>
      <w:r w:rsidRPr="007B5C64">
        <w:rPr>
          <w:rFonts w:ascii="Courier New" w:eastAsia="SimSun" w:hAnsi="Courier New"/>
          <w:noProof/>
          <w:sz w:val="16"/>
          <w:lang w:eastAsia="ko-KR"/>
        </w:rPr>
        <w:t>UEHistoryInformation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8CA737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z w:val="16"/>
          <w:lang w:eastAsia="ko-KR"/>
        </w:rPr>
        <w:t>SNMobilityInformation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SNMobilityInformation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9BD5F1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id-SourcePSCellID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GlobalNG-RANCell-ID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B5C64">
        <w:rPr>
          <w:rFonts w:ascii="Courier New" w:eastAsia="SimSun" w:hAnsi="Courier New"/>
          <w:noProof/>
          <w:sz w:val="16"/>
          <w:lang w:eastAsia="ko-KR"/>
        </w:rPr>
        <w:t>|</w:t>
      </w:r>
    </w:p>
    <w:p w14:paraId="70F61001" w14:textId="77777777" w:rsidR="00190505" w:rsidRPr="007B5C64" w:rsidRDefault="00190505" w:rsidP="00190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id-CPCInformationRequired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CPCInformationRequired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AD0F2F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 w:hint="eastAsia"/>
          <w:noProof/>
          <w:sz w:val="16"/>
        </w:rPr>
        <w:t>SourceSN-to-TargetSN-QMCInfo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QMCConfigInfo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2D05F0A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7ED36D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25DB49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FE5E09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PDUSession-SNChangeRequired-List ::= SEQUENCE (SIZE(1..maxnoofPDUSessions)) OF PDUSession-SNChangeRequired-Item</w:t>
      </w:r>
    </w:p>
    <w:p w14:paraId="50E5011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C6827E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PDUSession-SNChangeRequired-Item ::= SEQUENCE {</w:t>
      </w:r>
    </w:p>
    <w:p w14:paraId="42CF7A2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</w:t>
      </w:r>
      <w:r w:rsidRPr="007B5C64">
        <w:rPr>
          <w:rFonts w:ascii="Courier New" w:eastAsia="SimSun" w:hAnsi="Courier New"/>
          <w:noProof/>
          <w:sz w:val="16"/>
          <w:lang w:eastAsia="ko-KR"/>
        </w:rPr>
        <w:t>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2C8DC45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sn-terminated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PDUSessionResourceChangeRequiredInfo-SNterminated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5B1405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mn-terminated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PDUSessionResourceChangeRequiredInfo-MNterminated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BFD956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-- </w:t>
      </w:r>
      <w:r w:rsidRPr="007B5C64">
        <w:rPr>
          <w:rFonts w:ascii="Courier New" w:eastAsia="SimSun" w:hAnsi="Courier New"/>
          <w:noProof/>
          <w:sz w:val="16"/>
        </w:rPr>
        <w:t xml:space="preserve">NOTE: If the </w:t>
      </w:r>
      <w:r w:rsidRPr="007B5C64">
        <w:rPr>
          <w:rFonts w:ascii="Courier New" w:eastAsia="SimSun" w:hAnsi="Courier New"/>
          <w:i/>
          <w:noProof/>
          <w:sz w:val="16"/>
          <w:lang w:eastAsia="ja-JP"/>
        </w:rPr>
        <w:t>PDU Session Resource Change Required Info – SN terminated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IE is not present,</w:t>
      </w:r>
    </w:p>
    <w:p w14:paraId="1A58934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>-- abnormal conditions as specified in clause 8.3.5.4 apply.</w:t>
      </w:r>
    </w:p>
    <w:p w14:paraId="53174AA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-SNChangeRequired-Item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3F98FC6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B17092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DC6F6E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4FBF9A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PDUSession-SNChangeRequired-Item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51A64D5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73F3021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4CA3F84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977D5F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558445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6428EC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726B511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S-NODE CHANGE CONFIRM</w:t>
      </w:r>
    </w:p>
    <w:p w14:paraId="1A12A43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5832A91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2A8EED9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83E9AB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SNodeChangeConfirm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SEQUENCE {</w:t>
      </w:r>
    </w:p>
    <w:p w14:paraId="24C15F6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{{ </w:t>
      </w:r>
      <w:r w:rsidRPr="007B5C64">
        <w:rPr>
          <w:rFonts w:ascii="Courier New" w:eastAsia="DengXian" w:hAnsi="Courier New"/>
          <w:noProof/>
          <w:snapToGrid w:val="0"/>
          <w:sz w:val="16"/>
        </w:rPr>
        <w:t>SNodeChangeConfirm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-IEs}},</w:t>
      </w:r>
    </w:p>
    <w:p w14:paraId="2975C9D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6CDD5C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18F6A3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5E9C26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SNodeChangeConfirm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-IEs XNAP-PROTOCOL-IES ::= {</w:t>
      </w:r>
    </w:p>
    <w:p w14:paraId="63D3B2C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4B7E291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41FB95C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id-PDUSession-SNChangeConfirm-List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PDUSession-SNChangeConfirm-List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6BACAF4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B5C64">
        <w:rPr>
          <w:rFonts w:ascii="Courier New" w:eastAsia="SimSun" w:hAnsi="Courier New"/>
          <w:noProof/>
          <w:sz w:val="16"/>
          <w:lang w:eastAsia="ko-KR"/>
        </w:rPr>
        <w:t>|</w:t>
      </w:r>
    </w:p>
    <w:p w14:paraId="5ACD306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id-CPCInformationConfirm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CPCInformationConfirm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B5C64">
        <w:rPr>
          <w:rFonts w:ascii="Courier New" w:eastAsia="SimSun" w:hAnsi="Courier New"/>
          <w:noProof/>
          <w:sz w:val="16"/>
          <w:lang w:eastAsia="ko-KR"/>
        </w:rPr>
        <w:t>|</w:t>
      </w:r>
    </w:p>
    <w:p w14:paraId="0CC6B1C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id-MN-to-SN-Container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OCTET STRING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3D9E779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35E5EA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661159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PDUSession-SNChangeConfirm-List ::= SEQUENCE (SIZE(1..maxnoofPDUSessions)) OF PDUSession-SNChangeConfirm-Item</w:t>
      </w:r>
    </w:p>
    <w:p w14:paraId="6586FAA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64BCC7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PDUSession-SNChangeConfirm-Item ::= SEQUENCE {</w:t>
      </w:r>
    </w:p>
    <w:p w14:paraId="24EFB03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</w:t>
      </w:r>
      <w:r w:rsidRPr="007B5C64">
        <w:rPr>
          <w:rFonts w:ascii="Courier New" w:eastAsia="SimSun" w:hAnsi="Courier New"/>
          <w:noProof/>
          <w:sz w:val="16"/>
          <w:lang w:eastAsia="ko-KR"/>
        </w:rPr>
        <w:t>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1A49318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sn-terminated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PDUSessionResourceChangeConfirmInfo-SNterminated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4FD332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mn-terminated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PDUSessionResourceChangeConfirmInfo-MNterminated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0A01A5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-- </w:t>
      </w:r>
      <w:r w:rsidRPr="007B5C64">
        <w:rPr>
          <w:rFonts w:ascii="Courier New" w:eastAsia="SimSun" w:hAnsi="Courier New"/>
          <w:noProof/>
          <w:sz w:val="16"/>
        </w:rPr>
        <w:t xml:space="preserve">NOTE: If the </w:t>
      </w:r>
      <w:r w:rsidRPr="007B5C64">
        <w:rPr>
          <w:rFonts w:ascii="Courier New" w:eastAsia="SimSun" w:hAnsi="Courier New"/>
          <w:i/>
          <w:noProof/>
          <w:sz w:val="16"/>
          <w:lang w:eastAsia="ja-JP"/>
        </w:rPr>
        <w:t>PDU Session Resource Change Confirm Info – SN terminated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IE is not present,</w:t>
      </w:r>
    </w:p>
    <w:p w14:paraId="1920284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>-- abnormal conditions as specified in clause 8.3.5.4 apply.</w:t>
      </w:r>
    </w:p>
    <w:p w14:paraId="01B69C2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-SNChangeConfirm-Item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5591D13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613CD9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0C1E44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96059C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PDUSession-SNChangeConfirm-Item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40601DA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{ ID id-AdditionalListofPDUSessionResourceChangeConfirmInfo-SNterminated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AdditionalListofPDUSessionResourceChangeConfirmInfo-SNterminated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425E4FA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3722BE8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4AF3A9A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0C0C53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E59818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ACAEFA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66580C4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S-NODE CHANGE REFUSE</w:t>
      </w:r>
    </w:p>
    <w:p w14:paraId="5ADB748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30133BF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CF1089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5E26A3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SNodeChangeRefuse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SEQUENCE {</w:t>
      </w:r>
    </w:p>
    <w:p w14:paraId="0A12454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{{ </w:t>
      </w:r>
      <w:r w:rsidRPr="007B5C64">
        <w:rPr>
          <w:rFonts w:ascii="Courier New" w:eastAsia="DengXian" w:hAnsi="Courier New"/>
          <w:noProof/>
          <w:snapToGrid w:val="0"/>
          <w:sz w:val="16"/>
        </w:rPr>
        <w:t>SNodeChangeRefuse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-IEs}},</w:t>
      </w:r>
    </w:p>
    <w:p w14:paraId="79F7B72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F39A27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11A86A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1AD4D5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SNodeChangeRefuse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-IEs XNAP-PROTOCOL-IES ::= {</w:t>
      </w:r>
    </w:p>
    <w:p w14:paraId="707D398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0F13F27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0B499FA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227F0DD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7F426C6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244DAC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68A8CD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C4AE26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FDDA89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3599BB1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RRC TRANSFER</w:t>
      </w:r>
    </w:p>
    <w:p w14:paraId="65AC36F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AC50C4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475C1C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4971CE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RRCTransfer ::= SEQUENCE {</w:t>
      </w:r>
    </w:p>
    <w:p w14:paraId="343B785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 RRCTransfer-IEs}},</w:t>
      </w:r>
    </w:p>
    <w:p w14:paraId="68849FE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2F8771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0FE142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E57479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RRCTransfer-IEs XNAP-PROTOCOL-IES ::= {</w:t>
      </w:r>
    </w:p>
    <w:p w14:paraId="3561A97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7EAF3CF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23C3419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id-SplitSRB-RRCTransfer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SplitSRB-RRCTransfer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14B8715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id-UEReportRRCTransfer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UEReportRRCTransfer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02DFBEA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id-FastMCGRecoveryRRCTransfer-SN-to-MN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FastMCGRecoveryRRCTransfer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5CA246D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id-FastMCGRecoveryRRCTransfer-MN-to-SN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FastMCGRecoveryRRCTransfer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58857496" w14:textId="77777777" w:rsidR="00190505" w:rsidRPr="007B5C64" w:rsidRDefault="00190505" w:rsidP="00190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id-SDT-SRB-between-NewNode-OldNode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SDT-SRB-between-NewNode-OldNode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12D6895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id-QoE-Measurement-Results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QoE-Measurement-Results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4B5FA93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FEAADC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91A1B4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995B7D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SplitSRB-RRCTransfer ::= SEQUENCE {</w:t>
      </w:r>
    </w:p>
    <w:p w14:paraId="5FBB1B7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rrcContainer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OCTET STRING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8193B9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srbType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ENUMERATED {srb1, srb2, ...},</w:t>
      </w:r>
    </w:p>
    <w:p w14:paraId="6B109CE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deliveryStatus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DeliveryStatus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760EDF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{SplitSRB-RRCTransfer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ExtIEs} } OPTIONAL,</w:t>
      </w:r>
    </w:p>
    <w:p w14:paraId="5C96DE3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22D900E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A04C54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412394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SplitSRB-RRCTransfer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 XNAP-PROTOCOL-EXTENSION ::= {</w:t>
      </w:r>
    </w:p>
    <w:p w14:paraId="6A2CEB1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844441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DF646E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C0A1BF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UEReportRRCTransfer::= SEQUENCE {</w:t>
      </w:r>
    </w:p>
    <w:p w14:paraId="2AE0116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rrcContainer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OCTET STRING,</w:t>
      </w:r>
    </w:p>
    <w:p w14:paraId="710940B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{UEReportRRCTransfer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ExtIEs} } OPTIONAL,</w:t>
      </w:r>
    </w:p>
    <w:p w14:paraId="0B04763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537C54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7979EC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EB28F9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UEReportRRCTransfer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 XNAP-PROTOCOL-EXTENSION ::= {</w:t>
      </w:r>
    </w:p>
    <w:p w14:paraId="033C155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30A560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E93650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7985CA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FastMCGRecoveryRRCTransfer::= SEQUENCE {</w:t>
      </w:r>
    </w:p>
    <w:p w14:paraId="5B27E7C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rrcContainer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OCTET STRING,</w:t>
      </w:r>
    </w:p>
    <w:p w14:paraId="24F2DCF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FastMCGRecoveryRRCTransfer-ExtIEs} } OPTIONAL,</w:t>
      </w:r>
    </w:p>
    <w:p w14:paraId="1412A66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A866E4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241376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AF6C78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FastMCGRecoveryRRCTransfer-ExtIEs XNAP-PROTOCOL-EXTENSION ::= {</w:t>
      </w:r>
    </w:p>
    <w:p w14:paraId="085060F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...</w:t>
      </w:r>
    </w:p>
    <w:p w14:paraId="0EA541B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4D7F79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C41D5A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SDT-SRB-between-NewNode-OldNode::= SEQUENCE {</w:t>
      </w:r>
    </w:p>
    <w:p w14:paraId="24ADA53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rrcContainer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OCTET STRING,</w:t>
      </w:r>
    </w:p>
    <w:p w14:paraId="34A7B7A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srb-ID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SRB-ID,</w:t>
      </w:r>
    </w:p>
    <w:p w14:paraId="213E1E0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SDT-SRB-between-NewNode-OldNode-ExtIEs} } OPTIONAL,</w:t>
      </w:r>
    </w:p>
    <w:p w14:paraId="67128C2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D982C1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1E0E38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B854BB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SDT-SRB-between-NewNode-OldNode-ExtIEs XNAP-PROTOCOL-EXTENSION ::= {</w:t>
      </w:r>
    </w:p>
    <w:p w14:paraId="13B79D7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62128E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12B5972" w14:textId="77777777" w:rsidR="00190505" w:rsidRPr="007B5C64" w:rsidRDefault="00190505" w:rsidP="00190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7134C59" w14:textId="77777777" w:rsidR="00190505" w:rsidRPr="007B5C64" w:rsidRDefault="00190505" w:rsidP="00190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QoE-Measurement-Results ::= SEQUENCE {</w:t>
      </w:r>
    </w:p>
    <w:p w14:paraId="7A64B551" w14:textId="77777777" w:rsidR="00190505" w:rsidRPr="007B5C64" w:rsidRDefault="00190505" w:rsidP="00190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qOEReference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OCTET STRING (SIZE(6)),</w:t>
      </w:r>
    </w:p>
    <w:p w14:paraId="048CCD1B" w14:textId="77777777" w:rsidR="00190505" w:rsidRPr="007B5C64" w:rsidRDefault="00190505" w:rsidP="00190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rrcContainerForRVQoEReport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OCTET STRING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8A52ED8" w14:textId="77777777" w:rsidR="00190505" w:rsidRPr="007B5C64" w:rsidRDefault="00190505" w:rsidP="00190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rrcContainerForQoEReport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OCTET STRING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402EA7C" w14:textId="77777777" w:rsidR="00190505" w:rsidRPr="007B5C64" w:rsidRDefault="00190505" w:rsidP="00190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appLayerSessionStatus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ENUMERATED {started, stopped, ...}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EEA84F7" w14:textId="77777777" w:rsidR="00190505" w:rsidRPr="007B5C64" w:rsidRDefault="00190505" w:rsidP="00190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{QoE-Measurement-Results-ExtIEs}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5FBE37A" w14:textId="77777777" w:rsidR="00190505" w:rsidRPr="007B5C64" w:rsidRDefault="00190505" w:rsidP="00190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B52A0CE" w14:textId="77777777" w:rsidR="00190505" w:rsidRPr="007B5C64" w:rsidRDefault="00190505" w:rsidP="00190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BEFBE5F" w14:textId="77777777" w:rsidR="00190505" w:rsidRPr="007B5C64" w:rsidRDefault="00190505" w:rsidP="00190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76743EA" w14:textId="77777777" w:rsidR="00190505" w:rsidRPr="007B5C64" w:rsidRDefault="00190505" w:rsidP="00190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QoE-Measurement-Results-ExtIEs XNAP-PROTOCOL-EXTENSION ::= {</w:t>
      </w:r>
    </w:p>
    <w:p w14:paraId="0FA53629" w14:textId="77777777" w:rsidR="00190505" w:rsidRPr="007B5C64" w:rsidRDefault="00190505" w:rsidP="00190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01B87AE" w14:textId="77777777" w:rsidR="00190505" w:rsidRPr="007B5C64" w:rsidRDefault="00190505" w:rsidP="00190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B30EE4F" w14:textId="77777777" w:rsidR="00190505" w:rsidRPr="007B5C64" w:rsidRDefault="00190505" w:rsidP="0019050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F332D3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95A224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1E2817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98EAE5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NOTIFICATION CONTROL INDICATION</w:t>
      </w:r>
    </w:p>
    <w:p w14:paraId="11C32B4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7601D4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D51235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CC65B1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NotificationControlIndication ::= SEQUENCE {</w:t>
      </w:r>
    </w:p>
    <w:p w14:paraId="60A12C9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{{NotificationControlIndication-IEs}},</w:t>
      </w:r>
    </w:p>
    <w:p w14:paraId="22386F5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6A14A90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5A49F5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781E93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NotificationControlIndication-IEs XNAP-PROTOCOL-IES ::= {</w:t>
      </w:r>
    </w:p>
    <w:p w14:paraId="1DDC61D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2AA2F2F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484FB07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id-PDUSessionResourcesNotifyList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PDUSessionResourcesNotifyList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3432A58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605A22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12BB2F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47EDD3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PDUSessionResourcesNotifyList ::= 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SEQUENCE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(SIZE(1..</w:t>
      </w:r>
      <w:r w:rsidRPr="007B5C64">
        <w:rPr>
          <w:rFonts w:ascii="Courier New" w:eastAsia="SimSun" w:hAnsi="Courier New"/>
          <w:sz w:val="16"/>
          <w:szCs w:val="16"/>
          <w:lang w:eastAsia="ko-KR"/>
        </w:rPr>
        <w:t>maxnoofPDUSessions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)) OF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PDUSessionResourcesNotify</w:t>
      </w:r>
      <w:r w:rsidRPr="007B5C64">
        <w:rPr>
          <w:rFonts w:ascii="Courier New" w:eastAsia="SimSun" w:hAnsi="Courier New"/>
          <w:sz w:val="16"/>
          <w:lang w:eastAsia="ko-KR"/>
        </w:rPr>
        <w:t>-Item</w:t>
      </w:r>
    </w:p>
    <w:p w14:paraId="01FA701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FA9D5C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PDUSessionResourcesNotify-Item ::= SEQUENCE {</w:t>
      </w:r>
    </w:p>
    <w:p w14:paraId="317BF7F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</w:t>
      </w:r>
      <w:r w:rsidRPr="007B5C64">
        <w:rPr>
          <w:rFonts w:ascii="Courier New" w:eastAsia="SimSun" w:hAnsi="Courier New"/>
          <w:noProof/>
          <w:sz w:val="16"/>
          <w:lang w:eastAsia="ko-KR"/>
        </w:rPr>
        <w:t>-ID,</w:t>
      </w:r>
    </w:p>
    <w:p w14:paraId="7BE464B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qosFlowsNotificationContrIndInfo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QoSFlowNotificationControlIndicationInfo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03F8C43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{PDUSessionResourcesNotify-Item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ExtIEs} } OPTIONAL,</w:t>
      </w:r>
    </w:p>
    <w:p w14:paraId="798BE55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6E939E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}</w:t>
      </w:r>
    </w:p>
    <w:p w14:paraId="3C5E447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775F11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PDUSessionResourcesNotify-Item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 XNAP-PROTOCOL-EXTENSION ::= {</w:t>
      </w:r>
    </w:p>
    <w:p w14:paraId="52ADA62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ACB76D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A99EB3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DE0AAB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F02083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C03239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ACTIVITY NOTIFICATION</w:t>
      </w:r>
    </w:p>
    <w:p w14:paraId="3F79355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2801250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EF5404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1AF9E0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ActivityNotification ::= SEQUENCE {</w:t>
      </w:r>
    </w:p>
    <w:p w14:paraId="394DB81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{{ActivityNotification-IEs}},</w:t>
      </w:r>
    </w:p>
    <w:p w14:paraId="759C7D3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F7C4A3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E37486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9E0F13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ActivityNotification-IEs XNAP-PROTOCOL-IES ::= {</w:t>
      </w:r>
    </w:p>
    <w:p w14:paraId="65923FA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36A14C8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6502975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id-UserPlaneTrafficActivityReport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UserPlaneTrafficActivityReport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F7591F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id-PDUSessionResourcesActivityNotifyList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PDUSessionResourcesActivityNotifyList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bookmarkStart w:id="894" w:name="MCCQCTEMPBM_00000222"/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>|</w:t>
      </w:r>
    </w:p>
    <w:p w14:paraId="4C6DA00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  <w:t>{ ID id-RANPagingFailure</w:t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  <w:t>TYPE RANPagingFailure</w:t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  <w:t>PRESENCE optional }</w:t>
      </w:r>
      <w:bookmarkEnd w:id="894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249FEFB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6BC703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62A9A7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B73C96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PDUSessionResourcesActivityNotifyList ::= 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SEQUENCE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(SIZE(1..</w:t>
      </w:r>
      <w:r w:rsidRPr="007B5C64">
        <w:rPr>
          <w:rFonts w:ascii="Courier New" w:eastAsia="SimSun" w:hAnsi="Courier New"/>
          <w:sz w:val="16"/>
          <w:szCs w:val="16"/>
          <w:lang w:eastAsia="ko-KR"/>
        </w:rPr>
        <w:t>maxnoofPDUSessions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)) OF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PDUSessionResourcesActivityNotify</w:t>
      </w:r>
      <w:r w:rsidRPr="007B5C64">
        <w:rPr>
          <w:rFonts w:ascii="Courier New" w:eastAsia="SimSun" w:hAnsi="Courier New"/>
          <w:sz w:val="16"/>
          <w:lang w:eastAsia="ko-KR"/>
        </w:rPr>
        <w:t>-Item</w:t>
      </w:r>
    </w:p>
    <w:p w14:paraId="3403356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A24DCA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PDUSessionResourcesActivityNotify-Item ::= SEQUENCE {</w:t>
      </w:r>
    </w:p>
    <w:p w14:paraId="7332C96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</w:t>
      </w:r>
      <w:r w:rsidRPr="007B5C64">
        <w:rPr>
          <w:rFonts w:ascii="Courier New" w:eastAsia="SimSun" w:hAnsi="Courier New"/>
          <w:noProof/>
          <w:sz w:val="16"/>
          <w:lang w:eastAsia="ko-KR"/>
        </w:rPr>
        <w:t>-ID,</w:t>
      </w:r>
    </w:p>
    <w:p w14:paraId="7E64D49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pduSessionLevelUPactivityreport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UserPlaneTrafficActivityReport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D3BDDB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qosFlowsActivityNotifyList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QoSFlowsActivityNotifyList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CB6DA3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{PDUSessionResourcesActivityNotify-Item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ExtIEs} } OPTIONAL,</w:t>
      </w:r>
    </w:p>
    <w:p w14:paraId="0DDDD37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2051B6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8F7E16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88E263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PDUSessionResourcesActivityNotify-Item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 XNAP-PROTOCOL-EXTENSION ::= {</w:t>
      </w:r>
    </w:p>
    <w:p w14:paraId="505D265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0946B9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8F12C9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749874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QoSFlowsActivityNotifyList ::= 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SEQUENCE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(SIZE(1..</w:t>
      </w:r>
      <w:r w:rsidRPr="007B5C64">
        <w:rPr>
          <w:rFonts w:ascii="Courier New" w:eastAsia="SimSun" w:hAnsi="Courier New"/>
          <w:sz w:val="16"/>
          <w:szCs w:val="16"/>
          <w:lang w:eastAsia="ko-KR"/>
        </w:rPr>
        <w:t>maxnoofQoSFlows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)) OF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QoSFlowsActivityNotifyItem</w:t>
      </w:r>
    </w:p>
    <w:p w14:paraId="3AD7C5E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2D0D6B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QoSFlowsActivityNotifyItem ::= SEQUENCE {</w:t>
      </w:r>
    </w:p>
    <w:p w14:paraId="20CAC8A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</w:t>
      </w:r>
      <w:r w:rsidRPr="007B5C64">
        <w:rPr>
          <w:rFonts w:ascii="Courier New" w:eastAsia="SimSun" w:hAnsi="Courier New" w:cs="Arial"/>
          <w:bCs/>
          <w:iCs/>
          <w:noProof/>
          <w:sz w:val="16"/>
          <w:lang w:eastAsia="ja-JP"/>
        </w:rPr>
        <w:t>Identifier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</w:t>
      </w:r>
      <w:r w:rsidRPr="007B5C64">
        <w:rPr>
          <w:rFonts w:ascii="Courier New" w:eastAsia="SimSun" w:hAnsi="Courier New" w:cs="Arial"/>
          <w:bCs/>
          <w:iCs/>
          <w:noProof/>
          <w:sz w:val="16"/>
          <w:lang w:eastAsia="ja-JP"/>
        </w:rPr>
        <w:t>Identifier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1E7FBCA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pduSessionLevelUPactivityreport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UserPlaneTrafficActivityReport,</w:t>
      </w:r>
    </w:p>
    <w:p w14:paraId="25744BC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{QoSFlowsActivityNotifyItem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ExtIEs} } OPTIONAL,</w:t>
      </w:r>
    </w:p>
    <w:p w14:paraId="798CACB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4CBFAD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0631A3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4F0AEF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QoSFlowsActivityNotifyItem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 XNAP-PROTOCOL-EXTENSION ::= {</w:t>
      </w:r>
    </w:p>
    <w:p w14:paraId="1074A8B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679922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0E7DC6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9FFEC4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2A195AB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29B99A9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XN SETUP REQUEST</w:t>
      </w:r>
    </w:p>
    <w:p w14:paraId="506C353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62439A0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679378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354950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XnSetupRequest ::= SEQUENCE {</w:t>
      </w:r>
    </w:p>
    <w:p w14:paraId="5EE61CF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{{ XnSetupRequest-IEs}},</w:t>
      </w:r>
    </w:p>
    <w:p w14:paraId="3CF1E70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2738EA5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D82A33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7BC0A6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XnSetupRequest-IEs XNAP-PROTOCOL-IES ::= {</w:t>
      </w:r>
    </w:p>
    <w:p w14:paraId="73E8360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id-GlobalNG-RAN-node-ID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GlobalNG-RANNode-ID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2E6DD39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id-TAISupport-list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TAISupport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465ACC9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id-AMF-Region-Information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AMF-Region-Information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24670E4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id-List-of-served-cells-NR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ServedCells-NR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09A87D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id-List-of-served-cells-E-UTRA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ServedCells-E-UTRA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635A0DB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10CDBBD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id-TNLConfigurationInfo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TNLConfigurationInfo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3FABF91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 ID 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PartialListIndicator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-NR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 xml:space="preserve">TYPE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PartialListIndicator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437F432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id-CellAndCapacityAssistanceInfo-NR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CellAndCapacityAssistanceInfo-NR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0440865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 ID 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PartialListIndicator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-EUTRA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 xml:space="preserve">TYPE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PartialListIndicator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3A6F6B0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id-CellAndCapacityAssistanceInfo-EUTRA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CellAndCapacityAssistanceInfo-EUTRA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B5C64">
        <w:rPr>
          <w:rFonts w:ascii="Courier New" w:eastAsia="SimSun" w:hAnsi="Courier New"/>
          <w:noProof/>
          <w:snapToGrid w:val="0"/>
          <w:sz w:val="16"/>
        </w:rPr>
        <w:t>|</w:t>
      </w:r>
    </w:p>
    <w:p w14:paraId="5F6A1C8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id-Local-NG-RAN-Node-Identifier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Local-NG-RAN-Node-Identifier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B5C64">
        <w:rPr>
          <w:rFonts w:ascii="Courier New" w:eastAsia="SimSun" w:hAnsi="Courier New"/>
          <w:noProof/>
          <w:snapToGrid w:val="0"/>
          <w:sz w:val="16"/>
        </w:rPr>
        <w:t>|</w:t>
      </w:r>
    </w:p>
    <w:p w14:paraId="04D51BD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id-Neighbour-NG-RAN-Node-List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Neighbour-NG-RAN-Node-List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7E9AEFA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8E9025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E0B4BE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26C7CC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6FC4C5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3809823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XN SETUP RESPONSE</w:t>
      </w:r>
    </w:p>
    <w:p w14:paraId="5FD5654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89C155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6EB605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EDB596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XnSetupResponse ::= SEQUENCE {</w:t>
      </w:r>
    </w:p>
    <w:p w14:paraId="4002551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 XnSetupResponse-IEs}},</w:t>
      </w:r>
    </w:p>
    <w:p w14:paraId="3486E02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552ADC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FE1BB8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1E41D2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XnSetupResponse-IEs XNAP-PROTOCOL-IES ::= {</w:t>
      </w:r>
    </w:p>
    <w:p w14:paraId="373E7B3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id-GlobalNG-RAN-node-ID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GlobalNG-RANNode-ID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7308D87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id-TAISupport-list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TAISupport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3565735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id-List-of-served-cells-NR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ServedCells-NR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1006EBA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id-List-of-served-cells-E-UTRA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ServedCells-E-UTRA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48A789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F40674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id-AMF-Region-Information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AMF-Region-Information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64C6304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id-InterfaceInstanceIndication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InterfaceInstanceIndication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2381EB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id-TNLConfigurationInfo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TNLConfigurationInfo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5E0022E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 ID 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PartialListIndicator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-NR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 xml:space="preserve">TYPE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PartialListIndicator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46480DD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id-CellAndCapacityAssistanceInfo-NR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CellAndCapacityAssistanceInfo-NR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5548296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 ID 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PartialListIndicator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-EUTRA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 xml:space="preserve">TYPE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PartialListIndicator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4C6A348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id-CellAndCapacityAssistanceInfo-EUTRA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CellAndCapacityAssistanceInfo-EUTRA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B5C64">
        <w:rPr>
          <w:rFonts w:ascii="Courier New" w:eastAsia="SimSun" w:hAnsi="Courier New"/>
          <w:noProof/>
          <w:snapToGrid w:val="0"/>
          <w:sz w:val="16"/>
        </w:rPr>
        <w:t>|</w:t>
      </w:r>
    </w:p>
    <w:p w14:paraId="216D270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id-Local-NG-RAN-Node-Identifier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Local-NG-RAN-Node-Identifier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B5C64">
        <w:rPr>
          <w:rFonts w:ascii="Courier New" w:eastAsia="SimSun" w:hAnsi="Courier New"/>
          <w:noProof/>
          <w:snapToGrid w:val="0"/>
          <w:sz w:val="16"/>
        </w:rPr>
        <w:t>|</w:t>
      </w:r>
    </w:p>
    <w:p w14:paraId="737E520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{ ID id-Neighbour-NG-RAN-Node-List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Neighbour-NG-RAN-Node-List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501D389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C10201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1AAFCA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7AB494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12785B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6440505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XN SETUP FAILURE</w:t>
      </w:r>
    </w:p>
    <w:p w14:paraId="1256AAD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21E4D6D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313D78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B40C19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XnSetupFailure ::= SEQUENCE {</w:t>
      </w:r>
    </w:p>
    <w:p w14:paraId="4E50A73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 XnSetupFailure-IEs}},</w:t>
      </w:r>
    </w:p>
    <w:p w14:paraId="072C84A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1EA156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C43A0E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980964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XnSetupFailure-IEs XNAP-PROTOCOL-IES ::= {</w:t>
      </w:r>
    </w:p>
    <w:p w14:paraId="051141B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0213A86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TimeToWait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TimeToWait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472F7E5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040E6EB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id-InterfaceInstanceIndication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InterfaceInstanceIndication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38B9C87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id-MessageOversizeNotification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MessageOversizeNotification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4A4CEF6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488F84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5AA1FB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A8FEB2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E3DF79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6A4F1D7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NG-RAN NODE CONFIGURATION UPDATE</w:t>
      </w:r>
    </w:p>
    <w:p w14:paraId="782A230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38E208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E83A1C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AE33AD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NGRANNodeConfigurationUpdate ::= SEQUENCE {</w:t>
      </w:r>
    </w:p>
    <w:p w14:paraId="1A55569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 NGRANNodeConfigurationUpdate-IEs}},</w:t>
      </w:r>
    </w:p>
    <w:p w14:paraId="56E7F52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BB50DF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BE5C86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945BAB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NGRANNodeConfigurationUpdate-IEs XNAP-PROTOCOL-IES ::= {</w:t>
      </w:r>
    </w:p>
    <w:p w14:paraId="5318A0C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id-TAISupport-list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TAISupport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2DD934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id-ConfigurationUpdateInitiatingNodeChoice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ConfigurationUpdateInitiatingNodeChoice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39686E4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id-TNLA-To-Add-List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TNLA-To-Add-List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65B5EF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id-TNLA-To-Remove-List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TNLA-To-Remove-List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A56833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id-TNLA-To-Update-List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TNLA-To-Update-List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53F4C76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id-GlobalNG-RAN-node-ID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GlobalNG-RANNode-ID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092558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id-AMF-Region-Information-To-Add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AMF-Region-Information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38E885E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id-AMF-Region-Information-To-Delete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AMF-Region-Information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4B65784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0EC4570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id-TNLConfigurationInfo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TNLConfigurationInfo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|</w:t>
      </w:r>
    </w:p>
    <w:p w14:paraId="1D4C28A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{ ID 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Coverage-Modification-List</w:t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 xml:space="preserve">CRITICALITY 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reject</w:t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 xml:space="preserve">TYPE 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Coverage-Modification-List</w:t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PRESENCE optional</w:t>
      </w:r>
      <w:r w:rsidRPr="007B5C64">
        <w:rPr>
          <w:rFonts w:ascii="Courier New" w:eastAsia="SimSun" w:hAnsi="Courier New"/>
          <w:noProof/>
          <w:sz w:val="16"/>
          <w:lang w:val="en-US" w:bidi="ar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}</w:t>
      </w:r>
      <w:r w:rsidRPr="007B5C64">
        <w:rPr>
          <w:rFonts w:ascii="Courier New" w:eastAsia="SimSun" w:hAnsi="Courier New"/>
          <w:noProof/>
          <w:snapToGrid w:val="0"/>
          <w:sz w:val="16"/>
        </w:rPr>
        <w:t>|</w:t>
      </w:r>
    </w:p>
    <w:p w14:paraId="0DBF3D9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id-Local-NG-RAN-Node-Identifier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Local-NG-RAN-Node-Identifier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7B5C64">
        <w:rPr>
          <w:rFonts w:ascii="Courier New" w:eastAsia="SimSun" w:hAnsi="Courier New"/>
          <w:noProof/>
          <w:snapToGrid w:val="0"/>
          <w:sz w:val="16"/>
        </w:rPr>
        <w:t>|</w:t>
      </w:r>
    </w:p>
    <w:p w14:paraId="7CABB8C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id-Neighbour-NG-RAN-Node-List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Neighbour-NG-RAN-Node-List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62DC971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bookmarkStart w:id="895" w:name="OLE_LINK27"/>
      <w:bookmarkStart w:id="896" w:name="OLE_LINK28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id-Local-NG-RAN-Node-Identifier-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Removal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bookmarkEnd w:id="895"/>
      <w:bookmarkEnd w:id="896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Local-NG-RAN-Node-Identifier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439D1D4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D7A0BE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E27A39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1BAB4E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ConfigurationUpdateInitiatingNodeChoice ::= CHOICE {</w:t>
      </w:r>
    </w:p>
    <w:p w14:paraId="52BA3FA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gNB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{ConfigurationUpdate-gNB} },</w:t>
      </w:r>
    </w:p>
    <w:p w14:paraId="4E29E08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ng-eNB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{ConfigurationUpdate-ng-eNB} },</w:t>
      </w:r>
    </w:p>
    <w:p w14:paraId="3797B7F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ProtocolIE-Single-Container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{ {ServedCellsToUpdateInitiatingNodeChoice-ExtIEs} }</w:t>
      </w:r>
    </w:p>
    <w:p w14:paraId="5278800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3D4607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585797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ServedCellsToUpdateInitiatingNodeChoice-ExtIEs XNAP-PROTOCOL-IES ::= {</w:t>
      </w:r>
    </w:p>
    <w:p w14:paraId="5C929C8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F8BEB5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5D1467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888606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Configura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tionUpdate-gNB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XNAP-PROTOCOL-IES ::= {</w:t>
      </w:r>
    </w:p>
    <w:p w14:paraId="62E712D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id-servedCellsToUpdate-NR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TYPE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ServedCellsToUpdate-NR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55CB215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id-cellAssistanceInfo-NR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TYPE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CellAssistanceInfo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-NR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PRESENCE optional }|</w:t>
      </w:r>
    </w:p>
    <w:p w14:paraId="6CC9FE6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id-cellAssistanceInfo</w:t>
      </w:r>
      <w:r w:rsidRPr="007B5C64">
        <w:rPr>
          <w:rFonts w:ascii="Courier New" w:eastAsia="SimSun" w:hAnsi="Courier New"/>
          <w:noProof/>
          <w:sz w:val="16"/>
          <w:lang w:eastAsia="ko-KR"/>
        </w:rPr>
        <w:t>-EUTRA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TYPE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CellAssistanceInfo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-EUTRA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PRESENCE optional }|</w:t>
      </w:r>
    </w:p>
    <w:p w14:paraId="1C30ED4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id-ServedCellSpecificInfoReq</w:t>
      </w:r>
      <w:r w:rsidRPr="007B5C64">
        <w:rPr>
          <w:rFonts w:ascii="Courier New" w:eastAsia="SimSun" w:hAnsi="Courier New"/>
          <w:noProof/>
          <w:sz w:val="16"/>
          <w:lang w:eastAsia="ko-KR"/>
        </w:rPr>
        <w:t>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TYPE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ServedCellSpecificInfoReq</w:t>
      </w:r>
      <w:r w:rsidRPr="007B5C64">
        <w:rPr>
          <w:rFonts w:ascii="Courier New" w:eastAsia="SimSun" w:hAnsi="Courier New"/>
          <w:noProof/>
          <w:sz w:val="16"/>
          <w:lang w:eastAsia="ko-KR"/>
        </w:rPr>
        <w:t>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1C0B005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D1859F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A3FAB6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79F461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450B8A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ConfigurationUpdate-ng-eNB XNAP-PROTOCOL-IES ::= {</w:t>
      </w:r>
    </w:p>
    <w:p w14:paraId="77C7848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id-servedCellsToUpdate-E-UTRA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TYPE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ServedCellsToUpdate-E-UTRA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3C34F86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id-cellAssistanceInfo-NR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TYPE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CellAssistanceInfo-NR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572B5A5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id-cellAssistanceInfo</w:t>
      </w:r>
      <w:r w:rsidRPr="007B5C64">
        <w:rPr>
          <w:rFonts w:ascii="Courier New" w:eastAsia="SimSun" w:hAnsi="Courier New"/>
          <w:noProof/>
          <w:sz w:val="16"/>
          <w:lang w:eastAsia="ko-KR"/>
        </w:rPr>
        <w:t>-EUTRA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TYPE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CellAssistanceInfo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-EUTRA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PRESENCE optional },</w:t>
      </w:r>
    </w:p>
    <w:p w14:paraId="3534C4C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446D904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A4413E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0BBB21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BAD341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EB5291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6F6D23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25EB66E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NG-RAN NODE CONFIGURATION UPDATE ACKNOWLEDGE</w:t>
      </w:r>
    </w:p>
    <w:p w14:paraId="52D7FE2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33E855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08D827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FD3DE3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NGRANNodeConfigurationUpdateAcknowledge ::= SEQUENCE {</w:t>
      </w:r>
    </w:p>
    <w:p w14:paraId="5E01820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 NGRANNodeConfigurationUpdateAcknowledge-IEs}},</w:t>
      </w:r>
    </w:p>
    <w:p w14:paraId="7AE7404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498F06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A4B83B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E0A188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NGRANNodeConfigurationUpdateAcknowledge-IEs XNAP-PROTOCOL-IES ::= {</w:t>
      </w:r>
    </w:p>
    <w:p w14:paraId="745C646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id-RespondingNodeTypeConfigUpdateAck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RespondingNodeTypeConfigUpdateAck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1784064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id-TNLA-Setup-List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TNLA-Setup-List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3EF1A33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id-TNLA-Failed-To-Setup-List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TNLA-Failed-To-Setup-List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5710460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65A955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C1F0F0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id-TNLConfigurationInfo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TNLConfigurationInfo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}</w:t>
      </w:r>
      <w:r w:rsidRPr="007B5C64">
        <w:rPr>
          <w:rFonts w:ascii="Courier New" w:eastAsia="SimSun" w:hAnsi="Courier New"/>
          <w:noProof/>
          <w:snapToGrid w:val="0"/>
          <w:sz w:val="16"/>
        </w:rPr>
        <w:t>|</w:t>
      </w:r>
    </w:p>
    <w:p w14:paraId="4E9162A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id-Local-NG-RAN-Node-Identifier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Local-NG-RAN-Node-Identifier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}</w:t>
      </w:r>
      <w:r w:rsidRPr="007B5C64">
        <w:rPr>
          <w:rFonts w:ascii="Courier New" w:eastAsia="SimSun" w:hAnsi="Courier New"/>
          <w:noProof/>
          <w:snapToGrid w:val="0"/>
          <w:sz w:val="16"/>
        </w:rPr>
        <w:t>|</w:t>
      </w:r>
    </w:p>
    <w:p w14:paraId="3A818C8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id-Neighbour-NG-RAN-Node-List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Neighbour-NG-RAN-Node-List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}|</w:t>
      </w:r>
    </w:p>
    <w:p w14:paraId="16F939A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id-Local-NG-RAN-Node-Identifier-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Removal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Local-NG-RAN-Node-Identifier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},</w:t>
      </w:r>
    </w:p>
    <w:p w14:paraId="7225023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0D22C2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9F4B4E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RespondingNodeTypeConfigUpdateAck ::= CHOICE {</w:t>
      </w:r>
    </w:p>
    <w:p w14:paraId="6BCCC88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ng-eNB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RespondingNodeTypeConfigUpdateAck-ng-eNB,</w:t>
      </w:r>
    </w:p>
    <w:p w14:paraId="2A34B46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gNB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RespondingNodeTypeConfigUpdateAck-gNB,</w:t>
      </w:r>
    </w:p>
    <w:p w14:paraId="42F9045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ProtocolIE-Single-Container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{ {RespondingNodeTypeConfigUpdateAck-ExtIEs} }</w:t>
      </w:r>
    </w:p>
    <w:p w14:paraId="6629722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F0CFA2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FE504D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RespondingNodeTypeConfigUpdateAck-ExtIEs XNAP-PROTOCOL-IES ::= {</w:t>
      </w:r>
    </w:p>
    <w:p w14:paraId="5FF80DD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A38BBF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D90B78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3DE392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RespondingNodeTypeConfigUpdateAck-ng-eNB ::= SEQUENCE {</w:t>
      </w:r>
    </w:p>
    <w:p w14:paraId="6F431EC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RespondingNodeTypeConfigUpdateAck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-ng-eNB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7D00861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82428F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E458AF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CF1E94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RespondingNodeTypeConfigUpdateAck-ng-eNB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378EE25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id-List-of-served-cells-E-UTRA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 xml:space="preserve">EXTENSION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ServedCells-E-UTRA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PRESENCE optional }|</w:t>
      </w:r>
    </w:p>
    <w:p w14:paraId="7F8E217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 ID 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PartialListIndicator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-EUTRA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 xml:space="preserve">EXTENSION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PartialListIndicator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0AA771E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id-CellAndCapacityAssistanceInfo-EUTRA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CellAndCapacityAssistanceInfo-EUTRA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54C8AAD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314FD03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5DF4292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ADB55B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B754A0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RespondingNodeTypeConfigUpdateAck-gNB ::= SEQUENCE {</w:t>
      </w:r>
    </w:p>
    <w:p w14:paraId="6DA650C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served-NR-Cells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ServedCells-NR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074BDE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RespondingNodeTypeConfigUpdateAck-gNB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39A60CF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24CA64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1944C0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136B9D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RespondingNodeTypeConfigUpdateAck-gNB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5B8501A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 ID 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PartialListIndicator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-NR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 xml:space="preserve">EXTENSION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PartialListIndicator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189DC16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id-CellAndCapacityAssistanceInfo-NR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CellAndCapacityAssistanceInfo-NR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7710924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51C8D18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201A641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F7E5D2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DC7C39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3A709F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A37071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NG-RAN NODE CONFIGURATION UPDATE FAILURE</w:t>
      </w:r>
    </w:p>
    <w:p w14:paraId="7C18424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9B3120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5C782F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1F8113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NGRANNodeConfigurationUpdateFailure ::= SEQUENCE {</w:t>
      </w:r>
    </w:p>
    <w:p w14:paraId="24B8B8D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{{NGRANNodeConfigurationUpdateFailure-IEs}},</w:t>
      </w:r>
    </w:p>
    <w:p w14:paraId="5D986F8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BFC0B0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F3EE13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A53734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NGRANNodeConfigurationUpdateFailure-IEs XNAP-PROTOCOL-IES ::= {</w:t>
      </w:r>
    </w:p>
    <w:p w14:paraId="2E7ADC7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3A67868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TimeToWait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TimeToWait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30A0108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07A7DD9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4DEBF68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05DF76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FEA14F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23452F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C60209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ECEACD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9C9EDE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E-UTRA - NR CELL RESOURCE COORDINATION REQUEST</w:t>
      </w:r>
    </w:p>
    <w:p w14:paraId="62B988E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2C687D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555651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8133EF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E-UTRA-NR-CellResourceCoordinationRequest ::= SEQUENCE {</w:t>
      </w:r>
    </w:p>
    <w:p w14:paraId="6562F83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{{E-UTRA-NR-CellResourceCoordinationRequest-IEs}},</w:t>
      </w:r>
    </w:p>
    <w:p w14:paraId="20D8830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D27C73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A114AE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472C72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E-UTRA-NR-CellResourceCoordinationRequest-IEs XNAP-PROTOCOL-IES ::= {</w:t>
      </w:r>
    </w:p>
    <w:p w14:paraId="324DD63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id-initiatingNodeType-ResourceCoordRequest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InitiatingNodeType-ResourceCoordRequest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6F20C42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57126F9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94F3F0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031ED9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</w:p>
    <w:p w14:paraId="4673E7F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InitiatingNodeType-ResourceCoordRequest ::= CHOICE {</w:t>
      </w:r>
    </w:p>
    <w:p w14:paraId="67968DD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ng-eNB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ResourceCoordRequest-ng-eNB-initiated,</w:t>
      </w:r>
    </w:p>
    <w:p w14:paraId="15CBC01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gNB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ResourceCoordRequest-gNB-initiated,</w:t>
      </w:r>
    </w:p>
    <w:p w14:paraId="4495873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ProtocolIE-Single-Container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{ {InitiatingNodeType-ResourceCoordRequest-ExtIEs} }</w:t>
      </w:r>
    </w:p>
    <w:p w14:paraId="3771977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BCD3A9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B4DF58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InitiatingNodeType-ResourceCoordRequest-ExtIEs XNAP-PROTOCOL-IES ::= {</w:t>
      </w:r>
    </w:p>
    <w:p w14:paraId="68D0C56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C321BA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95C56C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678BF3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ResourceCoordRequest-ng-eNB-initiated ::= SEQUENCE {</w:t>
      </w:r>
    </w:p>
    <w:p w14:paraId="614D8FE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dataTrafficResourceIndication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DataTrafficResourceIndication,</w:t>
      </w:r>
    </w:p>
    <w:p w14:paraId="77967DB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spectrumSharingGroupID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SpectrumSharingGroupID,</w:t>
      </w:r>
    </w:p>
    <w:p w14:paraId="6361A56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listofE-UTRACells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SEQUENCE (SIZE(1..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maxnoofCellsinNG-RANnode)) OF E-UTRA-CGI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4143F9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{ResourceCoordRequest-ng-eNB-initiated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7D9049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B90C75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C3BB22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92DD3A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ResourceCoordRequest-ng-eNB-initiated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 XNAP-PROTOCOL-EXTENSION ::= {</w:t>
      </w:r>
    </w:p>
    <w:p w14:paraId="7E1CF5D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810534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558D0A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B4926B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05E9C4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ResourceCoordRequest-gNB-initiated ::= SEQUENCE {</w:t>
      </w:r>
    </w:p>
    <w:p w14:paraId="289E6EA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dataTrafficResourceIndication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DataTrafficResourceIndication,</w:t>
      </w:r>
    </w:p>
    <w:p w14:paraId="6107666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listofE-UTRACells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SEQUENCE (SIZE(1..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maxnoofCellsinNG-RANnode)) OF E-UTRA-CGI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73F0CC5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spectrumSharingGroupID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SpectrumSharingGroupID,</w:t>
      </w:r>
    </w:p>
    <w:p w14:paraId="77DD268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listofNRCells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SEQUENCE (SIZE(1..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maxnoofCellsinNG-RANnode)) OF NR-CGI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7A1B4CD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{ResourceCoordRequest-gNB-initiated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4610CC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A33512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DBD4DD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25FF09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ResourceCoordRequest-gNB-initiated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 XNAP-PROTOCOL-EXTENSION ::= {</w:t>
      </w:r>
    </w:p>
    <w:p w14:paraId="559CE51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F0E355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F223AF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F3C7A6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</w:p>
    <w:p w14:paraId="0E2FCFF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B4A838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54A3FC5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E-UTRA - NR CELL RESOURCE COORDINATION RESPONSE</w:t>
      </w:r>
    </w:p>
    <w:p w14:paraId="3213DDC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3F30357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7811BE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F196EA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E-UTRA-NR-CellResourceCoordinationResponse::= SEQUENCE {</w:t>
      </w:r>
    </w:p>
    <w:p w14:paraId="3DB6B37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{{E-UTRA-NR-CellResourceCoordinationResponse-IEs}},</w:t>
      </w:r>
    </w:p>
    <w:p w14:paraId="250EC78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3083DF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E3EC72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96A545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E-UTRA-NR-CellResourceCoordinationResponse-IEs XNAP-PROTOCOL-IES ::= {</w:t>
      </w:r>
    </w:p>
    <w:p w14:paraId="3F328A8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id-respondingNodeType-ResourceCoordResponse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RespondingNodeType-ResourceCoordResponse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10F8959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2B8E843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572EFB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563597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</w:p>
    <w:p w14:paraId="7F6BC1C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RespondingNodeType-ResourceCoordResponse ::= CHOICE {</w:t>
      </w:r>
    </w:p>
    <w:p w14:paraId="63F50AD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ng-eNB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ResourceCoordResponse-ng-eNB-initiated,</w:t>
      </w:r>
    </w:p>
    <w:p w14:paraId="4AACB79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gNB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ResourceCoordResponse-gNB-initiated,</w:t>
      </w:r>
    </w:p>
    <w:p w14:paraId="5F0BD02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ProtocolIE-Single-Container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{ {RespondingNodeType-ResourceCoordResponse-ExtIEs} }</w:t>
      </w:r>
    </w:p>
    <w:p w14:paraId="633D602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49DA46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EB9227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RespondingNodeType-ResourceCoordResponse-ExtIEs XNAP-PROTOCOL-IES ::= {</w:t>
      </w:r>
    </w:p>
    <w:p w14:paraId="4F6D072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4B832D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98258F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89CAC5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ResourceCoordResponse-ng-eNB-initiated ::= SEQUENCE {</w:t>
      </w:r>
    </w:p>
    <w:p w14:paraId="1D8B611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dataTrafficResourceIndication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DataTrafficResourceIndication,</w:t>
      </w:r>
    </w:p>
    <w:p w14:paraId="0717812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spectrumSharingGroupID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SpectrumSharingGroupID,</w:t>
      </w:r>
    </w:p>
    <w:p w14:paraId="2BC25C9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listofE-UTRACells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SEQUENCE (SIZE(1..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maxnoofCellsinNG-RANnode)) OF E-UTRA-CGI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5A66886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{ResourceCoordResponse-ng-eNB-initiated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A8CEF0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BBABE2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61EADF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205EDF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ResourceCoordResponse-ng-eNB-initiated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 XNAP-PROTOCOL-EXTENSION ::= {</w:t>
      </w:r>
    </w:p>
    <w:p w14:paraId="5887373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65EC11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C22E72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20A7B7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72E615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ResourceCoordResponse-gNB-initiated ::= SEQUENCE {</w:t>
      </w:r>
    </w:p>
    <w:p w14:paraId="2958FE6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dataTrafficResourceIndication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DataTrafficResourceIndication,</w:t>
      </w:r>
    </w:p>
    <w:p w14:paraId="562581C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spectrumSharingGroupID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SpectrumSharingGroupID,</w:t>
      </w:r>
    </w:p>
    <w:p w14:paraId="77F1660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listofNRCells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SEQUENCE (SIZE(1..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maxnoofCellsinNG-RANnode)) OF NR-CGI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2E3B1C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{ResourceCoordResponse-gNB-initiated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427B86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2D9CEC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8DDF81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684523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ResourceCoordResponse-gNB-initiated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 XNAP-PROTOCOL-EXTENSION ::= {</w:t>
      </w:r>
    </w:p>
    <w:p w14:paraId="3D53E8F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71D40C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84A94C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039FCD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  <w:bookmarkStart w:id="897" w:name="MCCQCTEMPBM_00000223"/>
      <w:r w:rsidRPr="007B5C64">
        <w:rPr>
          <w:rFonts w:ascii="Courier New" w:eastAsia="DengXian" w:hAnsi="Courier New" w:cs="Courier New"/>
          <w:noProof/>
          <w:snapToGrid w:val="0"/>
          <w:sz w:val="16"/>
        </w:rPr>
        <w:t>-- **************************************************************</w:t>
      </w:r>
    </w:p>
    <w:p w14:paraId="4BA4C10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</w:rPr>
        <w:t>--</w:t>
      </w:r>
    </w:p>
    <w:bookmarkEnd w:id="897"/>
    <w:p w14:paraId="0A8F1BD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SECONDARY RAT DATA USAGE REPORT</w:t>
      </w:r>
    </w:p>
    <w:p w14:paraId="2F2BE29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  <w:bookmarkStart w:id="898" w:name="MCCQCTEMPBM_00000224"/>
      <w:r w:rsidRPr="007B5C64">
        <w:rPr>
          <w:rFonts w:ascii="Courier New" w:eastAsia="DengXian" w:hAnsi="Courier New" w:cs="Courier New"/>
          <w:noProof/>
          <w:snapToGrid w:val="0"/>
          <w:sz w:val="16"/>
        </w:rPr>
        <w:t>--</w:t>
      </w:r>
    </w:p>
    <w:p w14:paraId="41A0B2B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</w:rPr>
        <w:t>-- **************************************************************</w:t>
      </w:r>
    </w:p>
    <w:p w14:paraId="4CF5EE7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</w:p>
    <w:p w14:paraId="11CA94C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</w:rPr>
        <w:t>SecondaryRATDataUsageReport ::= SEQUENCE {</w:t>
      </w:r>
    </w:p>
    <w:p w14:paraId="23BAD46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  <w:t>protocolIEs</w:t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  <w:t>ProtocolIE-Container</w:t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  <w:t>{{SecondaryRATDataUsageReport-IEs}},</w:t>
      </w:r>
    </w:p>
    <w:p w14:paraId="5172ACF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  <w:t>...</w:t>
      </w:r>
    </w:p>
    <w:p w14:paraId="3763234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</w:rPr>
        <w:t>}</w:t>
      </w:r>
    </w:p>
    <w:p w14:paraId="714D2B9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</w:p>
    <w:p w14:paraId="388D2C2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</w:rPr>
        <w:t>SecondaryRATDataUsageReport-IEs XNAP-PROTOCOL-IES ::= {</w:t>
      </w:r>
    </w:p>
    <w:bookmarkEnd w:id="898"/>
    <w:p w14:paraId="1AE46D6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{ ID id-M-NG-RANnodeUEXnAPID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4844CA1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120A133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  <w:bookmarkStart w:id="899" w:name="MCCQCTEMPBM_00000225"/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bookmarkEnd w:id="899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{ ID id-PDUSessionResource</w:t>
      </w:r>
      <w:r w:rsidRPr="007B5C64">
        <w:rPr>
          <w:rFonts w:ascii="Courier New" w:eastAsia="SimSun" w:hAnsi="Courier New"/>
          <w:noProof/>
          <w:sz w:val="16"/>
          <w:lang w:eastAsia="ko-KR"/>
        </w:rPr>
        <w:t>SecondaryRATUsageList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PDUSessionResource</w:t>
      </w:r>
      <w:r w:rsidRPr="007B5C64">
        <w:rPr>
          <w:rFonts w:ascii="Courier New" w:eastAsia="SimSun" w:hAnsi="Courier New"/>
          <w:noProof/>
          <w:sz w:val="16"/>
          <w:lang w:eastAsia="ko-KR"/>
        </w:rPr>
        <w:t>SecondaryRATUsageList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</w:t>
      </w:r>
      <w:bookmarkStart w:id="900" w:name="MCCQCTEMPBM_00000226"/>
      <w:r w:rsidRPr="007B5C64">
        <w:rPr>
          <w:rFonts w:ascii="Courier New" w:eastAsia="DengXian" w:hAnsi="Courier New" w:cs="Courier New"/>
          <w:noProof/>
          <w:snapToGrid w:val="0"/>
          <w:sz w:val="16"/>
        </w:rPr>
        <w:t>,</w:t>
      </w:r>
    </w:p>
    <w:p w14:paraId="278F578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  <w:t>...</w:t>
      </w:r>
    </w:p>
    <w:p w14:paraId="411CD0B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</w:rPr>
        <w:t>}</w:t>
      </w:r>
    </w:p>
    <w:bookmarkEnd w:id="900"/>
    <w:p w14:paraId="098103E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</w:p>
    <w:p w14:paraId="357FB0E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EB33F2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D8B7B5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2B0771E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XN REMOVAL REQUEST</w:t>
      </w:r>
    </w:p>
    <w:p w14:paraId="57AA693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3F932DD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C522FD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8019DA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XnRemovalRequest ::= SEQUENCE {</w:t>
      </w:r>
    </w:p>
    <w:p w14:paraId="0108D32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 XnRemovalRequest-IEs}},</w:t>
      </w:r>
    </w:p>
    <w:p w14:paraId="4A99325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22D362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B82855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941AC5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XnRemovalRequest-IEs XNAP-PROTOCOL-IES ::= {</w:t>
      </w:r>
    </w:p>
    <w:p w14:paraId="177EB5F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id-GlobalNG-RAN-node-ID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GlobalNG-RANNode-ID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7316BAE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id-XnRemovalThreshold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XnBenefitValue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4A0E619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24C337A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03B9C7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9EDAEE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E5AFC7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394AF2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6A0F8AE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XN REMOVAL RESPONSE</w:t>
      </w:r>
    </w:p>
    <w:p w14:paraId="714FF0A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22CFBD0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693ED0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3F9929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XnRemovalResponse ::= SEQUENCE {</w:t>
      </w:r>
    </w:p>
    <w:p w14:paraId="587A862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 XnRemovalResponse-IEs}},</w:t>
      </w:r>
    </w:p>
    <w:p w14:paraId="6F7935F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81866F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B325BD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5FAC9C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XnRemovalResponse-IEs XNAP-PROTOCOL-IES ::= {</w:t>
      </w:r>
    </w:p>
    <w:p w14:paraId="111AF23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id-GlobalNG-RAN-node-ID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GlobalNG-RANNode-ID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51CB008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3E0C92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1191FC9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...</w:t>
      </w:r>
    </w:p>
    <w:p w14:paraId="2895014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75DFBD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B946B0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7DA133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41F85E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XN REMOVAL FAILURE</w:t>
      </w:r>
    </w:p>
    <w:p w14:paraId="086020B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6AD30E3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DD59E7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72C00B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XnRemovalFailure ::= SEQUENCE {</w:t>
      </w:r>
    </w:p>
    <w:p w14:paraId="7E25022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 XnRemovalFailure-IEs}},</w:t>
      </w:r>
    </w:p>
    <w:p w14:paraId="6CD0E53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4F7493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DC0F77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EE3197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XnRemovalFailure-IEs XNAP-PROTOCOL-IES ::= {</w:t>
      </w:r>
    </w:p>
    <w:p w14:paraId="5955377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353D710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1126C8A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17EB983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...</w:t>
      </w:r>
    </w:p>
    <w:p w14:paraId="443B33A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2E392D9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6296BBD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4BB20E7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--</w:t>
      </w:r>
    </w:p>
    <w:p w14:paraId="08E1A46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-- CELL ACTIVATION REQUEST</w:t>
      </w:r>
    </w:p>
    <w:p w14:paraId="536CCD9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--</w:t>
      </w:r>
    </w:p>
    <w:p w14:paraId="101839A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0C698C8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4841A38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CellActivationRequest ::= SEQUENCE {</w:t>
      </w:r>
    </w:p>
    <w:p w14:paraId="192AAB7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{{ CellActivationRequest-IEs}},</w:t>
      </w:r>
    </w:p>
    <w:p w14:paraId="1500A3A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5493636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55984E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64BFF3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CellActivationRequest-IEs XNAP-PROTOCOL-IES ::= {</w:t>
      </w:r>
    </w:p>
    <w:p w14:paraId="6C899E8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noProof/>
          <w:sz w:val="16"/>
          <w:lang w:eastAsia="ko-KR"/>
        </w:rPr>
        <w:t>id-ServedCellsToActivate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ServedCellsToActivate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7694069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z w:val="16"/>
          <w:lang w:eastAsia="ko-KR"/>
        </w:rPr>
        <w:t>ActivationIDforCellActivation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ActivationIDforCellActivation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27CEF09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48F0507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64C5C0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A73F84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E086CF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ServedCellsToActivate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CHOICE {</w:t>
      </w:r>
    </w:p>
    <w:p w14:paraId="34485FC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nr-cells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SEQUENCE (SIZE(1..maxnoofCellsinNG-RANnode)) OF NR-CGI,</w:t>
      </w:r>
    </w:p>
    <w:p w14:paraId="578E087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e-utra-cells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SEQUENCE (SIZE(1..maxnoofCellsinNG-RANnode)) OF E-UTRA-CGI,</w:t>
      </w:r>
    </w:p>
    <w:p w14:paraId="7EE699A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ProtocolIE-Single-Container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{ {</w:t>
      </w:r>
      <w:r w:rsidRPr="007B5C64">
        <w:rPr>
          <w:rFonts w:ascii="Courier New" w:eastAsia="SimSun" w:hAnsi="Courier New"/>
          <w:noProof/>
          <w:sz w:val="16"/>
          <w:lang w:eastAsia="ko-KR"/>
        </w:rPr>
        <w:t>ServedCellsToActivate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-ExtIEs} }</w:t>
      </w:r>
    </w:p>
    <w:p w14:paraId="6FA1D49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E6589C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863B14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ServedCellsToActivate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 XNAP-PROTOCOL-IES ::= {</w:t>
      </w:r>
    </w:p>
    <w:p w14:paraId="7394885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noProof/>
          <w:snapToGrid w:val="0"/>
          <w:sz w:val="16"/>
        </w:rPr>
        <w:t>id-NRCellsAndSSBs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ToBeActivated</w:t>
      </w:r>
      <w:r w:rsidRPr="007B5C64">
        <w:rPr>
          <w:rFonts w:ascii="Courier New" w:eastAsia="SimSun" w:hAnsi="Courier New"/>
          <w:noProof/>
          <w:snapToGrid w:val="0"/>
          <w:sz w:val="16"/>
        </w:rPr>
        <w:t>NRCellsAndSSBsList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PRESENCE </w:t>
      </w:r>
      <w:r w:rsidRPr="007B5C64">
        <w:rPr>
          <w:rFonts w:ascii="Courier New" w:eastAsia="SimSun" w:hAnsi="Courier New"/>
          <w:noProof/>
          <w:snapToGrid w:val="0"/>
          <w:sz w:val="16"/>
        </w:rPr>
        <w:t>mandatory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},</w:t>
      </w:r>
    </w:p>
    <w:p w14:paraId="243E8CF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EB32EE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B1B5D3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3D2CB4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ToBeActivated</w:t>
      </w:r>
      <w:r w:rsidRPr="007B5C64">
        <w:rPr>
          <w:rFonts w:ascii="Courier New" w:eastAsia="SimSun" w:hAnsi="Courier New"/>
          <w:noProof/>
          <w:snapToGrid w:val="0"/>
          <w:sz w:val="16"/>
        </w:rPr>
        <w:t>NRCellsAndSSBsList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::</w:t>
      </w:r>
      <w:r w:rsidRPr="007B5C64">
        <w:rPr>
          <w:rFonts w:ascii="Courier New" w:eastAsia="SimSun" w:hAnsi="Courier New"/>
          <w:noProof/>
          <w:snapToGrid w:val="0"/>
          <w:sz w:val="16"/>
        </w:rPr>
        <w:t xml:space="preserve">= 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SEQUENCE (SIZE(1..maxnoofCellsinNG-RANnode)) OF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ToBeActivated</w:t>
      </w:r>
      <w:r w:rsidRPr="007B5C64">
        <w:rPr>
          <w:rFonts w:ascii="Courier New" w:eastAsia="SimSun" w:hAnsi="Courier New"/>
          <w:noProof/>
          <w:snapToGrid w:val="0"/>
          <w:sz w:val="16"/>
        </w:rPr>
        <w:t>NRCellsAndSSBs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</w:t>
      </w:r>
    </w:p>
    <w:p w14:paraId="38CD88F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400D00B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ToBeActivatedNRCellsAndSSBs-Item ::= SEQUENCE {</w:t>
      </w:r>
    </w:p>
    <w:p w14:paraId="4DE240A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  <w:t>nrCGI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NR-CGI,</w:t>
      </w:r>
    </w:p>
    <w:p w14:paraId="7BD7396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sSBstobeActivatedList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SEQUENCE (SIZE(1.. </w:t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>maxnoofSSBAreas</w:t>
      </w:r>
      <w:r w:rsidRPr="007B5C64">
        <w:rPr>
          <w:rFonts w:ascii="Courier New" w:eastAsia="SimSun" w:hAnsi="Courier New"/>
          <w:noProof/>
          <w:sz w:val="16"/>
          <w:lang w:eastAsia="ko-KR"/>
        </w:rPr>
        <w:t>)) OF SSBsToBeActivated-Item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AC141F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 ToBeActivatedNRCellsAndSSBs-Item-ExtIEs}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30C60C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CEA313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F6E491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4F7EAC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ToBeActivatedNRCellsAndSSBs-Item-ExtIEs XNAP-PROTOCOL-EXTENSION ::= {</w:t>
      </w:r>
      <w:r w:rsidRPr="007B5C64">
        <w:rPr>
          <w:rFonts w:ascii="Courier New" w:eastAsia="SimSun" w:hAnsi="Courier New"/>
          <w:noProof/>
          <w:sz w:val="16"/>
          <w:lang w:eastAsia="ko-KR"/>
        </w:rPr>
        <w:br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5F696D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005283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0E5BB9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SSBsToBeActivated-Item ::= SEQUENCE {</w:t>
      </w:r>
    </w:p>
    <w:p w14:paraId="3859C33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ssbIndex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INTEGER(0..63),</w:t>
      </w:r>
    </w:p>
    <w:p w14:paraId="66A282C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 SSBsToBeActivated-Item-ExtIEs}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37FBA7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620A36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D2A315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6B2A40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SSBsToBeActivated-Item-ExtIEs XNAP-PROTOCOL-EXTENSION ::= {</w:t>
      </w:r>
      <w:r w:rsidRPr="007B5C64">
        <w:rPr>
          <w:rFonts w:ascii="Courier New" w:eastAsia="SimSun" w:hAnsi="Courier New"/>
          <w:noProof/>
          <w:sz w:val="16"/>
          <w:lang w:eastAsia="ko-KR"/>
        </w:rPr>
        <w:br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E4C665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33FE9C0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49B4878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2DBFBE0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2FE9DBA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--</w:t>
      </w:r>
    </w:p>
    <w:p w14:paraId="399D3A1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-- CELL ACTIVATION RESPONSE</w:t>
      </w:r>
    </w:p>
    <w:p w14:paraId="5FCB423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--</w:t>
      </w:r>
    </w:p>
    <w:p w14:paraId="13B78C4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038E1D6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7E0B7B9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CellActivationResponse ::= SEQUENCE {</w:t>
      </w:r>
    </w:p>
    <w:p w14:paraId="19915B6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{{CellActivationResponse-IEs}},</w:t>
      </w:r>
    </w:p>
    <w:p w14:paraId="786B2DB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42C6B0E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B7CA67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80A1CC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CellActivationResponse-IEs XNAP-PROTOCOL-IES ::= {</w:t>
      </w:r>
    </w:p>
    <w:p w14:paraId="1700104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noProof/>
          <w:sz w:val="16"/>
          <w:lang w:eastAsia="ko-KR"/>
        </w:rPr>
        <w:t>id-ActivatedServedCells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ActivatedServedCells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787D874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z w:val="16"/>
          <w:lang w:eastAsia="ko-KR"/>
        </w:rPr>
        <w:t>ActivationIDforCellActivation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ActivationIDforCellActivation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02BA8E1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49E9311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120C1B9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58A519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6698F8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AB447B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ActivatedServedCells ::= CHOICE {</w:t>
      </w:r>
    </w:p>
    <w:p w14:paraId="61304C9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nr-cells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SEQUENCE (SIZE(1..maxnoofCellsinNG-RANnode)) OF NR-CGI,</w:t>
      </w:r>
    </w:p>
    <w:p w14:paraId="14F7022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e-utra-cells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SEQUENCE (SIZE(1..maxnoofCellsinNG-RANnode)) OF E-UTRA-CGI,</w:t>
      </w:r>
    </w:p>
    <w:p w14:paraId="631ADFC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ProtocolIE-Single-Container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{ {ActivatedServedCells-ExtIEs} }</w:t>
      </w:r>
    </w:p>
    <w:p w14:paraId="1907729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DC3E58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F48F0E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ActivatedServedCells-ExtIEs XNAP-PROTOCOL-IES ::= {</w:t>
      </w:r>
    </w:p>
    <w:p w14:paraId="5C4F136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noProof/>
          <w:snapToGrid w:val="0"/>
          <w:sz w:val="16"/>
        </w:rPr>
        <w:t>id-ActivatedNRCellsAndSSBsList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Activated</w:t>
      </w:r>
      <w:r w:rsidRPr="007B5C64">
        <w:rPr>
          <w:rFonts w:ascii="Courier New" w:eastAsia="SimSun" w:hAnsi="Courier New"/>
          <w:noProof/>
          <w:snapToGrid w:val="0"/>
          <w:sz w:val="16"/>
        </w:rPr>
        <w:t>NRCellsAndSSBsList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PRESENCE </w:t>
      </w:r>
      <w:r w:rsidRPr="007B5C64">
        <w:rPr>
          <w:rFonts w:ascii="Courier New" w:eastAsia="SimSun" w:hAnsi="Courier New"/>
          <w:noProof/>
          <w:snapToGrid w:val="0"/>
          <w:sz w:val="16"/>
        </w:rPr>
        <w:t>mandatory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},</w:t>
      </w:r>
    </w:p>
    <w:p w14:paraId="60A9354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66EE31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70A45C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0233F5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ActivatedNRCellsAndSSBsList ::= SEQUENCE (SIZE(1..maxnoofCellsinNG-RANnode)) OF ActivatedNRCellsAndSSBs-Item</w:t>
      </w:r>
    </w:p>
    <w:p w14:paraId="43414C2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B13A82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>ActivatedNRCellsAndSSBs-Item ::= SEQUENCE {</w:t>
      </w:r>
    </w:p>
    <w:p w14:paraId="7C2678D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nrCGI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NR-CGI,</w:t>
      </w:r>
    </w:p>
    <w:p w14:paraId="6AF5E0E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sSBsActivatedList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SEQUENCE (SIZE(1..</w:t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>maxnoofSSBAreas</w:t>
      </w:r>
      <w:r w:rsidRPr="007B5C64">
        <w:rPr>
          <w:rFonts w:ascii="Courier New" w:eastAsia="SimSun" w:hAnsi="Courier New"/>
          <w:noProof/>
          <w:sz w:val="16"/>
          <w:lang w:eastAsia="ko-KR"/>
        </w:rPr>
        <w:t>)) OF SSBsActivated-Item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75C2359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{ActivatedNRCellsAndSSBs-Item-ExtIEs}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68DDD4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B6FED3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FED8A0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6D4864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ActivatedNRCellsAndSSBs-Item-ExtIEs XNAP-PROTOCOL-EXTENSION ::= {</w:t>
      </w:r>
      <w:r w:rsidRPr="007B5C64">
        <w:rPr>
          <w:rFonts w:ascii="Courier New" w:eastAsia="SimSun" w:hAnsi="Courier New"/>
          <w:noProof/>
          <w:sz w:val="16"/>
          <w:lang w:eastAsia="ko-KR"/>
        </w:rPr>
        <w:br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23149C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7E869A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A29158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SSBsActivated-Item ::= SEQUENCE {</w:t>
      </w:r>
    </w:p>
    <w:p w14:paraId="052B1C2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ssbIndex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INTEGER(0..63),</w:t>
      </w:r>
    </w:p>
    <w:p w14:paraId="61E2FA2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{SSBsActivated-Item-ExtIEs}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5BA36DA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7B378F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B33690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E51033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SSBsActivated-Item-ExtIEs XNAP-PROTOCOL-EXTENSION ::= {</w:t>
      </w:r>
    </w:p>
    <w:p w14:paraId="34F52E5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D00C0D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0F1BE4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51DBE6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11D4A2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BB1CB5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ED2FCB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CELL ACTIVATION FAILURE</w:t>
      </w:r>
    </w:p>
    <w:p w14:paraId="1F36854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9A2B0A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15EFC2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3FC8B6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CellActivationFailure ::= SEQUENCE {</w:t>
      </w:r>
    </w:p>
    <w:p w14:paraId="3A7CFEC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{{CellActivationFailure-IEs}},</w:t>
      </w:r>
    </w:p>
    <w:p w14:paraId="6847FF9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D2482F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CC1326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AB71F6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CellActivationFailure-IEs XNAP-PROTOCOL-IES ::= {</w:t>
      </w:r>
    </w:p>
    <w:p w14:paraId="6E3CED5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z w:val="16"/>
          <w:lang w:eastAsia="ko-KR"/>
        </w:rPr>
        <w:t>ActivationIDforCellActivation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ActivationIDforCellActivation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326AEA0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noProof/>
          <w:sz w:val="16"/>
          <w:lang w:eastAsia="ko-KR"/>
        </w:rPr>
        <w:t>id-Cause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4AA1792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FB14F6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4040809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5919D4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E4AD19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757FEF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5DD843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7E2682E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RESET REQUEST</w:t>
      </w:r>
    </w:p>
    <w:p w14:paraId="2677DB7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5F2B231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4EE38C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204AA5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ResetRequest ::= SEQUENCE {</w:t>
      </w:r>
    </w:p>
    <w:p w14:paraId="5808B8F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{{ResetRequest-IEs}},</w:t>
      </w:r>
    </w:p>
    <w:p w14:paraId="61AC5C8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C678D5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BA6806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D98A69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ResetRequest-IEs XNAP-PROTOCOL-IES ::= {</w:t>
      </w:r>
    </w:p>
    <w:p w14:paraId="443AD68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 xml:space="preserve">{ ID </w:t>
      </w:r>
      <w:r w:rsidRPr="007B5C64">
        <w:rPr>
          <w:rFonts w:ascii="Courier New" w:eastAsia="SimSun" w:hAnsi="Courier New"/>
          <w:noProof/>
          <w:sz w:val="16"/>
          <w:lang w:eastAsia="ko-KR"/>
        </w:rPr>
        <w:t>id-ResetRequestTypeInfo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ResetRequestTypeInfo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2044C85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noProof/>
          <w:sz w:val="16"/>
          <w:lang w:eastAsia="ko-KR"/>
        </w:rPr>
        <w:t>id-Cause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09C5AC0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7F64A7B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383BD6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006C84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F3D2E4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925D46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B5357A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RESET RESPONSE</w:t>
      </w:r>
    </w:p>
    <w:p w14:paraId="175582E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68B690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D480EB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069B45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ResetResponse ::= SEQUENCE {</w:t>
      </w:r>
    </w:p>
    <w:p w14:paraId="72390FA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{{ResetResponse-IEs}},</w:t>
      </w:r>
    </w:p>
    <w:p w14:paraId="121A588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7C3199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2BAB5C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FDCD5B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ResetResponse-IEs XNAP-PROTOCOL-IES ::= {</w:t>
      </w:r>
    </w:p>
    <w:p w14:paraId="16004E7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noProof/>
          <w:sz w:val="16"/>
          <w:lang w:eastAsia="ko-KR"/>
        </w:rPr>
        <w:t>id-ResetResponseTypeInfo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ResetResponseTypeInfo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24CFC5F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51E9485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7D88849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952CED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8D7285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13357A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9B6E84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58FAC03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ERROR INDICATION</w:t>
      </w:r>
    </w:p>
    <w:p w14:paraId="26ABF90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2E7E857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6D24DD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D0017E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ErrorIndication ::= SEQUENCE {</w:t>
      </w:r>
    </w:p>
    <w:p w14:paraId="57A0DB1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{{ErrorIndication-IEs}},</w:t>
      </w:r>
    </w:p>
    <w:p w14:paraId="5102F99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A2D308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2AC7B3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E00FAA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ErrorIndication-IEs XNAP-PROTOCOL-IES ::= {</w:t>
      </w:r>
    </w:p>
    <w:p w14:paraId="269BA4B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id-oldNG-RANnodeUEXnAPID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3C09E89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id-newNG-RANnodeUEXnAPID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632D2EA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noProof/>
          <w:sz w:val="16"/>
          <w:lang w:eastAsia="ko-KR"/>
        </w:rPr>
        <w:t>id-Cause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57641DF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36DEE11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1F6D8D4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8D12AB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B6187F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7AA4A3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AED723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7242E90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PRIVATE MESSAGE</w:t>
      </w:r>
    </w:p>
    <w:p w14:paraId="0BF30EA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6861DC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230E72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91FD1A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PrivateMessage ::= SEQUENCE {</w:t>
      </w:r>
    </w:p>
    <w:p w14:paraId="24BAC66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privateIEs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PrivateIE-Container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{{PrivateMessage-IEs}},</w:t>
      </w:r>
    </w:p>
    <w:p w14:paraId="2C59B23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815965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}</w:t>
      </w:r>
    </w:p>
    <w:p w14:paraId="3F350BE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11577C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PrivateMessage-IEs XNAP-PRIVATE-IES ::= {</w:t>
      </w:r>
    </w:p>
    <w:p w14:paraId="5FA0DA3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8E16B5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ADFDB3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8EAD64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42B4C3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C16CAF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17462E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TRACE START</w:t>
      </w:r>
    </w:p>
    <w:p w14:paraId="6903329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3AB8188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390EFC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A4B296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TraceStart ::= SEQUENCE {</w:t>
      </w:r>
    </w:p>
    <w:p w14:paraId="2080A0F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{TraceStartIEs} },</w:t>
      </w:r>
    </w:p>
    <w:p w14:paraId="01AC45A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8F8DF4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E9B595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8BEB98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TraceStartIEs XNAP-PROTOCOL-IES ::= {</w:t>
      </w:r>
    </w:p>
    <w:p w14:paraId="47DFDA2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71C1559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20FDAE5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id-TraceActivation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TraceActivation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3F161ED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EA9F2C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8D3798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3E9596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A18855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9C00CC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DEACTIVATE TRACE</w:t>
      </w:r>
    </w:p>
    <w:p w14:paraId="77B82FA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7008D3F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DB86A7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6DA53C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DeactivateTrace ::= SEQUENCE {</w:t>
      </w:r>
    </w:p>
    <w:p w14:paraId="40CD5B6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{DeactivateTraceIEs} },</w:t>
      </w:r>
    </w:p>
    <w:p w14:paraId="213945C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D36D3B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B63CC1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E99A7A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DeactivateTraceIEs XNAP-PROTOCOL-IES ::= {</w:t>
      </w:r>
    </w:p>
    <w:p w14:paraId="57C1CA4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407A9F8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3B46B05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id-NG-RANTraceID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NG-RANTraceID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mandatory},</w:t>
      </w:r>
    </w:p>
    <w:p w14:paraId="21E70F0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...</w:t>
      </w:r>
    </w:p>
    <w:p w14:paraId="3839810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111897F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778A495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0F2DCAA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--</w:t>
      </w:r>
    </w:p>
    <w:p w14:paraId="6AC36BE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-- 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 xml:space="preserve">FAILURE </w:t>
      </w:r>
      <w:r w:rsidRPr="007B5C64">
        <w:rPr>
          <w:rFonts w:ascii="Courier New" w:eastAsia="SimSun" w:hAnsi="Courier New"/>
          <w:noProof/>
          <w:sz w:val="16"/>
          <w:szCs w:val="24"/>
          <w:lang w:val="fr-FR" w:eastAsia="ko-KR"/>
        </w:rPr>
        <w:t>INDICATION</w:t>
      </w:r>
    </w:p>
    <w:p w14:paraId="660FB94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--</w:t>
      </w:r>
    </w:p>
    <w:p w14:paraId="0444181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435CD36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5B27780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FailureIndication ::= SEQUENCE {</w:t>
      </w:r>
    </w:p>
    <w:p w14:paraId="14347B5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{{FailureIndication-IEs}},</w:t>
      </w:r>
    </w:p>
    <w:p w14:paraId="3C6B6C9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...</w:t>
      </w:r>
    </w:p>
    <w:p w14:paraId="00312C4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797D6B3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5B866C9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FailureIndication-IEs XNAP-PROTOCOL-IES ::= {</w:t>
      </w:r>
    </w:p>
    <w:p w14:paraId="4F0044F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{ ID id-InitiatingCondition-FailureIndication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TYPE InitiatingCondition-FailureIndication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PRESENCE mandatory},</w:t>
      </w:r>
    </w:p>
    <w:p w14:paraId="586220A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...</w:t>
      </w:r>
    </w:p>
    <w:p w14:paraId="478B829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4E1E494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7AEE01E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17CB13D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--</w:t>
      </w:r>
    </w:p>
    <w:p w14:paraId="64C4152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-- 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 xml:space="preserve">HANDOVER </w:t>
      </w:r>
      <w:r w:rsidRPr="007B5C64">
        <w:rPr>
          <w:rFonts w:ascii="Courier New" w:eastAsia="SimSun" w:hAnsi="Courier New"/>
          <w:noProof/>
          <w:sz w:val="16"/>
          <w:szCs w:val="24"/>
          <w:lang w:val="fr-FR" w:eastAsia="ko-KR"/>
        </w:rPr>
        <w:t>REPORT</w:t>
      </w:r>
    </w:p>
    <w:p w14:paraId="516CB6B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--</w:t>
      </w:r>
    </w:p>
    <w:p w14:paraId="52AB394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0DC0BFE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368F688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HandoverReport ::= SEQUENCE {</w:t>
      </w:r>
    </w:p>
    <w:p w14:paraId="36A9A17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{{ HandoverReport-IEs}},</w:t>
      </w:r>
    </w:p>
    <w:p w14:paraId="24A4225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...</w:t>
      </w:r>
    </w:p>
    <w:p w14:paraId="47C5D10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}</w:t>
      </w:r>
    </w:p>
    <w:p w14:paraId="0AF0AB3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</w:p>
    <w:p w14:paraId="4DE56D9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HandoverReport-IEs XNAP-PROTOCOL-IES ::= {</w:t>
      </w:r>
    </w:p>
    <w:p w14:paraId="75AA296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{ ID id-HandoverReportType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HandoverReportType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1C03FFD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8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z w:val="16"/>
        </w:rPr>
        <w:t>Handover</w:t>
      </w:r>
      <w:r w:rsidRPr="007B5C64">
        <w:rPr>
          <w:rFonts w:ascii="Courier New" w:eastAsia="SimSun" w:hAnsi="Courier New"/>
          <w:noProof/>
          <w:sz w:val="16"/>
          <w:lang w:eastAsia="ja-JP"/>
        </w:rPr>
        <w:t>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ja-JP"/>
        </w:rPr>
        <w:t>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607A61E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z w:val="16"/>
          <w:lang w:eastAsia="ja-JP"/>
        </w:rPr>
        <w:t>SourceCellCGI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GlobalNG-RANCell-ID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PRESENCE </w:t>
      </w:r>
      <w:bookmarkStart w:id="901" w:name="MCCQCTEMPBM_00000227"/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>mandatory</w:t>
      </w:r>
      <w:bookmarkEnd w:id="901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}|</w:t>
      </w:r>
    </w:p>
    <w:p w14:paraId="520B88E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z w:val="16"/>
          <w:lang w:eastAsia="ja-JP"/>
        </w:rPr>
        <w:t>TargetCellCGI</w:t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GlobalNG-RANCell-ID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PRESENCE </w:t>
      </w:r>
      <w:bookmarkStart w:id="902" w:name="MCCQCTEMPBM_00000228"/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>mandatory</w:t>
      </w:r>
      <w:bookmarkEnd w:id="902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}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|</w:t>
      </w:r>
    </w:p>
    <w:p w14:paraId="1F8EFA0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z w:val="16"/>
          <w:lang w:eastAsia="ja-JP"/>
        </w:rPr>
        <w:t>ReEstablishmentCellCGI</w:t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GlobalCell-ID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conditional }|</w:t>
      </w:r>
    </w:p>
    <w:p w14:paraId="4B1AB3A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This IE shall be present if the </w:t>
      </w:r>
      <w:r w:rsidRPr="007B5C64">
        <w:rPr>
          <w:rFonts w:ascii="Courier New" w:eastAsia="SimSun" w:hAnsi="Courier New" w:hint="eastAsia"/>
          <w:i/>
          <w:noProof/>
          <w:sz w:val="16"/>
        </w:rPr>
        <w:t>Handover</w:t>
      </w:r>
      <w:r w:rsidRPr="007B5C64">
        <w:rPr>
          <w:rFonts w:ascii="Courier New" w:eastAsia="SimSun" w:hAnsi="Courier New"/>
          <w:i/>
          <w:noProof/>
          <w:sz w:val="16"/>
          <w:lang w:eastAsia="ja-JP"/>
        </w:rPr>
        <w:t xml:space="preserve"> Report Type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IE is set to the value "HO to wrong cell"</w:t>
      </w:r>
    </w:p>
    <w:p w14:paraId="5A6B416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z w:val="16"/>
          <w:lang w:eastAsia="ja-JP"/>
        </w:rPr>
        <w:t>TargetCellin</w:t>
      </w:r>
      <w:r w:rsidRPr="007B5C64">
        <w:rPr>
          <w:rFonts w:ascii="Courier New" w:eastAsia="SimSun" w:hAnsi="Courier New"/>
          <w:noProof/>
          <w:sz w:val="16"/>
        </w:rPr>
        <w:t>E</w:t>
      </w:r>
      <w:r w:rsidRPr="007B5C64">
        <w:rPr>
          <w:rFonts w:ascii="Courier New" w:eastAsia="SimSun" w:hAnsi="Courier New"/>
          <w:noProof/>
          <w:sz w:val="16"/>
          <w:lang w:eastAsia="ja-JP"/>
        </w:rPr>
        <w:t>UTRAN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ja-JP"/>
        </w:rPr>
        <w:t>TargetCellin</w:t>
      </w:r>
      <w:r w:rsidRPr="007B5C64">
        <w:rPr>
          <w:rFonts w:ascii="Courier New" w:eastAsia="SimSun" w:hAnsi="Courier New"/>
          <w:noProof/>
          <w:sz w:val="16"/>
        </w:rPr>
        <w:t>E</w:t>
      </w:r>
      <w:r w:rsidRPr="007B5C64">
        <w:rPr>
          <w:rFonts w:ascii="Courier New" w:eastAsia="SimSun" w:hAnsi="Courier New"/>
          <w:noProof/>
          <w:sz w:val="16"/>
          <w:lang w:eastAsia="ja-JP"/>
        </w:rPr>
        <w:t>UTRAN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conditional }|</w:t>
      </w:r>
    </w:p>
    <w:p w14:paraId="5FB99CB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This IE shall be present if the </w:t>
      </w:r>
      <w:r w:rsidRPr="007B5C64">
        <w:rPr>
          <w:rFonts w:ascii="Courier New" w:eastAsia="SimSun" w:hAnsi="Courier New" w:hint="eastAsia"/>
          <w:i/>
          <w:noProof/>
          <w:sz w:val="16"/>
        </w:rPr>
        <w:t>Handover</w:t>
      </w:r>
      <w:r w:rsidRPr="007B5C64">
        <w:rPr>
          <w:rFonts w:ascii="Courier New" w:eastAsia="SimSun" w:hAnsi="Courier New"/>
          <w:i/>
          <w:noProof/>
          <w:sz w:val="16"/>
          <w:lang w:eastAsia="ja-JP"/>
        </w:rPr>
        <w:t xml:space="preserve"> Report Type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IE is set to the value "Inter-system ping-pong"</w:t>
      </w:r>
    </w:p>
    <w:p w14:paraId="6EBDA8B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z w:val="16"/>
          <w:lang w:eastAsia="ja-JP"/>
        </w:rPr>
        <w:t>SourceCellCRNTI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C-RNTI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CFF447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z w:val="16"/>
          <w:lang w:eastAsia="ja-JP"/>
        </w:rPr>
        <w:t>MobilityInformation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ja-JP"/>
        </w:rPr>
        <w:t>MobilityInformation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67F228A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z w:val="16"/>
          <w:lang w:eastAsia="ja-JP"/>
        </w:rPr>
        <w:t>UERLFReportContainer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ja-JP"/>
        </w:rPr>
        <w:t>UERLFReportContainer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500D602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id-CHOConfiguration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CHOConfiguration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2C2EDD2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id-TargetCellCRNTI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C-RNTI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optional}|</w:t>
      </w:r>
    </w:p>
    <w:p w14:paraId="1CE746B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z w:val="16"/>
        </w:rPr>
        <w:t>TimeSinceFailure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</w:rPr>
        <w:t>TimeSinceFailure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,</w:t>
      </w:r>
    </w:p>
    <w:p w14:paraId="6F8F8AC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0CBE10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8841F8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FB99BF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EA10F1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33CE018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RESOURCE STATUS REQUEST</w:t>
      </w:r>
    </w:p>
    <w:p w14:paraId="011DC68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6E56EAA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77439C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0D915C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ResourceStatusRequest ::= SEQUENCE {</w:t>
      </w:r>
    </w:p>
    <w:p w14:paraId="0324692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{{ResourceStatusRequest-IEs}},</w:t>
      </w:r>
    </w:p>
    <w:p w14:paraId="26E1CC9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F71854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1130B4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2A365E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ResourceStatusRequest-IEs XNAP-PROTOCOL-IES ::= {</w:t>
      </w:r>
    </w:p>
    <w:p w14:paraId="6189059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id-NGRAN-Node1-Measurement-ID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Measurement-ID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60A9544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{ ID id-NGRAN-Node2-Measurement-ID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TYPE Measurement-ID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PRESENCE conditional}|</w:t>
      </w:r>
    </w:p>
    <w:p w14:paraId="5B1294A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--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This IE shall be present if the </w:t>
      </w:r>
      <w:r w:rsidRPr="007B5C64">
        <w:rPr>
          <w:rFonts w:ascii="Courier New" w:eastAsia="SimSun" w:hAnsi="Courier New"/>
          <w:i/>
          <w:iCs/>
          <w:noProof/>
          <w:sz w:val="16"/>
          <w:lang w:eastAsia="ja-JP"/>
        </w:rPr>
        <w:t xml:space="preserve">Registration Request </w:t>
      </w:r>
      <w:r w:rsidRPr="007B5C64">
        <w:rPr>
          <w:rFonts w:ascii="Courier New" w:eastAsia="SimSun" w:hAnsi="Courier New"/>
          <w:noProof/>
          <w:sz w:val="16"/>
          <w:lang w:eastAsia="ja-JP"/>
        </w:rPr>
        <w:t>IE is set to the value "stop" or "add".</w:t>
      </w:r>
    </w:p>
    <w:p w14:paraId="72DEF18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id-RegistrationRequest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RegistrationRequest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6DE6020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{ ID id-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ReportCharacteristics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ReportCharacteristics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PRESENCE conditional}|</w:t>
      </w:r>
    </w:p>
    <w:p w14:paraId="2BE94D0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lastRenderedPageBreak/>
        <w:t>--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This IE shall be present if the </w:t>
      </w:r>
      <w:r w:rsidRPr="007B5C64">
        <w:rPr>
          <w:rFonts w:ascii="Courier New" w:eastAsia="SimSun" w:hAnsi="Courier New"/>
          <w:i/>
          <w:iCs/>
          <w:noProof/>
          <w:sz w:val="16"/>
          <w:lang w:eastAsia="ja-JP"/>
        </w:rPr>
        <w:t xml:space="preserve">Registration Request </w:t>
      </w:r>
      <w:r w:rsidRPr="007B5C64">
        <w:rPr>
          <w:rFonts w:ascii="Courier New" w:eastAsia="SimSun" w:hAnsi="Courier New"/>
          <w:noProof/>
          <w:sz w:val="16"/>
          <w:lang w:eastAsia="ja-JP"/>
        </w:rPr>
        <w:t>IE is set to the value "start".</w:t>
      </w:r>
    </w:p>
    <w:p w14:paraId="303C776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id-CellToReport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CellToReport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1ABCB7C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{ ID id-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ReportingPeriodicity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ReportingPeriodicity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PRESENCE optional}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54E32A9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9E54F1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D17678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5EBF89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8ACA26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1E02D2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03201A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-- RESOURCE STATUS </w:t>
      </w:r>
      <w:r w:rsidRPr="007B5C64">
        <w:rPr>
          <w:rFonts w:ascii="Courier New" w:eastAsia="SimSun" w:hAnsi="Courier New"/>
          <w:noProof/>
          <w:snapToGrid w:val="0"/>
          <w:sz w:val="16"/>
        </w:rPr>
        <w:t>RESPONSE</w:t>
      </w:r>
    </w:p>
    <w:p w14:paraId="6976F3A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36E728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F2BD67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1FCE988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ResourceStatus</w:t>
      </w:r>
      <w:r w:rsidRPr="007B5C64">
        <w:rPr>
          <w:rFonts w:ascii="Courier New" w:eastAsia="SimSun" w:hAnsi="Courier New"/>
          <w:noProof/>
          <w:snapToGrid w:val="0"/>
          <w:sz w:val="16"/>
        </w:rPr>
        <w:t>Response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SEQUENCE {</w:t>
      </w:r>
    </w:p>
    <w:p w14:paraId="53BD2C1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{{ResourceStatus</w:t>
      </w:r>
      <w:r w:rsidRPr="007B5C64">
        <w:rPr>
          <w:rFonts w:ascii="Courier New" w:eastAsia="SimSun" w:hAnsi="Courier New"/>
          <w:noProof/>
          <w:snapToGrid w:val="0"/>
          <w:sz w:val="16"/>
        </w:rPr>
        <w:t>Response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-IEs}},</w:t>
      </w:r>
    </w:p>
    <w:p w14:paraId="1B51FE3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3919DB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45BDE8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375B11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ResourceStatus</w:t>
      </w:r>
      <w:r w:rsidRPr="007B5C64">
        <w:rPr>
          <w:rFonts w:ascii="Courier New" w:eastAsia="SimSun" w:hAnsi="Courier New"/>
          <w:noProof/>
          <w:snapToGrid w:val="0"/>
          <w:sz w:val="16"/>
        </w:rPr>
        <w:t>Response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-IEs XNAP-PROTOCOL-IES ::= {</w:t>
      </w:r>
    </w:p>
    <w:p w14:paraId="5517D8E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id-NGRAN-Node1-Measurement-ID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Measurement-ID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0EE836E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id-NGRAN-Node2-Measurement-ID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Measurement-ID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7D8F563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7EEA95E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886965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E41669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E09551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7115F7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0874BF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17A1B6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RESOURCE STATUS FAILURE</w:t>
      </w:r>
    </w:p>
    <w:p w14:paraId="4478E0C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6C54274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372E2A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196EB64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ResourceStatusFailure ::= SEQUENCE {</w:t>
      </w:r>
    </w:p>
    <w:p w14:paraId="47539AE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{{ResourceStatusFailure-IEs}},</w:t>
      </w:r>
    </w:p>
    <w:p w14:paraId="6D69A8D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97E362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9F0B3D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22F022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ResourceStatusFailure-IEs XNAP-PROTOCOL-IES ::= {</w:t>
      </w:r>
    </w:p>
    <w:p w14:paraId="5071CEC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id-NGRAN-Node1-Measurement-ID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Measurement-ID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3917A9B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id-NGRAN-Node2-Measurement-ID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Measurement-ID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5BD705D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63079E3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364E462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3E7192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3BC706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F307EF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283FDB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CA8EE4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7CA1EB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RESOURCE STATUS UPDATE</w:t>
      </w:r>
    </w:p>
    <w:p w14:paraId="3009352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6C49483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263B25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5BE213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ResourceStatusUpdate ::= SEQUENCE {</w:t>
      </w:r>
    </w:p>
    <w:p w14:paraId="7A0CA10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{{ResourceStatusUpdate-IEs}},</w:t>
      </w:r>
    </w:p>
    <w:p w14:paraId="518B75C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E31DEC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A3B8A4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9356CF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ResourceStatusUpdate-IEs XNAP-PROTOCOL-IES ::= {</w:t>
      </w:r>
    </w:p>
    <w:p w14:paraId="01A0F92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id-NGRAN-Node1-Measurement-ID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Measurement-ID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1783D97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id-NGRAN-Node2-Measurement-ID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Measurement-ID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383B555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id-CellMeasurementResult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CellMeasurementResult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mandatory},</w:t>
      </w:r>
    </w:p>
    <w:p w14:paraId="5745FA8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2A80DD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426D46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0B0611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988B29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6C38873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MOBILITY CHANGE REQUEST</w:t>
      </w:r>
    </w:p>
    <w:p w14:paraId="4FA8884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F80B4E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7A9DD9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AA6962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MobilityChangeRequest ::= SEQUENCE {</w:t>
      </w:r>
    </w:p>
    <w:p w14:paraId="53DAA3F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{{MobilityChangeRequest-IEs}},</w:t>
      </w:r>
    </w:p>
    <w:p w14:paraId="05D1201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2C9A2C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C7730A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392F1A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MobilityChangeRequest-IEs XNAP-PROTOCOL-IES ::= {</w:t>
      </w:r>
    </w:p>
    <w:p w14:paraId="074E66B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id-NG-RANnode1CellID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GlobalNG-RANCell-ID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mandatory}|</w:t>
      </w:r>
    </w:p>
    <w:p w14:paraId="65C777C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id-NG-RANnode2CellID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GlobalNG-RANCell-ID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PRESENCE </w:t>
      </w:r>
      <w:bookmarkStart w:id="903" w:name="OLE_LINK18"/>
      <w:r w:rsidRPr="007B5C64">
        <w:rPr>
          <w:rFonts w:ascii="Courier New" w:eastAsia="SimSun" w:hAnsi="Courier New"/>
          <w:noProof/>
          <w:sz w:val="16"/>
          <w:lang w:eastAsia="ko-KR"/>
        </w:rPr>
        <w:t>mandatory</w:t>
      </w:r>
      <w:bookmarkEnd w:id="903"/>
      <w:r w:rsidRPr="007B5C64">
        <w:rPr>
          <w:rFonts w:ascii="Courier New" w:eastAsia="SimSun" w:hAnsi="Courier New"/>
          <w:noProof/>
          <w:sz w:val="16"/>
          <w:lang w:eastAsia="ko-KR"/>
        </w:rPr>
        <w:t>}|</w:t>
      </w:r>
    </w:p>
    <w:p w14:paraId="304A424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id-NG-RANnode1MobilityParameters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MobilityParametersInformation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optional}|</w:t>
      </w:r>
    </w:p>
    <w:p w14:paraId="2BDDF18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id-NG-RANnode2ProposedMobilityParameters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MobilityParametersInformation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mandatory}|</w:t>
      </w:r>
    </w:p>
    <w:p w14:paraId="7C88211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mandatory}|</w:t>
      </w:r>
    </w:p>
    <w:p w14:paraId="0D6B112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id-SSBOffsets-List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SSBOffsets-List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optional},</w:t>
      </w:r>
    </w:p>
    <w:p w14:paraId="5F7EDBA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0BDED5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145E6C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1B2925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AA5FD9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CFE2A5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6DAC784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-- </w:t>
      </w:r>
      <w:r w:rsidRPr="007B5C64">
        <w:rPr>
          <w:rFonts w:ascii="Courier New" w:eastAsia="SimSun" w:hAnsi="Courier New"/>
          <w:noProof/>
          <w:snapToGrid w:val="0"/>
          <w:sz w:val="16"/>
        </w:rPr>
        <w:t>MOBILITY CHANGE ACKNOWLEDGE</w:t>
      </w:r>
    </w:p>
    <w:p w14:paraId="0C8ECF5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5DB572E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506058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230DC37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MobilityChangeAcknowledge ::= SEQUENCE {</w:t>
      </w:r>
    </w:p>
    <w:p w14:paraId="6210560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{{MobilityChangeAcknowledge-IEs}},</w:t>
      </w:r>
    </w:p>
    <w:p w14:paraId="27C1A51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AE7F71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FFF17F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847BDD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MobilityChangeAcknowledge-IEs XNAP-PROTOCOL-IES ::= {</w:t>
      </w:r>
    </w:p>
    <w:p w14:paraId="334BC4A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id-NG-RANnode1CellID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GlobalNG-RANCell-ID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7CC39CF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id-NG-RANnode2CellID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GlobalNG-RANCell-ID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mandatory}|</w:t>
      </w:r>
    </w:p>
    <w:p w14:paraId="776ABF2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5534E16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8B85EA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414CB0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CBE47A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AD09A2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FB6AFF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--</w:t>
      </w:r>
    </w:p>
    <w:p w14:paraId="2E8A9DB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MOBILITY CHANGE FAILURE</w:t>
      </w:r>
    </w:p>
    <w:p w14:paraId="16D0FAF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6A38201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6339D6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052913E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MobilityChangeFailure ::= SEQUENCE {</w:t>
      </w:r>
    </w:p>
    <w:p w14:paraId="13ECC52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{{MobilityChangeFailure-IEs}},</w:t>
      </w:r>
    </w:p>
    <w:p w14:paraId="7D54534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70B395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4A365C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B84F68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MobilityChangeFailure-IEs XNAP-PROTOCOL-IES ::= {</w:t>
      </w:r>
    </w:p>
    <w:p w14:paraId="76F1CA7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id-NG-RANnode1CellID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GlobalNG-RANCell-ID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mandatory}|</w:t>
      </w:r>
    </w:p>
    <w:p w14:paraId="34F03C8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id-NG-RANnode2CellID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GlobalNG-RANCell-ID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mandatory}|</w:t>
      </w:r>
    </w:p>
    <w:p w14:paraId="7F4DC04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mandatory}|</w:t>
      </w:r>
    </w:p>
    <w:p w14:paraId="64D581E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id-MobilityParametersModificationRange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MobilityParametersModificationRange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optional}|</w:t>
      </w:r>
    </w:p>
    <w:p w14:paraId="6DE6A5A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optional}|</w:t>
      </w:r>
    </w:p>
    <w:p w14:paraId="446D22B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id-NG-RANnode2SSBOffsetsModificationRange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NG-RANnode2SSBOffsetsModificationRange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optional},</w:t>
      </w:r>
    </w:p>
    <w:p w14:paraId="29D907C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60BC2C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C3BCDD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D55905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690545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A017B7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55EAF5A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ACCESS AND MOBILITY INDICATION</w:t>
      </w:r>
    </w:p>
    <w:p w14:paraId="31DEC49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A287BD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E22EC2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CCA44D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904" w:name="OLE_LINK114"/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AccessAndMobilityIndication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</w:t>
      </w:r>
      <w:bookmarkEnd w:id="904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::= SEQUENCE {</w:t>
      </w:r>
    </w:p>
    <w:p w14:paraId="26C0FB6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{{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AccessAndMobilityIndication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-IEs}},</w:t>
      </w:r>
    </w:p>
    <w:p w14:paraId="5479508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D13D23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C7378A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AccessAndMobilityIndication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-IEs XNAP-PROTOCOL-IES ::= {</w:t>
      </w:r>
    </w:p>
    <w:p w14:paraId="44E8196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</w:t>
      </w:r>
      <w:r w:rsidRPr="007B5C64">
        <w:rPr>
          <w:rFonts w:ascii="Courier New" w:eastAsia="SimSun" w:hAnsi="Courier New"/>
          <w:noProof/>
          <w:sz w:val="16"/>
          <w:lang w:eastAsia="ko-KR"/>
        </w:rPr>
        <w:t>-RAReport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RAReport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1724290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z w:val="16"/>
        </w:rPr>
        <w:t>SuccessfulHOReportInformation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</w:rPr>
        <w:t>SuccessfulHOReportInformation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61463DB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z w:val="16"/>
        </w:rPr>
        <w:t>SuccessfulPSCellChangeReportInformation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</w:rPr>
        <w:t>SuccessfulPSCellChangeReportInformation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5EB994D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DLLBTFailureInformationList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DLLBTFailureInformationList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108F679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885551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E1DE8E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C7DFEA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-- **************************************************************</w:t>
      </w:r>
    </w:p>
    <w:p w14:paraId="489F20B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--</w:t>
      </w:r>
    </w:p>
    <w:p w14:paraId="1BB7C4D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>-- CELL TRAFFIC TRACE</w:t>
      </w:r>
    </w:p>
    <w:p w14:paraId="7407E95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--</w:t>
      </w:r>
    </w:p>
    <w:p w14:paraId="6E906C8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-- **************************************************************</w:t>
      </w:r>
    </w:p>
    <w:p w14:paraId="35A0457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6096D38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CellTrafficTrace ::= SEQUENCE {</w:t>
      </w:r>
    </w:p>
    <w:p w14:paraId="153CE8D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{ {CellTrafficTraceIEs} },</w:t>
      </w:r>
    </w:p>
    <w:p w14:paraId="5CBC2B15" w14:textId="77777777" w:rsidR="00190505" w:rsidRPr="007B5C64" w:rsidRDefault="00190505" w:rsidP="00190505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...</w:t>
      </w:r>
    </w:p>
    <w:p w14:paraId="39CDB55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}</w:t>
      </w:r>
    </w:p>
    <w:p w14:paraId="23B1EBD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7BB0B9B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 xml:space="preserve">CellTrafficTraceIEs </w:t>
      </w:r>
      <w:r w:rsidRPr="007B5C64">
        <w:rPr>
          <w:rFonts w:ascii="Courier New" w:eastAsia="SimSun" w:hAnsi="Courier New" w:cs="MS LineDraw"/>
          <w:noProof/>
          <w:snapToGrid w:val="0"/>
          <w:sz w:val="16"/>
          <w:lang w:eastAsia="ko-KR"/>
        </w:rPr>
        <w:t>X</w:t>
      </w:r>
      <w:r w:rsidRPr="007B5C64">
        <w:rPr>
          <w:rFonts w:ascii="Courier New" w:eastAsia="SimSun" w:hAnsi="Courier New" w:cs="MS LineDraw"/>
          <w:noProof/>
          <w:snapToGrid w:val="0"/>
          <w:sz w:val="16"/>
        </w:rPr>
        <w:t>N</w:t>
      </w:r>
      <w:r w:rsidRPr="007B5C64">
        <w:rPr>
          <w:rFonts w:ascii="Courier New" w:eastAsia="SimSun" w:hAnsi="Courier New" w:cs="MS LineDraw"/>
          <w:noProof/>
          <w:snapToGrid w:val="0"/>
          <w:sz w:val="16"/>
          <w:lang w:eastAsia="ko-KR"/>
        </w:rPr>
        <w:t>AP-PROTOCOL-IES</w:t>
      </w:r>
      <w:r w:rsidRPr="007B5C64">
        <w:rPr>
          <w:rFonts w:ascii="Courier New" w:eastAsia="SimSun" w:hAnsi="Courier New"/>
          <w:noProof/>
          <w:sz w:val="16"/>
        </w:rPr>
        <w:t xml:space="preserve"> ::= {</w:t>
      </w:r>
    </w:p>
    <w:p w14:paraId="45D2A1CA" w14:textId="77777777" w:rsidR="00190505" w:rsidRPr="007B5C64" w:rsidRDefault="00190505" w:rsidP="00190505">
      <w:pPr>
        <w:tabs>
          <w:tab w:val="left" w:pos="384"/>
          <w:tab w:val="left" w:pos="436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MS LineDra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 w:cs="MS LineDraw"/>
          <w:noProof/>
          <w:snapToGrid w:val="0"/>
          <w:sz w:val="16"/>
          <w:lang w:eastAsia="ko-KR"/>
        </w:rPr>
        <w:t xml:space="preserve">{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 id-M-NG-RANnodeUEXnAPID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3C958E4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cs="MS LineDraw"/>
          <w:noProof/>
          <w:snapToGrid w:val="0"/>
          <w:sz w:val="16"/>
          <w:lang w:eastAsia="ko-KR"/>
        </w:rPr>
        <w:tab/>
        <w:t xml:space="preserve">{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 id-S-NG-RANnodeUEXnAPID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5080606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  <w:t>{ ID id-NG-RANTraceID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NG-RANTraceID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mandatory}|</w:t>
      </w:r>
    </w:p>
    <w:p w14:paraId="68005AF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{ ID id-TraceCollectionEntityIPAddress</w:t>
      </w:r>
      <w:r w:rsidRPr="007B5C64">
        <w:rPr>
          <w:rFonts w:ascii="Courier New" w:eastAsia="SimSun" w:hAnsi="Courier New"/>
          <w:noProof/>
          <w:sz w:val="16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</w:rPr>
        <w:tab/>
        <w:t>TYPE TransportLayerAddress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PRESENCE mandatory}|</w:t>
      </w:r>
    </w:p>
    <w:p w14:paraId="70AE8AF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G Times (WN)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{ ID id-PrivacyIndicator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</w:rPr>
        <w:tab/>
        <w:t>TYPE PrivacyIndicator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PRESENCE optional }</w:t>
      </w:r>
      <w:r w:rsidRPr="007B5C64">
        <w:rPr>
          <w:rFonts w:ascii="Courier New" w:eastAsia="CG Times (WN)" w:hAnsi="Courier New"/>
          <w:noProof/>
          <w:snapToGrid w:val="0"/>
          <w:sz w:val="16"/>
        </w:rPr>
        <w:t>|</w:t>
      </w:r>
    </w:p>
    <w:p w14:paraId="73174D9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{ ID id-TraceCollectionEntityURI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</w:rPr>
        <w:tab/>
        <w:t>TYPE URIaddress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PRESENCE optional },</w:t>
      </w:r>
    </w:p>
    <w:p w14:paraId="6008D540" w14:textId="77777777" w:rsidR="00190505" w:rsidRPr="007B5C64" w:rsidRDefault="00190505" w:rsidP="00190505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...</w:t>
      </w:r>
    </w:p>
    <w:p w14:paraId="4DE9DD0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FD13B2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8D6DFF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65B0BA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DDAE85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RAN MULTICAST GROUP PAGING</w:t>
      </w:r>
    </w:p>
    <w:p w14:paraId="221080A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6E23D30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F64211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6F555B8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RANMulticastGroupPaging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38A4EF2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{{RANMulticastGroupPaging-IEs}},</w:t>
      </w:r>
    </w:p>
    <w:p w14:paraId="2A76C1E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8F9402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D1F5A2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6D294A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RANMulticastGroupPaging-IEs XNAP-PROTOCOL-IES ::= {</w:t>
      </w:r>
    </w:p>
    <w:p w14:paraId="479CFE7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id-MBS-Session-ID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MBS-Session-ID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6CDAFF7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id-UEIdentityIndexList-MBSGroupPaging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UEIdentityIndexList-MBSGroupPaging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mandatory}|</w:t>
      </w:r>
    </w:p>
    <w:p w14:paraId="2888133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id-MulticastRANPagingArea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</w:t>
      </w:r>
      <w:bookmarkStart w:id="905" w:name="MCCQCTEMPBM_00000229"/>
      <w:r w:rsidRPr="007B5C64">
        <w:rPr>
          <w:rFonts w:ascii="Courier New" w:eastAsia="SimSun" w:hAnsi="Courier New" w:cs="Courier New"/>
          <w:noProof/>
          <w:sz w:val="16"/>
          <w:szCs w:val="16"/>
          <w:lang w:val="en-US"/>
        </w:rPr>
        <w:t>reject</w:t>
      </w:r>
      <w:bookmarkEnd w:id="905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RANPagingArea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mandatory},</w:t>
      </w:r>
    </w:p>
    <w:p w14:paraId="0756C0E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632810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A8BFA9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718B2D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992C3F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E75BCD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SCG FAILURE INFORMATION REPORT</w:t>
      </w:r>
    </w:p>
    <w:p w14:paraId="15DA6E9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77D101D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841CD9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F79AE6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ScgFailureInformationReport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SEQUENCE {</w:t>
      </w:r>
    </w:p>
    <w:p w14:paraId="7A25030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 ScgFailureInformationReport-IEs}},</w:t>
      </w:r>
    </w:p>
    <w:p w14:paraId="78F3155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085873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DA0104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09D7DD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ScgFailureInformationReport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XNAP-PROTOCOL-IES ::= {</w:t>
      </w:r>
    </w:p>
    <w:p w14:paraId="74F05E5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446112C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5B19C22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id-SourcePSCellCGI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GlobalNG-RANCell-ID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0639D03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id-FailedPSCellCGI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GlobalNG-RANCell-ID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72F5D8D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id-SCGFailureReportContainer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SCGFailureReportContainer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mandatory}|</w:t>
      </w:r>
    </w:p>
    <w:p w14:paraId="5C8BE06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z w:val="16"/>
          <w:lang w:eastAsia="ja-JP"/>
        </w:rPr>
        <w:t>SNMobilityInformation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ja-JP"/>
        </w:rPr>
        <w:t>SNMobilityInformation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bookmarkStart w:id="906" w:name="MCCQCTEMPBM_00000230"/>
      <w:r w:rsidRPr="007B5C64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>|</w:t>
      </w:r>
    </w:p>
    <w:p w14:paraId="7D2BDF3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  <w:t>{ ID id-CPACConfiguration</w:t>
      </w:r>
      <w:r w:rsidRPr="007B5C64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  <w:t>TYPE CPACConfiguration</w:t>
      </w:r>
      <w:r w:rsidRPr="007B5C64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  <w:t>PRESENCE optional }</w:t>
      </w:r>
      <w:bookmarkEnd w:id="906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1720775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38E029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A0736F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1D4C48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A8523B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0B93E0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-- </w:t>
      </w:r>
      <w:r w:rsidRPr="007B5C64">
        <w:rPr>
          <w:rFonts w:ascii="Courier New" w:eastAsia="SimSun" w:hAnsi="Courier New"/>
          <w:noProof/>
          <w:sz w:val="16"/>
        </w:rPr>
        <w:t xml:space="preserve">SCG FAILURE </w:t>
      </w:r>
      <w:r w:rsidRPr="007B5C64">
        <w:rPr>
          <w:rFonts w:ascii="Courier New" w:eastAsia="SimSun" w:hAnsi="Courier New"/>
          <w:noProof/>
          <w:sz w:val="16"/>
          <w:lang w:eastAsia="ko-KR"/>
        </w:rPr>
        <w:t>TRANSFER</w:t>
      </w:r>
    </w:p>
    <w:p w14:paraId="2D8CDAF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FB8584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E20220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1C6CFF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lastRenderedPageBreak/>
        <w:t>ScgFailureTransfer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SEQUENCE {</w:t>
      </w:r>
    </w:p>
    <w:p w14:paraId="6324497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 ScgFailure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Transfer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-IEs}},</w:t>
      </w:r>
    </w:p>
    <w:p w14:paraId="0223FA5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947520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02233B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ScgFailureTransfer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XNAP-PROTOCOL-IES ::= {</w:t>
      </w:r>
    </w:p>
    <w:p w14:paraId="3B265F7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4A29920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mandatory},</w:t>
      </w:r>
    </w:p>
    <w:p w14:paraId="37D4F6E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011EC1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A9C04B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E6D440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</w:rPr>
      </w:pPr>
      <w:bookmarkStart w:id="907" w:name="MCCQCTEMPBM_00000231"/>
    </w:p>
    <w:p w14:paraId="20D6E74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>-- **************************************************************</w:t>
      </w:r>
    </w:p>
    <w:p w14:paraId="6F74685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>--</w:t>
      </w:r>
    </w:p>
    <w:bookmarkEnd w:id="907"/>
    <w:p w14:paraId="5FD4872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-- F1-C 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TRAFFIC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TRANSFER</w:t>
      </w:r>
    </w:p>
    <w:p w14:paraId="77510AF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bookmarkStart w:id="908" w:name="MCCQCTEMPBM_00000232"/>
    </w:p>
    <w:p w14:paraId="7B1EFAA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>--</w:t>
      </w:r>
    </w:p>
    <w:p w14:paraId="6E83A16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>-- **************************************************************</w:t>
      </w:r>
    </w:p>
    <w:p w14:paraId="4AD2DAA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</w:rPr>
      </w:pPr>
    </w:p>
    <w:p w14:paraId="161C3A5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  <w:lang w:val="en-US"/>
        </w:rPr>
        <w:t>F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1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ja-JP"/>
        </w:rPr>
        <w:t>C</w:t>
      </w:r>
      <w:r w:rsidRPr="007B5C64">
        <w:rPr>
          <w:rFonts w:ascii="Courier New" w:eastAsia="SimSun" w:hAnsi="Courier New" w:cs="Courier New"/>
          <w:noProof/>
          <w:sz w:val="16"/>
          <w:szCs w:val="16"/>
          <w:lang w:val="en-US"/>
        </w:rPr>
        <w:t>Traffic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ja-JP"/>
        </w:rPr>
        <w:t>Transfer</w:t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 xml:space="preserve"> ::= SEQUENCE {</w:t>
      </w:r>
    </w:p>
    <w:p w14:paraId="53F6585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  <w:t>protocolIEs</w:t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  <w:t>ProtocolIE-Container</w:t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  <w:t>{{</w:t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  <w:lang w:val="en-US"/>
        </w:rPr>
        <w:t xml:space="preserve"> F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1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ja-JP"/>
        </w:rPr>
        <w:t>C</w:t>
      </w:r>
      <w:r w:rsidRPr="007B5C64">
        <w:rPr>
          <w:rFonts w:ascii="Courier New" w:eastAsia="SimSun" w:hAnsi="Courier New" w:cs="Courier New"/>
          <w:noProof/>
          <w:sz w:val="16"/>
          <w:szCs w:val="16"/>
          <w:lang w:val="en-US"/>
        </w:rPr>
        <w:t>Traffic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ja-JP"/>
        </w:rPr>
        <w:t>Transfer</w:t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>-IEs}},</w:t>
      </w:r>
    </w:p>
    <w:p w14:paraId="2CA7174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  <w:t>...</w:t>
      </w:r>
    </w:p>
    <w:p w14:paraId="213508A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>}</w:t>
      </w:r>
    </w:p>
    <w:p w14:paraId="0A9A1DA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</w:rPr>
      </w:pPr>
    </w:p>
    <w:p w14:paraId="556F61F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  <w:lang w:val="en-US"/>
        </w:rPr>
        <w:t>F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1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ja-JP"/>
        </w:rPr>
        <w:t>C</w:t>
      </w:r>
      <w:r w:rsidRPr="007B5C64">
        <w:rPr>
          <w:rFonts w:ascii="Courier New" w:eastAsia="SimSun" w:hAnsi="Courier New" w:cs="Courier New"/>
          <w:noProof/>
          <w:sz w:val="16"/>
          <w:szCs w:val="16"/>
          <w:lang w:val="en-US"/>
        </w:rPr>
        <w:t>Traffic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ja-JP"/>
        </w:rPr>
        <w:t>Transfer</w:t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>-IEs XNAP-PROTOCOL-IES ::= {</w:t>
      </w:r>
    </w:p>
    <w:p w14:paraId="2D0ED8B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  <w:t xml:space="preserve">{ ID 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id-M-NG-RANnodeUEXnAPID</w:t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  <w:t>CRITICALITY reject</w:t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  <w:t xml:space="preserve">TYPE </w:t>
      </w:r>
      <w:r w:rsidRPr="007B5C64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  <w:t>PRESENCE mandatory}|</w:t>
      </w:r>
    </w:p>
    <w:p w14:paraId="2D9D9C7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  <w:t xml:space="preserve">{ ID 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id-S-NG-RANnodeUEXnAPID</w:t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  <w:t>CRITICALITY reject</w:t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  <w:t xml:space="preserve">TYPE </w:t>
      </w:r>
      <w:r w:rsidRPr="007B5C64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  <w:t>PRESENCE mandatory}|</w:t>
      </w:r>
    </w:p>
    <w:p w14:paraId="1289020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  <w:t>{ ID id-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F1C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TrafficContainer</w:t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  <w:t>CRITICALITY reject</w:t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  <w:t xml:space="preserve">TYPE 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F1C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TrafficContainer</w:t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  <w:t>PRESENCE mandatory},</w:t>
      </w:r>
    </w:p>
    <w:p w14:paraId="2D1EF31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  <w:lang w:val="fr-FR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  <w:lang w:val="fr-FR"/>
        </w:rPr>
        <w:t>...</w:t>
      </w:r>
    </w:p>
    <w:p w14:paraId="175FEC6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  <w:lang w:val="fr-FR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  <w:lang w:val="fr-FR"/>
        </w:rPr>
        <w:t>}</w:t>
      </w:r>
    </w:p>
    <w:p w14:paraId="55FD16B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695D488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3AB3C83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-- **************************************************************</w:t>
      </w:r>
    </w:p>
    <w:p w14:paraId="1E14E52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--</w:t>
      </w:r>
    </w:p>
    <w:p w14:paraId="22A72C8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-- IAB TRANSPORT MIGRATION MANAGEMENT REQUEST</w:t>
      </w:r>
    </w:p>
    <w:p w14:paraId="0265305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--</w:t>
      </w:r>
    </w:p>
    <w:p w14:paraId="7EFB0FA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-- **************************************************************</w:t>
      </w:r>
    </w:p>
    <w:p w14:paraId="00955CE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</w:pPr>
    </w:p>
    <w:p w14:paraId="7D1A00D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IABTransportMigrationManagementRequest ::= SEQUENCE {</w:t>
      </w:r>
    </w:p>
    <w:p w14:paraId="699EA8F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  <w:t>protocolIEs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  <w:t>ProtocolIE-Container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  <w:t>{{ IABTransportMigrationManagementRequest-IEs}},</w:t>
      </w:r>
    </w:p>
    <w:p w14:paraId="06C5235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  <w:t>...</w:t>
      </w:r>
    </w:p>
    <w:p w14:paraId="53E8792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}</w:t>
      </w:r>
    </w:p>
    <w:p w14:paraId="187C6C6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7857EE8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IABTransportMigrationManagementRequest-IEs XNAP-PROTOCOL-IES ::= {</w:t>
      </w:r>
      <w:bookmarkEnd w:id="908"/>
    </w:p>
    <w:p w14:paraId="6066B0F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{ ID id-F1-Terminating-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IAB-</w:t>
      </w:r>
      <w:r w:rsidRPr="007B5C64">
        <w:rPr>
          <w:rFonts w:ascii="Courier New" w:eastAsia="SimSun" w:hAnsi="Courier New"/>
          <w:noProof/>
          <w:sz w:val="16"/>
          <w:lang w:eastAsia="ko-KR"/>
        </w:rPr>
        <w:t>DonorUEXnAPID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NG-RANnodeUEXnAPID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mandatory}|</w:t>
      </w:r>
    </w:p>
    <w:p w14:paraId="5E9F102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id-nonF1-Terminating-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IAB-</w:t>
      </w:r>
      <w:r w:rsidRPr="007B5C64">
        <w:rPr>
          <w:rFonts w:ascii="Courier New" w:eastAsia="SimSun" w:hAnsi="Courier New"/>
          <w:noProof/>
          <w:sz w:val="16"/>
          <w:lang w:eastAsia="ko-KR"/>
        </w:rPr>
        <w:t>DonorUEXnAPID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NG-RANnodeUEXnAPID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mandatory}|</w:t>
      </w:r>
    </w:p>
    <w:p w14:paraId="173B72A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id-TrafficToBeAddedList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TrafficToBeAddedList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5EAA12E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id-TrafficToBeModifiedList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TrafficToBeModifiedList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3DA44ED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id-TrafficToBeReleaseInformation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TrafficToBeReleaseInformation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63721C1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id-IAB-TNL-Address-Request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IAB-TNL-Address-Request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2BABC9B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id-IABTNLAddressException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CRITICALITY 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reject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IABTNLAddressException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7865350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id-MIAB-MT-BAP-Address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CRITICALITY 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reject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BAPAddress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},</w:t>
      </w:r>
      <w:bookmarkStart w:id="909" w:name="MCCQCTEMPBM_00000233"/>
    </w:p>
    <w:p w14:paraId="5DB07AC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...</w:t>
      </w:r>
    </w:p>
    <w:p w14:paraId="5662FC5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2E77332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2DF1423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TrafficToBeAddedList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 xml:space="preserve"> ::= SEQUENCE (SIZE(1..maxnoofTrafficIndexEntries)) OF 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TrafficToBeAdded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</w:p>
    <w:p w14:paraId="1B853D6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6191459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TrafficToBeAdded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 ::= SEQUENCE {</w:t>
      </w:r>
    </w:p>
    <w:p w14:paraId="1D27ECB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trafficIndex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TrafficIndex,</w:t>
      </w:r>
    </w:p>
    <w:p w14:paraId="1FB175D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trafficProfile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TrafficProfile,</w:t>
      </w:r>
    </w:p>
    <w:p w14:paraId="76034E0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f1-TerminatingTopologyBHInformation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F1-TerminatingTopologyBHInformation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OPTIONAL,</w:t>
      </w:r>
    </w:p>
    <w:p w14:paraId="77D5BCA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iE-Extensions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ProtocolExtensionContainer</w:t>
      </w:r>
      <w:proofErr w:type="spellEnd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 xml:space="preserve"> { {</w:t>
      </w:r>
      <w:proofErr w:type="spellStart"/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TrafficToBeAdded</w:t>
      </w:r>
      <w:proofErr w:type="spellEnd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-ExtIEs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} }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OPTIONAL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,</w:t>
      </w:r>
    </w:p>
    <w:p w14:paraId="5DB36FF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...</w:t>
      </w:r>
    </w:p>
    <w:p w14:paraId="47DA549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1DEB9E6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73290A8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TrafficToBeAdded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 xml:space="preserve">-ExtIEs 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XNAP-PROTOCOL-EXTENSION ::= {</w:t>
      </w:r>
    </w:p>
    <w:p w14:paraId="08856B2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...</w:t>
      </w:r>
    </w:p>
    <w:p w14:paraId="016BB08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}</w:t>
      </w:r>
    </w:p>
    <w:p w14:paraId="1B5FCED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</w:p>
    <w:p w14:paraId="458FA10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TrafficToBeModifiedList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 xml:space="preserve"> ::= SEQUENCE (SIZE(1..maxnoofTrafficIndexEntries)) OF 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TrafficToBeModified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</w:p>
    <w:p w14:paraId="32210CA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38EF3DE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TrafficToBeModified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 ::= SEQUENCE {</w:t>
      </w:r>
    </w:p>
    <w:p w14:paraId="4D27B67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trafficIndex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TrafficIndex,</w:t>
      </w:r>
    </w:p>
    <w:p w14:paraId="078EE4D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trafficProfile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TrafficProfile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OPTIONAL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,</w:t>
      </w:r>
    </w:p>
    <w:p w14:paraId="0FEEEDF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f1-TerminatingTopologyBHInformation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F1-TerminatingTopologyBHInformation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OPTIONAL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5C2CFED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iE-Extension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ProtocolExtensionContainer</w:t>
      </w:r>
      <w:proofErr w:type="spellEnd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 xml:space="preserve"> { {</w:t>
      </w:r>
      <w:proofErr w:type="spellStart"/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TrafficToBeModified</w:t>
      </w:r>
      <w:proofErr w:type="spellEnd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-ExtIEs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} }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OPTIONAL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,</w:t>
      </w:r>
    </w:p>
    <w:p w14:paraId="4539689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...</w:t>
      </w:r>
    </w:p>
    <w:p w14:paraId="466DD3E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7E66179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2DA4905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TrafficToBeModified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 xml:space="preserve">-ExtIEs 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XNAP-PROTOCOL-EXTENSION ::= {</w:t>
      </w:r>
    </w:p>
    <w:p w14:paraId="1D423D5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fr-FR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>...</w:t>
      </w:r>
    </w:p>
    <w:p w14:paraId="1137DD0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fr-FR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>}</w:t>
      </w:r>
    </w:p>
    <w:p w14:paraId="2726B4F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12F8A79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-- **************************************************************</w:t>
      </w:r>
    </w:p>
    <w:p w14:paraId="6842397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--</w:t>
      </w:r>
    </w:p>
    <w:p w14:paraId="4FA3CD3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-- IAB TRANSPORT MIGRATION MANAGEMENT RESPONSE</w:t>
      </w:r>
    </w:p>
    <w:p w14:paraId="5A03C2C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--</w:t>
      </w:r>
    </w:p>
    <w:p w14:paraId="5D53BD9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-- **************************************************************</w:t>
      </w:r>
    </w:p>
    <w:p w14:paraId="709DCC6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</w:pPr>
    </w:p>
    <w:p w14:paraId="70B8921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IABTransportMigrationManagementResponse ::= SEQUENCE {</w:t>
      </w:r>
    </w:p>
    <w:p w14:paraId="73C97F8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  <w:t>protocolIEs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  <w:t>ProtocolIE-Container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  <w:t>{{ IABTransportMigrationManagementResponse-IEs}},</w:t>
      </w:r>
    </w:p>
    <w:p w14:paraId="142F468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  <w:t>...</w:t>
      </w:r>
    </w:p>
    <w:p w14:paraId="74B157B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}</w:t>
      </w:r>
    </w:p>
    <w:p w14:paraId="527F344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7504E97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IABTransportMigrationManagementResponse-IEs XNAP-PROTOCOL-IES ::= {</w:t>
      </w:r>
    </w:p>
    <w:p w14:paraId="587CA4F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{ ID id-F1-Terminating-</w:t>
      </w:r>
      <w:r w:rsidRPr="007B5C64">
        <w:rPr>
          <w:rFonts w:ascii="Courier New" w:eastAsia="SimSun" w:hAnsi="Courier New" w:cs="Courier New" w:hint="eastAsia"/>
          <w:noProof/>
          <w:snapToGrid w:val="0"/>
          <w:sz w:val="16"/>
          <w:szCs w:val="16"/>
          <w:lang w:val="en-US"/>
        </w:rPr>
        <w:t>IAB-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DonorUEXnAPID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 xml:space="preserve">TYPE </w:t>
      </w:r>
      <w:r w:rsidRPr="007B5C64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PRESENCE mandatory}|</w:t>
      </w:r>
    </w:p>
    <w:p w14:paraId="40D1569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{ ID id-nonF1-Terminating-</w:t>
      </w:r>
      <w:r w:rsidRPr="007B5C64">
        <w:rPr>
          <w:rFonts w:ascii="Courier New" w:eastAsia="SimSun" w:hAnsi="Courier New" w:cs="Courier New" w:hint="eastAsia"/>
          <w:noProof/>
          <w:snapToGrid w:val="0"/>
          <w:sz w:val="16"/>
          <w:szCs w:val="16"/>
          <w:lang w:val="en-US"/>
        </w:rPr>
        <w:t>IAB-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DonorUEXnAPID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 xml:space="preserve">TYPE </w:t>
      </w:r>
      <w:r w:rsidRPr="007B5C64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PRESENCE mandatory}|</w:t>
      </w:r>
    </w:p>
    <w:p w14:paraId="39F3EE4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{ ID id-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TrafficAddedList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CRITICALITY reject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TYPE TrafficAddedList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PRESENCE optional }|</w:t>
      </w:r>
    </w:p>
    <w:p w14:paraId="5E0899D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{ ID id-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TrafficModifiedList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CRITICALITY reject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TYPE TrafficModifiedList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PRESENCE optional }|</w:t>
      </w:r>
    </w:p>
    <w:p w14:paraId="0B03BA7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{ ID id-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TrafficNotAddedList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CRITICALITY reject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TYPE TrafficNotAddedList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PRESENCE optional }|</w:t>
      </w:r>
    </w:p>
    <w:p w14:paraId="2914E80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{ ID id-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TrafficNotModifiedList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CRITICALITY reject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TYPE TrafficNotModifiedList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PRESENCE optional }|</w:t>
      </w:r>
    </w:p>
    <w:p w14:paraId="22173AD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{ ID id-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IAB-TNL-Address-Response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CRITICALITY reject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TYPE IAB-TNL-Address-Response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PRESENCE optional }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|</w:t>
      </w:r>
    </w:p>
    <w:p w14:paraId="703987E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{ ID id-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TrafficReleasedList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CRITICALITY reject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TYPE TrafficReleasedList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PRESENCE optional }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6A1F601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...</w:t>
      </w:r>
    </w:p>
    <w:p w14:paraId="50B53A0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537FEDD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6DD34B8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TrafficAddedList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 xml:space="preserve"> ::= SEQUENCE (SIZE(1..maxnoofTrafficIndexEntries)) OF 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TrafficAdded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</w:p>
    <w:p w14:paraId="5E04993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717778E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TrafficAdded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 ::= SEQUENCE {</w:t>
      </w:r>
    </w:p>
    <w:p w14:paraId="0F66E5A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trafficIndex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TrafficIndex,</w:t>
      </w:r>
    </w:p>
    <w:p w14:paraId="7986061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non-F1-TerminatingTopologyBHInformation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  <w:t>Non-F1-TerminatingTopologyBHInformation,</w:t>
      </w:r>
    </w:p>
    <w:p w14:paraId="25A3D3C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iE-Extensions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ProtocolExtensionContainer</w:t>
      </w:r>
      <w:proofErr w:type="spellEnd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 xml:space="preserve"> { {</w:t>
      </w:r>
      <w:proofErr w:type="spellStart"/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TrafficAdded</w:t>
      </w:r>
      <w:proofErr w:type="spellEnd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-ExtIEs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} }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OPTIONAL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,</w:t>
      </w:r>
    </w:p>
    <w:p w14:paraId="1900613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...</w:t>
      </w:r>
    </w:p>
    <w:p w14:paraId="3E9E78B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6089B00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1D32516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TrafficAdded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 xml:space="preserve">-ExtIEs 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XNAP-PROTOCOL-EXTENSION ::= {</w:t>
      </w:r>
    </w:p>
    <w:p w14:paraId="2E6904D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...</w:t>
      </w:r>
    </w:p>
    <w:p w14:paraId="0DEB05E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}</w:t>
      </w:r>
    </w:p>
    <w:p w14:paraId="0C4DE39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</w:p>
    <w:p w14:paraId="23217AB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TrafficModifiedList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 xml:space="preserve"> ::= SEQUENCE (SIZE(1..maxnoofTrafficIndexEntries)) OF 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TrafficModified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</w:p>
    <w:p w14:paraId="566E7EC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680345A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TrafficModified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 ::= SEQUENCE {</w:t>
      </w:r>
    </w:p>
    <w:p w14:paraId="609406E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trafficIndex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TrafficIndex,</w:t>
      </w:r>
    </w:p>
    <w:p w14:paraId="29DAF4E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non-F1-TerminatingTopologyBHInformation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  <w:t>Non-F1-TerminatingTopologyBHInformation,</w:t>
      </w:r>
    </w:p>
    <w:p w14:paraId="4FF272A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iE-Extensions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ProtocolExtensionContainer</w:t>
      </w:r>
      <w:proofErr w:type="spellEnd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 xml:space="preserve"> { {</w:t>
      </w:r>
      <w:proofErr w:type="spellStart"/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TrafficModified</w:t>
      </w:r>
      <w:proofErr w:type="spellEnd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-ExtIEs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} }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OPTIONAL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,</w:t>
      </w:r>
    </w:p>
    <w:p w14:paraId="23261D2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...</w:t>
      </w:r>
    </w:p>
    <w:p w14:paraId="0838635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7648C19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6037EA1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TrafficModified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 xml:space="preserve">-ExtIEs 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XNAP-PROTOCOL-EXTENSION ::= {</w:t>
      </w:r>
    </w:p>
    <w:p w14:paraId="5C1D4B2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...</w:t>
      </w:r>
    </w:p>
    <w:p w14:paraId="6AD8F13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}</w:t>
      </w:r>
    </w:p>
    <w:p w14:paraId="1FAB4B0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09697F3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TrafficNotAddedList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 xml:space="preserve"> ::= SEQUENCE (SIZE(1..maxnoofTrafficIndexEntries)) OF 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TrafficNotAdded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</w:p>
    <w:p w14:paraId="2F41511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77D1CF5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TrafficNotAdded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 ::= SEQUENCE {</w:t>
      </w:r>
    </w:p>
    <w:p w14:paraId="470BA4C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trafficIndex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TrafficIndex,</w:t>
      </w:r>
    </w:p>
    <w:p w14:paraId="24BD496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casue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Cause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OPTIONAL,</w:t>
      </w:r>
    </w:p>
    <w:p w14:paraId="0CB699F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iE-Extensions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ProtocolExtensionContainer</w:t>
      </w:r>
      <w:proofErr w:type="spellEnd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 xml:space="preserve"> { {</w:t>
      </w:r>
      <w:proofErr w:type="spellStart"/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TrafficNotAdded</w:t>
      </w:r>
      <w:proofErr w:type="spellEnd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-ExtIEs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} }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OPTIONAL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,</w:t>
      </w:r>
    </w:p>
    <w:p w14:paraId="543E4C0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...</w:t>
      </w:r>
    </w:p>
    <w:p w14:paraId="74F6E56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3ECBAA3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264DB4F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TrafficNotAdded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 xml:space="preserve">-ExtIEs 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XNAP-PROTOCOL-EXTENSION ::= {</w:t>
      </w:r>
    </w:p>
    <w:p w14:paraId="0E23DE9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...</w:t>
      </w:r>
    </w:p>
    <w:p w14:paraId="111F1A8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}</w:t>
      </w:r>
    </w:p>
    <w:p w14:paraId="714A68F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</w:p>
    <w:p w14:paraId="4EA8B79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TrafficNotModifiedList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 xml:space="preserve"> ::= SEQUENCE (SIZE(1..maxnoofTrafficIndexEntries)) OF 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TrafficNotModified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</w:p>
    <w:p w14:paraId="39983E8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20A381A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TrafficNotModified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 ::= SEQUENCE {</w:t>
      </w:r>
    </w:p>
    <w:p w14:paraId="3BB0ED5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trafficIndex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TrafficIndex,</w:t>
      </w:r>
    </w:p>
    <w:p w14:paraId="0D8E9D2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cause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  <w:t>Cause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  <w:t>OPTIONAL,</w:t>
      </w:r>
    </w:p>
    <w:p w14:paraId="33303DA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ab/>
        <w:t>iE-Extensions</w:t>
      </w: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 xml:space="preserve"> { {</w:t>
      </w:r>
      <w:proofErr w:type="spellStart"/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>TrafficNotModified</w:t>
      </w:r>
      <w:proofErr w:type="spellEnd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-Item</w:t>
      </w: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>-ExtIEs</w:t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>} }</w:t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  <w:t>OPTIONAL</w:t>
      </w: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>,</w:t>
      </w:r>
    </w:p>
    <w:p w14:paraId="5CBB2BD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...</w:t>
      </w:r>
    </w:p>
    <w:p w14:paraId="138E3CC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52BDD44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5784FCD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TrafficNotModified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 xml:space="preserve">-ExtIEs 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XNAP-PROTOCOL-EXTENSION ::= {</w:t>
      </w:r>
    </w:p>
    <w:p w14:paraId="23E55AB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...</w:t>
      </w:r>
    </w:p>
    <w:p w14:paraId="30D4F8D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}</w:t>
      </w:r>
    </w:p>
    <w:p w14:paraId="755A2C7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1F68901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096CD1D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 xml:space="preserve">TrafficReleasedList 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 xml:space="preserve">::= SEQUENCE (SIZE(1..maxnoofTrafficIndexEntries)) OF 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TrafficReleased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</w:p>
    <w:p w14:paraId="2EBB1F3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5BAA43D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TrafficReleased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 ::= SEQUENCE {</w:t>
      </w:r>
    </w:p>
    <w:p w14:paraId="2DF9A9C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trafficIndex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TrafficIndex,</w:t>
      </w:r>
    </w:p>
    <w:p w14:paraId="5DF24DB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bHInfoList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BHInfoList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OPTIONAL,</w:t>
      </w:r>
    </w:p>
    <w:p w14:paraId="339C684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iE-Extensions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ProtocolExtensionContainer</w:t>
      </w:r>
      <w:proofErr w:type="spellEnd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 xml:space="preserve"> { {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 xml:space="preserve"> TrafficReleased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-ExtIEs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} }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OPTIONAL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,</w:t>
      </w:r>
    </w:p>
    <w:p w14:paraId="125A57B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...</w:t>
      </w:r>
    </w:p>
    <w:p w14:paraId="2EE4107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7E57E71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0D4A2D7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TrafficReleased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 xml:space="preserve">-ExtIEs 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XNAP-PROTOCOL-EXTENSION ::= {</w:t>
      </w:r>
    </w:p>
    <w:p w14:paraId="71BFC1E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...</w:t>
      </w:r>
    </w:p>
    <w:p w14:paraId="647E2B7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}</w:t>
      </w:r>
    </w:p>
    <w:p w14:paraId="5756FE0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3F5B2A8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277C5A4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-- **************************************************************</w:t>
      </w:r>
    </w:p>
    <w:p w14:paraId="68A06E0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--</w:t>
      </w:r>
    </w:p>
    <w:p w14:paraId="6DAA9FC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-- IAB TRANSPORT MIGRATION MANAGEMENT REJECT</w:t>
      </w:r>
    </w:p>
    <w:p w14:paraId="45C11BF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--</w:t>
      </w:r>
    </w:p>
    <w:p w14:paraId="1C5BB2D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-- **************************************************************</w:t>
      </w:r>
    </w:p>
    <w:p w14:paraId="04E7EA1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</w:pPr>
    </w:p>
    <w:p w14:paraId="500B8ED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IABTransportMigrationManagementReject ::= SEQUENCE {</w:t>
      </w:r>
    </w:p>
    <w:p w14:paraId="6673302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  <w:t>protocolIEs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  <w:t>ProtocolIE-Container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  <w:t>{{ IABTransportMigrationManagementReject-IEs}},</w:t>
      </w:r>
    </w:p>
    <w:p w14:paraId="6C0A6F6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...</w:t>
      </w:r>
    </w:p>
    <w:p w14:paraId="675FACB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5C719F4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0DF751F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IABTransportMigrationManagementReject-IEs XNAP-PROTOCOL-IES ::= {</w:t>
      </w:r>
    </w:p>
    <w:p w14:paraId="6411146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{ ID id-F1-Terminating-</w:t>
      </w:r>
      <w:r w:rsidRPr="007B5C64">
        <w:rPr>
          <w:rFonts w:ascii="Courier New" w:eastAsia="SimSun" w:hAnsi="Courier New" w:cs="Courier New" w:hint="eastAsia"/>
          <w:noProof/>
          <w:snapToGrid w:val="0"/>
          <w:sz w:val="16"/>
          <w:szCs w:val="16"/>
          <w:lang w:val="en-US"/>
        </w:rPr>
        <w:t>IAB-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DonorUEXnAPID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 xml:space="preserve">TYPE </w:t>
      </w:r>
      <w:r w:rsidRPr="007B5C64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PRESENCE mandatory}|</w:t>
      </w:r>
    </w:p>
    <w:p w14:paraId="7E49784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{ ID id-nonF1-Terminating-</w:t>
      </w:r>
      <w:r w:rsidRPr="007B5C64">
        <w:rPr>
          <w:rFonts w:ascii="Courier New" w:eastAsia="SimSun" w:hAnsi="Courier New" w:cs="Courier New" w:hint="eastAsia"/>
          <w:noProof/>
          <w:snapToGrid w:val="0"/>
          <w:sz w:val="16"/>
          <w:szCs w:val="16"/>
          <w:lang w:val="en-US"/>
        </w:rPr>
        <w:t>IAB-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DonorUEXnAPID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 xml:space="preserve">TYPE </w:t>
      </w:r>
      <w:r w:rsidRPr="007B5C64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PRESENCE mandatory}|</w:t>
      </w:r>
    </w:p>
    <w:bookmarkEnd w:id="909"/>
    <w:p w14:paraId="639938F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{ ID </w:t>
      </w:r>
      <w:r w:rsidRPr="007B5C64">
        <w:rPr>
          <w:rFonts w:ascii="Courier New" w:eastAsia="SimSun" w:hAnsi="Courier New"/>
          <w:noProof/>
          <w:sz w:val="16"/>
          <w:lang w:eastAsia="ko-KR"/>
        </w:rPr>
        <w:t>id-Cause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082AC2C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6B7F39D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...</w:t>
      </w:r>
      <w:bookmarkStart w:id="910" w:name="MCCQCTEMPBM_00000234"/>
    </w:p>
    <w:p w14:paraId="0ADAB60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}</w:t>
      </w:r>
    </w:p>
    <w:p w14:paraId="038560E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2EE2CF7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4E3DCA6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-- **************************************************************</w:t>
      </w:r>
    </w:p>
    <w:p w14:paraId="338A471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--</w:t>
      </w:r>
    </w:p>
    <w:p w14:paraId="5AD5A18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-- IAB TRANSPORT MIGRATION MODIFICATION REQUEST</w:t>
      </w:r>
    </w:p>
    <w:p w14:paraId="50A3B5E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--</w:t>
      </w:r>
    </w:p>
    <w:p w14:paraId="338544C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-- **************************************************************</w:t>
      </w:r>
    </w:p>
    <w:p w14:paraId="1AACE13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</w:pPr>
    </w:p>
    <w:p w14:paraId="75498B3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IABTransportMigrationModificationRequest ::= SEQUENCE {</w:t>
      </w:r>
    </w:p>
    <w:p w14:paraId="216DD32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  <w:t>protocolIEs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  <w:t>ProtocolIE-Container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  <w:t>{{ IABTransportMigrationModificationRequest-IEs}},</w:t>
      </w:r>
    </w:p>
    <w:p w14:paraId="0D4B79A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  <w:t>...</w:t>
      </w:r>
    </w:p>
    <w:p w14:paraId="2386013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}</w:t>
      </w:r>
    </w:p>
    <w:p w14:paraId="66EA3C4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431755B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IABTransportMigrationModificationRequest-IEs XNAP-PROTOCOL-IES ::= {</w:t>
      </w:r>
    </w:p>
    <w:p w14:paraId="713F68B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{ ID id-F1-Terminating-</w:t>
      </w:r>
      <w:r w:rsidRPr="007B5C64">
        <w:rPr>
          <w:rFonts w:ascii="Courier New" w:eastAsia="SimSun" w:hAnsi="Courier New" w:cs="Courier New" w:hint="eastAsia"/>
          <w:noProof/>
          <w:snapToGrid w:val="0"/>
          <w:sz w:val="16"/>
          <w:szCs w:val="16"/>
          <w:lang w:eastAsia="ko-KR"/>
        </w:rPr>
        <w:t>IAB-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DonorUEXnAPID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TYPE NG-RANnodeUEXnAPID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PRESENCE mandatory}|</w:t>
      </w:r>
    </w:p>
    <w:p w14:paraId="28A08F7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{ ID id-nonF1-Terminating-</w:t>
      </w:r>
      <w:r w:rsidRPr="007B5C64">
        <w:rPr>
          <w:rFonts w:ascii="Courier New" w:eastAsia="SimSun" w:hAnsi="Courier New" w:cs="Courier New" w:hint="eastAsia"/>
          <w:noProof/>
          <w:snapToGrid w:val="0"/>
          <w:sz w:val="16"/>
          <w:szCs w:val="16"/>
          <w:lang w:eastAsia="ko-KR"/>
        </w:rPr>
        <w:t>IAB-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DonorUEXnAPID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TYPE NG-RANnodeUEXnAPID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PRESENCE mandatory}|</w:t>
      </w:r>
    </w:p>
    <w:p w14:paraId="32ACAC9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{ ID id-TrafficRequiredToBeModifiedList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 xml:space="preserve">TYPE </w:t>
      </w:r>
      <w:bookmarkEnd w:id="910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TrafficRequiredToBeModifiedList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564CC1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bookmarkStart w:id="911" w:name="MCCQCTEMPBM_00000235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{ ID id-TrafficToBeReleaseInformation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TYPE TrafficToBeReleaseInformation</w:t>
      </w:r>
      <w:bookmarkEnd w:id="911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26F6FFB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bookmarkStart w:id="912" w:name="MCCQCTEMPBM_00000236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{ ID id-IABTNLAddressToBeAdded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TYPE IAB-TNL-Address-Response</w:t>
      </w:r>
      <w:bookmarkEnd w:id="912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6CBC525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913" w:name="MCCQCTEMPBM_00000237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{ ID id-IABTNLAddressToBeReleasedList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TYPE IABTNLAddressToBeReleasedList</w:t>
      </w:r>
      <w:bookmarkEnd w:id="913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0FAFA50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bookmarkStart w:id="914" w:name="MCCQCTEMPBM_00000238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{ ID id-IABAuthorizationStatus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CRITICALITY ignore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TYPE IABAuthorizationStatus</w:t>
      </w:r>
      <w:bookmarkEnd w:id="914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bookmarkStart w:id="915" w:name="MCCQCTEMPBM_00000239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|</w:t>
      </w:r>
    </w:p>
    <w:p w14:paraId="605BCEA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{ ID id-MobileIAB-AuthorizationStatus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CRITICALITY ignore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TYPE MobileIAB-AuthorizationStatus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PRESENCE optional }</w:t>
      </w:r>
      <w:bookmarkEnd w:id="915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3D13718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bookmarkStart w:id="916" w:name="MCCQCTEMPBM_00000240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lastRenderedPageBreak/>
        <w:tab/>
        <w:t>...</w:t>
      </w:r>
    </w:p>
    <w:p w14:paraId="2DF6020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51B7DDA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</w:p>
    <w:p w14:paraId="15BED16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TrafficRequiredToBeModifiedList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 xml:space="preserve"> ::= SEQUENCE (SIZE(1..maxnoofTrafficIndexEntries)) OF 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TrafficRequiredToBeModified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</w:p>
    <w:p w14:paraId="5473C9F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7918AE8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TrafficRequiredToBeModified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 ::= SEQUENCE {</w:t>
      </w:r>
    </w:p>
    <w:p w14:paraId="42EC2CB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trafficIndex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TrafficIndex,</w:t>
      </w:r>
    </w:p>
    <w:p w14:paraId="797B25E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non-f1-TerminatingTopologyBHInformation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  <w:t>Non-F1-TerminatingTopologyBHInformation,</w:t>
      </w:r>
    </w:p>
    <w:p w14:paraId="0469806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iE-Extensions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ProtocolExtensionContainer</w:t>
      </w:r>
      <w:proofErr w:type="spellEnd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{ {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 xml:space="preserve"> TrafficRequiredToBeModified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-ExtIEs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} }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OPTIONAL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,</w:t>
      </w:r>
    </w:p>
    <w:p w14:paraId="5E6F007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...</w:t>
      </w:r>
    </w:p>
    <w:p w14:paraId="6371153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0448C0B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76161A7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TrafficRequiredToBeModified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 xml:space="preserve">-ExtIEs 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XNAP-PROTOCOL-EXTENSION ::= {</w:t>
      </w:r>
    </w:p>
    <w:p w14:paraId="490286A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...</w:t>
      </w:r>
    </w:p>
    <w:p w14:paraId="00F551E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}</w:t>
      </w:r>
    </w:p>
    <w:p w14:paraId="5E54919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6D632DC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 xml:space="preserve">IABTNLAddressToBeReleasedList ::= SEQUENCE (SIZE(1..maxnoofTLAsIAB)) OF 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IABTNLAddressToBeReleased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</w:p>
    <w:p w14:paraId="10E0B06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16DCD37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IABTNLAddressToBeReleased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 ::= SEQUENCE {</w:t>
      </w:r>
    </w:p>
    <w:p w14:paraId="30A9207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iabTNLAddress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IABTNLAddress,</w:t>
      </w:r>
    </w:p>
    <w:p w14:paraId="63507EA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iE-Extensions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ProtocolExtensionContainer</w:t>
      </w:r>
      <w:proofErr w:type="spellEnd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{ {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 xml:space="preserve"> I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ABTNLAddressToBeReleased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-ExtIEs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} }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OPTIONAL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,</w:t>
      </w:r>
    </w:p>
    <w:p w14:paraId="2218AB2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...</w:t>
      </w:r>
    </w:p>
    <w:p w14:paraId="276BF8F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743B4C8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21F4FD9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IABTNLAddressToBeReleased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 xml:space="preserve">-ExtIEs 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XNAP-PROTOCOL-EXTENSION ::= {</w:t>
      </w:r>
    </w:p>
    <w:p w14:paraId="4EB061A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fr-FR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>...</w:t>
      </w:r>
    </w:p>
    <w:p w14:paraId="5F9EB2B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fr-FR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>}</w:t>
      </w:r>
    </w:p>
    <w:p w14:paraId="663BAE3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1A9643C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11B1EE3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</w:p>
    <w:p w14:paraId="720BDF0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-- **************************************************************</w:t>
      </w:r>
    </w:p>
    <w:p w14:paraId="4C7750A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--</w:t>
      </w:r>
    </w:p>
    <w:p w14:paraId="185EEDE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-- IAB TRANSPORT MIGRATION MODIFICATION RESPONSE</w:t>
      </w:r>
    </w:p>
    <w:p w14:paraId="0CDA078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--</w:t>
      </w:r>
    </w:p>
    <w:p w14:paraId="235F472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-- **************************************************************</w:t>
      </w:r>
    </w:p>
    <w:p w14:paraId="193A0BE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</w:pPr>
    </w:p>
    <w:p w14:paraId="62E730C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IABTransportMigrationModificationResponse ::= SEQUENCE {</w:t>
      </w:r>
    </w:p>
    <w:p w14:paraId="5A46FAF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  <w:t>protocolIEs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  <w:t>ProtocolIE-Container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  <w:t>{{ IABTransportMigrationModificationResponse-IEs}},</w:t>
      </w:r>
    </w:p>
    <w:p w14:paraId="7015AF5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...</w:t>
      </w:r>
    </w:p>
    <w:p w14:paraId="0AF3800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3A828E9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3DA503B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IABTransportMigrationModificationResponse-IEs XNAP-PROTOCOL-IES ::= {</w:t>
      </w:r>
    </w:p>
    <w:p w14:paraId="7E8D04B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{ ID id-F1-Terminating-</w:t>
      </w:r>
      <w:r w:rsidRPr="007B5C64">
        <w:rPr>
          <w:rFonts w:ascii="Courier New" w:eastAsia="SimSun" w:hAnsi="Courier New" w:cs="Courier New" w:hint="eastAsia"/>
          <w:noProof/>
          <w:snapToGrid w:val="0"/>
          <w:sz w:val="16"/>
          <w:szCs w:val="16"/>
          <w:lang w:val="en-US"/>
        </w:rPr>
        <w:t>IAB-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DonorUEXnAPID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 xml:space="preserve">TYPE </w:t>
      </w:r>
      <w:r w:rsidRPr="007B5C64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PRESENCE mandatory}|</w:t>
      </w:r>
    </w:p>
    <w:p w14:paraId="02FA838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{ ID id-nonF1-Terminating-</w:t>
      </w:r>
      <w:r w:rsidRPr="007B5C64">
        <w:rPr>
          <w:rFonts w:ascii="Courier New" w:eastAsia="SimSun" w:hAnsi="Courier New" w:cs="Courier New" w:hint="eastAsia"/>
          <w:noProof/>
          <w:snapToGrid w:val="0"/>
          <w:sz w:val="16"/>
          <w:szCs w:val="16"/>
          <w:lang w:val="en-US"/>
        </w:rPr>
        <w:t>IAB-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DonorUEXnAPID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 xml:space="preserve">TYPE </w:t>
      </w:r>
      <w:r w:rsidRPr="007B5C64">
        <w:rPr>
          <w:rFonts w:ascii="Courier New" w:eastAsia="Batang" w:hAnsi="Courier New" w:cs="Courier New"/>
          <w:noProof/>
          <w:sz w:val="16"/>
          <w:szCs w:val="16"/>
          <w:lang w:eastAsia="ko-KR"/>
        </w:rPr>
        <w:t>NG-RANnodeUEXnAPID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PRESENCE mandatory}|</w:t>
      </w:r>
    </w:p>
    <w:p w14:paraId="5F956BF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{ ID id-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TrafficRequiredModifiedList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CRITICALITY reject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TYPE TrafficRequiredModifiedList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PRESENCE optional }|</w:t>
      </w:r>
    </w:p>
    <w:p w14:paraId="025D033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{ ID id-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TrafficReleasedList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CRITICALITY reject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TYPE TrafficReleasedList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PRESENCE optional }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455001F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...</w:t>
      </w:r>
    </w:p>
    <w:p w14:paraId="2968E73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387AB1B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5601CFE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1E91401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</w:p>
    <w:p w14:paraId="45535E4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TrafficRequiredModifiedList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 xml:space="preserve"> ::= SEQUENCE (SIZE(1..maxnoofTrafficIndexEntries)) OF 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TrafficRequiredModified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</w:p>
    <w:p w14:paraId="2A55D4E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39D500A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lastRenderedPageBreak/>
        <w:t>TrafficRequiredModified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 ::= SEQUENCE {</w:t>
      </w:r>
    </w:p>
    <w:p w14:paraId="3B86C7A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trafficIndex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TrafficIndex,</w:t>
      </w:r>
    </w:p>
    <w:p w14:paraId="3CA557D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iE-Extensions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ProtocolExtensionContainer</w:t>
      </w:r>
      <w:proofErr w:type="spellEnd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 xml:space="preserve"> { {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 xml:space="preserve"> TrafficRequiredModified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-ExtIEs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} }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OPTIONAL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,</w:t>
      </w:r>
    </w:p>
    <w:p w14:paraId="2E27793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...</w:t>
      </w:r>
    </w:p>
    <w:p w14:paraId="3B632AD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666E985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3BD6806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TrafficRequiredModified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 xml:space="preserve">-ExtIEs 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XNAP-PROTOCOL-EXTENSION ::= {</w:t>
      </w:r>
    </w:p>
    <w:p w14:paraId="2F0961A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...</w:t>
      </w:r>
    </w:p>
    <w:p w14:paraId="15F4739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}</w:t>
      </w:r>
    </w:p>
    <w:bookmarkEnd w:id="916"/>
    <w:p w14:paraId="5E03A14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C4FF65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2A9581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-- **************************************************************</w:t>
      </w:r>
    </w:p>
    <w:p w14:paraId="25A656C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--</w:t>
      </w:r>
    </w:p>
    <w:p w14:paraId="795D09D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 xml:space="preserve">-- IAB 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RESOURCE COORDINATION</w:t>
      </w:r>
      <w:r w:rsidRPr="007B5C64">
        <w:rPr>
          <w:rFonts w:ascii="Courier New" w:eastAsia="SimSun" w:hAnsi="Courier New"/>
          <w:noProof/>
          <w:snapToGrid w:val="0"/>
          <w:sz w:val="16"/>
        </w:rPr>
        <w:t xml:space="preserve"> REQUEST</w:t>
      </w:r>
    </w:p>
    <w:p w14:paraId="014FFB6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--</w:t>
      </w:r>
    </w:p>
    <w:p w14:paraId="746CD7D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-- **************************************************************</w:t>
      </w:r>
    </w:p>
    <w:p w14:paraId="0EA228A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7DFD8AB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IAB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ResourceCoordination</w:t>
      </w:r>
      <w:r w:rsidRPr="007B5C64">
        <w:rPr>
          <w:rFonts w:ascii="Courier New" w:eastAsia="SimSun" w:hAnsi="Courier New"/>
          <w:noProof/>
          <w:snapToGrid w:val="0"/>
          <w:sz w:val="16"/>
        </w:rPr>
        <w:t>Request ::= SEQUENCE {</w:t>
      </w:r>
    </w:p>
    <w:p w14:paraId="02BF93B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{{ IAB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ResourceCoordination</w:t>
      </w:r>
      <w:r w:rsidRPr="007B5C64">
        <w:rPr>
          <w:rFonts w:ascii="Courier New" w:eastAsia="SimSun" w:hAnsi="Courier New"/>
          <w:noProof/>
          <w:snapToGrid w:val="0"/>
          <w:sz w:val="16"/>
        </w:rPr>
        <w:t>Request-IEs}},</w:t>
      </w:r>
    </w:p>
    <w:p w14:paraId="0A9238B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26973DB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1326A56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4CA34F0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IAB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ResourceCoordination</w:t>
      </w:r>
      <w:r w:rsidRPr="007B5C64">
        <w:rPr>
          <w:rFonts w:ascii="Courier New" w:eastAsia="SimSun" w:hAnsi="Courier New"/>
          <w:noProof/>
          <w:snapToGrid w:val="0"/>
          <w:sz w:val="16"/>
        </w:rPr>
        <w:t>Request-IEs XNAP-PROTOCOL-IES ::= {</w:t>
      </w:r>
    </w:p>
    <w:p w14:paraId="301B4DA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{ ID id-F1-Terminating-</w:t>
      </w:r>
      <w:bookmarkStart w:id="917" w:name="MCCQCTEMPBM_00000241"/>
      <w:r w:rsidRPr="007B5C64">
        <w:rPr>
          <w:rFonts w:ascii="Courier New" w:eastAsia="SimSun" w:hAnsi="Courier New" w:cs="Courier New" w:hint="eastAsia"/>
          <w:noProof/>
          <w:snapToGrid w:val="0"/>
          <w:sz w:val="16"/>
          <w:szCs w:val="16"/>
          <w:lang w:val="en-US"/>
        </w:rPr>
        <w:t>IAB-</w:t>
      </w:r>
      <w:bookmarkEnd w:id="917"/>
      <w:r w:rsidRPr="007B5C64">
        <w:rPr>
          <w:rFonts w:ascii="Courier New" w:eastAsia="SimSun" w:hAnsi="Courier New"/>
          <w:noProof/>
          <w:sz w:val="16"/>
          <w:lang w:eastAsia="ko-KR"/>
        </w:rPr>
        <w:t>Dono</w:t>
      </w:r>
      <w:r w:rsidRPr="007B5C64">
        <w:rPr>
          <w:rFonts w:ascii="Courier New" w:eastAsia="SimSun" w:hAnsi="Courier New"/>
          <w:noProof/>
          <w:sz w:val="16"/>
        </w:rPr>
        <w:t>rUEXnAPID</w:t>
      </w:r>
      <w:r w:rsidRPr="007B5C64">
        <w:rPr>
          <w:rFonts w:ascii="Courier New" w:eastAsia="SimSun" w:hAnsi="Courier New"/>
          <w:noProof/>
          <w:sz w:val="16"/>
        </w:rPr>
        <w:tab/>
        <w:t>CRITICALITY reject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TYPE NG-RANnodeUEXnAPID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PRESENCE mandatory}|</w:t>
      </w:r>
    </w:p>
    <w:p w14:paraId="227F68F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{ ID id-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nonF1-Terminating</w:t>
      </w:r>
      <w:r w:rsidRPr="007B5C64">
        <w:rPr>
          <w:rFonts w:ascii="Courier New" w:eastAsia="SimSun" w:hAnsi="Courier New"/>
          <w:noProof/>
          <w:sz w:val="16"/>
        </w:rPr>
        <w:t>-</w:t>
      </w:r>
      <w:bookmarkStart w:id="918" w:name="MCCQCTEMPBM_00000242"/>
      <w:r w:rsidRPr="007B5C64">
        <w:rPr>
          <w:rFonts w:ascii="Courier New" w:eastAsia="SimSun" w:hAnsi="Courier New" w:cs="Courier New" w:hint="eastAsia"/>
          <w:noProof/>
          <w:snapToGrid w:val="0"/>
          <w:sz w:val="16"/>
          <w:szCs w:val="16"/>
          <w:lang w:val="en-US"/>
        </w:rPr>
        <w:t>IAB-</w:t>
      </w:r>
      <w:bookmarkEnd w:id="918"/>
      <w:r w:rsidRPr="007B5C64">
        <w:rPr>
          <w:rFonts w:ascii="Courier New" w:eastAsia="SimSun" w:hAnsi="Courier New"/>
          <w:noProof/>
          <w:sz w:val="16"/>
        </w:rPr>
        <w:t>Donor</w:t>
      </w:r>
      <w:r w:rsidRPr="007B5C64">
        <w:rPr>
          <w:rFonts w:ascii="Courier New" w:eastAsia="SimSun" w:hAnsi="Courier New"/>
          <w:noProof/>
          <w:sz w:val="16"/>
          <w:lang w:eastAsia="ja-JP"/>
        </w:rPr>
        <w:t>UEXnAPID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ja-JP"/>
        </w:rPr>
        <w:t>NG-RANnodeUEXnAPID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PRESENCE mandatory}|</w:t>
      </w:r>
    </w:p>
    <w:p w14:paraId="0CEBCA3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{ ID id-BoundaryNodeCellsList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  <w:t>CRITICALITY reject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  <w:t>TYPE BoundaryNodeCellsList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  <w:t>PRESENCE optional }|</w:t>
      </w:r>
    </w:p>
    <w:p w14:paraId="4CBA6A9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{ ID id-ParentNodeCellsList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  <w:t>CRITICALITY reject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  <w:t>TYPE ParentNodeCellsList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  <w:t>PRESENCE optional },</w:t>
      </w:r>
    </w:p>
    <w:p w14:paraId="2696FF7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09D23F7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61D9483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7B34DB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64B9AED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  <w:lang w:val="en-US" w:eastAsia="ko-KR"/>
        </w:rPr>
        <w:t>BoundaryNodeCellsList</w:t>
      </w:r>
      <w:r w:rsidRPr="007B5C64">
        <w:rPr>
          <w:rFonts w:ascii="Courier New" w:eastAsia="SimSun" w:hAnsi="Courier New"/>
          <w:noProof/>
          <w:sz w:val="16"/>
        </w:rPr>
        <w:t xml:space="preserve"> ::= SEQUENCE (SIZE(1..maxnoofServedCellsIAB)) OF BoundaryNodeCellsList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-</w:t>
      </w:r>
      <w:r w:rsidRPr="007B5C64">
        <w:rPr>
          <w:rFonts w:ascii="Courier New" w:eastAsia="SimSun" w:hAnsi="Courier New"/>
          <w:noProof/>
          <w:sz w:val="16"/>
        </w:rPr>
        <w:t>Item</w:t>
      </w:r>
    </w:p>
    <w:p w14:paraId="42743E0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007C4B9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ja-JP"/>
        </w:rPr>
        <w:t>BoundaryNodeCellsList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ja-JP"/>
        </w:rPr>
        <w:t>Item</w:t>
      </w:r>
      <w:r w:rsidRPr="007B5C64">
        <w:rPr>
          <w:rFonts w:ascii="Courier New" w:eastAsia="SimSun" w:hAnsi="Courier New"/>
          <w:noProof/>
          <w:snapToGrid w:val="0"/>
          <w:sz w:val="16"/>
        </w:rPr>
        <w:t xml:space="preserve"> ::= SEQUENCE {</w:t>
      </w:r>
    </w:p>
    <w:p w14:paraId="3B6BB5E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b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oundary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ode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C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ell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Information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IABCellInformation</w:t>
      </w:r>
      <w:r w:rsidRPr="007B5C64">
        <w:rPr>
          <w:rFonts w:ascii="Courier New" w:eastAsia="SimSun" w:hAnsi="Courier New"/>
          <w:noProof/>
          <w:snapToGrid w:val="0"/>
          <w:sz w:val="16"/>
        </w:rPr>
        <w:t>,</w:t>
      </w:r>
    </w:p>
    <w:p w14:paraId="2E2ED3B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ProtocolExtensionContainer { {</w:t>
      </w:r>
      <w:r w:rsidRPr="007B5C64">
        <w:rPr>
          <w:rFonts w:ascii="Courier New" w:eastAsia="SimSun" w:hAnsi="Courier New"/>
          <w:noProof/>
          <w:snapToGrid w:val="0"/>
          <w:sz w:val="16"/>
          <w:lang w:eastAsia="ja-JP"/>
        </w:rPr>
        <w:t>BoundaryNodeCellsList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ja-JP"/>
        </w:rPr>
        <w:t>Item</w:t>
      </w:r>
      <w:r w:rsidRPr="007B5C64">
        <w:rPr>
          <w:rFonts w:ascii="Courier New" w:eastAsia="SimSun" w:hAnsi="Courier New"/>
          <w:noProof/>
          <w:sz w:val="16"/>
        </w:rPr>
        <w:t>-ExtIEs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</w:t>
      </w:r>
      <w:r w:rsidRPr="007B5C64">
        <w:rPr>
          <w:rFonts w:ascii="Courier New" w:eastAsia="SimSun" w:hAnsi="Courier New"/>
          <w:noProof/>
          <w:sz w:val="16"/>
        </w:rPr>
        <w:t>,</w:t>
      </w:r>
    </w:p>
    <w:p w14:paraId="557CBC2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...</w:t>
      </w:r>
    </w:p>
    <w:p w14:paraId="2D4B894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}</w:t>
      </w:r>
    </w:p>
    <w:p w14:paraId="45DF13F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1A0E693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Boundary</w:t>
      </w:r>
      <w:r w:rsidRPr="007B5C64">
        <w:rPr>
          <w:rFonts w:ascii="Courier New" w:eastAsia="SimSun" w:hAnsi="Courier New"/>
          <w:noProof/>
          <w:snapToGrid w:val="0"/>
          <w:sz w:val="16"/>
          <w:lang w:eastAsia="ja-JP"/>
        </w:rPr>
        <w:t>NodeCellsList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ja-JP"/>
        </w:rPr>
        <w:t>Item</w:t>
      </w:r>
      <w:r w:rsidRPr="007B5C64">
        <w:rPr>
          <w:rFonts w:ascii="Courier New" w:eastAsia="SimSun" w:hAnsi="Courier New"/>
          <w:noProof/>
          <w:sz w:val="16"/>
        </w:rPr>
        <w:t xml:space="preserve">-ExtIEs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XNAP-PROTOCOL-EXTENSION ::= {</w:t>
      </w:r>
    </w:p>
    <w:p w14:paraId="35E62A9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9FC6F4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4466FE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5D40D59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Parent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NodeCellsList</w:t>
      </w:r>
      <w:r w:rsidRPr="007B5C64">
        <w:rPr>
          <w:rFonts w:ascii="Courier New" w:eastAsia="SimSun" w:hAnsi="Courier New"/>
          <w:noProof/>
          <w:sz w:val="16"/>
        </w:rPr>
        <w:t xml:space="preserve"> ::= SEQUENCE (SIZE(1..</w:t>
      </w:r>
      <w:r w:rsidRPr="007B5C64">
        <w:rPr>
          <w:rFonts w:ascii="Courier New" w:eastAsia="SimSun" w:hAnsi="Courier New"/>
          <w:noProof/>
          <w:sz w:val="16"/>
          <w:lang w:eastAsia="ja-JP"/>
        </w:rPr>
        <w:t>maxnoofServingCells</w:t>
      </w:r>
      <w:r w:rsidRPr="007B5C64">
        <w:rPr>
          <w:rFonts w:ascii="Courier New" w:eastAsia="SimSun" w:hAnsi="Courier New"/>
          <w:noProof/>
          <w:sz w:val="16"/>
        </w:rPr>
        <w:t xml:space="preserve">)) OF 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Parent</w:t>
      </w:r>
      <w:r w:rsidRPr="007B5C64">
        <w:rPr>
          <w:rFonts w:ascii="Courier New" w:eastAsia="SimSun" w:hAnsi="Courier New"/>
          <w:noProof/>
          <w:sz w:val="16"/>
        </w:rPr>
        <w:t>NodeCellsList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-</w:t>
      </w:r>
      <w:r w:rsidRPr="007B5C64">
        <w:rPr>
          <w:rFonts w:ascii="Courier New" w:eastAsia="SimSun" w:hAnsi="Courier New"/>
          <w:noProof/>
          <w:sz w:val="16"/>
        </w:rPr>
        <w:t>Item</w:t>
      </w:r>
    </w:p>
    <w:p w14:paraId="1B4E599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27D0EDD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Parent</w:t>
      </w:r>
      <w:r w:rsidRPr="007B5C64">
        <w:rPr>
          <w:rFonts w:ascii="Courier New" w:eastAsia="SimSun" w:hAnsi="Courier New"/>
          <w:noProof/>
          <w:snapToGrid w:val="0"/>
          <w:sz w:val="16"/>
          <w:lang w:eastAsia="ja-JP"/>
        </w:rPr>
        <w:t>NodeCellsList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ja-JP"/>
        </w:rPr>
        <w:t>Item</w:t>
      </w:r>
      <w:r w:rsidRPr="007B5C64">
        <w:rPr>
          <w:rFonts w:ascii="Courier New" w:eastAsia="SimSun" w:hAnsi="Courier New"/>
          <w:noProof/>
          <w:snapToGrid w:val="0"/>
          <w:sz w:val="16"/>
        </w:rPr>
        <w:t xml:space="preserve"> ::= SEQUENCE {</w:t>
      </w:r>
    </w:p>
    <w:p w14:paraId="1541637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parentN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ode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C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ell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Information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IABCellInformation</w:t>
      </w:r>
      <w:r w:rsidRPr="007B5C64">
        <w:rPr>
          <w:rFonts w:ascii="Courier New" w:eastAsia="SimSun" w:hAnsi="Courier New"/>
          <w:noProof/>
          <w:snapToGrid w:val="0"/>
          <w:sz w:val="16"/>
        </w:rPr>
        <w:t>,</w:t>
      </w:r>
    </w:p>
    <w:p w14:paraId="0890B61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ProtocolExtensionContainer { {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Parent</w:t>
      </w:r>
      <w:r w:rsidRPr="007B5C64">
        <w:rPr>
          <w:rFonts w:ascii="Courier New" w:eastAsia="SimSun" w:hAnsi="Courier New"/>
          <w:noProof/>
          <w:snapToGrid w:val="0"/>
          <w:sz w:val="16"/>
          <w:lang w:eastAsia="ja-JP"/>
        </w:rPr>
        <w:t>NodeCellsList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ja-JP"/>
        </w:rPr>
        <w:t>Item</w:t>
      </w:r>
      <w:r w:rsidRPr="007B5C64">
        <w:rPr>
          <w:rFonts w:ascii="Courier New" w:eastAsia="SimSun" w:hAnsi="Courier New"/>
          <w:noProof/>
          <w:sz w:val="16"/>
        </w:rPr>
        <w:t>-ExtIEs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</w:t>
      </w:r>
      <w:r w:rsidRPr="007B5C64">
        <w:rPr>
          <w:rFonts w:ascii="Courier New" w:eastAsia="SimSun" w:hAnsi="Courier New"/>
          <w:noProof/>
          <w:sz w:val="16"/>
        </w:rPr>
        <w:t>,</w:t>
      </w:r>
    </w:p>
    <w:p w14:paraId="32A5D07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...</w:t>
      </w:r>
    </w:p>
    <w:p w14:paraId="1E3A5B3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}</w:t>
      </w:r>
    </w:p>
    <w:p w14:paraId="3FCA107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45E77E8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Parent</w:t>
      </w:r>
      <w:r w:rsidRPr="007B5C64">
        <w:rPr>
          <w:rFonts w:ascii="Courier New" w:eastAsia="SimSun" w:hAnsi="Courier New"/>
          <w:noProof/>
          <w:snapToGrid w:val="0"/>
          <w:sz w:val="16"/>
          <w:lang w:eastAsia="ja-JP"/>
        </w:rPr>
        <w:t>NodeCellsList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ja-JP"/>
        </w:rPr>
        <w:t>Item</w:t>
      </w:r>
      <w:r w:rsidRPr="007B5C64">
        <w:rPr>
          <w:rFonts w:ascii="Courier New" w:eastAsia="SimSun" w:hAnsi="Courier New"/>
          <w:noProof/>
          <w:sz w:val="16"/>
        </w:rPr>
        <w:t xml:space="preserve">-ExtIEs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XNAP-PROTOCOL-EXTENSION ::= {</w:t>
      </w:r>
    </w:p>
    <w:p w14:paraId="5CECCE5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3B4B14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}</w:t>
      </w:r>
    </w:p>
    <w:p w14:paraId="4601CA2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4DB63B4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630DC4B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-- **************************************************************</w:t>
      </w:r>
    </w:p>
    <w:p w14:paraId="2240DF8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--</w:t>
      </w:r>
    </w:p>
    <w:p w14:paraId="2DCCDEB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 xml:space="preserve">-- IAB 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RESOURCE COORDINATION</w:t>
      </w:r>
      <w:r w:rsidRPr="007B5C64">
        <w:rPr>
          <w:rFonts w:ascii="Courier New" w:eastAsia="SimSun" w:hAnsi="Courier New"/>
          <w:noProof/>
          <w:snapToGrid w:val="0"/>
          <w:sz w:val="16"/>
        </w:rPr>
        <w:t xml:space="preserve"> RESPONSE</w:t>
      </w:r>
    </w:p>
    <w:p w14:paraId="2789F38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--</w:t>
      </w:r>
    </w:p>
    <w:p w14:paraId="7250F12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-- **************************************************************</w:t>
      </w:r>
    </w:p>
    <w:p w14:paraId="263FBD2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764881A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IAB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ResourceCoordination</w:t>
      </w:r>
      <w:r w:rsidRPr="007B5C64">
        <w:rPr>
          <w:rFonts w:ascii="Courier New" w:eastAsia="SimSun" w:hAnsi="Courier New"/>
          <w:noProof/>
          <w:snapToGrid w:val="0"/>
          <w:sz w:val="16"/>
        </w:rPr>
        <w:t>Response ::= SEQUENCE {</w:t>
      </w:r>
    </w:p>
    <w:p w14:paraId="56A36AA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{{ IAB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ResourceCoordination</w:t>
      </w:r>
      <w:r w:rsidRPr="007B5C64">
        <w:rPr>
          <w:rFonts w:ascii="Courier New" w:eastAsia="SimSun" w:hAnsi="Courier New"/>
          <w:noProof/>
          <w:snapToGrid w:val="0"/>
          <w:sz w:val="16"/>
        </w:rPr>
        <w:t>Response-IEs}},</w:t>
      </w:r>
    </w:p>
    <w:p w14:paraId="563FEB2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6D2DFB0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1803578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53412A0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IAB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ResourceCoordination</w:t>
      </w:r>
      <w:r w:rsidRPr="007B5C64">
        <w:rPr>
          <w:rFonts w:ascii="Courier New" w:eastAsia="SimSun" w:hAnsi="Courier New"/>
          <w:noProof/>
          <w:snapToGrid w:val="0"/>
          <w:sz w:val="16"/>
        </w:rPr>
        <w:t>Re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sponse</w:t>
      </w:r>
      <w:r w:rsidRPr="007B5C64">
        <w:rPr>
          <w:rFonts w:ascii="Courier New" w:eastAsia="SimSun" w:hAnsi="Courier New"/>
          <w:noProof/>
          <w:snapToGrid w:val="0"/>
          <w:sz w:val="16"/>
        </w:rPr>
        <w:t>-IEs XNAP-PROTOCOL-IES ::= {</w:t>
      </w:r>
    </w:p>
    <w:p w14:paraId="05F769C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{ ID id-F1-Terminating-</w:t>
      </w:r>
      <w:bookmarkStart w:id="919" w:name="MCCQCTEMPBM_00000243"/>
      <w:r w:rsidRPr="007B5C64">
        <w:rPr>
          <w:rFonts w:ascii="Courier New" w:eastAsia="SimSun" w:hAnsi="Courier New" w:cs="Courier New" w:hint="eastAsia"/>
          <w:noProof/>
          <w:snapToGrid w:val="0"/>
          <w:sz w:val="16"/>
          <w:szCs w:val="16"/>
          <w:lang w:val="en-US"/>
        </w:rPr>
        <w:t>IAB-</w:t>
      </w:r>
      <w:bookmarkEnd w:id="919"/>
      <w:r w:rsidRPr="007B5C64">
        <w:rPr>
          <w:rFonts w:ascii="Courier New" w:eastAsia="SimSun" w:hAnsi="Courier New"/>
          <w:noProof/>
          <w:sz w:val="16"/>
        </w:rPr>
        <w:t>DonorUEXnAPID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CRITICALITY reject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TYPE NG-RANnodeUEXnAPID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PRESENCE mandatory}|</w:t>
      </w:r>
    </w:p>
    <w:p w14:paraId="7FA0BE9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{ ID id-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nonF1-Terminating</w:t>
      </w:r>
      <w:r w:rsidRPr="007B5C64">
        <w:rPr>
          <w:rFonts w:ascii="Courier New" w:eastAsia="SimSun" w:hAnsi="Courier New"/>
          <w:noProof/>
          <w:sz w:val="16"/>
        </w:rPr>
        <w:t>-</w:t>
      </w:r>
      <w:bookmarkStart w:id="920" w:name="MCCQCTEMPBM_00000244"/>
      <w:r w:rsidRPr="007B5C64">
        <w:rPr>
          <w:rFonts w:ascii="Courier New" w:eastAsia="SimSun" w:hAnsi="Courier New" w:cs="Courier New" w:hint="eastAsia"/>
          <w:noProof/>
          <w:snapToGrid w:val="0"/>
          <w:sz w:val="16"/>
          <w:szCs w:val="16"/>
          <w:lang w:val="en-US"/>
        </w:rPr>
        <w:t>IAB-</w:t>
      </w:r>
      <w:bookmarkEnd w:id="920"/>
      <w:r w:rsidRPr="007B5C64">
        <w:rPr>
          <w:rFonts w:ascii="Courier New" w:eastAsia="SimSun" w:hAnsi="Courier New"/>
          <w:noProof/>
          <w:sz w:val="16"/>
        </w:rPr>
        <w:t>Donor</w:t>
      </w:r>
      <w:r w:rsidRPr="007B5C64">
        <w:rPr>
          <w:rFonts w:ascii="Courier New" w:eastAsia="SimSun" w:hAnsi="Courier New"/>
          <w:noProof/>
          <w:sz w:val="16"/>
          <w:lang w:eastAsia="ja-JP"/>
        </w:rPr>
        <w:t>UEXnAPID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ja-JP"/>
        </w:rPr>
        <w:t>NG-RANnodeUEXnAPID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PRESENCE mandatory}|</w:t>
      </w:r>
    </w:p>
    <w:p w14:paraId="54BCB0D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{ ID id-BoundaryNodeCellsList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  <w:t>CRITICALITY reject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  <w:t>TYPE BoundaryNodeCellsList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  <w:t>PRESENCE optional }|</w:t>
      </w:r>
    </w:p>
    <w:p w14:paraId="65DA4B5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{ ID id-ParentNodeCellsList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  <w:t>CRITICALITY reject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  <w:t>TYPE ParentNodeCellsList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  <w:t>PRESENCE optional },</w:t>
      </w:r>
    </w:p>
    <w:p w14:paraId="0288BA1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5257153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71D690B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4F79A46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8A3DB3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11D3C0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CONDITIONAL PSCELL CHANGE CANCEL</w:t>
      </w:r>
    </w:p>
    <w:p w14:paraId="2995704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6500238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1611CC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599295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CPCCancel ::= SEQUENCE {</w:t>
      </w:r>
    </w:p>
    <w:p w14:paraId="2FD32FB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 CPCCancel-IEs}},</w:t>
      </w:r>
    </w:p>
    <w:p w14:paraId="53DB56A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0981B3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658B89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CPCCancel-IEs XNAP-PROTOCOL-IES ::= {</w:t>
      </w:r>
    </w:p>
    <w:p w14:paraId="14AE47C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7D039B3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0E66809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0D602B8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id-target-S-NG-RANnodeID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GlobalNG-RANNode-ID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mandatory},</w:t>
      </w:r>
    </w:p>
    <w:p w14:paraId="3D737C0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2697D5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3FA754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A721C9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6C02AD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539683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PARTIAL UE CONTEXT TRANSFER</w:t>
      </w:r>
    </w:p>
    <w:p w14:paraId="065F7FC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8B532C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A690AE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PartialUEContextTransfer ::= SEQUENCE {</w:t>
      </w:r>
    </w:p>
    <w:p w14:paraId="2AD506C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 PartialUEContextTransfer-IEs}},</w:t>
      </w:r>
    </w:p>
    <w:p w14:paraId="4971003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F23141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FC7118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2F8009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PartialUEContextTransfer-IEs XNAP-PROTOCOL-IES ::= {</w:t>
      </w:r>
    </w:p>
    <w:p w14:paraId="1F3C9D6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id-newNG-RANnodeUEXnAPID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736FDA8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id-oldNG-RANnodeUEXnAPID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2520346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  <w:t>{ ID id-SDTPartialUEContextInfo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SDTPartialUEContextInfo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5F8743E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{ ID id-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PosPartialUEContextInfo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PosPartialUEContextInfo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  <w:t>PRESENCE optional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6344279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8AFBAA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8994B2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BE3E10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03C40D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2290C25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PARTIAL UE CONTEXT TRANSFER ACKNOWLEDGE</w:t>
      </w:r>
    </w:p>
    <w:p w14:paraId="267C409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7C7104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AC7BCA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PartialUEContextTransferAcknowledge ::= SEQUENCE {</w:t>
      </w:r>
    </w:p>
    <w:p w14:paraId="5B9CEBC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 PartialUEContextTransferAcknowledge-IEs}},</w:t>
      </w:r>
    </w:p>
    <w:p w14:paraId="2E0DB8B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F73F74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EE264D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E43643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PartialUEContextTransferAcknowledge-IEs XNAP-PROTOCOL-IES ::= {</w:t>
      </w:r>
    </w:p>
    <w:p w14:paraId="0A68A99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id-newNG-RANnodeUEXnAPID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6C3DBE6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id-oldNG-RANnodeUEXnAPID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17BE14A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id-SDTDataForwardingDRBList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SDTDataForwardingDRBList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22B8DD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0BEDEB1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  <w:t>{ ID id-</w:t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>SRSConfiguration</w:t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>SRSConfiguration</w:t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PRESENCE optional }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,</w:t>
      </w:r>
    </w:p>
    <w:p w14:paraId="415FC33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1D0FF3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9DC43A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21BAFD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B34921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5AD603F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PARTIAL UE CONTEXT TRANSFER FAILURE</w:t>
      </w:r>
    </w:p>
    <w:p w14:paraId="5F62821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61251C5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7BC549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F055CA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PartialUEContextTransferFailure::= SEQUENCE {</w:t>
      </w:r>
    </w:p>
    <w:p w14:paraId="4BBF3C1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 PartialUEContextTransferFailure-IEs}},</w:t>
      </w:r>
    </w:p>
    <w:p w14:paraId="02703F2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7329E7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BF728E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3E8402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PartialUEContextTransferFailure-IEs XNAP-PROTOCOL-IES ::= {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</w:p>
    <w:p w14:paraId="6FF271D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id-newNG-RANnodeUEXnAPID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4305EBC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id-oldNG-RANnodeUEXnAPID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5532B3E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noProof/>
          <w:sz w:val="16"/>
          <w:lang w:eastAsia="ko-KR"/>
        </w:rPr>
        <w:t>id-Cause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152CFF9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7A54EBD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6E8573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A67D1F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BEE046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52B0AC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F4952B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AF6982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-- </w:t>
      </w:r>
      <w:r w:rsidRPr="007B5C64">
        <w:rPr>
          <w:rFonts w:ascii="Courier New" w:eastAsia="SimSun" w:hAnsi="Courier New"/>
          <w:noProof/>
          <w:sz w:val="16"/>
        </w:rPr>
        <w:t>RACH INDICATION</w:t>
      </w:r>
    </w:p>
    <w:p w14:paraId="71373AE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6EDB6EA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330180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71713B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RachIndication ::= SEQUENCE {</w:t>
      </w:r>
    </w:p>
    <w:p w14:paraId="6B5C5CD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 RachIndication-IEs}},</w:t>
      </w:r>
    </w:p>
    <w:p w14:paraId="5161E27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339EAF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}</w:t>
      </w:r>
    </w:p>
    <w:p w14:paraId="4FF6CEC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</w:p>
    <w:p w14:paraId="4A66AC9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RachIndication-IEs XNAP-PROTOCOL-IES ::= {</w:t>
      </w:r>
    </w:p>
    <w:p w14:paraId="5FF7D49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z w:val="16"/>
          <w:szCs w:val="16"/>
          <w:lang w:eastAsia="ko-KR"/>
        </w:rPr>
      </w:pPr>
      <w:bookmarkStart w:id="921" w:name="MCCQCTEMPBM_00000245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{ ID id-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RaReportIndicationList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CRITICALITY reject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 xml:space="preserve">TYPE </w:t>
      </w:r>
      <w:r w:rsidRPr="007B5C64">
        <w:rPr>
          <w:rFonts w:ascii="Courier New" w:eastAsia="MS Mincho" w:hAnsi="Courier New" w:cs="Courier New"/>
          <w:noProof/>
          <w:sz w:val="16"/>
          <w:szCs w:val="16"/>
          <w:lang w:eastAsia="ko-KR"/>
        </w:rPr>
        <w:t>RaReportIndicationList</w:t>
      </w:r>
      <w:r w:rsidRPr="007B5C64">
        <w:rPr>
          <w:rFonts w:ascii="Courier New" w:eastAsia="MS Mincho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MS Mincho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MS Mincho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MS Mincho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MS Mincho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MS Mincho" w:hAnsi="Courier New" w:cs="Courier New"/>
          <w:noProof/>
          <w:sz w:val="16"/>
          <w:szCs w:val="16"/>
          <w:lang w:eastAsia="ko-KR"/>
        </w:rPr>
        <w:tab/>
        <w:t>PRESENCE mandatory },</w:t>
      </w:r>
    </w:p>
    <w:bookmarkEnd w:id="921"/>
    <w:p w14:paraId="41A3F72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A4E746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ED390D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5678B2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051255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413395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DATA COLLECTION REQUEST</w:t>
      </w:r>
    </w:p>
    <w:p w14:paraId="308C000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5E8BAB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C50F47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8BEA90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DataCollectionRequest ::= SEQUENCE {</w:t>
      </w:r>
    </w:p>
    <w:p w14:paraId="256870A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{{DataCollectionRequest-IEs}},</w:t>
      </w:r>
    </w:p>
    <w:p w14:paraId="32B6861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1F430EE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A9E7E2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D5A11F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DataCollectionRequest-IEs XNAP-PROTOCOL-IES ::= {</w:t>
      </w:r>
    </w:p>
    <w:p w14:paraId="636FA68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id-NGRAN-Node1-Measurement-ID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Measurement-ID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mandatory}|</w:t>
      </w:r>
    </w:p>
    <w:p w14:paraId="4D54E15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id-NGRAN-Node2-Measurement-ID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Measurement-ID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conditional}|</w:t>
      </w:r>
    </w:p>
    <w:p w14:paraId="4C566F7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-- This IE shall be present if the </w:t>
      </w:r>
      <w:r w:rsidRPr="007B5C64">
        <w:rPr>
          <w:rFonts w:ascii="Courier New" w:eastAsia="SimSun" w:hAnsi="Courier New"/>
          <w:i/>
          <w:iCs/>
          <w:noProof/>
          <w:sz w:val="16"/>
          <w:lang w:eastAsia="ja-JP"/>
        </w:rPr>
        <w:t xml:space="preserve">Registration Request for Data Collection </w:t>
      </w:r>
      <w:r w:rsidRPr="007B5C64">
        <w:rPr>
          <w:rFonts w:ascii="Courier New" w:eastAsia="SimSun" w:hAnsi="Courier New"/>
          <w:noProof/>
          <w:sz w:val="16"/>
          <w:lang w:eastAsia="ja-JP"/>
        </w:rPr>
        <w:t>IE is set to the value "stop".</w:t>
      </w:r>
    </w:p>
    <w:p w14:paraId="2AFF41C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id-RegistrationRequestForDataCollection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RegistrationRequestForDataCollection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1D8A904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id-ReportCharacteristicsForDataCollection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ReportCharacteristicsForDataCollection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conditional}|</w:t>
      </w:r>
    </w:p>
    <w:p w14:paraId="67CE0E1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This IE shall be present if the </w:t>
      </w:r>
      <w:r w:rsidRPr="007B5C64">
        <w:rPr>
          <w:rFonts w:ascii="Courier New" w:eastAsia="SimSun" w:hAnsi="Courier New"/>
          <w:i/>
          <w:iCs/>
          <w:noProof/>
          <w:sz w:val="16"/>
          <w:lang w:eastAsia="ja-JP"/>
        </w:rPr>
        <w:t xml:space="preserve">Registration Request for Data Collection </w:t>
      </w:r>
      <w:r w:rsidRPr="007B5C64">
        <w:rPr>
          <w:rFonts w:ascii="Courier New" w:eastAsia="SimSun" w:hAnsi="Courier New"/>
          <w:noProof/>
          <w:sz w:val="16"/>
          <w:lang w:eastAsia="ja-JP"/>
        </w:rPr>
        <w:t>IE is set to the value "start".</w:t>
      </w:r>
    </w:p>
    <w:p w14:paraId="66FEA24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id-CellToReportForDataCollection-List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CellToReportForDataCollection-List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51A5550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id-ReportingPeriodicityForDataCollection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ReportingPeriodicityForDataCollection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4EBC3E2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id-RequestedPredictionTime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RequestedPredictionTime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26A8DF4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id-UETrajectoryCollectionConfiguration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UETrajectoryCollectionConfiguration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378B0F8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id-UEPerformanceCollectionConfiguration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UEPerformanceCollectionConfiguration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6CDF41E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BEFF39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F5FC17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78CD5A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0EC699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89A9E9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EC3DD0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-- DATA COLLECTION </w:t>
      </w:r>
      <w:r w:rsidRPr="007B5C64">
        <w:rPr>
          <w:rFonts w:ascii="Courier New" w:eastAsia="SimSun" w:hAnsi="Courier New"/>
          <w:noProof/>
          <w:snapToGrid w:val="0"/>
          <w:sz w:val="16"/>
        </w:rPr>
        <w:t>RESPONSE</w:t>
      </w:r>
    </w:p>
    <w:p w14:paraId="0B042AC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--</w:t>
      </w:r>
    </w:p>
    <w:p w14:paraId="39E9826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4E3BD9F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6926D0C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DataCollection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Response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::= SEQUENCE {</w:t>
      </w:r>
    </w:p>
    <w:p w14:paraId="1124EEB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{{DataCollection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Response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-IEs}},</w:t>
      </w:r>
    </w:p>
    <w:p w14:paraId="50E5A1D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147E8F0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6418B7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B8FDCC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DataCollection</w:t>
      </w:r>
      <w:r w:rsidRPr="007B5C64">
        <w:rPr>
          <w:rFonts w:ascii="Courier New" w:eastAsia="SimSun" w:hAnsi="Courier New"/>
          <w:noProof/>
          <w:snapToGrid w:val="0"/>
          <w:sz w:val="16"/>
        </w:rPr>
        <w:t>Response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-IEs XNAP-PROTOCOL-IES ::= {</w:t>
      </w:r>
    </w:p>
    <w:p w14:paraId="4915668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id-NGRAN-Node1-Measurement-ID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Measurement-ID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550B37A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id-NGRAN-Node2-Measurement-ID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Measurement-ID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2A6245F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id-NodeMeasurementInitiationResult-List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NodeMeasurementInitiationResult-List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17225E0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id-CellMeasurementInitiationResult-List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7B5C64">
        <w:rPr>
          <w:rFonts w:ascii="Courier New" w:eastAsia="SimSun" w:hAnsi="Courier New"/>
          <w:noProof/>
          <w:sz w:val="16"/>
          <w:lang w:eastAsia="ko-KR"/>
        </w:rPr>
        <w:t>CellMeasurementInitiationResult-List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1C7E422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32BDC06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48B9D5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B1EFB1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E93E3A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A910AA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951AC9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6D56D81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DATA COLLECTION FAILURE</w:t>
      </w:r>
    </w:p>
    <w:p w14:paraId="37AE111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2BD2E56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4B70A1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0D0AE94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DataCollectionFailure ::= SEQUENCE {</w:t>
      </w:r>
    </w:p>
    <w:p w14:paraId="76A30E5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{{DataCollectionFailure-IEs}},</w:t>
      </w:r>
    </w:p>
    <w:p w14:paraId="686B2F5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304454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5E23D0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34C5B8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DataCollectionFailure-IEs XNAP-PROTOCOL-IES ::= {</w:t>
      </w:r>
    </w:p>
    <w:p w14:paraId="335F70E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id-NGRAN-Node1-Measurement-ID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Measurement-ID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6F7A3BB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id-NGRAN-Node2-Measurement-ID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Measurement-ID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3F52668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57340A9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0287B3A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B04C5B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122F85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59D3AA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BE002F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BDF9A7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C34EEE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DATA COLLECTION UPDATE</w:t>
      </w:r>
    </w:p>
    <w:p w14:paraId="65BD74B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3034AE0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0046EC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51A78E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DataCollectionUpdate ::= SEQUENCE {</w:t>
      </w:r>
    </w:p>
    <w:p w14:paraId="139DCB3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{{DataCollectionUpdate-IEs}},</w:t>
      </w:r>
    </w:p>
    <w:p w14:paraId="278A53A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0B7F08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B925F9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96A6F8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DataCollectionUpdate-IEs XNAP-PROTOCOL-IES ::= {</w:t>
      </w:r>
    </w:p>
    <w:p w14:paraId="7344CE6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id-NGRAN-Node1-Measurement-ID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Measurement-ID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31AEB3B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id-NGRAN-Node2-Measurement-ID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Measurement-ID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1630A25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id-CellMeasurementResultForDataCollection-List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CellMeasurementResultForDataCollection-List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62D07B9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id-UEAssociatedInfoResult-List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UEAssociatedInfoResult-List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7321E1C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id-NodeAssociatedInfoResult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TYPE NodeAssociatedInfoResult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},</w:t>
      </w:r>
    </w:p>
    <w:p w14:paraId="75DEDF7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2309CC0" w14:textId="77777777" w:rsidR="00190505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C695D45" w14:textId="77777777" w:rsidR="00E0521F" w:rsidRDefault="00E0521F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D01B8D5" w14:textId="77777777" w:rsidR="00E0521F" w:rsidRDefault="00E0521F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069DEC9" w14:textId="77777777" w:rsidR="00E0521F" w:rsidRPr="007B5C64" w:rsidRDefault="00E0521F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AD971B6" w14:textId="77777777" w:rsidR="00E0521F" w:rsidRDefault="00E0521F" w:rsidP="00E0521F">
      <w:pPr>
        <w:pStyle w:val="PL"/>
        <w:rPr>
          <w:ins w:id="922" w:author="Author" w:date="2025-09-04T14:49:00Z" w16du:dateUtc="2025-09-04T12:49:00Z"/>
          <w:snapToGrid w:val="0"/>
        </w:rPr>
      </w:pPr>
      <w:ins w:id="923" w:author="Author" w:date="2025-09-04T14:49:00Z" w16du:dateUtc="2025-09-04T12:49:00Z">
        <w:r>
          <w:rPr>
            <w:snapToGrid w:val="0"/>
          </w:rPr>
          <w:t>-- **************************************************************</w:t>
        </w:r>
      </w:ins>
    </w:p>
    <w:p w14:paraId="02EC4F94" w14:textId="77777777" w:rsidR="00E0521F" w:rsidRDefault="00E0521F" w:rsidP="00E0521F">
      <w:pPr>
        <w:pStyle w:val="PL"/>
        <w:rPr>
          <w:ins w:id="924" w:author="Author" w:date="2025-09-04T14:49:00Z" w16du:dateUtc="2025-09-04T12:49:00Z"/>
          <w:snapToGrid w:val="0"/>
        </w:rPr>
      </w:pPr>
      <w:ins w:id="925" w:author="Author" w:date="2025-09-04T14:49:00Z" w16du:dateUtc="2025-09-04T12:49:00Z">
        <w:r>
          <w:rPr>
            <w:snapToGrid w:val="0"/>
          </w:rPr>
          <w:t>--</w:t>
        </w:r>
      </w:ins>
    </w:p>
    <w:p w14:paraId="3EB58901" w14:textId="3F335420" w:rsidR="00E0521F" w:rsidRDefault="00E0521F" w:rsidP="00E0521F">
      <w:pPr>
        <w:pStyle w:val="PL"/>
        <w:outlineLvl w:val="3"/>
        <w:rPr>
          <w:ins w:id="926" w:author="Author" w:date="2025-09-04T14:49:00Z" w16du:dateUtc="2025-09-04T12:49:00Z"/>
          <w:snapToGrid w:val="0"/>
        </w:rPr>
      </w:pPr>
      <w:ins w:id="927" w:author="Author" w:date="2025-09-04T14:49:00Z" w16du:dateUtc="2025-09-04T12:49:00Z">
        <w:r>
          <w:rPr>
            <w:snapToGrid w:val="0"/>
          </w:rPr>
          <w:t xml:space="preserve">-- </w:t>
        </w:r>
      </w:ins>
      <w:ins w:id="928" w:author="Author" w:date="2025-09-04T16:20:00Z" w16du:dateUtc="2025-09-04T14:20:00Z">
        <w:r w:rsidR="00B024C9">
          <w:rPr>
            <w:snapToGrid w:val="0"/>
          </w:rPr>
          <w:t>OD</w:t>
        </w:r>
      </w:ins>
      <w:ins w:id="929" w:author="Author" w:date="2025-09-04T16:24:00Z" w16du:dateUtc="2025-09-04T14:24:00Z">
        <w:r w:rsidR="00FA4A10">
          <w:rPr>
            <w:snapToGrid w:val="0"/>
          </w:rPr>
          <w:t>-</w:t>
        </w:r>
      </w:ins>
      <w:ins w:id="930" w:author="Author" w:date="2025-09-04T16:20:00Z" w16du:dateUtc="2025-09-04T14:20:00Z">
        <w:r w:rsidR="00B024C9">
          <w:rPr>
            <w:snapToGrid w:val="0"/>
          </w:rPr>
          <w:t>SIB1</w:t>
        </w:r>
      </w:ins>
      <w:ins w:id="931" w:author="Author" w:date="2025-09-04T14:49:00Z" w16du:dateUtc="2025-09-04T12:49:00Z">
        <w:r>
          <w:rPr>
            <w:snapToGrid w:val="0"/>
          </w:rPr>
          <w:t xml:space="preserve"> CONFIGURATION PROVISION REQUEST</w:t>
        </w:r>
      </w:ins>
    </w:p>
    <w:p w14:paraId="5555B398" w14:textId="77777777" w:rsidR="00E0521F" w:rsidRPr="00B0705A" w:rsidRDefault="00E0521F" w:rsidP="00E0521F">
      <w:pPr>
        <w:pStyle w:val="PL"/>
        <w:rPr>
          <w:ins w:id="932" w:author="Author" w:date="2025-09-04T14:49:00Z" w16du:dateUtc="2025-09-04T12:49:00Z"/>
          <w:snapToGrid w:val="0"/>
        </w:rPr>
      </w:pPr>
      <w:ins w:id="933" w:author="Author" w:date="2025-09-04T14:49:00Z" w16du:dateUtc="2025-09-04T12:49:00Z">
        <w:r w:rsidRPr="00B0705A">
          <w:rPr>
            <w:snapToGrid w:val="0"/>
          </w:rPr>
          <w:t>--</w:t>
        </w:r>
      </w:ins>
    </w:p>
    <w:p w14:paraId="53D7C2F5" w14:textId="77777777" w:rsidR="00E0521F" w:rsidRPr="00B0705A" w:rsidRDefault="00E0521F" w:rsidP="00E0521F">
      <w:pPr>
        <w:pStyle w:val="PL"/>
        <w:rPr>
          <w:ins w:id="934" w:author="Author" w:date="2025-09-04T14:49:00Z" w16du:dateUtc="2025-09-04T12:49:00Z"/>
          <w:snapToGrid w:val="0"/>
        </w:rPr>
      </w:pPr>
      <w:ins w:id="935" w:author="Author" w:date="2025-09-04T14:49:00Z" w16du:dateUtc="2025-09-04T12:49:00Z">
        <w:r w:rsidRPr="00B0705A">
          <w:rPr>
            <w:snapToGrid w:val="0"/>
          </w:rPr>
          <w:t>-- **************************************************************</w:t>
        </w:r>
      </w:ins>
    </w:p>
    <w:p w14:paraId="175F0AB2" w14:textId="77777777" w:rsidR="00E0521F" w:rsidRPr="00B0705A" w:rsidRDefault="00E0521F" w:rsidP="00E0521F">
      <w:pPr>
        <w:pStyle w:val="PL"/>
        <w:rPr>
          <w:ins w:id="936" w:author="Author" w:date="2025-09-04T14:49:00Z" w16du:dateUtc="2025-09-04T12:49:00Z"/>
          <w:snapToGrid w:val="0"/>
        </w:rPr>
      </w:pPr>
    </w:p>
    <w:p w14:paraId="342A1266" w14:textId="2A83E2E6" w:rsidR="00E0521F" w:rsidRPr="00B0705A" w:rsidRDefault="00B024C9" w:rsidP="00E0521F">
      <w:pPr>
        <w:pStyle w:val="PL"/>
        <w:rPr>
          <w:ins w:id="937" w:author="Author" w:date="2025-09-04T14:49:00Z" w16du:dateUtc="2025-09-04T12:49:00Z"/>
          <w:snapToGrid w:val="0"/>
        </w:rPr>
      </w:pPr>
      <w:ins w:id="938" w:author="Author" w:date="2025-09-04T16:20:00Z" w16du:dateUtc="2025-09-04T14:20:00Z">
        <w:r>
          <w:rPr>
            <w:snapToGrid w:val="0"/>
          </w:rPr>
          <w:t>ODSIB1</w:t>
        </w:r>
      </w:ins>
      <w:ins w:id="939" w:author="Author" w:date="2025-09-04T14:49:00Z" w16du:dateUtc="2025-09-04T12:49:00Z">
        <w:r w:rsidR="00E0521F">
          <w:rPr>
            <w:snapToGrid w:val="0"/>
          </w:rPr>
          <w:t>Configuration</w:t>
        </w:r>
        <w:r w:rsidR="00E0521F" w:rsidRPr="00D321FD">
          <w:rPr>
            <w:snapToGrid w:val="0"/>
          </w:rPr>
          <w:t>ProvisionRequest</w:t>
        </w:r>
        <w:r w:rsidR="00E0521F" w:rsidRPr="00B0705A">
          <w:rPr>
            <w:snapToGrid w:val="0"/>
          </w:rPr>
          <w:t xml:space="preserve"> ::= SEQUENCE {</w:t>
        </w:r>
      </w:ins>
    </w:p>
    <w:p w14:paraId="4D10B4B0" w14:textId="5C5A4EA6" w:rsidR="00E0521F" w:rsidRPr="00BA5658" w:rsidRDefault="00E0521F" w:rsidP="00E0521F">
      <w:pPr>
        <w:pStyle w:val="PL"/>
        <w:rPr>
          <w:ins w:id="940" w:author="Author" w:date="2025-09-04T14:49:00Z" w16du:dateUtc="2025-09-04T12:49:00Z"/>
          <w:snapToGrid w:val="0"/>
          <w:lang w:val="it-IT"/>
        </w:rPr>
      </w:pPr>
      <w:ins w:id="941" w:author="Author" w:date="2025-09-04T14:49:00Z" w16du:dateUtc="2025-09-04T12:49:00Z">
        <w:r w:rsidRPr="00B0705A">
          <w:rPr>
            <w:snapToGrid w:val="0"/>
          </w:rPr>
          <w:tab/>
        </w:r>
        <w:r w:rsidRPr="00BA5658">
          <w:rPr>
            <w:snapToGrid w:val="0"/>
            <w:lang w:val="it-IT"/>
          </w:rPr>
          <w:t>protocolIEs</w:t>
        </w:r>
        <w:r w:rsidRPr="00BA5658">
          <w:rPr>
            <w:snapToGrid w:val="0"/>
            <w:lang w:val="it-IT"/>
          </w:rPr>
          <w:tab/>
        </w:r>
        <w:r w:rsidRPr="00BA5658">
          <w:rPr>
            <w:snapToGrid w:val="0"/>
            <w:lang w:val="it-IT"/>
          </w:rPr>
          <w:tab/>
          <w:t>ProtocolIE-Container</w:t>
        </w:r>
        <w:r w:rsidRPr="00BA5658">
          <w:rPr>
            <w:snapToGrid w:val="0"/>
            <w:lang w:val="it-IT"/>
          </w:rPr>
          <w:tab/>
          <w:t>{{</w:t>
        </w:r>
      </w:ins>
      <w:ins w:id="942" w:author="Author" w:date="2025-09-04T16:20:00Z" w16du:dateUtc="2025-09-04T14:20:00Z">
        <w:r w:rsidR="00B024C9">
          <w:rPr>
            <w:snapToGrid w:val="0"/>
            <w:lang w:val="it-IT"/>
          </w:rPr>
          <w:t>ODSIB1</w:t>
        </w:r>
      </w:ins>
      <w:ins w:id="943" w:author="Author" w:date="2025-09-04T14:49:00Z" w16du:dateUtc="2025-09-04T12:49:00Z">
        <w:r>
          <w:rPr>
            <w:snapToGrid w:val="0"/>
            <w:lang w:val="it-IT"/>
          </w:rPr>
          <w:t>Configuration</w:t>
        </w:r>
        <w:r w:rsidRPr="00D321FD">
          <w:rPr>
            <w:snapToGrid w:val="0"/>
            <w:lang w:val="it-IT"/>
          </w:rPr>
          <w:t>ProvisionRequest</w:t>
        </w:r>
        <w:r w:rsidRPr="00BA5658">
          <w:rPr>
            <w:snapToGrid w:val="0"/>
            <w:lang w:val="it-IT"/>
          </w:rPr>
          <w:t>-IEs}},</w:t>
        </w:r>
      </w:ins>
    </w:p>
    <w:p w14:paraId="14F0916B" w14:textId="77777777" w:rsidR="00E0521F" w:rsidRDefault="00E0521F" w:rsidP="00E0521F">
      <w:pPr>
        <w:pStyle w:val="PL"/>
        <w:rPr>
          <w:ins w:id="944" w:author="Author" w:date="2025-09-04T14:49:00Z" w16du:dateUtc="2025-09-04T12:49:00Z"/>
          <w:snapToGrid w:val="0"/>
        </w:rPr>
      </w:pPr>
      <w:ins w:id="945" w:author="Author" w:date="2025-09-04T14:49:00Z" w16du:dateUtc="2025-09-04T12:49:00Z">
        <w:r w:rsidRPr="00BA5658">
          <w:rPr>
            <w:snapToGrid w:val="0"/>
            <w:lang w:val="it-IT"/>
          </w:rPr>
          <w:tab/>
        </w:r>
        <w:r>
          <w:rPr>
            <w:snapToGrid w:val="0"/>
          </w:rPr>
          <w:t>...</w:t>
        </w:r>
      </w:ins>
    </w:p>
    <w:p w14:paraId="6C07624D" w14:textId="77777777" w:rsidR="00E0521F" w:rsidRDefault="00E0521F" w:rsidP="00E0521F">
      <w:pPr>
        <w:pStyle w:val="PL"/>
        <w:rPr>
          <w:ins w:id="946" w:author="Author" w:date="2025-09-04T14:49:00Z" w16du:dateUtc="2025-09-04T12:49:00Z"/>
          <w:snapToGrid w:val="0"/>
        </w:rPr>
      </w:pPr>
      <w:ins w:id="947" w:author="Author" w:date="2025-09-04T14:49:00Z" w16du:dateUtc="2025-09-04T12:49:00Z">
        <w:r>
          <w:rPr>
            <w:snapToGrid w:val="0"/>
          </w:rPr>
          <w:lastRenderedPageBreak/>
          <w:t>}</w:t>
        </w:r>
      </w:ins>
    </w:p>
    <w:p w14:paraId="72531928" w14:textId="77777777" w:rsidR="00E0521F" w:rsidRDefault="00E0521F" w:rsidP="00E0521F">
      <w:pPr>
        <w:pStyle w:val="PL"/>
        <w:rPr>
          <w:ins w:id="948" w:author="Author" w:date="2025-09-04T14:49:00Z" w16du:dateUtc="2025-09-04T12:49:00Z"/>
          <w:snapToGrid w:val="0"/>
        </w:rPr>
      </w:pPr>
    </w:p>
    <w:p w14:paraId="78F91707" w14:textId="75A321C9" w:rsidR="00E0521F" w:rsidRDefault="00B024C9" w:rsidP="00E0521F">
      <w:pPr>
        <w:pStyle w:val="PL"/>
        <w:rPr>
          <w:ins w:id="949" w:author="Author" w:date="2025-09-04T14:49:00Z" w16du:dateUtc="2025-09-04T12:49:00Z"/>
          <w:snapToGrid w:val="0"/>
        </w:rPr>
      </w:pPr>
      <w:ins w:id="950" w:author="Author" w:date="2025-09-04T16:20:00Z" w16du:dateUtc="2025-09-04T14:20:00Z">
        <w:r>
          <w:rPr>
            <w:snapToGrid w:val="0"/>
          </w:rPr>
          <w:t>ODSIB1</w:t>
        </w:r>
      </w:ins>
      <w:ins w:id="951" w:author="Author" w:date="2025-09-04T14:49:00Z" w16du:dateUtc="2025-09-04T12:49:00Z">
        <w:r w:rsidR="00E0521F">
          <w:rPr>
            <w:snapToGrid w:val="0"/>
          </w:rPr>
          <w:t>Configuration</w:t>
        </w:r>
        <w:r w:rsidR="00E0521F" w:rsidRPr="00A50D1A">
          <w:rPr>
            <w:snapToGrid w:val="0"/>
          </w:rPr>
          <w:t>ProvisionRequest</w:t>
        </w:r>
        <w:r w:rsidR="00E0521F">
          <w:rPr>
            <w:snapToGrid w:val="0"/>
          </w:rPr>
          <w:t>-IEs XNAP-PROTOCOL-IES ::= {</w:t>
        </w:r>
      </w:ins>
    </w:p>
    <w:p w14:paraId="06F55F5B" w14:textId="77777777" w:rsidR="00E0521F" w:rsidRPr="008A1581" w:rsidRDefault="00E0521F" w:rsidP="00E0521F">
      <w:pPr>
        <w:pStyle w:val="PL"/>
        <w:rPr>
          <w:ins w:id="952" w:author="Author" w:date="2025-09-04T14:49:00Z" w16du:dateUtc="2025-09-04T12:49:00Z"/>
        </w:rPr>
      </w:pPr>
      <w:ins w:id="953" w:author="Author" w:date="2025-09-04T14:49:00Z" w16du:dateUtc="2025-09-04T12:49:00Z">
        <w:r w:rsidRPr="008A1581">
          <w:tab/>
          <w:t>{ ID id-</w:t>
        </w:r>
        <w:r>
          <w:t>RequestType</w:t>
        </w:r>
        <w:r w:rsidRPr="008A1581">
          <w:tab/>
        </w:r>
        <w:r w:rsidRPr="008A1581">
          <w:tab/>
        </w:r>
        <w:r w:rsidRPr="008A1581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8A1581">
          <w:t>CRITICALITY reject</w:t>
        </w:r>
        <w:r w:rsidRPr="008A1581">
          <w:tab/>
          <w:t xml:space="preserve">TYPE </w:t>
        </w:r>
        <w:r>
          <w:t>RequestTypeChoice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8A1581">
          <w:t>PRESENCE mandatory}|</w:t>
        </w:r>
      </w:ins>
    </w:p>
    <w:p w14:paraId="0E57EA9F" w14:textId="0B227FD4" w:rsidR="00E0521F" w:rsidRPr="008A1581" w:rsidRDefault="00E0521F" w:rsidP="00E0521F">
      <w:pPr>
        <w:pStyle w:val="PL"/>
        <w:rPr>
          <w:ins w:id="954" w:author="Author" w:date="2025-09-04T14:49:00Z" w16du:dateUtc="2025-09-04T12:49:00Z"/>
          <w:snapToGrid w:val="0"/>
        </w:rPr>
      </w:pPr>
      <w:ins w:id="955" w:author="Author" w:date="2025-09-04T14:49:00Z" w16du:dateUtc="2025-09-04T12:49:00Z">
        <w:r w:rsidRPr="008A1581">
          <w:tab/>
        </w:r>
        <w:r>
          <w:rPr>
            <w:snapToGrid w:val="0"/>
          </w:rPr>
          <w:t xml:space="preserve">{ </w:t>
        </w:r>
        <w:r w:rsidRPr="003C4B8C">
          <w:rPr>
            <w:snapToGrid w:val="0"/>
          </w:rPr>
          <w:t>ID id-InterfaceInstanceIndication</w:t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>CRITICALITY reject</w:t>
        </w:r>
        <w:r w:rsidRPr="003C4B8C">
          <w:rPr>
            <w:snapToGrid w:val="0"/>
          </w:rPr>
          <w:tab/>
          <w:t>TYPE InterfaceInstanceIndication</w:t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 xml:space="preserve">PRESENCE </w:t>
        </w:r>
      </w:ins>
      <w:ins w:id="956" w:author="Author" w:date="2025-09-05T14:16:00Z" w16du:dateUtc="2025-09-05T12:16:00Z">
        <w:r w:rsidR="00773FBE" w:rsidRPr="003C4B8C">
          <w:rPr>
            <w:snapToGrid w:val="0"/>
          </w:rPr>
          <w:t>optional</w:t>
        </w:r>
      </w:ins>
      <w:ins w:id="957" w:author="Author" w:date="2025-09-04T14:49:00Z" w16du:dateUtc="2025-09-04T12:49:00Z">
        <w:r>
          <w:rPr>
            <w:snapToGrid w:val="0"/>
          </w:rPr>
          <w:t xml:space="preserve"> },</w:t>
        </w:r>
      </w:ins>
    </w:p>
    <w:p w14:paraId="5DD090F4" w14:textId="77777777" w:rsidR="00E0521F" w:rsidRPr="008A1581" w:rsidRDefault="00E0521F" w:rsidP="00E0521F">
      <w:pPr>
        <w:pStyle w:val="PL"/>
        <w:rPr>
          <w:ins w:id="958" w:author="Author" w:date="2025-09-04T14:49:00Z" w16du:dateUtc="2025-09-04T12:49:00Z"/>
          <w:snapToGrid w:val="0"/>
        </w:rPr>
      </w:pPr>
      <w:ins w:id="959" w:author="Author" w:date="2025-09-04T14:49:00Z" w16du:dateUtc="2025-09-04T12:49:00Z">
        <w:r w:rsidRPr="008A1581">
          <w:rPr>
            <w:snapToGrid w:val="0"/>
          </w:rPr>
          <w:tab/>
          <w:t>...</w:t>
        </w:r>
      </w:ins>
    </w:p>
    <w:p w14:paraId="2555CD83" w14:textId="77777777" w:rsidR="00E0521F" w:rsidRPr="008A1581" w:rsidRDefault="00E0521F" w:rsidP="00E0521F">
      <w:pPr>
        <w:pStyle w:val="PL"/>
        <w:rPr>
          <w:ins w:id="960" w:author="Author" w:date="2025-09-04T14:49:00Z" w16du:dateUtc="2025-09-04T12:49:00Z"/>
          <w:snapToGrid w:val="0"/>
        </w:rPr>
      </w:pPr>
      <w:ins w:id="961" w:author="Author" w:date="2025-09-04T14:49:00Z" w16du:dateUtc="2025-09-04T12:49:00Z">
        <w:r w:rsidRPr="008A1581">
          <w:rPr>
            <w:snapToGrid w:val="0"/>
          </w:rPr>
          <w:t>}</w:t>
        </w:r>
      </w:ins>
    </w:p>
    <w:p w14:paraId="67B9F181" w14:textId="77777777" w:rsidR="00E0521F" w:rsidRDefault="00E0521F" w:rsidP="00E0521F">
      <w:pPr>
        <w:pStyle w:val="PL"/>
        <w:rPr>
          <w:ins w:id="962" w:author="Author" w:date="2025-09-04T14:49:00Z" w16du:dateUtc="2025-09-04T12:49:00Z"/>
          <w:snapToGrid w:val="0"/>
        </w:rPr>
      </w:pPr>
    </w:p>
    <w:p w14:paraId="6372D6AD" w14:textId="77777777" w:rsidR="00E0521F" w:rsidRDefault="00E0521F" w:rsidP="00E0521F">
      <w:pPr>
        <w:pStyle w:val="PL"/>
        <w:rPr>
          <w:ins w:id="963" w:author="Author" w:date="2025-09-04T14:49:00Z" w16du:dateUtc="2025-09-04T12:49:00Z"/>
          <w:snapToGrid w:val="0"/>
        </w:rPr>
      </w:pPr>
      <w:ins w:id="964" w:author="Author" w:date="2025-09-04T14:49:00Z" w16du:dateUtc="2025-09-04T12:49:00Z">
        <w:r>
          <w:rPr>
            <w:snapToGrid w:val="0"/>
          </w:rPr>
          <w:t>RequestTypeChoice ::= CHOICE {</w:t>
        </w:r>
      </w:ins>
    </w:p>
    <w:p w14:paraId="47A28B81" w14:textId="168F98A3" w:rsidR="00E0521F" w:rsidRDefault="00E0521F" w:rsidP="00E0521F">
      <w:pPr>
        <w:pStyle w:val="PL"/>
        <w:rPr>
          <w:ins w:id="965" w:author="Author" w:date="2025-09-04T14:49:00Z" w16du:dateUtc="2025-09-04T12:49:00Z"/>
          <w:snapToGrid w:val="0"/>
        </w:rPr>
      </w:pPr>
      <w:ins w:id="966" w:author="Author" w:date="2025-09-04T14:49:00Z" w16du:dateUtc="2025-09-04T12:49:00Z">
        <w:r>
          <w:rPr>
            <w:snapToGrid w:val="0"/>
          </w:rPr>
          <w:tab/>
        </w:r>
      </w:ins>
      <w:ins w:id="967" w:author="Author" w:date="2025-09-05T14:13:00Z" w16du:dateUtc="2025-09-05T12:13:00Z">
        <w:r w:rsidR="000B382D">
          <w:rPr>
            <w:snapToGrid w:val="0"/>
          </w:rPr>
          <w:t>s</w:t>
        </w:r>
      </w:ins>
      <w:ins w:id="968" w:author="Author" w:date="2025-09-04T14:49:00Z" w16du:dateUtc="2025-09-04T12:49:00Z">
        <w:r>
          <w:rPr>
            <w:snapToGrid w:val="0"/>
          </w:rPr>
          <w:t>tart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969" w:author="Author" w:date="2025-09-04T16:20:00Z" w16du:dateUtc="2025-09-04T14:20:00Z">
        <w:r w:rsidR="00B024C9">
          <w:rPr>
            <w:snapToGrid w:val="0"/>
          </w:rPr>
          <w:t>ODSIB1</w:t>
        </w:r>
      </w:ins>
      <w:ins w:id="970" w:author="Author" w:date="2025-09-04T14:49:00Z" w16du:dateUtc="2025-09-04T12:49:00Z">
        <w:r>
          <w:rPr>
            <w:snapToGrid w:val="0"/>
          </w:rPr>
          <w:t>ConfigurationInformation,</w:t>
        </w:r>
      </w:ins>
    </w:p>
    <w:p w14:paraId="41CEB9D7" w14:textId="56424601" w:rsidR="00E0521F" w:rsidRDefault="00E0521F" w:rsidP="00E0521F">
      <w:pPr>
        <w:pStyle w:val="PL"/>
        <w:rPr>
          <w:ins w:id="971" w:author="Author" w:date="2025-09-04T14:49:00Z" w16du:dateUtc="2025-09-04T12:49:00Z"/>
          <w:snapToGrid w:val="0"/>
        </w:rPr>
      </w:pPr>
      <w:ins w:id="972" w:author="Author" w:date="2025-09-04T14:49:00Z" w16du:dateUtc="2025-09-04T12:49:00Z">
        <w:r>
          <w:rPr>
            <w:snapToGrid w:val="0"/>
          </w:rPr>
          <w:tab/>
        </w:r>
      </w:ins>
      <w:ins w:id="973" w:author="Author" w:date="2025-09-05T14:14:00Z" w16du:dateUtc="2025-09-05T12:14:00Z">
        <w:r w:rsidR="000B382D">
          <w:rPr>
            <w:snapToGrid w:val="0"/>
          </w:rPr>
          <w:t>s</w:t>
        </w:r>
      </w:ins>
      <w:ins w:id="974" w:author="Author" w:date="2025-09-04T14:49:00Z" w16du:dateUtc="2025-09-04T12:49:00Z">
        <w:r>
          <w:rPr>
            <w:snapToGrid w:val="0"/>
          </w:rPr>
          <w:t>top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NR-CGI,</w:t>
        </w:r>
      </w:ins>
    </w:p>
    <w:p w14:paraId="32BC4F1D" w14:textId="77777777" w:rsidR="00E0521F" w:rsidRPr="007E6716" w:rsidRDefault="00E0521F" w:rsidP="00E0521F">
      <w:pPr>
        <w:pStyle w:val="PL"/>
        <w:rPr>
          <w:ins w:id="975" w:author="Author" w:date="2025-09-04T14:49:00Z" w16du:dateUtc="2025-09-04T12:49:00Z"/>
          <w:snapToGrid w:val="0"/>
        </w:rPr>
      </w:pPr>
      <w:ins w:id="976" w:author="Author" w:date="2025-09-04T14:49:00Z" w16du:dateUtc="2025-09-04T12:49:00Z">
        <w:r w:rsidRPr="007E6716">
          <w:rPr>
            <w:snapToGrid w:val="0"/>
          </w:rPr>
          <w:tab/>
          <w:t>choice-extension</w:t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t>ProtocolIE-Single-Container</w:t>
        </w:r>
        <w:r w:rsidRPr="007E6716">
          <w:rPr>
            <w:snapToGrid w:val="0"/>
          </w:rPr>
          <w:t xml:space="preserve"> { {</w:t>
        </w:r>
        <w:r>
          <w:rPr>
            <w:snapToGrid w:val="0"/>
          </w:rPr>
          <w:t>RequestTypeChoice</w:t>
        </w:r>
        <w:r w:rsidRPr="007E6716">
          <w:rPr>
            <w:snapToGrid w:val="0"/>
          </w:rPr>
          <w:t>-ExtIEs} }</w:t>
        </w:r>
      </w:ins>
    </w:p>
    <w:p w14:paraId="7D33D57C" w14:textId="77777777" w:rsidR="00E0521F" w:rsidRPr="007E6716" w:rsidRDefault="00E0521F" w:rsidP="00E0521F">
      <w:pPr>
        <w:pStyle w:val="PL"/>
        <w:rPr>
          <w:ins w:id="977" w:author="Author" w:date="2025-09-04T14:49:00Z" w16du:dateUtc="2025-09-04T12:49:00Z"/>
          <w:snapToGrid w:val="0"/>
        </w:rPr>
      </w:pPr>
      <w:ins w:id="978" w:author="Author" w:date="2025-09-04T14:49:00Z" w16du:dateUtc="2025-09-04T12:49:00Z">
        <w:r w:rsidRPr="007E6716">
          <w:rPr>
            <w:snapToGrid w:val="0"/>
          </w:rPr>
          <w:t>}</w:t>
        </w:r>
      </w:ins>
    </w:p>
    <w:p w14:paraId="489200F7" w14:textId="77777777" w:rsidR="00E0521F" w:rsidRPr="007E6716" w:rsidRDefault="00E0521F" w:rsidP="00E0521F">
      <w:pPr>
        <w:pStyle w:val="PL"/>
        <w:rPr>
          <w:ins w:id="979" w:author="Author" w:date="2025-09-04T14:49:00Z" w16du:dateUtc="2025-09-04T12:49:00Z"/>
          <w:snapToGrid w:val="0"/>
        </w:rPr>
      </w:pPr>
    </w:p>
    <w:p w14:paraId="243BD495" w14:textId="77777777" w:rsidR="00E0521F" w:rsidRPr="007E6716" w:rsidRDefault="00E0521F" w:rsidP="00E0521F">
      <w:pPr>
        <w:pStyle w:val="PL"/>
        <w:rPr>
          <w:ins w:id="980" w:author="Author" w:date="2025-09-04T14:49:00Z" w16du:dateUtc="2025-09-04T12:49:00Z"/>
          <w:snapToGrid w:val="0"/>
        </w:rPr>
      </w:pPr>
      <w:ins w:id="981" w:author="Author" w:date="2025-09-04T14:49:00Z" w16du:dateUtc="2025-09-04T12:49:00Z">
        <w:r>
          <w:rPr>
            <w:snapToGrid w:val="0"/>
          </w:rPr>
          <w:t>RequestTypeChoice</w:t>
        </w:r>
        <w:r w:rsidRPr="007E6716">
          <w:rPr>
            <w:snapToGrid w:val="0"/>
          </w:rPr>
          <w:t>-ExtIEs XNAP-PROTOCOL-IES ::= {</w:t>
        </w:r>
      </w:ins>
    </w:p>
    <w:p w14:paraId="26570B3B" w14:textId="77777777" w:rsidR="00E0521F" w:rsidRDefault="00E0521F" w:rsidP="00E0521F">
      <w:pPr>
        <w:pStyle w:val="PL"/>
        <w:rPr>
          <w:ins w:id="982" w:author="Author" w:date="2025-09-05T14:14:00Z" w16du:dateUtc="2025-09-05T12:14:00Z"/>
          <w:snapToGrid w:val="0"/>
        </w:rPr>
      </w:pPr>
      <w:ins w:id="983" w:author="Author" w:date="2025-09-04T14:49:00Z" w16du:dateUtc="2025-09-04T12:49:00Z">
        <w:r w:rsidRPr="007E6716">
          <w:rPr>
            <w:snapToGrid w:val="0"/>
          </w:rPr>
          <w:tab/>
          <w:t>...</w:t>
        </w:r>
      </w:ins>
    </w:p>
    <w:p w14:paraId="35EB0C63" w14:textId="77777777" w:rsidR="000B382D" w:rsidRPr="00FD0425" w:rsidRDefault="000B382D" w:rsidP="000B382D">
      <w:pPr>
        <w:pStyle w:val="PL"/>
        <w:rPr>
          <w:ins w:id="984" w:author="Author" w:date="2025-09-05T14:14:00Z" w16du:dateUtc="2025-09-05T12:14:00Z"/>
          <w:snapToGrid w:val="0"/>
        </w:rPr>
      </w:pPr>
      <w:ins w:id="985" w:author="Author" w:date="2025-09-05T14:14:00Z" w16du:dateUtc="2025-09-05T12:14:00Z">
        <w:r w:rsidRPr="00FD0425">
          <w:rPr>
            <w:snapToGrid w:val="0"/>
          </w:rPr>
          <w:t>}</w:t>
        </w:r>
      </w:ins>
    </w:p>
    <w:p w14:paraId="3F368E24" w14:textId="77777777" w:rsidR="000B382D" w:rsidRDefault="000B382D" w:rsidP="00E0521F">
      <w:pPr>
        <w:pStyle w:val="PL"/>
        <w:rPr>
          <w:ins w:id="986" w:author="Author" w:date="2025-09-04T14:49:00Z" w16du:dateUtc="2025-09-04T12:49:00Z"/>
          <w:snapToGrid w:val="0"/>
        </w:rPr>
      </w:pPr>
    </w:p>
    <w:p w14:paraId="7456ABA0" w14:textId="4625A0EB" w:rsidR="00E0521F" w:rsidRPr="00FD0425" w:rsidRDefault="00B024C9" w:rsidP="00E0521F">
      <w:pPr>
        <w:pStyle w:val="PL"/>
        <w:rPr>
          <w:ins w:id="987" w:author="Author" w:date="2025-09-04T14:49:00Z" w16du:dateUtc="2025-09-04T12:49:00Z"/>
          <w:snapToGrid w:val="0"/>
        </w:rPr>
      </w:pPr>
      <w:ins w:id="988" w:author="Author" w:date="2025-09-04T16:20:00Z" w16du:dateUtc="2025-09-04T14:20:00Z">
        <w:r>
          <w:rPr>
            <w:snapToGrid w:val="0"/>
          </w:rPr>
          <w:t>ODSIB1</w:t>
        </w:r>
      </w:ins>
      <w:ins w:id="989" w:author="Author" w:date="2025-09-04T14:49:00Z" w16du:dateUtc="2025-09-04T12:49:00Z">
        <w:r w:rsidR="00E0521F">
          <w:rPr>
            <w:snapToGrid w:val="0"/>
          </w:rPr>
          <w:t>ConfigurationInformation</w:t>
        </w:r>
        <w:r w:rsidR="00E0521F" w:rsidRPr="00FD0425">
          <w:rPr>
            <w:snapToGrid w:val="0"/>
          </w:rPr>
          <w:t xml:space="preserve"> ::= SEQUENCE {</w:t>
        </w:r>
      </w:ins>
    </w:p>
    <w:p w14:paraId="3C03071F" w14:textId="5632E816" w:rsidR="00E0521F" w:rsidRPr="00FD0425" w:rsidRDefault="00E0521F" w:rsidP="00E0521F">
      <w:pPr>
        <w:pStyle w:val="PL"/>
        <w:rPr>
          <w:ins w:id="990" w:author="Author" w:date="2025-09-04T14:49:00Z" w16du:dateUtc="2025-09-04T12:49:00Z"/>
        </w:rPr>
      </w:pPr>
      <w:ins w:id="991" w:author="Author" w:date="2025-09-04T14:49:00Z" w16du:dateUtc="2025-09-04T12:49:00Z">
        <w:r w:rsidRPr="00FD0425">
          <w:rPr>
            <w:snapToGrid w:val="0"/>
          </w:rPr>
          <w:tab/>
        </w:r>
      </w:ins>
      <w:ins w:id="992" w:author="Author" w:date="2025-09-05T14:20:00Z" w16du:dateUtc="2025-09-05T12:20:00Z">
        <w:r w:rsidR="00CB0E27">
          <w:rPr>
            <w:snapToGrid w:val="0"/>
          </w:rPr>
          <w:t>o</w:t>
        </w:r>
      </w:ins>
      <w:ins w:id="993" w:author="Author" w:date="2025-09-04T16:20:00Z" w16du:dateUtc="2025-09-04T14:20:00Z">
        <w:r w:rsidR="00B024C9">
          <w:rPr>
            <w:snapToGrid w:val="0"/>
          </w:rPr>
          <w:t>DSIB1</w:t>
        </w:r>
      </w:ins>
      <w:ins w:id="994" w:author="Author" w:date="2025-09-04T14:49:00Z" w16du:dateUtc="2025-09-04T12:49:00Z">
        <w:r>
          <w:rPr>
            <w:snapToGrid w:val="0"/>
          </w:rPr>
          <w:t>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8C18B8">
          <w:t>OCTET STRING</w:t>
        </w:r>
        <w:r w:rsidRPr="00FD0425">
          <w:t>,</w:t>
        </w:r>
      </w:ins>
    </w:p>
    <w:p w14:paraId="5B34FC9D" w14:textId="6CCCF858" w:rsidR="00E0521F" w:rsidRPr="00FD0425" w:rsidRDefault="00E0521F" w:rsidP="00E0521F">
      <w:pPr>
        <w:pStyle w:val="PL"/>
        <w:rPr>
          <w:ins w:id="995" w:author="Author" w:date="2025-09-04T14:49:00Z" w16du:dateUtc="2025-09-04T12:49:00Z"/>
          <w:snapToGrid w:val="0"/>
        </w:rPr>
      </w:pPr>
      <w:ins w:id="996" w:author="Author" w:date="2025-09-04T14:49:00Z" w16du:dateUtc="2025-09-04T12:49:00Z">
        <w:r>
          <w:rPr>
            <w:snapToGrid w:val="0"/>
          </w:rPr>
          <w:tab/>
          <w:t>nES-Cell-ID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997" w:author="Author" w:date="2025-09-05T14:20:00Z" w16du:dateUtc="2025-09-05T12:20:00Z">
        <w:r w:rsidR="00483EE7">
          <w:rPr>
            <w:snapToGrid w:val="0"/>
          </w:rPr>
          <w:tab/>
        </w:r>
      </w:ins>
      <w:ins w:id="998" w:author="Author" w:date="2025-09-04T14:49:00Z" w16du:dateUtc="2025-09-04T12:49:00Z">
        <w:r>
          <w:rPr>
            <w:snapToGrid w:val="0"/>
          </w:rPr>
          <w:t>NR-CGI,</w:t>
        </w:r>
      </w:ins>
    </w:p>
    <w:p w14:paraId="1ACBF066" w14:textId="77777777" w:rsidR="00E0521F" w:rsidRPr="00FD0425" w:rsidRDefault="00E0521F" w:rsidP="00E0521F">
      <w:pPr>
        <w:pStyle w:val="PL"/>
        <w:rPr>
          <w:ins w:id="999" w:author="Author" w:date="2025-09-04T14:49:00Z" w16du:dateUtc="2025-09-04T12:49:00Z"/>
          <w:snapToGrid w:val="0"/>
        </w:rPr>
      </w:pPr>
      <w:ins w:id="1000" w:author="Author" w:date="2025-09-04T14:49:00Z" w16du:dateUtc="2025-09-04T12:49:00Z">
        <w:r w:rsidRPr="00FD0425">
          <w:rPr>
            <w:snapToGrid w:val="0"/>
          </w:rPr>
          <w:tab/>
        </w:r>
        <w:r>
          <w:rPr>
            <w:snapToGrid w:val="0"/>
          </w:rPr>
          <w:t>cEll-A-ID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NR-CGI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  <w:t>OPTIONAL,</w:t>
        </w:r>
      </w:ins>
    </w:p>
    <w:p w14:paraId="1CD238F9" w14:textId="041BC202" w:rsidR="00E0521F" w:rsidRPr="00FD0425" w:rsidRDefault="00E0521F" w:rsidP="00E0521F">
      <w:pPr>
        <w:pStyle w:val="PL"/>
        <w:rPr>
          <w:ins w:id="1001" w:author="Author" w:date="2025-09-04T14:49:00Z" w16du:dateUtc="2025-09-04T12:49:00Z"/>
          <w:snapToGrid w:val="0"/>
        </w:rPr>
      </w:pPr>
      <w:ins w:id="1002" w:author="Author" w:date="2025-09-04T14:49:00Z" w16du:dateUtc="2025-09-04T12:49:00Z">
        <w:r w:rsidRPr="00FD0425">
          <w:rPr>
            <w:snapToGrid w:val="0"/>
          </w:rPr>
          <w:tab/>
          <w:t>iE-Extensions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ProtocolExtensionContainer { {</w:t>
        </w:r>
      </w:ins>
      <w:ins w:id="1003" w:author="Author" w:date="2025-09-04T16:20:00Z" w16du:dateUtc="2025-09-04T14:20:00Z">
        <w:r w:rsidR="00B024C9">
          <w:rPr>
            <w:snapToGrid w:val="0"/>
          </w:rPr>
          <w:t>ODSIB1</w:t>
        </w:r>
      </w:ins>
      <w:ins w:id="1004" w:author="Author" w:date="2025-09-04T14:49:00Z" w16du:dateUtc="2025-09-04T12:49:00Z">
        <w:r>
          <w:rPr>
            <w:snapToGrid w:val="0"/>
          </w:rPr>
          <w:t>ConfigurationInformation</w:t>
        </w:r>
        <w:r w:rsidRPr="00FD0425">
          <w:t>-</w:t>
        </w:r>
        <w:r w:rsidRPr="00FD0425">
          <w:rPr>
            <w:snapToGrid w:val="0"/>
          </w:rPr>
          <w:t>ExtIEs} }</w:t>
        </w:r>
        <w:r w:rsidRPr="00FD0425">
          <w:rPr>
            <w:snapToGrid w:val="0"/>
          </w:rPr>
          <w:tab/>
          <w:t>OPTIONAL,</w:t>
        </w:r>
      </w:ins>
    </w:p>
    <w:p w14:paraId="47E0599C" w14:textId="77777777" w:rsidR="00E0521F" w:rsidRPr="00FD0425" w:rsidRDefault="00E0521F" w:rsidP="00E0521F">
      <w:pPr>
        <w:pStyle w:val="PL"/>
        <w:rPr>
          <w:ins w:id="1005" w:author="Author" w:date="2025-09-04T14:49:00Z" w16du:dateUtc="2025-09-04T12:49:00Z"/>
          <w:snapToGrid w:val="0"/>
        </w:rPr>
      </w:pPr>
      <w:ins w:id="1006" w:author="Author" w:date="2025-09-04T14:49:00Z" w16du:dateUtc="2025-09-04T12:49:00Z">
        <w:r w:rsidRPr="00FD0425">
          <w:rPr>
            <w:snapToGrid w:val="0"/>
          </w:rPr>
          <w:tab/>
          <w:t>...</w:t>
        </w:r>
      </w:ins>
    </w:p>
    <w:p w14:paraId="04DA9582" w14:textId="77777777" w:rsidR="00E0521F" w:rsidRPr="00FD0425" w:rsidRDefault="00E0521F" w:rsidP="00E0521F">
      <w:pPr>
        <w:pStyle w:val="PL"/>
        <w:rPr>
          <w:ins w:id="1007" w:author="Author" w:date="2025-09-04T14:49:00Z" w16du:dateUtc="2025-09-04T12:49:00Z"/>
          <w:snapToGrid w:val="0"/>
        </w:rPr>
      </w:pPr>
      <w:ins w:id="1008" w:author="Author" w:date="2025-09-04T14:49:00Z" w16du:dateUtc="2025-09-04T12:49:00Z">
        <w:r w:rsidRPr="00FD0425">
          <w:rPr>
            <w:snapToGrid w:val="0"/>
          </w:rPr>
          <w:t>}</w:t>
        </w:r>
      </w:ins>
    </w:p>
    <w:p w14:paraId="50A65BEA" w14:textId="77777777" w:rsidR="00E0521F" w:rsidRPr="00FD0425" w:rsidRDefault="00E0521F" w:rsidP="00E0521F">
      <w:pPr>
        <w:pStyle w:val="PL"/>
        <w:rPr>
          <w:ins w:id="1009" w:author="Author" w:date="2025-09-04T14:49:00Z" w16du:dateUtc="2025-09-04T12:49:00Z"/>
          <w:snapToGrid w:val="0"/>
        </w:rPr>
      </w:pPr>
    </w:p>
    <w:p w14:paraId="192108FC" w14:textId="5403A0DA" w:rsidR="00E0521F" w:rsidRPr="00FD0425" w:rsidRDefault="00B024C9" w:rsidP="00E0521F">
      <w:pPr>
        <w:pStyle w:val="PL"/>
        <w:rPr>
          <w:ins w:id="1010" w:author="Author" w:date="2025-09-04T14:49:00Z" w16du:dateUtc="2025-09-04T12:49:00Z"/>
          <w:snapToGrid w:val="0"/>
        </w:rPr>
      </w:pPr>
      <w:ins w:id="1011" w:author="Author" w:date="2025-09-04T16:20:00Z" w16du:dateUtc="2025-09-04T14:20:00Z">
        <w:r>
          <w:rPr>
            <w:snapToGrid w:val="0"/>
          </w:rPr>
          <w:t>ODSIB1</w:t>
        </w:r>
      </w:ins>
      <w:ins w:id="1012" w:author="Author" w:date="2025-09-04T14:49:00Z" w16du:dateUtc="2025-09-04T12:49:00Z">
        <w:r w:rsidR="00E0521F">
          <w:rPr>
            <w:snapToGrid w:val="0"/>
          </w:rPr>
          <w:t>ConfigurationInformation</w:t>
        </w:r>
        <w:r w:rsidR="00E0521F" w:rsidRPr="00FD0425">
          <w:t>-</w:t>
        </w:r>
        <w:r w:rsidR="00E0521F" w:rsidRPr="00FD0425">
          <w:rPr>
            <w:snapToGrid w:val="0"/>
          </w:rPr>
          <w:t>ExtIEs XNAP-PROTOCOL-EXTENSION ::= {</w:t>
        </w:r>
      </w:ins>
    </w:p>
    <w:p w14:paraId="23627162" w14:textId="77777777" w:rsidR="00E0521F" w:rsidRPr="00FD0425" w:rsidRDefault="00E0521F" w:rsidP="00E0521F">
      <w:pPr>
        <w:pStyle w:val="PL"/>
        <w:rPr>
          <w:ins w:id="1013" w:author="Author" w:date="2025-09-04T14:49:00Z" w16du:dateUtc="2025-09-04T12:49:00Z"/>
          <w:snapToGrid w:val="0"/>
        </w:rPr>
      </w:pPr>
      <w:ins w:id="1014" w:author="Author" w:date="2025-09-04T14:49:00Z" w16du:dateUtc="2025-09-04T12:49:00Z">
        <w:r w:rsidRPr="00FD0425">
          <w:rPr>
            <w:snapToGrid w:val="0"/>
          </w:rPr>
          <w:tab/>
          <w:t>...</w:t>
        </w:r>
      </w:ins>
    </w:p>
    <w:p w14:paraId="12A47B2B" w14:textId="77777777" w:rsidR="00E0521F" w:rsidRPr="00FD0425" w:rsidRDefault="00E0521F" w:rsidP="00E0521F">
      <w:pPr>
        <w:pStyle w:val="PL"/>
        <w:rPr>
          <w:ins w:id="1015" w:author="Author" w:date="2025-09-04T14:49:00Z" w16du:dateUtc="2025-09-04T12:49:00Z"/>
          <w:snapToGrid w:val="0"/>
        </w:rPr>
      </w:pPr>
      <w:ins w:id="1016" w:author="Author" w:date="2025-09-04T14:49:00Z" w16du:dateUtc="2025-09-04T12:49:00Z">
        <w:r w:rsidRPr="00FD0425">
          <w:rPr>
            <w:snapToGrid w:val="0"/>
          </w:rPr>
          <w:t>}</w:t>
        </w:r>
      </w:ins>
    </w:p>
    <w:p w14:paraId="4B15EDCC" w14:textId="77777777" w:rsidR="00E0521F" w:rsidRDefault="00E0521F" w:rsidP="00E0521F">
      <w:pPr>
        <w:pStyle w:val="PL"/>
        <w:rPr>
          <w:ins w:id="1017" w:author="Author" w:date="2025-09-04T14:49:00Z" w16du:dateUtc="2025-09-04T12:49:00Z"/>
          <w:snapToGrid w:val="0"/>
        </w:rPr>
      </w:pPr>
    </w:p>
    <w:p w14:paraId="23508866" w14:textId="77777777" w:rsidR="00E0521F" w:rsidRDefault="00E0521F" w:rsidP="00E0521F">
      <w:pPr>
        <w:pStyle w:val="PL"/>
        <w:rPr>
          <w:ins w:id="1018" w:author="Author" w:date="2025-09-04T14:49:00Z" w16du:dateUtc="2025-09-04T12:49:00Z"/>
          <w:snapToGrid w:val="0"/>
        </w:rPr>
      </w:pPr>
    </w:p>
    <w:p w14:paraId="638D6A00" w14:textId="77777777" w:rsidR="00E0521F" w:rsidRDefault="00E0521F" w:rsidP="00E0521F">
      <w:pPr>
        <w:pStyle w:val="PL"/>
        <w:rPr>
          <w:ins w:id="1019" w:author="Author" w:date="2025-09-04T14:49:00Z" w16du:dateUtc="2025-09-04T12:49:00Z"/>
          <w:snapToGrid w:val="0"/>
        </w:rPr>
      </w:pPr>
      <w:ins w:id="1020" w:author="Author" w:date="2025-09-04T14:49:00Z" w16du:dateUtc="2025-09-04T12:49:00Z">
        <w:r>
          <w:rPr>
            <w:snapToGrid w:val="0"/>
          </w:rPr>
          <w:t>-- **************************************************************</w:t>
        </w:r>
      </w:ins>
    </w:p>
    <w:p w14:paraId="43285DA3" w14:textId="77777777" w:rsidR="00E0521F" w:rsidRDefault="00E0521F" w:rsidP="00E0521F">
      <w:pPr>
        <w:pStyle w:val="PL"/>
        <w:rPr>
          <w:ins w:id="1021" w:author="Author" w:date="2025-09-04T14:49:00Z" w16du:dateUtc="2025-09-04T12:49:00Z"/>
          <w:snapToGrid w:val="0"/>
        </w:rPr>
      </w:pPr>
      <w:ins w:id="1022" w:author="Author" w:date="2025-09-04T14:49:00Z" w16du:dateUtc="2025-09-04T12:49:00Z">
        <w:r>
          <w:rPr>
            <w:snapToGrid w:val="0"/>
          </w:rPr>
          <w:t>--</w:t>
        </w:r>
      </w:ins>
    </w:p>
    <w:p w14:paraId="7E9D15AC" w14:textId="55C5685C" w:rsidR="00E0521F" w:rsidRDefault="00E0521F" w:rsidP="00E0521F">
      <w:pPr>
        <w:pStyle w:val="PL"/>
        <w:outlineLvl w:val="3"/>
        <w:rPr>
          <w:ins w:id="1023" w:author="Author" w:date="2025-09-04T14:49:00Z" w16du:dateUtc="2025-09-04T12:49:00Z"/>
          <w:snapToGrid w:val="0"/>
          <w:lang w:eastAsia="zh-CN"/>
        </w:rPr>
      </w:pPr>
      <w:ins w:id="1024" w:author="Author" w:date="2025-09-04T14:49:00Z" w16du:dateUtc="2025-09-04T12:49:00Z">
        <w:r>
          <w:rPr>
            <w:snapToGrid w:val="0"/>
          </w:rPr>
          <w:t xml:space="preserve">-- </w:t>
        </w:r>
      </w:ins>
      <w:ins w:id="1025" w:author="Author" w:date="2025-09-04T16:20:00Z" w16du:dateUtc="2025-09-04T14:20:00Z">
        <w:r w:rsidR="00B024C9">
          <w:rPr>
            <w:snapToGrid w:val="0"/>
            <w:lang w:eastAsia="zh-CN"/>
          </w:rPr>
          <w:t>OD</w:t>
        </w:r>
      </w:ins>
      <w:ins w:id="1026" w:author="Author" w:date="2025-09-04T16:25:00Z" w16du:dateUtc="2025-09-04T14:25:00Z">
        <w:r w:rsidR="00FA4A10">
          <w:rPr>
            <w:snapToGrid w:val="0"/>
            <w:lang w:eastAsia="zh-CN"/>
          </w:rPr>
          <w:t>-</w:t>
        </w:r>
      </w:ins>
      <w:ins w:id="1027" w:author="Author" w:date="2025-09-04T16:20:00Z" w16du:dateUtc="2025-09-04T14:20:00Z">
        <w:r w:rsidR="00B024C9">
          <w:rPr>
            <w:snapToGrid w:val="0"/>
            <w:lang w:eastAsia="zh-CN"/>
          </w:rPr>
          <w:t>SIB1</w:t>
        </w:r>
      </w:ins>
      <w:ins w:id="1028" w:author="Author" w:date="2025-09-04T14:49:00Z" w16du:dateUtc="2025-09-04T12:49:00Z">
        <w:r w:rsidRPr="00E47ADD">
          <w:rPr>
            <w:snapToGrid w:val="0"/>
            <w:lang w:eastAsia="zh-CN"/>
          </w:rPr>
          <w:t xml:space="preserve"> CONFIGURATION </w:t>
        </w:r>
        <w:r>
          <w:rPr>
            <w:snapToGrid w:val="0"/>
            <w:lang w:eastAsia="zh-CN"/>
          </w:rPr>
          <w:t>PROVISION RESPONSE</w:t>
        </w:r>
      </w:ins>
    </w:p>
    <w:p w14:paraId="6B55510E" w14:textId="77777777" w:rsidR="00E0521F" w:rsidRPr="00705AB5" w:rsidRDefault="00E0521F" w:rsidP="00E0521F">
      <w:pPr>
        <w:pStyle w:val="PL"/>
        <w:rPr>
          <w:ins w:id="1029" w:author="Author" w:date="2025-09-04T14:49:00Z" w16du:dateUtc="2025-09-04T12:49:00Z"/>
          <w:snapToGrid w:val="0"/>
          <w:lang w:val="fr-FR"/>
        </w:rPr>
      </w:pPr>
      <w:ins w:id="1030" w:author="Author" w:date="2025-09-04T14:49:00Z" w16du:dateUtc="2025-09-04T12:49:00Z">
        <w:r w:rsidRPr="00705AB5">
          <w:rPr>
            <w:snapToGrid w:val="0"/>
            <w:lang w:val="fr-FR"/>
          </w:rPr>
          <w:t>--</w:t>
        </w:r>
      </w:ins>
    </w:p>
    <w:p w14:paraId="431383BE" w14:textId="77777777" w:rsidR="00E0521F" w:rsidRPr="00705AB5" w:rsidRDefault="00E0521F" w:rsidP="00E0521F">
      <w:pPr>
        <w:pStyle w:val="PL"/>
        <w:rPr>
          <w:ins w:id="1031" w:author="Author" w:date="2025-09-04T14:49:00Z" w16du:dateUtc="2025-09-04T12:49:00Z"/>
          <w:snapToGrid w:val="0"/>
          <w:lang w:val="fr-FR"/>
        </w:rPr>
      </w:pPr>
      <w:ins w:id="1032" w:author="Author" w:date="2025-09-04T14:49:00Z" w16du:dateUtc="2025-09-04T12:49:00Z">
        <w:r w:rsidRPr="00705AB5">
          <w:rPr>
            <w:snapToGrid w:val="0"/>
            <w:lang w:val="fr-FR"/>
          </w:rPr>
          <w:t>-- **************************************************************</w:t>
        </w:r>
      </w:ins>
    </w:p>
    <w:p w14:paraId="5EB1DB06" w14:textId="77777777" w:rsidR="00E0521F" w:rsidRPr="00705AB5" w:rsidRDefault="00E0521F" w:rsidP="00E0521F">
      <w:pPr>
        <w:pStyle w:val="PL"/>
        <w:rPr>
          <w:ins w:id="1033" w:author="Author" w:date="2025-09-04T14:49:00Z" w16du:dateUtc="2025-09-04T12:49:00Z"/>
          <w:snapToGrid w:val="0"/>
          <w:lang w:val="fr-FR" w:eastAsia="zh-CN"/>
        </w:rPr>
      </w:pPr>
    </w:p>
    <w:p w14:paraId="682C6E90" w14:textId="0490FB3B" w:rsidR="00E0521F" w:rsidRPr="00705AB5" w:rsidRDefault="00B024C9" w:rsidP="00E0521F">
      <w:pPr>
        <w:pStyle w:val="PL"/>
        <w:rPr>
          <w:ins w:id="1034" w:author="Author" w:date="2025-09-04T14:49:00Z" w16du:dateUtc="2025-09-04T12:49:00Z"/>
          <w:snapToGrid w:val="0"/>
          <w:lang w:val="fr-FR"/>
        </w:rPr>
      </w:pPr>
      <w:ins w:id="1035" w:author="Author" w:date="2025-09-04T16:20:00Z" w16du:dateUtc="2025-09-04T14:20:00Z">
        <w:r>
          <w:rPr>
            <w:snapToGrid w:val="0"/>
            <w:lang w:val="fr-FR"/>
          </w:rPr>
          <w:t>ODSIB1</w:t>
        </w:r>
      </w:ins>
      <w:ins w:id="1036" w:author="Author" w:date="2025-09-04T14:49:00Z" w16du:dateUtc="2025-09-04T12:49:00Z">
        <w:r w:rsidR="00E0521F">
          <w:rPr>
            <w:snapToGrid w:val="0"/>
            <w:lang w:val="fr-FR"/>
          </w:rPr>
          <w:t>Configuration</w:t>
        </w:r>
        <w:r w:rsidR="00E0521F" w:rsidRPr="00E47ADD">
          <w:rPr>
            <w:snapToGrid w:val="0"/>
            <w:lang w:val="fr-FR"/>
          </w:rPr>
          <w:t>ProvisionResponse</w:t>
        </w:r>
        <w:r w:rsidR="00E0521F" w:rsidRPr="00705AB5">
          <w:rPr>
            <w:snapToGrid w:val="0"/>
            <w:lang w:val="fr-FR"/>
          </w:rPr>
          <w:t xml:space="preserve"> ::= SEQUENCE {</w:t>
        </w:r>
      </w:ins>
    </w:p>
    <w:p w14:paraId="0B9A6E0C" w14:textId="0AB3D986" w:rsidR="00E0521F" w:rsidRPr="00705AB5" w:rsidRDefault="00E0521F" w:rsidP="00E0521F">
      <w:pPr>
        <w:pStyle w:val="PL"/>
        <w:rPr>
          <w:ins w:id="1037" w:author="Author" w:date="2025-09-04T14:49:00Z" w16du:dateUtc="2025-09-04T12:49:00Z"/>
          <w:snapToGrid w:val="0"/>
          <w:lang w:val="fr-FR"/>
        </w:rPr>
      </w:pPr>
      <w:ins w:id="1038" w:author="Author" w:date="2025-09-04T14:49:00Z" w16du:dateUtc="2025-09-04T12:49:00Z">
        <w:r w:rsidRPr="00705AB5">
          <w:rPr>
            <w:snapToGrid w:val="0"/>
            <w:lang w:val="fr-FR"/>
          </w:rPr>
          <w:tab/>
          <w:t>protocolIEs</w:t>
        </w:r>
        <w:r w:rsidRPr="00705AB5">
          <w:rPr>
            <w:snapToGrid w:val="0"/>
            <w:lang w:val="fr-FR"/>
          </w:rPr>
          <w:tab/>
        </w:r>
        <w:r w:rsidRPr="00705AB5">
          <w:rPr>
            <w:snapToGrid w:val="0"/>
            <w:lang w:val="fr-FR"/>
          </w:rPr>
          <w:tab/>
          <w:t>ProtocolIE-Container</w:t>
        </w:r>
        <w:r w:rsidRPr="00705AB5">
          <w:rPr>
            <w:snapToGrid w:val="0"/>
            <w:lang w:val="fr-FR"/>
          </w:rPr>
          <w:tab/>
          <w:t>{{</w:t>
        </w:r>
      </w:ins>
      <w:ins w:id="1039" w:author="Author" w:date="2025-09-04T16:20:00Z" w16du:dateUtc="2025-09-04T14:20:00Z">
        <w:r w:rsidR="00B024C9">
          <w:rPr>
            <w:snapToGrid w:val="0"/>
            <w:lang w:val="fr-FR"/>
          </w:rPr>
          <w:t>ODSIB1</w:t>
        </w:r>
      </w:ins>
      <w:ins w:id="1040" w:author="Author" w:date="2025-09-04T14:49:00Z" w16du:dateUtc="2025-09-04T12:49:00Z">
        <w:r>
          <w:rPr>
            <w:snapToGrid w:val="0"/>
            <w:lang w:val="fr-FR"/>
          </w:rPr>
          <w:t>Configuration</w:t>
        </w:r>
        <w:r w:rsidRPr="00E47ADD">
          <w:rPr>
            <w:snapToGrid w:val="0"/>
            <w:lang w:val="fr-FR"/>
          </w:rPr>
          <w:t>ProvisionResponse</w:t>
        </w:r>
        <w:r w:rsidRPr="00705AB5">
          <w:rPr>
            <w:snapToGrid w:val="0"/>
            <w:lang w:val="fr-FR"/>
          </w:rPr>
          <w:t>-IEs}},</w:t>
        </w:r>
      </w:ins>
    </w:p>
    <w:p w14:paraId="3E7C6CC5" w14:textId="77777777" w:rsidR="00E0521F" w:rsidRDefault="00E0521F" w:rsidP="00E0521F">
      <w:pPr>
        <w:pStyle w:val="PL"/>
        <w:rPr>
          <w:ins w:id="1041" w:author="Author" w:date="2025-09-04T14:49:00Z" w16du:dateUtc="2025-09-04T12:49:00Z"/>
          <w:snapToGrid w:val="0"/>
        </w:rPr>
      </w:pPr>
      <w:ins w:id="1042" w:author="Author" w:date="2025-09-04T14:49:00Z" w16du:dateUtc="2025-09-04T12:49:00Z">
        <w:r w:rsidRPr="00705AB5"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46659410" w14:textId="77777777" w:rsidR="00E0521F" w:rsidRDefault="00E0521F" w:rsidP="00E0521F">
      <w:pPr>
        <w:pStyle w:val="PL"/>
        <w:rPr>
          <w:ins w:id="1043" w:author="Author" w:date="2025-09-04T14:49:00Z" w16du:dateUtc="2025-09-04T12:49:00Z"/>
          <w:snapToGrid w:val="0"/>
        </w:rPr>
      </w:pPr>
      <w:ins w:id="1044" w:author="Author" w:date="2025-09-04T14:49:00Z" w16du:dateUtc="2025-09-04T12:49:00Z">
        <w:r>
          <w:rPr>
            <w:snapToGrid w:val="0"/>
          </w:rPr>
          <w:t>}</w:t>
        </w:r>
      </w:ins>
    </w:p>
    <w:p w14:paraId="41EE0321" w14:textId="77777777" w:rsidR="00E0521F" w:rsidRDefault="00E0521F" w:rsidP="00E0521F">
      <w:pPr>
        <w:pStyle w:val="PL"/>
        <w:rPr>
          <w:ins w:id="1045" w:author="Author" w:date="2025-09-04T14:49:00Z" w16du:dateUtc="2025-09-04T12:49:00Z"/>
          <w:snapToGrid w:val="0"/>
        </w:rPr>
      </w:pPr>
    </w:p>
    <w:p w14:paraId="62FAD03E" w14:textId="6A5D8A75" w:rsidR="00E0521F" w:rsidRDefault="00B024C9" w:rsidP="00E0521F">
      <w:pPr>
        <w:pStyle w:val="PL"/>
        <w:rPr>
          <w:ins w:id="1046" w:author="Author" w:date="2025-09-04T14:49:00Z" w16du:dateUtc="2025-09-04T12:49:00Z"/>
          <w:snapToGrid w:val="0"/>
        </w:rPr>
      </w:pPr>
      <w:ins w:id="1047" w:author="Author" w:date="2025-09-04T16:20:00Z" w16du:dateUtc="2025-09-04T14:20:00Z">
        <w:r>
          <w:rPr>
            <w:snapToGrid w:val="0"/>
          </w:rPr>
          <w:t>ODSIB1</w:t>
        </w:r>
      </w:ins>
      <w:ins w:id="1048" w:author="Author" w:date="2025-09-04T14:49:00Z" w16du:dateUtc="2025-09-04T12:49:00Z">
        <w:r w:rsidR="00E0521F">
          <w:rPr>
            <w:snapToGrid w:val="0"/>
          </w:rPr>
          <w:t>Configuration</w:t>
        </w:r>
        <w:r w:rsidR="00E0521F" w:rsidRPr="00932347">
          <w:rPr>
            <w:snapToGrid w:val="0"/>
          </w:rPr>
          <w:t>ProvisionResponse</w:t>
        </w:r>
        <w:r w:rsidR="00E0521F">
          <w:rPr>
            <w:snapToGrid w:val="0"/>
          </w:rPr>
          <w:t>-IEs XNAP-PROTOCOL-IES ::= {</w:t>
        </w:r>
      </w:ins>
    </w:p>
    <w:p w14:paraId="4B13D0C3" w14:textId="31959B35" w:rsidR="00E0521F" w:rsidRDefault="00E0521F" w:rsidP="00E0521F">
      <w:pPr>
        <w:pStyle w:val="PL"/>
        <w:rPr>
          <w:ins w:id="1049" w:author="Author" w:date="2025-09-04T14:49:00Z" w16du:dateUtc="2025-09-04T12:49:00Z"/>
          <w:snapToGrid w:val="0"/>
        </w:rPr>
      </w:pPr>
      <w:ins w:id="1050" w:author="Author" w:date="2025-09-04T14:49:00Z" w16du:dateUtc="2025-09-04T12:49:00Z">
        <w:r>
          <w:rPr>
            <w:snapToGrid w:val="0"/>
          </w:rPr>
          <w:tab/>
          <w:t>{ ID id-NES-Cell</w:t>
        </w:r>
      </w:ins>
      <w:ins w:id="1051" w:author="Author" w:date="2025-09-05T14:09:00Z" w16du:dateUtc="2025-09-05T12:09:00Z">
        <w:r w:rsidR="00347F80">
          <w:rPr>
            <w:snapToGrid w:val="0"/>
          </w:rPr>
          <w:t>-</w:t>
        </w:r>
      </w:ins>
      <w:ins w:id="1052" w:author="Author" w:date="2025-09-04T14:49:00Z" w16du:dateUtc="2025-09-04T12:49:00Z">
        <w:r>
          <w:rPr>
            <w:snapToGrid w:val="0"/>
          </w:rPr>
          <w:t>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NR-CGI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523C9471" w14:textId="098265CA" w:rsidR="00E0521F" w:rsidRDefault="00E0521F" w:rsidP="00E0521F">
      <w:pPr>
        <w:pStyle w:val="PL"/>
        <w:rPr>
          <w:ins w:id="1053" w:author="Author" w:date="2025-09-04T14:49:00Z" w16du:dateUtc="2025-09-04T12:49:00Z"/>
          <w:snapToGrid w:val="0"/>
        </w:rPr>
      </w:pPr>
      <w:ins w:id="1054" w:author="Author" w:date="2025-09-04T14:49:00Z" w16du:dateUtc="2025-09-04T12:49:00Z">
        <w:r>
          <w:rPr>
            <w:snapToGrid w:val="0"/>
          </w:rPr>
          <w:tab/>
          <w:t>{ ID id-Cell-A</w:t>
        </w:r>
      </w:ins>
      <w:ins w:id="1055" w:author="Author" w:date="2025-09-05T14:10:00Z" w16du:dateUtc="2025-09-05T12:10:00Z">
        <w:r w:rsidR="00F128D8">
          <w:rPr>
            <w:snapToGrid w:val="0"/>
          </w:rPr>
          <w:t>-</w:t>
        </w:r>
      </w:ins>
      <w:ins w:id="1056" w:author="Author" w:date="2025-09-04T14:49:00Z" w16du:dateUtc="2025-09-04T12:49:00Z">
        <w:r>
          <w:rPr>
            <w:snapToGrid w:val="0"/>
          </w:rPr>
          <w:t>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NR-CGI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</w:ins>
      <w:ins w:id="1057" w:author="Author" w:date="2025-09-05T14:15:00Z" w16du:dateUtc="2025-09-05T12:15:00Z">
        <w:r w:rsidR="00773FBE" w:rsidRPr="003C4B8C">
          <w:rPr>
            <w:snapToGrid w:val="0"/>
          </w:rPr>
          <w:t>optional</w:t>
        </w:r>
      </w:ins>
      <w:ins w:id="1058" w:author="Author" w:date="2025-09-04T14:49:00Z" w16du:dateUtc="2025-09-04T12:49:00Z">
        <w:r>
          <w:rPr>
            <w:snapToGrid w:val="0"/>
          </w:rPr>
          <w:t>}|</w:t>
        </w:r>
      </w:ins>
    </w:p>
    <w:p w14:paraId="79179774" w14:textId="77777777" w:rsidR="00E0521F" w:rsidRDefault="00E0521F" w:rsidP="00E0521F">
      <w:pPr>
        <w:pStyle w:val="PL"/>
        <w:rPr>
          <w:ins w:id="1059" w:author="Author" w:date="2025-09-04T14:49:00Z" w16du:dateUtc="2025-09-04T12:49:00Z"/>
          <w:snapToGrid w:val="0"/>
        </w:rPr>
      </w:pPr>
      <w:ins w:id="1060" w:author="Author" w:date="2025-09-04T14:49:00Z" w16du:dateUtc="2025-09-04T12:49:00Z">
        <w:r>
          <w:rPr>
            <w:snapToGrid w:val="0"/>
          </w:rPr>
          <w:tab/>
          <w:t xml:space="preserve">{ </w:t>
        </w:r>
        <w:r w:rsidRPr="003C4B8C">
          <w:rPr>
            <w:snapToGrid w:val="0"/>
          </w:rPr>
          <w:t>ID id-InterfaceInstanceIndication</w:t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>CRITICALITY reject</w:t>
        </w:r>
        <w:r w:rsidRPr="003C4B8C">
          <w:rPr>
            <w:snapToGrid w:val="0"/>
          </w:rPr>
          <w:tab/>
          <w:t>TYPE InterfaceInstanceIndication</w:t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>PRESENCE optional</w:t>
        </w:r>
        <w:r>
          <w:rPr>
            <w:snapToGrid w:val="0"/>
          </w:rPr>
          <w:t xml:space="preserve"> },</w:t>
        </w:r>
      </w:ins>
    </w:p>
    <w:p w14:paraId="191A2645" w14:textId="77777777" w:rsidR="00E0521F" w:rsidRDefault="00E0521F" w:rsidP="00E0521F">
      <w:pPr>
        <w:pStyle w:val="PL"/>
        <w:rPr>
          <w:ins w:id="1061" w:author="Author" w:date="2025-09-04T14:49:00Z" w16du:dateUtc="2025-09-04T12:49:00Z"/>
          <w:snapToGrid w:val="0"/>
        </w:rPr>
      </w:pPr>
      <w:ins w:id="1062" w:author="Author" w:date="2025-09-04T14:49:00Z" w16du:dateUtc="2025-09-04T12:49:00Z">
        <w:r>
          <w:rPr>
            <w:snapToGrid w:val="0"/>
          </w:rPr>
          <w:tab/>
          <w:t>...</w:t>
        </w:r>
      </w:ins>
    </w:p>
    <w:p w14:paraId="1B3AD28D" w14:textId="77777777" w:rsidR="00E0521F" w:rsidRDefault="00E0521F" w:rsidP="00E0521F">
      <w:pPr>
        <w:pStyle w:val="PL"/>
        <w:rPr>
          <w:ins w:id="1063" w:author="Author" w:date="2025-09-04T14:49:00Z" w16du:dateUtc="2025-09-04T12:49:00Z"/>
          <w:snapToGrid w:val="0"/>
        </w:rPr>
      </w:pPr>
      <w:ins w:id="1064" w:author="Author" w:date="2025-09-04T14:49:00Z" w16du:dateUtc="2025-09-04T12:49:00Z">
        <w:r>
          <w:rPr>
            <w:snapToGrid w:val="0"/>
          </w:rPr>
          <w:t>}</w:t>
        </w:r>
      </w:ins>
    </w:p>
    <w:p w14:paraId="3AAC2884" w14:textId="77777777" w:rsidR="00E0521F" w:rsidRDefault="00E0521F" w:rsidP="00E0521F">
      <w:pPr>
        <w:pStyle w:val="PL"/>
        <w:rPr>
          <w:ins w:id="1065" w:author="Author" w:date="2025-09-04T14:49:00Z" w16du:dateUtc="2025-09-04T12:49:00Z"/>
          <w:snapToGrid w:val="0"/>
        </w:rPr>
      </w:pPr>
    </w:p>
    <w:p w14:paraId="799B19C1" w14:textId="77777777" w:rsidR="00E0521F" w:rsidRDefault="00E0521F" w:rsidP="00E0521F">
      <w:pPr>
        <w:pStyle w:val="PL"/>
        <w:rPr>
          <w:ins w:id="1066" w:author="Author" w:date="2025-09-04T14:49:00Z" w16du:dateUtc="2025-09-04T12:49:00Z"/>
          <w:snapToGrid w:val="0"/>
        </w:rPr>
      </w:pPr>
    </w:p>
    <w:p w14:paraId="4E37FE18" w14:textId="77777777" w:rsidR="00E0521F" w:rsidRDefault="00E0521F" w:rsidP="00E0521F">
      <w:pPr>
        <w:pStyle w:val="PL"/>
        <w:rPr>
          <w:ins w:id="1067" w:author="Author" w:date="2025-09-04T14:49:00Z" w16du:dateUtc="2025-09-04T12:49:00Z"/>
          <w:snapToGrid w:val="0"/>
        </w:rPr>
      </w:pPr>
    </w:p>
    <w:p w14:paraId="551BB7A8" w14:textId="77777777" w:rsidR="00E0521F" w:rsidRDefault="00E0521F" w:rsidP="00E0521F">
      <w:pPr>
        <w:pStyle w:val="PL"/>
        <w:rPr>
          <w:ins w:id="1068" w:author="Author" w:date="2025-09-04T14:49:00Z" w16du:dateUtc="2025-09-04T12:49:00Z"/>
          <w:snapToGrid w:val="0"/>
        </w:rPr>
      </w:pPr>
      <w:ins w:id="1069" w:author="Author" w:date="2025-09-04T14:49:00Z" w16du:dateUtc="2025-09-04T12:49:00Z">
        <w:r>
          <w:rPr>
            <w:snapToGrid w:val="0"/>
          </w:rPr>
          <w:t>-- **************************************************************</w:t>
        </w:r>
      </w:ins>
    </w:p>
    <w:p w14:paraId="2361992D" w14:textId="77777777" w:rsidR="00E0521F" w:rsidRDefault="00E0521F" w:rsidP="00E0521F">
      <w:pPr>
        <w:pStyle w:val="PL"/>
        <w:rPr>
          <w:ins w:id="1070" w:author="Author" w:date="2025-09-04T14:49:00Z" w16du:dateUtc="2025-09-04T12:49:00Z"/>
          <w:snapToGrid w:val="0"/>
        </w:rPr>
      </w:pPr>
      <w:ins w:id="1071" w:author="Author" w:date="2025-09-04T14:49:00Z" w16du:dateUtc="2025-09-04T12:49:00Z">
        <w:r>
          <w:rPr>
            <w:snapToGrid w:val="0"/>
          </w:rPr>
          <w:t>--</w:t>
        </w:r>
      </w:ins>
    </w:p>
    <w:p w14:paraId="723E1176" w14:textId="026B2053" w:rsidR="00E0521F" w:rsidRDefault="00E0521F" w:rsidP="00E0521F">
      <w:pPr>
        <w:pStyle w:val="PL"/>
        <w:outlineLvl w:val="3"/>
        <w:rPr>
          <w:ins w:id="1072" w:author="Author" w:date="2025-09-04T14:49:00Z" w16du:dateUtc="2025-09-04T12:49:00Z"/>
          <w:snapToGrid w:val="0"/>
        </w:rPr>
      </w:pPr>
      <w:ins w:id="1073" w:author="Author" w:date="2025-09-04T14:49:00Z" w16du:dateUtc="2025-09-04T12:49:00Z">
        <w:r>
          <w:rPr>
            <w:snapToGrid w:val="0"/>
          </w:rPr>
          <w:lastRenderedPageBreak/>
          <w:t xml:space="preserve">-- </w:t>
        </w:r>
      </w:ins>
      <w:ins w:id="1074" w:author="Author" w:date="2025-09-04T16:20:00Z" w16du:dateUtc="2025-09-04T14:20:00Z">
        <w:r w:rsidR="00B024C9">
          <w:rPr>
            <w:snapToGrid w:val="0"/>
          </w:rPr>
          <w:t>OD</w:t>
        </w:r>
      </w:ins>
      <w:ins w:id="1075" w:author="Author" w:date="2025-09-04T16:26:00Z" w16du:dateUtc="2025-09-04T14:26:00Z">
        <w:r w:rsidR="00FA4A10">
          <w:rPr>
            <w:snapToGrid w:val="0"/>
          </w:rPr>
          <w:t>-</w:t>
        </w:r>
      </w:ins>
      <w:ins w:id="1076" w:author="Author" w:date="2025-09-04T16:20:00Z" w16du:dateUtc="2025-09-04T14:20:00Z">
        <w:r w:rsidR="00B024C9">
          <w:rPr>
            <w:snapToGrid w:val="0"/>
          </w:rPr>
          <w:t>SIB1</w:t>
        </w:r>
      </w:ins>
      <w:ins w:id="1077" w:author="Author" w:date="2025-09-04T14:49:00Z" w16du:dateUtc="2025-09-04T12:49:00Z">
        <w:r w:rsidRPr="00C51539">
          <w:rPr>
            <w:snapToGrid w:val="0"/>
          </w:rPr>
          <w:t xml:space="preserve"> CONFIGURATION </w:t>
        </w:r>
        <w:r>
          <w:rPr>
            <w:snapToGrid w:val="0"/>
          </w:rPr>
          <w:t>PROVISION FAILURE</w:t>
        </w:r>
      </w:ins>
    </w:p>
    <w:p w14:paraId="5230CBF6" w14:textId="77777777" w:rsidR="00E0521F" w:rsidRDefault="00E0521F" w:rsidP="00E0521F">
      <w:pPr>
        <w:pStyle w:val="PL"/>
        <w:rPr>
          <w:ins w:id="1078" w:author="Author" w:date="2025-09-04T14:49:00Z" w16du:dateUtc="2025-09-04T12:49:00Z"/>
          <w:snapToGrid w:val="0"/>
        </w:rPr>
      </w:pPr>
      <w:ins w:id="1079" w:author="Author" w:date="2025-09-04T14:49:00Z" w16du:dateUtc="2025-09-04T12:49:00Z">
        <w:r>
          <w:rPr>
            <w:snapToGrid w:val="0"/>
          </w:rPr>
          <w:t>--</w:t>
        </w:r>
      </w:ins>
    </w:p>
    <w:p w14:paraId="350D6C04" w14:textId="77777777" w:rsidR="00E0521F" w:rsidRDefault="00E0521F" w:rsidP="00E0521F">
      <w:pPr>
        <w:pStyle w:val="PL"/>
        <w:rPr>
          <w:ins w:id="1080" w:author="Author" w:date="2025-09-04T14:49:00Z" w16du:dateUtc="2025-09-04T12:49:00Z"/>
          <w:snapToGrid w:val="0"/>
        </w:rPr>
      </w:pPr>
      <w:ins w:id="1081" w:author="Author" w:date="2025-09-04T14:49:00Z" w16du:dateUtc="2025-09-04T12:49:00Z">
        <w:r>
          <w:rPr>
            <w:snapToGrid w:val="0"/>
          </w:rPr>
          <w:t>-- **************************************************************</w:t>
        </w:r>
      </w:ins>
    </w:p>
    <w:p w14:paraId="5EF5B283" w14:textId="77777777" w:rsidR="00E0521F" w:rsidRDefault="00E0521F" w:rsidP="00E0521F">
      <w:pPr>
        <w:pStyle w:val="PL"/>
        <w:rPr>
          <w:ins w:id="1082" w:author="Author" w:date="2025-09-04T14:49:00Z" w16du:dateUtc="2025-09-04T12:49:00Z"/>
          <w:snapToGrid w:val="0"/>
          <w:lang w:eastAsia="zh-CN"/>
        </w:rPr>
      </w:pPr>
    </w:p>
    <w:p w14:paraId="12CE3C5C" w14:textId="674C9E5E" w:rsidR="00E0521F" w:rsidRDefault="00B024C9" w:rsidP="00E0521F">
      <w:pPr>
        <w:pStyle w:val="PL"/>
        <w:rPr>
          <w:ins w:id="1083" w:author="Author" w:date="2025-09-04T14:49:00Z" w16du:dateUtc="2025-09-04T12:49:00Z"/>
          <w:snapToGrid w:val="0"/>
        </w:rPr>
      </w:pPr>
      <w:ins w:id="1084" w:author="Author" w:date="2025-09-04T16:20:00Z" w16du:dateUtc="2025-09-04T14:20:00Z">
        <w:r>
          <w:rPr>
            <w:snapToGrid w:val="0"/>
          </w:rPr>
          <w:t>ODSIB1</w:t>
        </w:r>
      </w:ins>
      <w:ins w:id="1085" w:author="Author" w:date="2025-09-04T14:49:00Z" w16du:dateUtc="2025-09-04T12:49:00Z">
        <w:r w:rsidR="00E0521F">
          <w:rPr>
            <w:snapToGrid w:val="0"/>
          </w:rPr>
          <w:t>Configuration</w:t>
        </w:r>
        <w:r w:rsidR="00E0521F" w:rsidRPr="00932347">
          <w:rPr>
            <w:snapToGrid w:val="0"/>
          </w:rPr>
          <w:t>ProvisionFailure</w:t>
        </w:r>
        <w:r w:rsidR="00E0521F">
          <w:rPr>
            <w:snapToGrid w:val="0"/>
          </w:rPr>
          <w:t xml:space="preserve"> ::= SEQUENCE {</w:t>
        </w:r>
      </w:ins>
    </w:p>
    <w:p w14:paraId="0CEE5710" w14:textId="05936AED" w:rsidR="00E0521F" w:rsidRDefault="00E0521F" w:rsidP="00E0521F">
      <w:pPr>
        <w:pStyle w:val="PL"/>
        <w:rPr>
          <w:ins w:id="1086" w:author="Author" w:date="2025-09-04T14:49:00Z" w16du:dateUtc="2025-09-04T12:49:00Z"/>
          <w:snapToGrid w:val="0"/>
        </w:rPr>
      </w:pPr>
      <w:ins w:id="1087" w:author="Author" w:date="2025-09-04T14:49:00Z" w16du:dateUtc="2025-09-04T12:49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  <w:r w:rsidRPr="00932347">
          <w:t xml:space="preserve"> </w:t>
        </w:r>
      </w:ins>
      <w:ins w:id="1088" w:author="Author" w:date="2025-09-04T16:20:00Z" w16du:dateUtc="2025-09-04T14:20:00Z">
        <w:r w:rsidR="00B024C9">
          <w:rPr>
            <w:snapToGrid w:val="0"/>
          </w:rPr>
          <w:t>ODSIB1</w:t>
        </w:r>
      </w:ins>
      <w:ins w:id="1089" w:author="Author" w:date="2025-09-04T14:49:00Z" w16du:dateUtc="2025-09-04T12:49:00Z">
        <w:r>
          <w:rPr>
            <w:snapToGrid w:val="0"/>
          </w:rPr>
          <w:t>Configuration</w:t>
        </w:r>
        <w:r w:rsidRPr="00932347">
          <w:rPr>
            <w:snapToGrid w:val="0"/>
          </w:rPr>
          <w:t>ProvisionFailure</w:t>
        </w:r>
        <w:r>
          <w:rPr>
            <w:snapToGrid w:val="0"/>
          </w:rPr>
          <w:t>-IEs}},</w:t>
        </w:r>
      </w:ins>
    </w:p>
    <w:p w14:paraId="2E8EB8C9" w14:textId="77777777" w:rsidR="00E0521F" w:rsidRDefault="00E0521F" w:rsidP="00E0521F">
      <w:pPr>
        <w:pStyle w:val="PL"/>
        <w:rPr>
          <w:ins w:id="1090" w:author="Author" w:date="2025-09-04T14:49:00Z" w16du:dateUtc="2025-09-04T12:49:00Z"/>
          <w:snapToGrid w:val="0"/>
        </w:rPr>
      </w:pPr>
      <w:ins w:id="1091" w:author="Author" w:date="2025-09-04T14:49:00Z" w16du:dateUtc="2025-09-04T12:49:00Z">
        <w:r>
          <w:rPr>
            <w:snapToGrid w:val="0"/>
          </w:rPr>
          <w:tab/>
          <w:t>...</w:t>
        </w:r>
      </w:ins>
    </w:p>
    <w:p w14:paraId="3453C4CC" w14:textId="77777777" w:rsidR="00E0521F" w:rsidRDefault="00E0521F" w:rsidP="00E0521F">
      <w:pPr>
        <w:pStyle w:val="PL"/>
        <w:rPr>
          <w:ins w:id="1092" w:author="Author" w:date="2025-09-04T14:49:00Z" w16du:dateUtc="2025-09-04T12:49:00Z"/>
          <w:snapToGrid w:val="0"/>
        </w:rPr>
      </w:pPr>
      <w:ins w:id="1093" w:author="Author" w:date="2025-09-04T14:49:00Z" w16du:dateUtc="2025-09-04T12:49:00Z">
        <w:r>
          <w:rPr>
            <w:snapToGrid w:val="0"/>
          </w:rPr>
          <w:t>}</w:t>
        </w:r>
      </w:ins>
    </w:p>
    <w:p w14:paraId="0CB18E6B" w14:textId="77777777" w:rsidR="00E0521F" w:rsidRDefault="00E0521F" w:rsidP="00E0521F">
      <w:pPr>
        <w:pStyle w:val="PL"/>
        <w:rPr>
          <w:ins w:id="1094" w:author="Author" w:date="2025-09-04T14:49:00Z" w16du:dateUtc="2025-09-04T12:49:00Z"/>
          <w:snapToGrid w:val="0"/>
        </w:rPr>
      </w:pPr>
    </w:p>
    <w:p w14:paraId="12B15D37" w14:textId="6E4FEAE6" w:rsidR="00E0521F" w:rsidRDefault="00B024C9" w:rsidP="00E0521F">
      <w:pPr>
        <w:pStyle w:val="PL"/>
        <w:rPr>
          <w:ins w:id="1095" w:author="Author" w:date="2025-09-04T14:49:00Z" w16du:dateUtc="2025-09-04T12:49:00Z"/>
          <w:snapToGrid w:val="0"/>
        </w:rPr>
      </w:pPr>
      <w:ins w:id="1096" w:author="Author" w:date="2025-09-04T16:20:00Z" w16du:dateUtc="2025-09-04T14:20:00Z">
        <w:r>
          <w:rPr>
            <w:snapToGrid w:val="0"/>
          </w:rPr>
          <w:t>ODSIB1</w:t>
        </w:r>
      </w:ins>
      <w:ins w:id="1097" w:author="Author" w:date="2025-09-04T14:49:00Z" w16du:dateUtc="2025-09-04T12:49:00Z">
        <w:r w:rsidR="00E0521F">
          <w:rPr>
            <w:snapToGrid w:val="0"/>
          </w:rPr>
          <w:t>Configuration</w:t>
        </w:r>
        <w:r w:rsidR="00E0521F" w:rsidRPr="00932347">
          <w:rPr>
            <w:snapToGrid w:val="0"/>
          </w:rPr>
          <w:t>ProvisionFailure</w:t>
        </w:r>
        <w:r w:rsidR="00E0521F">
          <w:rPr>
            <w:snapToGrid w:val="0"/>
          </w:rPr>
          <w:t>-IEs XNAP-PROTOCOL-IES ::= {</w:t>
        </w:r>
        <w:r w:rsidR="00E0521F">
          <w:rPr>
            <w:snapToGrid w:val="0"/>
          </w:rPr>
          <w:tab/>
        </w:r>
      </w:ins>
    </w:p>
    <w:p w14:paraId="3951BF41" w14:textId="77777777" w:rsidR="00E0521F" w:rsidRDefault="00E0521F" w:rsidP="00E0521F">
      <w:pPr>
        <w:pStyle w:val="PL"/>
        <w:rPr>
          <w:ins w:id="1098" w:author="Author" w:date="2025-09-04T14:49:00Z" w16du:dateUtc="2025-09-04T12:49:00Z"/>
          <w:snapToGrid w:val="0"/>
        </w:rPr>
      </w:pPr>
      <w:ins w:id="1099" w:author="Author" w:date="2025-09-04T14:49:00Z" w16du:dateUtc="2025-09-04T12:49:00Z">
        <w:r>
          <w:rPr>
            <w:snapToGrid w:val="0"/>
          </w:rPr>
          <w:tab/>
          <w:t>{ ID id-Cause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1022E3E7" w14:textId="498B5865" w:rsidR="00E0521F" w:rsidRDefault="00E0521F" w:rsidP="00E0521F">
      <w:pPr>
        <w:pStyle w:val="PL"/>
        <w:rPr>
          <w:ins w:id="1100" w:author="Author" w:date="2025-09-04T14:49:00Z" w16du:dateUtc="2025-09-04T12:49:00Z"/>
          <w:snapToGrid w:val="0"/>
        </w:rPr>
      </w:pPr>
      <w:ins w:id="1101" w:author="Author" w:date="2025-09-04T14:49:00Z" w16du:dateUtc="2025-09-04T12:49:00Z">
        <w:r>
          <w:rPr>
            <w:snapToGrid w:val="0"/>
          </w:rPr>
          <w:tab/>
          <w:t>{ ID id-NES-Cell</w:t>
        </w:r>
      </w:ins>
      <w:ins w:id="1102" w:author="Author" w:date="2025-09-05T14:09:00Z" w16du:dateUtc="2025-09-05T12:09:00Z">
        <w:r w:rsidR="00347F80">
          <w:rPr>
            <w:snapToGrid w:val="0"/>
          </w:rPr>
          <w:t>-</w:t>
        </w:r>
      </w:ins>
      <w:ins w:id="1103" w:author="Author" w:date="2025-09-04T14:49:00Z" w16du:dateUtc="2025-09-04T12:49:00Z">
        <w:r>
          <w:rPr>
            <w:snapToGrid w:val="0"/>
          </w:rPr>
          <w:t>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NR-CGI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258DCCBE" w14:textId="211DB3EF" w:rsidR="00E0521F" w:rsidRDefault="00E0521F" w:rsidP="00E0521F">
      <w:pPr>
        <w:pStyle w:val="PL"/>
        <w:rPr>
          <w:ins w:id="1104" w:author="Author" w:date="2025-09-04T14:49:00Z" w16du:dateUtc="2025-09-04T12:49:00Z"/>
          <w:snapToGrid w:val="0"/>
        </w:rPr>
      </w:pPr>
      <w:ins w:id="1105" w:author="Author" w:date="2025-09-04T14:49:00Z" w16du:dateUtc="2025-09-04T12:49:00Z">
        <w:r>
          <w:rPr>
            <w:snapToGrid w:val="0"/>
          </w:rPr>
          <w:tab/>
          <w:t>{ ID id-Cell-A</w:t>
        </w:r>
      </w:ins>
      <w:ins w:id="1106" w:author="Author" w:date="2025-09-05T14:10:00Z" w16du:dateUtc="2025-09-05T12:10:00Z">
        <w:r w:rsidR="00F128D8">
          <w:rPr>
            <w:snapToGrid w:val="0"/>
          </w:rPr>
          <w:t>-</w:t>
        </w:r>
      </w:ins>
      <w:ins w:id="1107" w:author="Author" w:date="2025-09-04T14:49:00Z" w16du:dateUtc="2025-09-04T12:49:00Z">
        <w:r>
          <w:rPr>
            <w:snapToGrid w:val="0"/>
          </w:rPr>
          <w:t>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NR-CGI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</w:ins>
      <w:ins w:id="1108" w:author="Author" w:date="2025-09-05T14:15:00Z" w16du:dateUtc="2025-09-05T12:15:00Z">
        <w:r w:rsidR="00773FBE" w:rsidRPr="003C4B8C">
          <w:rPr>
            <w:snapToGrid w:val="0"/>
          </w:rPr>
          <w:t>optional</w:t>
        </w:r>
      </w:ins>
      <w:ins w:id="1109" w:author="Author" w:date="2025-09-04T14:49:00Z" w16du:dateUtc="2025-09-04T12:49:00Z">
        <w:r>
          <w:rPr>
            <w:snapToGrid w:val="0"/>
          </w:rPr>
          <w:t>}|</w:t>
        </w:r>
      </w:ins>
    </w:p>
    <w:p w14:paraId="4BF454DD" w14:textId="77777777" w:rsidR="00E0521F" w:rsidRDefault="00E0521F" w:rsidP="00E0521F">
      <w:pPr>
        <w:pStyle w:val="PL"/>
        <w:rPr>
          <w:ins w:id="1110" w:author="Author" w:date="2025-09-04T14:49:00Z" w16du:dateUtc="2025-09-04T12:49:00Z"/>
          <w:snapToGrid w:val="0"/>
        </w:rPr>
      </w:pPr>
      <w:ins w:id="1111" w:author="Author" w:date="2025-09-04T14:49:00Z" w16du:dateUtc="2025-09-04T12:49:00Z">
        <w:r>
          <w:rPr>
            <w:snapToGrid w:val="0"/>
          </w:rPr>
          <w:tab/>
          <w:t>{ ID id-CriticalityDiagnostics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}|</w:t>
        </w:r>
      </w:ins>
    </w:p>
    <w:p w14:paraId="776872D4" w14:textId="77777777" w:rsidR="00E0521F" w:rsidRDefault="00E0521F" w:rsidP="00E0521F">
      <w:pPr>
        <w:pStyle w:val="PL"/>
        <w:rPr>
          <w:ins w:id="1112" w:author="Author" w:date="2025-09-04T14:49:00Z" w16du:dateUtc="2025-09-04T12:49:00Z"/>
          <w:snapToGrid w:val="0"/>
        </w:rPr>
      </w:pPr>
      <w:ins w:id="1113" w:author="Author" w:date="2025-09-04T14:49:00Z" w16du:dateUtc="2025-09-04T12:49:00Z">
        <w:r>
          <w:rPr>
            <w:snapToGrid w:val="0"/>
          </w:rPr>
          <w:tab/>
          <w:t xml:space="preserve">{ </w:t>
        </w:r>
        <w:r w:rsidRPr="003C4B8C">
          <w:rPr>
            <w:snapToGrid w:val="0"/>
          </w:rPr>
          <w:t>ID id-InterfaceInstanceIndication</w:t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>CRITICALITY reject</w:t>
        </w:r>
        <w:r w:rsidRPr="003C4B8C">
          <w:rPr>
            <w:snapToGrid w:val="0"/>
          </w:rPr>
          <w:tab/>
          <w:t>TYPE InterfaceInstanceIndication</w:t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>PRESENCE optional</w:t>
        </w:r>
        <w:r>
          <w:rPr>
            <w:snapToGrid w:val="0"/>
          </w:rPr>
          <w:t xml:space="preserve"> },</w:t>
        </w:r>
      </w:ins>
    </w:p>
    <w:p w14:paraId="7D0A3954" w14:textId="77777777" w:rsidR="00E0521F" w:rsidRDefault="00E0521F" w:rsidP="00E0521F">
      <w:pPr>
        <w:pStyle w:val="PL"/>
        <w:rPr>
          <w:ins w:id="1114" w:author="Author" w:date="2025-09-04T14:49:00Z" w16du:dateUtc="2025-09-04T12:49:00Z"/>
          <w:snapToGrid w:val="0"/>
        </w:rPr>
      </w:pPr>
      <w:ins w:id="1115" w:author="Author" w:date="2025-09-04T14:49:00Z" w16du:dateUtc="2025-09-04T12:49:00Z">
        <w:r>
          <w:rPr>
            <w:snapToGrid w:val="0"/>
          </w:rPr>
          <w:tab/>
          <w:t>...</w:t>
        </w:r>
      </w:ins>
    </w:p>
    <w:p w14:paraId="0C4657B6" w14:textId="77777777" w:rsidR="00E0521F" w:rsidRDefault="00E0521F" w:rsidP="00E0521F">
      <w:pPr>
        <w:pStyle w:val="PL"/>
        <w:rPr>
          <w:ins w:id="1116" w:author="Author" w:date="2025-09-04T14:49:00Z" w16du:dateUtc="2025-09-04T12:49:00Z"/>
          <w:snapToGrid w:val="0"/>
        </w:rPr>
      </w:pPr>
      <w:ins w:id="1117" w:author="Author" w:date="2025-09-04T14:49:00Z" w16du:dateUtc="2025-09-04T12:49:00Z">
        <w:r>
          <w:rPr>
            <w:snapToGrid w:val="0"/>
          </w:rPr>
          <w:t>}</w:t>
        </w:r>
      </w:ins>
    </w:p>
    <w:p w14:paraId="019F8EE7" w14:textId="77777777" w:rsidR="00E0521F" w:rsidRDefault="00E0521F" w:rsidP="00E0521F">
      <w:pPr>
        <w:pStyle w:val="PL"/>
        <w:rPr>
          <w:ins w:id="1118" w:author="Author" w:date="2025-09-04T14:49:00Z" w16du:dateUtc="2025-09-04T12:49:00Z"/>
          <w:snapToGrid w:val="0"/>
        </w:rPr>
      </w:pPr>
    </w:p>
    <w:p w14:paraId="6139E6B8" w14:textId="77777777" w:rsidR="00E0521F" w:rsidRDefault="00E0521F" w:rsidP="00E0521F">
      <w:pPr>
        <w:pStyle w:val="PL"/>
        <w:rPr>
          <w:ins w:id="1119" w:author="Author" w:date="2025-09-04T14:49:00Z" w16du:dateUtc="2025-09-04T12:49:00Z"/>
          <w:snapToGrid w:val="0"/>
        </w:rPr>
      </w:pPr>
      <w:ins w:id="1120" w:author="Author" w:date="2025-09-04T14:49:00Z" w16du:dateUtc="2025-09-04T12:49:00Z">
        <w:r>
          <w:rPr>
            <w:snapToGrid w:val="0"/>
          </w:rPr>
          <w:t>-- **************************************************************</w:t>
        </w:r>
      </w:ins>
    </w:p>
    <w:p w14:paraId="05550088" w14:textId="77777777" w:rsidR="00E0521F" w:rsidRDefault="00E0521F" w:rsidP="00E0521F">
      <w:pPr>
        <w:pStyle w:val="PL"/>
        <w:rPr>
          <w:ins w:id="1121" w:author="Author" w:date="2025-09-04T14:49:00Z" w16du:dateUtc="2025-09-04T12:49:00Z"/>
          <w:snapToGrid w:val="0"/>
        </w:rPr>
      </w:pPr>
      <w:ins w:id="1122" w:author="Author" w:date="2025-09-04T14:49:00Z" w16du:dateUtc="2025-09-04T12:49:00Z">
        <w:r>
          <w:rPr>
            <w:snapToGrid w:val="0"/>
          </w:rPr>
          <w:t>--</w:t>
        </w:r>
      </w:ins>
    </w:p>
    <w:p w14:paraId="29021EA0" w14:textId="6A533189" w:rsidR="00E0521F" w:rsidRDefault="00E0521F" w:rsidP="00E0521F">
      <w:pPr>
        <w:pStyle w:val="PL"/>
        <w:outlineLvl w:val="3"/>
        <w:rPr>
          <w:ins w:id="1123" w:author="Author" w:date="2025-09-04T14:49:00Z" w16du:dateUtc="2025-09-04T12:49:00Z"/>
          <w:snapToGrid w:val="0"/>
        </w:rPr>
      </w:pPr>
      <w:ins w:id="1124" w:author="Author" w:date="2025-09-04T14:49:00Z" w16du:dateUtc="2025-09-04T12:49:00Z">
        <w:r>
          <w:rPr>
            <w:snapToGrid w:val="0"/>
          </w:rPr>
          <w:t xml:space="preserve">-- </w:t>
        </w:r>
      </w:ins>
      <w:ins w:id="1125" w:author="Author" w:date="2025-09-04T16:20:00Z" w16du:dateUtc="2025-09-04T14:20:00Z">
        <w:r w:rsidR="00B024C9">
          <w:rPr>
            <w:snapToGrid w:val="0"/>
          </w:rPr>
          <w:t>OD</w:t>
        </w:r>
      </w:ins>
      <w:ins w:id="1126" w:author="Author" w:date="2025-09-04T16:26:00Z" w16du:dateUtc="2025-09-04T14:26:00Z">
        <w:r w:rsidR="00FA4A10">
          <w:rPr>
            <w:snapToGrid w:val="0"/>
          </w:rPr>
          <w:t>-</w:t>
        </w:r>
      </w:ins>
      <w:ins w:id="1127" w:author="Author" w:date="2025-09-04T16:20:00Z" w16du:dateUtc="2025-09-04T14:20:00Z">
        <w:r w:rsidR="00B024C9">
          <w:rPr>
            <w:snapToGrid w:val="0"/>
          </w:rPr>
          <w:t>SIB1</w:t>
        </w:r>
      </w:ins>
      <w:ins w:id="1128" w:author="Author" w:date="2025-09-04T14:49:00Z" w16du:dateUtc="2025-09-04T12:49:00Z">
        <w:r>
          <w:rPr>
            <w:snapToGrid w:val="0"/>
          </w:rPr>
          <w:t xml:space="preserve"> CONFIGURATION PROVISION STATUS</w:t>
        </w:r>
      </w:ins>
    </w:p>
    <w:p w14:paraId="515DA2F6" w14:textId="77777777" w:rsidR="00E0521F" w:rsidRDefault="00E0521F" w:rsidP="00E0521F">
      <w:pPr>
        <w:pStyle w:val="PL"/>
        <w:rPr>
          <w:ins w:id="1129" w:author="Author" w:date="2025-09-04T14:49:00Z" w16du:dateUtc="2025-09-04T12:49:00Z"/>
          <w:snapToGrid w:val="0"/>
        </w:rPr>
      </w:pPr>
      <w:ins w:id="1130" w:author="Author" w:date="2025-09-04T14:49:00Z" w16du:dateUtc="2025-09-04T12:49:00Z">
        <w:r>
          <w:rPr>
            <w:snapToGrid w:val="0"/>
          </w:rPr>
          <w:t>--</w:t>
        </w:r>
      </w:ins>
    </w:p>
    <w:p w14:paraId="1041921C" w14:textId="77777777" w:rsidR="00E0521F" w:rsidRDefault="00E0521F" w:rsidP="00E0521F">
      <w:pPr>
        <w:pStyle w:val="PL"/>
        <w:rPr>
          <w:ins w:id="1131" w:author="Author" w:date="2025-09-04T14:49:00Z" w16du:dateUtc="2025-09-04T12:49:00Z"/>
          <w:snapToGrid w:val="0"/>
        </w:rPr>
      </w:pPr>
      <w:ins w:id="1132" w:author="Author" w:date="2025-09-04T14:49:00Z" w16du:dateUtc="2025-09-04T12:49:00Z">
        <w:r>
          <w:rPr>
            <w:snapToGrid w:val="0"/>
          </w:rPr>
          <w:t>-- **************************************************************</w:t>
        </w:r>
      </w:ins>
    </w:p>
    <w:p w14:paraId="3E8EEE60" w14:textId="77777777" w:rsidR="00E0521F" w:rsidRDefault="00E0521F" w:rsidP="00E0521F">
      <w:pPr>
        <w:pStyle w:val="PL"/>
        <w:rPr>
          <w:ins w:id="1133" w:author="Author" w:date="2025-09-04T14:49:00Z" w16du:dateUtc="2025-09-04T12:49:00Z"/>
          <w:snapToGrid w:val="0"/>
        </w:rPr>
      </w:pPr>
    </w:p>
    <w:p w14:paraId="0C5BA72E" w14:textId="58A32CEE" w:rsidR="00E0521F" w:rsidRDefault="00B024C9" w:rsidP="00E0521F">
      <w:pPr>
        <w:pStyle w:val="PL"/>
        <w:rPr>
          <w:ins w:id="1134" w:author="Author" w:date="2025-09-04T14:49:00Z" w16du:dateUtc="2025-09-04T12:49:00Z"/>
          <w:snapToGrid w:val="0"/>
        </w:rPr>
      </w:pPr>
      <w:ins w:id="1135" w:author="Author" w:date="2025-09-04T16:20:00Z" w16du:dateUtc="2025-09-04T14:20:00Z">
        <w:r>
          <w:rPr>
            <w:snapToGrid w:val="0"/>
          </w:rPr>
          <w:t>ODSIB1</w:t>
        </w:r>
      </w:ins>
      <w:ins w:id="1136" w:author="Author" w:date="2025-09-04T14:49:00Z" w16du:dateUtc="2025-09-04T12:49:00Z">
        <w:r w:rsidR="00E0521F">
          <w:rPr>
            <w:snapToGrid w:val="0"/>
          </w:rPr>
          <w:t>ConfigurationProvision</w:t>
        </w:r>
        <w:r w:rsidR="00E0521F" w:rsidRPr="008748D3">
          <w:rPr>
            <w:snapToGrid w:val="0"/>
          </w:rPr>
          <w:t>Status</w:t>
        </w:r>
        <w:r w:rsidR="00E0521F">
          <w:rPr>
            <w:snapToGrid w:val="0"/>
          </w:rPr>
          <w:t xml:space="preserve"> ::= SEQUENCE {</w:t>
        </w:r>
      </w:ins>
    </w:p>
    <w:p w14:paraId="33293C12" w14:textId="132638EF" w:rsidR="00E0521F" w:rsidRDefault="00E0521F" w:rsidP="00E0521F">
      <w:pPr>
        <w:pStyle w:val="PL"/>
        <w:rPr>
          <w:ins w:id="1137" w:author="Author" w:date="2025-09-04T14:49:00Z" w16du:dateUtc="2025-09-04T12:49:00Z"/>
          <w:snapToGrid w:val="0"/>
        </w:rPr>
      </w:pPr>
      <w:ins w:id="1138" w:author="Author" w:date="2025-09-04T14:49:00Z" w16du:dateUtc="2025-09-04T12:49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</w:ins>
      <w:ins w:id="1139" w:author="Author" w:date="2025-09-04T16:20:00Z" w16du:dateUtc="2025-09-04T14:20:00Z">
        <w:r w:rsidR="00B024C9">
          <w:rPr>
            <w:snapToGrid w:val="0"/>
          </w:rPr>
          <w:t>ODSIB1</w:t>
        </w:r>
      </w:ins>
      <w:ins w:id="1140" w:author="Author" w:date="2025-09-04T14:49:00Z" w16du:dateUtc="2025-09-04T12:49:00Z">
        <w:r>
          <w:rPr>
            <w:snapToGrid w:val="0"/>
          </w:rPr>
          <w:t>ConfigurationProvision</w:t>
        </w:r>
        <w:r w:rsidRPr="008748D3">
          <w:rPr>
            <w:snapToGrid w:val="0"/>
          </w:rPr>
          <w:t>Status</w:t>
        </w:r>
        <w:r>
          <w:rPr>
            <w:snapToGrid w:val="0"/>
          </w:rPr>
          <w:t>-IEs}},</w:t>
        </w:r>
      </w:ins>
    </w:p>
    <w:p w14:paraId="4FF24665" w14:textId="77777777" w:rsidR="00E0521F" w:rsidRDefault="00E0521F" w:rsidP="00E0521F">
      <w:pPr>
        <w:pStyle w:val="PL"/>
        <w:rPr>
          <w:ins w:id="1141" w:author="Author" w:date="2025-09-04T14:49:00Z" w16du:dateUtc="2025-09-04T12:49:00Z"/>
          <w:snapToGrid w:val="0"/>
        </w:rPr>
      </w:pPr>
      <w:ins w:id="1142" w:author="Author" w:date="2025-09-04T14:49:00Z" w16du:dateUtc="2025-09-04T12:49:00Z">
        <w:r>
          <w:rPr>
            <w:snapToGrid w:val="0"/>
          </w:rPr>
          <w:tab/>
          <w:t>...</w:t>
        </w:r>
      </w:ins>
    </w:p>
    <w:p w14:paraId="1C8371F3" w14:textId="77777777" w:rsidR="00E0521F" w:rsidRDefault="00E0521F" w:rsidP="00E0521F">
      <w:pPr>
        <w:pStyle w:val="PL"/>
        <w:rPr>
          <w:ins w:id="1143" w:author="Author" w:date="2025-09-04T14:49:00Z" w16du:dateUtc="2025-09-04T12:49:00Z"/>
          <w:snapToGrid w:val="0"/>
        </w:rPr>
      </w:pPr>
      <w:ins w:id="1144" w:author="Author" w:date="2025-09-04T14:49:00Z" w16du:dateUtc="2025-09-04T12:49:00Z">
        <w:r>
          <w:rPr>
            <w:snapToGrid w:val="0"/>
          </w:rPr>
          <w:t>}</w:t>
        </w:r>
      </w:ins>
    </w:p>
    <w:p w14:paraId="79B74846" w14:textId="77777777" w:rsidR="00E0521F" w:rsidRDefault="00E0521F" w:rsidP="00E0521F">
      <w:pPr>
        <w:pStyle w:val="PL"/>
        <w:rPr>
          <w:ins w:id="1145" w:author="Author" w:date="2025-09-04T14:49:00Z" w16du:dateUtc="2025-09-04T12:49:00Z"/>
          <w:snapToGrid w:val="0"/>
        </w:rPr>
      </w:pPr>
    </w:p>
    <w:p w14:paraId="075C8CD6" w14:textId="3620795D" w:rsidR="00E0521F" w:rsidRPr="00E17E36" w:rsidRDefault="00B024C9" w:rsidP="00E0521F">
      <w:pPr>
        <w:pStyle w:val="PL"/>
        <w:rPr>
          <w:ins w:id="1146" w:author="Author" w:date="2025-09-04T14:49:00Z" w16du:dateUtc="2025-09-04T12:49:00Z"/>
          <w:snapToGrid w:val="0"/>
        </w:rPr>
      </w:pPr>
      <w:ins w:id="1147" w:author="Author" w:date="2025-09-04T16:20:00Z" w16du:dateUtc="2025-09-04T14:20:00Z">
        <w:r>
          <w:rPr>
            <w:snapToGrid w:val="0"/>
          </w:rPr>
          <w:t>ODSIB1</w:t>
        </w:r>
      </w:ins>
      <w:ins w:id="1148" w:author="Author" w:date="2025-09-04T14:49:00Z" w16du:dateUtc="2025-09-04T12:49:00Z">
        <w:r w:rsidR="00E0521F">
          <w:rPr>
            <w:snapToGrid w:val="0"/>
          </w:rPr>
          <w:t>ConfigurationProvision</w:t>
        </w:r>
        <w:r w:rsidR="00E0521F" w:rsidRPr="008748D3">
          <w:rPr>
            <w:snapToGrid w:val="0"/>
          </w:rPr>
          <w:t>Status</w:t>
        </w:r>
        <w:r w:rsidR="00E0521F">
          <w:rPr>
            <w:snapToGrid w:val="0"/>
          </w:rPr>
          <w:t>-IEs XNAP-PROTOCOL-IES ::= {</w:t>
        </w:r>
      </w:ins>
    </w:p>
    <w:p w14:paraId="04939456" w14:textId="64B28C1F" w:rsidR="00E0521F" w:rsidRDefault="00E0521F" w:rsidP="00E0521F">
      <w:pPr>
        <w:pStyle w:val="PL"/>
        <w:rPr>
          <w:ins w:id="1149" w:author="Author" w:date="2025-09-04T14:49:00Z" w16du:dateUtc="2025-09-04T12:49:00Z"/>
        </w:rPr>
      </w:pPr>
      <w:ins w:id="1150" w:author="Author" w:date="2025-09-04T14:49:00Z" w16du:dateUtc="2025-09-04T12:49:00Z">
        <w:r>
          <w:tab/>
          <w:t>{ ID id-NES-Cell</w:t>
        </w:r>
      </w:ins>
      <w:ins w:id="1151" w:author="Author" w:date="2025-09-05T14:09:00Z" w16du:dateUtc="2025-09-05T12:09:00Z">
        <w:r w:rsidR="00347F80">
          <w:t>-</w:t>
        </w:r>
      </w:ins>
      <w:ins w:id="1152" w:author="Author" w:date="2025-09-04T14:49:00Z" w16du:dateUtc="2025-09-04T12:49:00Z">
        <w:r>
          <w:t>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NR-CGI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mandatory}|</w:t>
        </w:r>
      </w:ins>
    </w:p>
    <w:p w14:paraId="2CAE4943" w14:textId="1BDCD9B4" w:rsidR="00E0521F" w:rsidRPr="00E17E36" w:rsidRDefault="00E0521F" w:rsidP="00E0521F">
      <w:pPr>
        <w:pStyle w:val="PL"/>
        <w:rPr>
          <w:ins w:id="1153" w:author="Author" w:date="2025-09-04T14:49:00Z" w16du:dateUtc="2025-09-04T12:49:00Z"/>
          <w:snapToGrid w:val="0"/>
        </w:rPr>
      </w:pPr>
      <w:ins w:id="1154" w:author="Author" w:date="2025-09-04T14:49:00Z" w16du:dateUtc="2025-09-04T12:49:00Z">
        <w:r>
          <w:rPr>
            <w:snapToGrid w:val="0"/>
          </w:rPr>
          <w:tab/>
          <w:t>{ ID id-Cell-A</w:t>
        </w:r>
      </w:ins>
      <w:ins w:id="1155" w:author="Author" w:date="2025-09-05T14:10:00Z" w16du:dateUtc="2025-09-05T12:10:00Z">
        <w:r w:rsidR="00F128D8">
          <w:rPr>
            <w:snapToGrid w:val="0"/>
          </w:rPr>
          <w:t>-</w:t>
        </w:r>
      </w:ins>
      <w:ins w:id="1156" w:author="Author" w:date="2025-09-04T14:49:00Z" w16du:dateUtc="2025-09-04T12:49:00Z">
        <w:r>
          <w:rPr>
            <w:snapToGrid w:val="0"/>
          </w:rPr>
          <w:t>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NR-CGI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</w:ins>
      <w:ins w:id="1157" w:author="Author" w:date="2025-09-05T14:15:00Z" w16du:dateUtc="2025-09-05T12:15:00Z">
        <w:r w:rsidR="00773FBE" w:rsidRPr="003C4B8C">
          <w:rPr>
            <w:snapToGrid w:val="0"/>
          </w:rPr>
          <w:t>optional</w:t>
        </w:r>
      </w:ins>
      <w:ins w:id="1158" w:author="Author" w:date="2025-09-04T14:49:00Z" w16du:dateUtc="2025-09-04T12:49:00Z">
        <w:r>
          <w:rPr>
            <w:snapToGrid w:val="0"/>
          </w:rPr>
          <w:t>}|</w:t>
        </w:r>
      </w:ins>
    </w:p>
    <w:p w14:paraId="353D54A6" w14:textId="77777777" w:rsidR="00E0521F" w:rsidRDefault="00E0521F" w:rsidP="00E0521F">
      <w:pPr>
        <w:pStyle w:val="PL"/>
        <w:rPr>
          <w:ins w:id="1159" w:author="Author" w:date="2025-09-04T14:49:00Z" w16du:dateUtc="2025-09-04T12:49:00Z"/>
        </w:rPr>
      </w:pPr>
      <w:ins w:id="1160" w:author="Author" w:date="2025-09-04T14:49:00Z" w16du:dateUtc="2025-09-04T12:49:00Z">
        <w:r>
          <w:tab/>
          <w:t>{ ID id-ProvisionStatus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ProvisionStatus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mandatory}|</w:t>
        </w:r>
      </w:ins>
    </w:p>
    <w:p w14:paraId="0CE53ED2" w14:textId="77777777" w:rsidR="00E0521F" w:rsidRPr="00E17E36" w:rsidRDefault="00E0521F" w:rsidP="00E0521F">
      <w:pPr>
        <w:pStyle w:val="PL"/>
        <w:rPr>
          <w:ins w:id="1161" w:author="Author" w:date="2025-09-04T14:49:00Z" w16du:dateUtc="2025-09-04T12:49:00Z"/>
          <w:snapToGrid w:val="0"/>
        </w:rPr>
      </w:pPr>
      <w:ins w:id="1162" w:author="Author" w:date="2025-09-04T14:49:00Z" w16du:dateUtc="2025-09-04T12:49:00Z">
        <w:r>
          <w:rPr>
            <w:snapToGrid w:val="0"/>
          </w:rPr>
          <w:tab/>
          <w:t xml:space="preserve">{ </w:t>
        </w:r>
        <w:r w:rsidRPr="003C4B8C">
          <w:rPr>
            <w:snapToGrid w:val="0"/>
          </w:rPr>
          <w:t>ID id-InterfaceInstanceIndication</w:t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>CRITICALITY reject</w:t>
        </w:r>
        <w:r w:rsidRPr="003C4B8C">
          <w:rPr>
            <w:snapToGrid w:val="0"/>
          </w:rPr>
          <w:tab/>
          <w:t>TYPE InterfaceInstanceIndication</w:t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</w:r>
        <w:r w:rsidRPr="003C4B8C">
          <w:rPr>
            <w:snapToGrid w:val="0"/>
          </w:rPr>
          <w:tab/>
          <w:t>PRESENCE optional</w:t>
        </w:r>
        <w:r>
          <w:rPr>
            <w:snapToGrid w:val="0"/>
          </w:rPr>
          <w:t xml:space="preserve"> },</w:t>
        </w:r>
      </w:ins>
    </w:p>
    <w:p w14:paraId="51A7C1F3" w14:textId="77777777" w:rsidR="00E0521F" w:rsidRDefault="00E0521F" w:rsidP="00E0521F">
      <w:pPr>
        <w:pStyle w:val="PL"/>
        <w:rPr>
          <w:ins w:id="1163" w:author="Author" w:date="2025-09-04T14:49:00Z" w16du:dateUtc="2025-09-04T12:49:00Z"/>
          <w:snapToGrid w:val="0"/>
        </w:rPr>
      </w:pPr>
      <w:ins w:id="1164" w:author="Author" w:date="2025-09-04T14:49:00Z" w16du:dateUtc="2025-09-04T12:49:00Z">
        <w:r>
          <w:rPr>
            <w:snapToGrid w:val="0"/>
          </w:rPr>
          <w:tab/>
          <w:t>...</w:t>
        </w:r>
      </w:ins>
    </w:p>
    <w:p w14:paraId="2BC861F1" w14:textId="77777777" w:rsidR="00E0521F" w:rsidRDefault="00E0521F" w:rsidP="00E0521F">
      <w:pPr>
        <w:pStyle w:val="PL"/>
        <w:rPr>
          <w:ins w:id="1165" w:author="Author" w:date="2025-09-04T14:49:00Z" w16du:dateUtc="2025-09-04T12:49:00Z"/>
          <w:snapToGrid w:val="0"/>
        </w:rPr>
      </w:pPr>
      <w:ins w:id="1166" w:author="Author" w:date="2025-09-04T14:49:00Z" w16du:dateUtc="2025-09-04T12:49:00Z">
        <w:r>
          <w:rPr>
            <w:snapToGrid w:val="0"/>
          </w:rPr>
          <w:t>}</w:t>
        </w:r>
      </w:ins>
    </w:p>
    <w:p w14:paraId="41622C26" w14:textId="77777777" w:rsidR="00E0521F" w:rsidRDefault="00E0521F" w:rsidP="00E0521F">
      <w:pPr>
        <w:pStyle w:val="PL"/>
        <w:rPr>
          <w:ins w:id="1167" w:author="Author" w:date="2025-09-04T14:49:00Z" w16du:dateUtc="2025-09-04T12:49:00Z"/>
          <w:snapToGrid w:val="0"/>
        </w:rPr>
      </w:pPr>
    </w:p>
    <w:p w14:paraId="6E448039" w14:textId="77777777" w:rsidR="00E0521F" w:rsidRDefault="00E0521F" w:rsidP="00E0521F">
      <w:pPr>
        <w:pStyle w:val="PL"/>
        <w:rPr>
          <w:ins w:id="1168" w:author="Author" w:date="2025-09-04T14:49:00Z" w16du:dateUtc="2025-09-04T12:49:00Z"/>
          <w:snapToGrid w:val="0"/>
        </w:rPr>
      </w:pPr>
      <w:ins w:id="1169" w:author="Author" w:date="2025-09-04T14:49:00Z" w16du:dateUtc="2025-09-04T12:49:00Z">
        <w:r>
          <w:rPr>
            <w:snapToGrid w:val="0"/>
          </w:rPr>
          <w:t>ProvisionStatus</w:t>
        </w:r>
        <w:r w:rsidRPr="006D6597">
          <w:rPr>
            <w:snapToGrid w:val="0"/>
          </w:rPr>
          <w:t xml:space="preserve"> ::= ENUMERATED {</w:t>
        </w:r>
        <w:r>
          <w:rPr>
            <w:snapToGrid w:val="0"/>
          </w:rPr>
          <w:t>stopped</w:t>
        </w:r>
        <w:r w:rsidRPr="006D6597">
          <w:rPr>
            <w:snapToGrid w:val="0"/>
          </w:rPr>
          <w:t>, ...}</w:t>
        </w:r>
      </w:ins>
    </w:p>
    <w:p w14:paraId="1DFA193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EA7087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8FB81E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END</w:t>
      </w:r>
    </w:p>
    <w:p w14:paraId="33B39D9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-- ASN1STOP</w:t>
      </w:r>
    </w:p>
    <w:p w14:paraId="0CB16A7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296696BB" w14:textId="77777777" w:rsidR="002D7E9A" w:rsidRPr="002D7E9A" w:rsidRDefault="002D7E9A" w:rsidP="002D7E9A">
      <w:bookmarkStart w:id="1170" w:name="_CR9_3_5"/>
      <w:bookmarkEnd w:id="1170"/>
    </w:p>
    <w:p w14:paraId="3072F74B" w14:textId="77777777" w:rsidR="00ED1635" w:rsidRPr="007B5C64" w:rsidRDefault="00ED1635" w:rsidP="00ED16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171" w:name="_Toc20955408"/>
      <w:bookmarkStart w:id="1172" w:name="_Toc29991616"/>
      <w:bookmarkStart w:id="1173" w:name="_Toc36556019"/>
      <w:bookmarkStart w:id="1174" w:name="_Toc44497804"/>
      <w:bookmarkStart w:id="1175" w:name="_Toc45108191"/>
      <w:bookmarkStart w:id="1176" w:name="_Toc45901811"/>
      <w:bookmarkStart w:id="1177" w:name="_Toc51850892"/>
      <w:bookmarkStart w:id="1178" w:name="_Toc56693896"/>
      <w:bookmarkStart w:id="1179" w:name="_Toc64447440"/>
      <w:bookmarkStart w:id="1180" w:name="_Toc66286934"/>
      <w:bookmarkStart w:id="1181" w:name="_Toc74151632"/>
      <w:bookmarkStart w:id="1182" w:name="_Toc88654106"/>
      <w:bookmarkStart w:id="1183" w:name="_Toc97904462"/>
      <w:bookmarkStart w:id="1184" w:name="_Toc98868600"/>
      <w:bookmarkStart w:id="1185" w:name="_Toc105174886"/>
      <w:bookmarkStart w:id="1186" w:name="_Toc106109723"/>
      <w:bookmarkStart w:id="1187" w:name="_Toc113825545"/>
      <w:bookmarkStart w:id="1188" w:name="_Toc200462150"/>
      <w:bookmarkStart w:id="1189" w:name="_Toc200462152"/>
      <w:r w:rsidRPr="007B5C64">
        <w:rPr>
          <w:rFonts w:ascii="Arial" w:eastAsia="SimSun" w:hAnsi="Arial"/>
          <w:sz w:val="28"/>
          <w:lang w:eastAsia="ko-KR"/>
        </w:rPr>
        <w:t>9.3.5</w:t>
      </w:r>
      <w:r w:rsidRPr="007B5C64">
        <w:rPr>
          <w:rFonts w:ascii="Arial" w:eastAsia="SimSun" w:hAnsi="Arial"/>
          <w:sz w:val="28"/>
          <w:lang w:eastAsia="ko-KR"/>
        </w:rPr>
        <w:tab/>
        <w:t>Information Element definitions</w:t>
      </w:r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</w:p>
    <w:p w14:paraId="4585C4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37CE3F3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7E5B76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15CC812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Information Element Definitions</w:t>
      </w:r>
    </w:p>
    <w:p w14:paraId="61828F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68CDCA2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>-- **************************************************************</w:t>
      </w:r>
    </w:p>
    <w:p w14:paraId="39D0A4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432E3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XnAP-IEs {</w:t>
      </w:r>
    </w:p>
    <w:p w14:paraId="7F52C3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itu-t (0) identified-organization (4) etsi (0) mobileDomain (0)</w:t>
      </w:r>
    </w:p>
    <w:p w14:paraId="252E20B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ngran-access (22) modules (3) xnap (2) version1 (1) xnap-IEs (2) }</w:t>
      </w:r>
    </w:p>
    <w:p w14:paraId="75A9913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5343C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DEFINITIONS AUTOMATIC TAGS ::=</w:t>
      </w:r>
    </w:p>
    <w:p w14:paraId="3FFD09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966A49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BEGIN</w:t>
      </w:r>
    </w:p>
    <w:p w14:paraId="21C576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F5621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IMPORTS</w:t>
      </w:r>
    </w:p>
    <w:p w14:paraId="1654258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5308D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</w:p>
    <w:p w14:paraId="22A993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id-CNTypeRestrictionsForEquivalent,</w:t>
      </w:r>
    </w:p>
    <w:p w14:paraId="5E9E78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id-CNTypeRestrictionsForServing,</w:t>
      </w:r>
    </w:p>
    <w:p w14:paraId="00816D1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id-</w:t>
      </w:r>
      <w:r w:rsidRPr="007B5C64">
        <w:rPr>
          <w:rFonts w:ascii="Courier New" w:eastAsia="SimSun" w:hAnsi="Courier New" w:hint="eastAsia"/>
          <w:noProof/>
          <w:sz w:val="16"/>
          <w:lang w:eastAsia="ja-JP"/>
        </w:rPr>
        <w:t>Additional-UL-NG-U-TNLatUPF-List,</w:t>
      </w:r>
    </w:p>
    <w:p w14:paraId="0042D3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bookmarkStart w:id="1190" w:name="_Hlk36619637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id-ConfiguredTACIndication,</w:t>
      </w:r>
      <w:bookmarkEnd w:id="1190"/>
    </w:p>
    <w:p w14:paraId="1EC1BE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id-AlternativeQoSParaSetList,</w:t>
      </w:r>
    </w:p>
    <w:p w14:paraId="09C816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id-CurrentQoSParaSetIndex,</w:t>
      </w:r>
    </w:p>
    <w:p w14:paraId="5C04EE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id-DefaultDRB-Allowed,</w:t>
      </w:r>
    </w:p>
    <w:p w14:paraId="443936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DLCarrierList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61EBFE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id-EndpointIPAddressAndPort,</w:t>
      </w:r>
    </w:p>
    <w:p w14:paraId="35922A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id-ExtendedReportIntervalMDT,</w:t>
      </w:r>
    </w:p>
    <w:p w14:paraId="438240F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id-ExtendedTAISliceSupportList,</w:t>
      </w:r>
    </w:p>
    <w:p w14:paraId="7703FD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id-FiveGCMobilityRestrictionListContainer,</w:t>
      </w:r>
    </w:p>
    <w:p w14:paraId="6F1979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id-</w:t>
      </w:r>
      <w:r w:rsidRPr="007B5C64">
        <w:rPr>
          <w:rFonts w:ascii="Courier New" w:eastAsia="SimSun" w:hAnsi="Courier New" w:hint="eastAsia"/>
          <w:noProof/>
          <w:sz w:val="16"/>
          <w:lang w:eastAsia="ja-JP"/>
        </w:rPr>
        <w:t>Secondary</w:t>
      </w:r>
      <w:r w:rsidRPr="007B5C64">
        <w:rPr>
          <w:rFonts w:ascii="Courier New" w:eastAsia="SimSun" w:hAnsi="Courier New"/>
          <w:noProof/>
          <w:sz w:val="16"/>
          <w:lang w:eastAsia="ja-JP"/>
        </w:rPr>
        <w:t>dataF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orwardingInfoFromTarget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-List,</w:t>
      </w:r>
    </w:p>
    <w:p w14:paraId="3F58AC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id-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LastE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UTRANPLMNIdentity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,</w:t>
      </w:r>
    </w:p>
    <w:p w14:paraId="47CC5CF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LTE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A2XUEPC5AggregateMaximumBitRate,</w:t>
      </w:r>
    </w:p>
    <w:p w14:paraId="0618249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id-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IntendedTDD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-DL-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ULConfiguration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-NR,</w:t>
      </w:r>
    </w:p>
    <w:p w14:paraId="67405D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id-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MaxIPrate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-DL,</w:t>
      </w:r>
    </w:p>
    <w:p w14:paraId="2B5728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id-SecurityResult,</w:t>
      </w:r>
    </w:p>
    <w:p w14:paraId="49C97C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id-OldQoSFlowMap-ULendmarkerexpected,</w:t>
      </w:r>
    </w:p>
    <w:p w14:paraId="51AC30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id-PDUSessionCommonNetworkInstance,</w:t>
      </w:r>
    </w:p>
    <w:p w14:paraId="55CC38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id-PDUSession-PairID,</w:t>
      </w:r>
    </w:p>
    <w:p w14:paraId="16A7DA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id-BPLMN-ID-Info-EUTRA,</w:t>
      </w:r>
    </w:p>
    <w:p w14:paraId="4088B2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id-BPLMN-ID-Info-NR,</w:t>
      </w:r>
    </w:p>
    <w:p w14:paraId="57390C4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id-DRBsNotAdmittedSetupModifyList,</w:t>
      </w:r>
    </w:p>
    <w:p w14:paraId="4299A29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id-Secondary-MN-Xn-U-TNLInfoatM,</w:t>
      </w:r>
    </w:p>
    <w:p w14:paraId="1AFF52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id-ULForwardingProposal,</w:t>
      </w:r>
    </w:p>
    <w:p w14:paraId="501365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id-DRB-IDs-takenintouse,</w:t>
      </w:r>
    </w:p>
    <w:p w14:paraId="13364B9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id-SplitSessionIndicator,</w:t>
      </w:r>
    </w:p>
    <w:p w14:paraId="24FE7D9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id-NonGBRResources-Offered,</w:t>
      </w:r>
    </w:p>
    <w:p w14:paraId="52255B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id-MDT-Configuration,</w:t>
      </w:r>
    </w:p>
    <w:p w14:paraId="7E2307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id-TraceCollectionEntityURI,</w:t>
      </w:r>
    </w:p>
    <w:p w14:paraId="20DCA9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id-NPN-Broadcast-Information,</w:t>
      </w:r>
    </w:p>
    <w:p w14:paraId="4C5DD1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id-NPNPagingAssistanceInformation,</w:t>
      </w:r>
    </w:p>
    <w:p w14:paraId="4630BB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id-NPNMobilityInformation,</w:t>
      </w:r>
    </w:p>
    <w:p w14:paraId="5698A2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id-NPN-Support,</w:t>
      </w:r>
    </w:p>
    <w:p w14:paraId="38A03B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LTEUESidelinkAggregateMaximumBitRate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760782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NR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A2XUEPC5AggregateMaximumBitRate,</w:t>
      </w:r>
    </w:p>
    <w:p w14:paraId="191CA1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NRUESidelinkAggregateMaximumBitRate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7A5E14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id-ExtendedRATRestrictionInformation,</w:t>
      </w:r>
    </w:p>
    <w:p w14:paraId="0640993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id-QoSMonitoringRequest,</w:t>
      </w:r>
    </w:p>
    <w:p w14:paraId="7742B4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id-QoSMonitoringDisabled,</w:t>
      </w:r>
    </w:p>
    <w:p w14:paraId="5500B9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id-QosMonitoringReportingFrequency,</w:t>
      </w:r>
      <w:bookmarkStart w:id="1191" w:name="MCCQCTEMPBM_00000246"/>
    </w:p>
    <w:bookmarkEnd w:id="1191"/>
    <w:p w14:paraId="17DAFD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id-DAPSRequestInfo,</w:t>
      </w:r>
    </w:p>
    <w:p w14:paraId="47387E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id-OffsetOfNbiotChannelNumberToDL-EARFCN</w:t>
      </w:r>
      <w:r w:rsidRPr="007B5C64">
        <w:rPr>
          <w:rFonts w:ascii="Courier New" w:eastAsia="SimSun" w:hAnsi="Courier New"/>
          <w:noProof/>
          <w:snapToGrid w:val="0"/>
          <w:sz w:val="16"/>
        </w:rPr>
        <w:t>,</w:t>
      </w:r>
    </w:p>
    <w:p w14:paraId="5D697B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id-OffsetOfNbiotChannelNumberToUL-EARFCN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,</w:t>
      </w:r>
    </w:p>
    <w:p w14:paraId="32ADE2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NBIoT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-UL-DL-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AlignmentOffset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3E446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TDDULDLConfigurationCommonNR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776A87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CarrierList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4CCC51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ULCarrierList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555B6EC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id-FrequencyShift7p5khz,</w:t>
      </w:r>
    </w:p>
    <w:p w14:paraId="2FB58F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id-SSB-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PositionsInBurst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633CC5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NRCellPRACHConfig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2D5E797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id-Redundant-UL-NG-U-TNLatUPF,</w:t>
      </w:r>
      <w:bookmarkStart w:id="1192" w:name="_Hlk34814094"/>
    </w:p>
    <w:p w14:paraId="1C6612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id-Redundant-DL-NG-U-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TNLatNG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-RAN,</w:t>
      </w:r>
    </w:p>
    <w:bookmarkEnd w:id="1192"/>
    <w:p w14:paraId="12E2D3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id-CNPacketDelayBudgetDownlink,</w:t>
      </w:r>
    </w:p>
    <w:p w14:paraId="22D361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id-CNPacketDelayBudgetUplink,</w:t>
      </w:r>
    </w:p>
    <w:p w14:paraId="224A162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ExtendedPacketDelayBudget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,</w:t>
      </w:r>
    </w:p>
    <w:p w14:paraId="0F41B8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id-Additional-Redundant-UL-NG-U-TNLatUPF-List,</w:t>
      </w:r>
    </w:p>
    <w:p w14:paraId="675B85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id-RedundantCommonNetworkInstance,</w:t>
      </w:r>
    </w:p>
    <w:p w14:paraId="3D1802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id-TSCTrafficCharacteristics,</w:t>
      </w:r>
    </w:p>
    <w:p w14:paraId="5D1368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id-RedundantQoSFlowIndicator,</w:t>
      </w:r>
    </w:p>
    <w:p w14:paraId="4C91E8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id-Additional-PDCP-Duplication-TNL-List,</w:t>
      </w:r>
    </w:p>
    <w:p w14:paraId="148BFE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RedundantPDUSessionInformation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,</w:t>
      </w:r>
    </w:p>
    <w:p w14:paraId="59A47A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id-UsedRSNInformation,</w:t>
      </w:r>
    </w:p>
    <w:p w14:paraId="15F461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id-RLCDuplicationInformation,</w:t>
      </w:r>
    </w:p>
    <w:p w14:paraId="5B596F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id-CSI-RSTransmissionIndication,</w:t>
      </w:r>
    </w:p>
    <w:p w14:paraId="110C2DC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id-UERadioCapabilityID,</w:t>
      </w:r>
    </w:p>
    <w:p w14:paraId="1B4415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id-secondary-SN-UL-PDCP-UP-TNLInfo,</w:t>
      </w:r>
    </w:p>
    <w:p w14:paraId="1DF458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pdcpDuplicationConfiguration,</w:t>
      </w:r>
    </w:p>
    <w:p w14:paraId="42020C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id-duplicationActivation,</w:t>
      </w:r>
    </w:p>
    <w:p w14:paraId="63A45C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id-NPRACHConfiguration,</w:t>
      </w:r>
    </w:p>
    <w:p w14:paraId="337A10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id-QoSFlowsMappedtoDRB-SetupResponse-MNterminated,</w:t>
      </w:r>
    </w:p>
    <w:p w14:paraId="6CDE58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id-DL-scheduling-PDCCH-CCE-usage,</w:t>
      </w:r>
    </w:p>
    <w:p w14:paraId="29043A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id-UL-scheduling-PDCCH-CCE-usage,</w:t>
      </w:r>
    </w:p>
    <w:p w14:paraId="223D8D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id-SFN-Offset,</w:t>
      </w:r>
    </w:p>
    <w:p w14:paraId="2E6415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id-QoS-Mapping-Information,</w:t>
      </w:r>
    </w:p>
    <w:p w14:paraId="509E7ED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id-AdditionLocationInformation,</w:t>
      </w:r>
    </w:p>
    <w:p w14:paraId="6B75685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>id-dataForwardingInfoFromTargetE-UTRANnode,</w:t>
      </w:r>
    </w:p>
    <w:p w14:paraId="123057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bookmarkStart w:id="1193" w:name="_Hlk89168732"/>
      <w:r w:rsidRPr="007B5C64">
        <w:rPr>
          <w:rFonts w:ascii="Courier New" w:eastAsia="SimSun" w:hAnsi="Courier New"/>
          <w:noProof/>
          <w:sz w:val="16"/>
          <w:lang w:eastAsia="ja-JP"/>
        </w:rPr>
        <w:tab/>
        <w:t>id-Cause,</w:t>
      </w:r>
      <w:bookmarkEnd w:id="1193"/>
    </w:p>
    <w:p w14:paraId="6394D7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ecurityIndication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601319E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RRCConnReestab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-Indicator,</w:t>
      </w:r>
    </w:p>
    <w:p w14:paraId="57D68B3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id-SourceDLForwardingIPAddress,</w:t>
      </w:r>
    </w:p>
    <w:p w14:paraId="5CA788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id-Source</w:t>
      </w:r>
      <w:r w:rsidRPr="007B5C64">
        <w:rPr>
          <w:rFonts w:ascii="Courier New" w:eastAsia="SimSun" w:hAnsi="Courier New" w:hint="eastAsia"/>
          <w:noProof/>
          <w:sz w:val="16"/>
        </w:rPr>
        <w:t>Node</w:t>
      </w:r>
      <w:r w:rsidRPr="007B5C64">
        <w:rPr>
          <w:rFonts w:ascii="Courier New" w:eastAsia="SimSun" w:hAnsi="Courier New"/>
          <w:noProof/>
          <w:sz w:val="16"/>
          <w:lang w:eastAsia="ko-KR"/>
        </w:rPr>
        <w:t>DLForwardingIPAddress,</w:t>
      </w:r>
    </w:p>
    <w:p w14:paraId="223DFF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id-M4ReportAmount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,</w:t>
      </w:r>
    </w:p>
    <w:p w14:paraId="3F8E7B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5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ReportAmount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,</w:t>
      </w:r>
    </w:p>
    <w:p w14:paraId="583748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6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ReportAmount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,</w:t>
      </w:r>
    </w:p>
    <w:p w14:paraId="5BD94A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7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ReportAmount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,</w:t>
      </w:r>
    </w:p>
    <w:p w14:paraId="3A1A73B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  <w:t>id-BeamMeasurementIndicationM1,</w:t>
      </w:r>
    </w:p>
    <w:p w14:paraId="23D6862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id-Supported-MBS-</w:t>
      </w:r>
      <w:r w:rsidRPr="007B5C64">
        <w:rPr>
          <w:rFonts w:ascii="Courier New" w:eastAsia="SimSun" w:hAnsi="Courier New"/>
          <w:noProof/>
          <w:sz w:val="16"/>
          <w:lang w:eastAsia="ko-KR"/>
        </w:rPr>
        <w:t>F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SA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I</w:t>
      </w:r>
      <w:r w:rsidRPr="007B5C64">
        <w:rPr>
          <w:rFonts w:ascii="Courier New" w:eastAsia="SimSun" w:hAnsi="Courier New"/>
          <w:noProof/>
          <w:sz w:val="16"/>
          <w:lang w:eastAsia="ko-KR"/>
        </w:rPr>
        <w:t>D-List,</w:t>
      </w:r>
    </w:p>
    <w:p w14:paraId="77E663D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lang w:eastAsia="ko-KR"/>
        </w:rPr>
        <w:t>id-</w:t>
      </w:r>
      <w:r w:rsidRPr="007B5C64">
        <w:rPr>
          <w:rFonts w:ascii="Courier New" w:eastAsia="DengXian" w:hAnsi="Courier New"/>
          <w:noProof/>
          <w:sz w:val="16"/>
          <w:lang w:eastAsia="ja-JP"/>
        </w:rPr>
        <w:t>MBS-</w:t>
      </w:r>
      <w:r w:rsidRPr="007B5C64">
        <w:rPr>
          <w:rFonts w:ascii="Courier New" w:eastAsia="DengXian" w:hAnsi="Courier New" w:hint="eastAsia"/>
          <w:noProof/>
          <w:sz w:val="16"/>
          <w:lang w:eastAsia="ja-JP"/>
        </w:rPr>
        <w:t>AssistanceInformation</w:t>
      </w:r>
      <w:r w:rsidRPr="007B5C64">
        <w:rPr>
          <w:rFonts w:ascii="Courier New" w:eastAsia="DengXian" w:hAnsi="Courier New"/>
          <w:noProof/>
          <w:sz w:val="16"/>
          <w:lang w:eastAsia="ja-JP"/>
        </w:rPr>
        <w:t>,</w:t>
      </w:r>
    </w:p>
    <w:p w14:paraId="5C91BDE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id-MBS-SessionAssociatedInformation,</w:t>
      </w:r>
    </w:p>
    <w:p w14:paraId="5E2EE5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id-MBS-SessionInformation-List,</w:t>
      </w:r>
    </w:p>
    <w:p w14:paraId="4823EA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id-SliceRadioResourceStatus-List,</w:t>
      </w:r>
    </w:p>
    <w:p w14:paraId="24EAE5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ja-JP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  <w:t>id-C</w:t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>ompositeAvailableCapacitySupplementaryUplink,</w:t>
      </w:r>
    </w:p>
    <w:p w14:paraId="627E4E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SSBOffsets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-List,</w:t>
      </w:r>
    </w:p>
    <w:p w14:paraId="22A1CE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id-NG-RANnode2SSBOffsetsModificationRange,</w:t>
      </w:r>
    </w:p>
    <w:p w14:paraId="3488C2B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id-NR-U-Channel-List,</w:t>
      </w:r>
    </w:p>
    <w:p w14:paraId="7DA260D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id-NR-U-ChannelInfo-List,</w:t>
      </w:r>
    </w:p>
    <w:p w14:paraId="596AC0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id-MIMOPRBusageInformation,</w:t>
      </w:r>
    </w:p>
    <w:p w14:paraId="6F5D1E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7B5C64">
        <w:rPr>
          <w:rFonts w:ascii="Courier New" w:eastAsia="SimSun" w:hAnsi="Courier New"/>
          <w:noProof/>
          <w:sz w:val="16"/>
          <w:lang w:eastAsia="ja-JP"/>
        </w:rPr>
        <w:t>UEAssistantIdentifier,</w:t>
      </w:r>
    </w:p>
    <w:p w14:paraId="6269EAE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bookmarkStart w:id="1194" w:name="MCCQCTEMPBM_00000247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id-IAB-MT-Cell-List,</w:t>
      </w:r>
    </w:p>
    <w:p w14:paraId="146483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id-NoPDUSessionIndication,</w:t>
      </w:r>
    </w:p>
    <w:p w14:paraId="6F1D01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en-US"/>
        </w:rPr>
        <w:tab/>
        <w:t>id-permutation,</w:t>
      </w:r>
    </w:p>
    <w:p w14:paraId="46DCFF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id-UL-</w:t>
      </w:r>
      <w:r w:rsidRPr="007B5C64">
        <w:rPr>
          <w:rFonts w:ascii="Courier New" w:eastAsia="SimSun" w:hAnsi="Courier New" w:cs="Courier New"/>
          <w:noProof/>
          <w:sz w:val="16"/>
          <w:szCs w:val="16"/>
        </w:rPr>
        <w:t>GNB-DU-Cell-Resource-Configuration,</w:t>
      </w:r>
    </w:p>
    <w:p w14:paraId="273952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fr-FR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>id-DL-GNB-DU-</w:t>
      </w:r>
      <w:proofErr w:type="spellStart"/>
      <w:r w:rsidRPr="007B5C64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>Cell</w:t>
      </w:r>
      <w:proofErr w:type="spellEnd"/>
      <w:r w:rsidRPr="007B5C64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>-Resource-Configuration,</w:t>
      </w:r>
    </w:p>
    <w:p w14:paraId="5D21DC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z w:val="16"/>
          <w:szCs w:val="16"/>
          <w:lang w:eastAsia="ja-JP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id-</w:t>
      </w:r>
      <w:proofErr w:type="spellStart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tdd</w:t>
      </w:r>
      <w:proofErr w:type="spellEnd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-GNB-DU-Cell-Resource-Configuration,</w:t>
      </w:r>
    </w:p>
    <w:bookmarkEnd w:id="1194"/>
    <w:p w14:paraId="770846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  <w:t>id-Additional-Measurement-Timing-Configuration-List,</w:t>
      </w:r>
    </w:p>
    <w:p w14:paraId="138EE1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id-SurvivalTime,</w:t>
      </w:r>
    </w:p>
    <w:p w14:paraId="6B6098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  <w:t>id-Local-NG-RAN-Node-Identifier,</w:t>
      </w:r>
    </w:p>
    <w:p w14:paraId="73C22A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  <w:t>id-Neighbour-NG-RAN-Node-List,</w:t>
      </w:r>
    </w:p>
    <w:p w14:paraId="7AD283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id-FiveGProSeUEPC5AggregateMaximumBitRate,</w:t>
      </w:r>
    </w:p>
    <w:p w14:paraId="7901A6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id-Redcap-Bcast-Information,</w:t>
      </w:r>
    </w:p>
    <w:p w14:paraId="4F58D4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val="en-US" w:eastAsia="ko-KR"/>
        </w:rPr>
      </w:pPr>
      <w:r w:rsidRPr="007B5C64">
        <w:rPr>
          <w:rFonts w:ascii="Courier New" w:eastAsia="DengXian" w:hAnsi="Courier New"/>
          <w:noProof/>
          <w:sz w:val="16"/>
          <w:lang w:eastAsia="ja-JP"/>
        </w:rPr>
        <w:tab/>
        <w:t>id-</w:t>
      </w:r>
      <w:r w:rsidRPr="007B5C64">
        <w:rPr>
          <w:rFonts w:ascii="Courier New" w:eastAsia="DengXian" w:hAnsi="Courier New"/>
          <w:noProof/>
          <w:snapToGrid w:val="0"/>
          <w:sz w:val="16"/>
        </w:rPr>
        <w:t>UESliceMaximumBitRateList,</w:t>
      </w:r>
    </w:p>
    <w:p w14:paraId="1DE660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 w:hint="eastAsia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id-PositioningInformation,</w:t>
      </w:r>
    </w:p>
    <w:p w14:paraId="2A0F1D6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id-ServedCellSpecificInfoReq-NR,</w:t>
      </w:r>
    </w:p>
    <w:p w14:paraId="20E7DB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id-TAINSAGSupportList,</w:t>
      </w:r>
    </w:p>
    <w:p w14:paraId="79D8AF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7B5C64">
        <w:rPr>
          <w:rFonts w:ascii="Courier New" w:eastAsia="SimSun" w:hAnsi="Courier New"/>
          <w:noProof/>
          <w:sz w:val="16"/>
          <w:lang w:eastAsia="en-GB"/>
        </w:rPr>
        <w:tab/>
        <w:t>id-earlyMeasurement,</w:t>
      </w:r>
    </w:p>
    <w:p w14:paraId="08DFD3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7B5C64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id-BeamMeasurementsReportConfiguration,</w:t>
      </w:r>
    </w:p>
    <w:p w14:paraId="0DBC1F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>id-</w:t>
      </w:r>
      <w:r w:rsidRPr="007B5C64">
        <w:rPr>
          <w:rFonts w:ascii="Courier New" w:eastAsia="SimSun" w:hAnsi="Courier New" w:cs="Arial"/>
          <w:noProof/>
          <w:sz w:val="16"/>
          <w:szCs w:val="18"/>
        </w:rPr>
        <w:t>CoverageModificationCause,</w:t>
      </w:r>
    </w:p>
    <w:p w14:paraId="051907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UERLFReportContainerLTE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Extension,</w:t>
      </w:r>
    </w:p>
    <w:p w14:paraId="2C40609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id-ExcessPacketDelayThresholdConfiguration,</w:t>
      </w:r>
    </w:p>
    <w:p w14:paraId="3CC613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id-Full-and-Short-I-RNTI-Profile-List</w:t>
      </w:r>
      <w:r w:rsidRPr="007B5C64">
        <w:rPr>
          <w:rFonts w:ascii="Courier New" w:eastAsia="SimSun" w:hAnsi="Courier New"/>
          <w:snapToGrid w:val="0"/>
          <w:sz w:val="16"/>
          <w:lang w:val="en-US"/>
        </w:rPr>
        <w:t>,</w:t>
      </w:r>
    </w:p>
    <w:p w14:paraId="15F00A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id-Q</w:t>
      </w:r>
      <w:r w:rsidRPr="007B5C64">
        <w:rPr>
          <w:rFonts w:ascii="Courier New" w:eastAsia="SimSun" w:hAnsi="Courier New"/>
          <w:noProof/>
          <w:sz w:val="16"/>
        </w:rPr>
        <w:t>osFlowMappingIndication,</w:t>
      </w:r>
    </w:p>
    <w:p w14:paraId="34DB76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id-EquivalentSNPNs,</w:t>
      </w:r>
    </w:p>
    <w:p w14:paraId="625161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id-CHOTimeBasedInformation,</w:t>
      </w:r>
    </w:p>
    <w:p w14:paraId="670545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val="en-US"/>
        </w:rPr>
        <w:tab/>
        <w:t>id-ChannelOccupancyTimePercentageUL,</w:t>
      </w:r>
    </w:p>
    <w:p w14:paraId="504B23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val="en-US"/>
        </w:rPr>
        <w:tab/>
        <w:t>id-EnergyDetectionThresholdUL,</w:t>
      </w:r>
    </w:p>
    <w:p w14:paraId="6D99B1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val="en-US"/>
        </w:rPr>
        <w:tab/>
        <w:t>id-PSCellListContainer,</w:t>
      </w:r>
    </w:p>
    <w:p w14:paraId="3C35DD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id-RadioResourceStatusNR-U,</w:t>
      </w:r>
    </w:p>
    <w:p w14:paraId="798BEBE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sv-SE"/>
        </w:rPr>
      </w:pPr>
      <w:r w:rsidRPr="007B5C64">
        <w:rPr>
          <w:rFonts w:ascii="Courier New" w:eastAsia="Malgun Gothic" w:hAnsi="Courier New"/>
          <w:noProof/>
          <w:sz w:val="16"/>
          <w:szCs w:val="16"/>
          <w:lang w:eastAsia="sv-SE"/>
        </w:rPr>
        <w:tab/>
      </w:r>
      <w:r w:rsidRPr="007B5C64">
        <w:rPr>
          <w:rFonts w:ascii="Courier New" w:eastAsia="Malgun Gothic" w:hAnsi="Courier New"/>
          <w:noProof/>
          <w:sz w:val="16"/>
          <w:szCs w:val="16"/>
          <w:lang w:eastAsia="ko-KR"/>
        </w:rPr>
        <w:t>id-</w:t>
      </w:r>
      <w:r w:rsidRPr="007B5C64">
        <w:rPr>
          <w:rFonts w:ascii="Courier New" w:eastAsia="Malgun Gothic" w:hAnsi="Courier New"/>
          <w:noProof/>
          <w:sz w:val="16"/>
          <w:szCs w:val="16"/>
          <w:lang w:eastAsia="sv-SE"/>
        </w:rPr>
        <w:t>FiveGProSeLayer2Multipath,</w:t>
      </w:r>
    </w:p>
    <w:p w14:paraId="07E5C7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7B5C64">
        <w:rPr>
          <w:rFonts w:ascii="Courier New" w:eastAsia="Malgun Gothic" w:hAnsi="Courier New"/>
          <w:noProof/>
          <w:sz w:val="16"/>
          <w:szCs w:val="16"/>
          <w:lang w:eastAsia="ko-KR"/>
        </w:rPr>
        <w:tab/>
        <w:t>id-FiveGProSeLayer2UEtoUERelay,</w:t>
      </w:r>
    </w:p>
    <w:p w14:paraId="15199CE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7B5C64">
        <w:rPr>
          <w:rFonts w:ascii="Courier New" w:eastAsia="Malgun Gothic" w:hAnsi="Courier New"/>
          <w:noProof/>
          <w:sz w:val="16"/>
          <w:szCs w:val="16"/>
          <w:lang w:eastAsia="ko-KR"/>
        </w:rPr>
        <w:tab/>
        <w:t>id-FiveGProSeLayer2UEtoUERemote,</w:t>
      </w:r>
    </w:p>
    <w:p w14:paraId="12A5C5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>id-</w:t>
      </w:r>
      <w:r w:rsidRPr="007B5C64">
        <w:rPr>
          <w:rFonts w:ascii="Courier New" w:eastAsia="SimSun" w:hAnsi="Courier New"/>
          <w:noProof/>
          <w:sz w:val="16"/>
          <w:lang w:eastAsia="ko-KR"/>
        </w:rPr>
        <w:t>ClockQualityReportingControlInfo,</w:t>
      </w:r>
    </w:p>
    <w:p w14:paraId="7CA323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id-CapabilityForBATAdaptation,</w:t>
      </w:r>
    </w:p>
    <w:p w14:paraId="19928B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en-US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ab/>
      </w:r>
      <w:bookmarkStart w:id="1195" w:name="MCCQCTEMPBM_00000248"/>
      <w:r w:rsidRPr="007B5C64">
        <w:rPr>
          <w:rFonts w:ascii="Courier New" w:eastAsia="SimSun" w:hAnsi="Courier New" w:cs="Courier New"/>
          <w:noProof/>
          <w:sz w:val="16"/>
          <w:szCs w:val="16"/>
          <w:lang w:eastAsia="en-GB"/>
        </w:rPr>
        <w:t>id-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eastAsia="en-GB"/>
        </w:rPr>
        <w:t>PNI-NPN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val="en-US"/>
        </w:rPr>
        <w:t>B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eastAsia="en-GB"/>
        </w:rPr>
        <w:t>ased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val="en-US"/>
        </w:rPr>
        <w:t>MDT,</w:t>
      </w:r>
    </w:p>
    <w:bookmarkEnd w:id="1195"/>
    <w:p w14:paraId="260624F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 w:hint="eastAsia"/>
          <w:noProof/>
          <w:sz w:val="16"/>
          <w:szCs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id-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PNI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-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NPN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-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AreaScopeofMDT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,</w:t>
      </w:r>
      <w:bookmarkStart w:id="1196" w:name="MCCQCTEMPBM_00000249"/>
    </w:p>
    <w:bookmarkEnd w:id="1196"/>
    <w:p w14:paraId="54C5413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SNPN-CellBasedMDT,</w:t>
      </w:r>
    </w:p>
    <w:p w14:paraId="2E63D6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>SNPN-TAIBasedMDT,</w:t>
      </w:r>
    </w:p>
    <w:p w14:paraId="471EB4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>SNPN-BasedMDT</w:t>
      </w:r>
      <w:r w:rsidRPr="007B5C64">
        <w:rPr>
          <w:rFonts w:ascii="Courier New" w:eastAsia="SimSun" w:hAnsi="Courier New"/>
          <w:noProof/>
          <w:snapToGrid w:val="0"/>
          <w:sz w:val="16"/>
          <w:lang w:val="sv-SE"/>
        </w:rPr>
        <w:t>,</w:t>
      </w:r>
    </w:p>
    <w:p w14:paraId="7FF70AF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id-S-CPAC-Request,</w:t>
      </w:r>
    </w:p>
    <w:p w14:paraId="436D8E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id-S-CPAC-Request-Info,</w:t>
      </w:r>
    </w:p>
    <w:p w14:paraId="5CF2A2D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id-S-CPAC-ReferenceConfigRequest,</w:t>
      </w:r>
    </w:p>
    <w:p w14:paraId="635EE3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id-S-CPAC-InterSN-ExecutionNotify,</w:t>
      </w:r>
    </w:p>
    <w:p w14:paraId="4A47E9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id-S-CPAC-dataforwardinginfofromSource,</w:t>
      </w:r>
    </w:p>
    <w:p w14:paraId="43D2B4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id-CPACcandidatePSCells-wotherInfo-list,</w:t>
      </w:r>
    </w:p>
    <w:p w14:paraId="056CB5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197" w:name="_Hlk148714609"/>
      <w:r w:rsidRPr="007B5C64">
        <w:rPr>
          <w:rFonts w:ascii="Courier New" w:eastAsia="SimSun" w:hAnsi="Courier New"/>
          <w:noProof/>
          <w:sz w:val="16"/>
          <w:lang w:eastAsia="ko-KR"/>
        </w:rPr>
        <w:tab/>
        <w:t>id-eRedcap-Bcast-Information,</w:t>
      </w:r>
    </w:p>
    <w:p w14:paraId="366B11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  <w:t>id-NRPagingLongeDRXInformationforRRCINACTIVE,</w:t>
      </w:r>
    </w:p>
    <w:bookmarkEnd w:id="1197"/>
    <w:p w14:paraId="447A5C04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id-MBSCommServiceType,</w:t>
      </w:r>
    </w:p>
    <w:p w14:paraId="2528F10D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id-AssistanceInformationQoE-Meas,</w:t>
      </w:r>
    </w:p>
    <w:p w14:paraId="2EB45345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id-QoERVQoEReportingPaths,</w:t>
      </w:r>
    </w:p>
    <w:p w14:paraId="56EB45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id-DirectForwardingPath</w:t>
      </w:r>
      <w:r w:rsidRPr="007B5C64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1AE370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bookmarkStart w:id="1198" w:name="MCCQCTEMPBM_00000250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id-CHO-CPAC-Info,</w:t>
      </w:r>
      <w:bookmarkEnd w:id="1198"/>
    </w:p>
    <w:p w14:paraId="22512A6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en-GB"/>
        </w:rPr>
        <w:t>id-CHO-M</w:t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axnoof-CondReconfig,</w:t>
      </w:r>
    </w:p>
    <w:p w14:paraId="1ED3B2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id-PDUSetQoSParameters,</w:t>
      </w:r>
    </w:p>
    <w:p w14:paraId="3A6AAB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id-N6JitterInformation,</w:t>
      </w:r>
    </w:p>
    <w:p w14:paraId="2935BA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id-ECNMarkingorCongestionInformationReportingRequest,</w:t>
      </w:r>
    </w:p>
    <w:p w14:paraId="0D3A38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id-TAISliceUnavailableCellList</w:t>
      </w:r>
      <w:r w:rsidRPr="007B5C64">
        <w:rPr>
          <w:rFonts w:ascii="Courier New" w:eastAsia="SimSun" w:hAnsi="Courier New"/>
          <w:noProof/>
          <w:sz w:val="16"/>
        </w:rPr>
        <w:t>,</w:t>
      </w:r>
    </w:p>
    <w:p w14:paraId="0D9D30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  <w:lang w:val="en-US"/>
        </w:rPr>
        <w:tab/>
        <w:t>id-MobileIABCell,</w:t>
      </w:r>
    </w:p>
    <w:p w14:paraId="626C780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hAnsi="Courier New"/>
          <w:noProof/>
          <w:snapToGrid w:val="0"/>
          <w:sz w:val="16"/>
        </w:rPr>
        <w:tab/>
        <w:t>id-</w:t>
      </w:r>
      <w:r w:rsidRPr="007B5C64">
        <w:rPr>
          <w:rFonts w:ascii="Courier New" w:hAnsi="Courier New" w:hint="eastAsia"/>
          <w:noProof/>
          <w:snapToGrid w:val="0"/>
          <w:sz w:val="16"/>
          <w:lang w:val="en-US"/>
        </w:rPr>
        <w:t>XR</w:t>
      </w:r>
      <w:r w:rsidRPr="007B5C64">
        <w:rPr>
          <w:rFonts w:ascii="Courier New" w:hAnsi="Courier New"/>
          <w:noProof/>
          <w:snapToGrid w:val="0"/>
          <w:sz w:val="16"/>
        </w:rPr>
        <w:t>-Bcast-Information,</w:t>
      </w:r>
    </w:p>
    <w:p w14:paraId="764682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id-MaximumDataBurstVolume</w:t>
      </w:r>
      <w:r w:rsidRPr="007B5C64">
        <w:rPr>
          <w:rFonts w:ascii="Courier New" w:eastAsia="SimSun" w:hAnsi="Courier New"/>
          <w:noProof/>
          <w:sz w:val="16"/>
          <w:lang w:val="en-US"/>
        </w:rPr>
        <w:t>,</w:t>
      </w:r>
    </w:p>
    <w:p w14:paraId="0A04C68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id-CPAC-Preparation-Type,</w:t>
      </w:r>
    </w:p>
    <w:p w14:paraId="744072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MN-only-MDT-collection,</w:t>
      </w:r>
    </w:p>
    <w:p w14:paraId="677263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id-BarringExemption</w:t>
      </w:r>
      <w:r w:rsidRPr="007B5C64">
        <w:rPr>
          <w:rFonts w:ascii="Courier New" w:eastAsia="SimSun" w:hAnsi="Courier New"/>
          <w:noProof/>
          <w:snapToGrid w:val="0"/>
          <w:sz w:val="16"/>
        </w:rPr>
        <w:t>forEmerCallInfo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2A512D4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id-Transmission-Bandwidth-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asymmetric</w:t>
      </w:r>
      <w:r w:rsidRPr="007B5C64">
        <w:rPr>
          <w:rFonts w:ascii="Courier New" w:eastAsia="SimSun" w:hAnsi="Courier New" w:hint="eastAsia"/>
          <w:noProof/>
          <w:sz w:val="16"/>
        </w:rPr>
        <w:t>,</w:t>
      </w:r>
    </w:p>
    <w:p w14:paraId="074292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NRPPaPositioningInformation,</w:t>
      </w:r>
    </w:p>
    <w:p w14:paraId="20076B9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maxEARFCN,</w:t>
      </w:r>
    </w:p>
    <w:p w14:paraId="57B655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maxnoofAllowedAreas,</w:t>
      </w:r>
    </w:p>
    <w:p w14:paraId="08E875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maxnoofAMFRegions,</w:t>
      </w:r>
    </w:p>
    <w:p w14:paraId="58E75A0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maxnoofAoIs,</w:t>
      </w:r>
    </w:p>
    <w:p w14:paraId="3E751A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maxnoofBPLMNs,</w:t>
      </w:r>
    </w:p>
    <w:p w14:paraId="2D8C52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maxnoofCAGs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B3D77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maxnoofCAGsperPLMN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001611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maxnoofCellsinAoI,</w:t>
      </w:r>
    </w:p>
    <w:p w14:paraId="69A177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maxnoofCellsinNG-RANnode,</w:t>
      </w:r>
    </w:p>
    <w:p w14:paraId="727932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maxnoofCellsinRNA,</w:t>
      </w:r>
    </w:p>
    <w:p w14:paraId="2E91E8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szCs w:val="16"/>
          <w:lang w:eastAsia="ko-KR"/>
        </w:rPr>
        <w:t>maxnoofCellsinUEHistoryInfo</w:t>
      </w:r>
      <w:proofErr w:type="spellEnd"/>
      <w:r w:rsidRPr="007B5C64">
        <w:rPr>
          <w:rFonts w:ascii="Courier New" w:eastAsia="SimSun" w:hAnsi="Courier New"/>
          <w:sz w:val="16"/>
          <w:szCs w:val="16"/>
          <w:lang w:eastAsia="ko-KR"/>
        </w:rPr>
        <w:t>,</w:t>
      </w:r>
    </w:p>
    <w:p w14:paraId="2E803F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maxnoofCellsUEMovingTrajectory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090DE00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maxnoofDRBs,</w:t>
      </w:r>
    </w:p>
    <w:p w14:paraId="74579B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maxnoofEPLMNs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FF156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maxnoofEPLMNsplus1,</w:t>
      </w:r>
    </w:p>
    <w:p w14:paraId="488C3F5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maxnoofEUTRABands,</w:t>
      </w:r>
    </w:p>
    <w:p w14:paraId="47663C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maxnoofEUTRABPLMNs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83762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maxnoofForbiddenTACs,</w:t>
      </w:r>
    </w:p>
    <w:p w14:paraId="3FD0AD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maxnoofMBSFNEUTRA,</w:t>
      </w:r>
    </w:p>
    <w:p w14:paraId="4392A7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maxnoofMultiConnectivityMinusOne,</w:t>
      </w:r>
    </w:p>
    <w:p w14:paraId="6C2ABEE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maxnoofNeighbours,</w:t>
      </w:r>
    </w:p>
    <w:p w14:paraId="3EEB49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maxnoofNIDs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636C2DB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maxnoofNRCellBands,</w:t>
      </w:r>
    </w:p>
    <w:p w14:paraId="4822A6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szCs w:val="16"/>
          <w:lang w:eastAsia="ko-KR"/>
        </w:rPr>
        <w:t>maxnoofPDUSessions</w:t>
      </w:r>
      <w:proofErr w:type="spellEnd"/>
      <w:r w:rsidRPr="007B5C64">
        <w:rPr>
          <w:rFonts w:ascii="Courier New" w:eastAsia="SimSun" w:hAnsi="Courier New"/>
          <w:sz w:val="16"/>
          <w:szCs w:val="16"/>
          <w:lang w:eastAsia="ko-KR"/>
        </w:rPr>
        <w:t>,</w:t>
      </w:r>
    </w:p>
    <w:p w14:paraId="746931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maxnoofPLMNs,</w:t>
      </w:r>
    </w:p>
    <w:p w14:paraId="0298F53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</w:rPr>
      </w:pPr>
      <w:r w:rsidRPr="007B5C64">
        <w:rPr>
          <w:rFonts w:ascii="Courier New" w:eastAsia="SimSun" w:hAnsi="Courier New" w:cs="Arial"/>
          <w:noProof/>
          <w:sz w:val="16"/>
        </w:rPr>
        <w:tab/>
        <w:t>maxnoofProtectedResourcePatterns,</w:t>
      </w:r>
    </w:p>
    <w:p w14:paraId="41040C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maxnoofQoSFlows,</w:t>
      </w:r>
    </w:p>
    <w:p w14:paraId="536D16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maxnoofQoSParaSets,</w:t>
      </w:r>
    </w:p>
    <w:p w14:paraId="1B0AFC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maxnoofRANAreaCodes,</w:t>
      </w:r>
    </w:p>
    <w:p w14:paraId="0F7C1F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maxnoofRANAreasinRNA,</w:t>
      </w:r>
    </w:p>
    <w:p w14:paraId="27D371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maxnoofSCellGroups,</w:t>
      </w:r>
    </w:p>
    <w:p w14:paraId="75B784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maxnoofSCellGroupsplus1,</w:t>
      </w:r>
    </w:p>
    <w:p w14:paraId="1C68425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maxnoofSliceItems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66C52D3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maxnoofExtSliceItems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56460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lastRenderedPageBreak/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maxnoofSNPNIDs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66CDB6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maxnoofsupportedTACs,</w:t>
      </w:r>
    </w:p>
    <w:p w14:paraId="7CE0C1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maxnoofsupportedPLMNs,</w:t>
      </w:r>
    </w:p>
    <w:p w14:paraId="557C42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maxnoofTAI,</w:t>
      </w:r>
    </w:p>
    <w:p w14:paraId="1B1EFB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maxnoofTAIsinAoI,</w:t>
      </w:r>
    </w:p>
    <w:p w14:paraId="0EA9BCF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maxnoofTNLAssociations,</w:t>
      </w:r>
    </w:p>
    <w:p w14:paraId="20C3348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maxnoofUEContexts,</w:t>
      </w:r>
    </w:p>
    <w:p w14:paraId="7BC244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maxNRARFCN,</w:t>
      </w:r>
    </w:p>
    <w:p w14:paraId="66D75E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maxNrOfErrors,</w:t>
      </w:r>
    </w:p>
    <w:p w14:paraId="6F52D92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maxnoofRANNodesinAoI,</w:t>
      </w:r>
    </w:p>
    <w:p w14:paraId="5860B0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maxnooftimeperiods,</w:t>
      </w:r>
    </w:p>
    <w:p w14:paraId="10653B8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maxnoofslots,</w:t>
      </w:r>
    </w:p>
    <w:p w14:paraId="16AA5E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maxnoofExtTLAs,</w:t>
      </w:r>
    </w:p>
    <w:p w14:paraId="20E4EE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maxnoofGTPTLAs,</w:t>
      </w:r>
    </w:p>
    <w:p w14:paraId="09970B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maxnoofCHOcells,</w:t>
      </w:r>
    </w:p>
    <w:p w14:paraId="028F5D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maxnoofPC5QoSFlows,</w:t>
      </w:r>
    </w:p>
    <w:p w14:paraId="50F9E3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maxnoofSSBAreas,</w:t>
      </w:r>
    </w:p>
    <w:p w14:paraId="1D93D1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maxnoofNRSCSs,</w:t>
      </w:r>
    </w:p>
    <w:p w14:paraId="4AE7A1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maxnoofPhysicalResourceBlocks,</w:t>
      </w:r>
    </w:p>
    <w:p w14:paraId="333C88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maxnoofRAReports,</w:t>
      </w:r>
    </w:p>
    <w:p w14:paraId="34496F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maxnoofAdditionalPDCPDuplicationTNL,</w:t>
      </w:r>
    </w:p>
    <w:p w14:paraId="0046343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maxnoofRLCDuplicationstate,</w:t>
      </w:r>
    </w:p>
    <w:p w14:paraId="204D47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maxnoofBluetoothName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4FC42FD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maxnoofCellIDforMDT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46CFBF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maxnoofMDTPLMNs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40BF6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maxnoofTAforMDT,</w:t>
      </w:r>
    </w:p>
    <w:p w14:paraId="69F95B1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maxnoofWLANName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,</w:t>
      </w:r>
    </w:p>
    <w:p w14:paraId="1E282A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maxnoofSensorName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,</w:t>
      </w:r>
    </w:p>
    <w:p w14:paraId="05EA53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maxnoofNeighPCIforMDT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,</w:t>
      </w:r>
    </w:p>
    <w:p w14:paraId="0989F68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snapToGrid w:val="0"/>
          <w:sz w:val="16"/>
          <w:lang w:val="en-US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en-US"/>
        </w:rPr>
        <w:t>maxnoofFreqforMDT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en-US"/>
        </w:rPr>
        <w:t>,</w:t>
      </w:r>
    </w:p>
    <w:p w14:paraId="0CC37F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maxnoofNonAnchorCarrierFreqConfig,</w:t>
      </w:r>
    </w:p>
    <w:p w14:paraId="42F284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  <w:t>maxnoofDataForwardingTunneltoE-UTRAN,</w:t>
      </w:r>
    </w:p>
    <w:p w14:paraId="6CD4706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szCs w:val="16"/>
          <w:lang w:eastAsia="ko-KR"/>
        </w:rPr>
        <w:t>maxnoofUEIDIndicesforMBSPaging</w:t>
      </w:r>
      <w:proofErr w:type="spellEnd"/>
      <w:r w:rsidRPr="007B5C64">
        <w:rPr>
          <w:rFonts w:ascii="Courier New" w:eastAsia="SimSun" w:hAnsi="Courier New"/>
          <w:sz w:val="16"/>
          <w:szCs w:val="16"/>
          <w:lang w:eastAsia="ko-KR"/>
        </w:rPr>
        <w:t>,</w:t>
      </w:r>
    </w:p>
    <w:p w14:paraId="2CE86B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szCs w:val="16"/>
          <w:lang w:eastAsia="ko-KR"/>
        </w:rPr>
        <w:t>maxnoofMBSFSAs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6B67FF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maxnoofMBSQoSFlows,</w:t>
      </w:r>
    </w:p>
    <w:p w14:paraId="0FCA24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maxnoofMRBs,</w:t>
      </w:r>
    </w:p>
    <w:p w14:paraId="58F5F9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maxnoofCellsforMBS,</w:t>
      </w:r>
    </w:p>
    <w:p w14:paraId="6F7CDF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maxnoofMBSServiceAreaInformation,</w:t>
      </w:r>
    </w:p>
    <w:p w14:paraId="2486BF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maxnoofTAIforMBS,</w:t>
      </w:r>
    </w:p>
    <w:p w14:paraId="60613B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maxnoofAssociatedMBSSessions,</w:t>
      </w:r>
    </w:p>
    <w:p w14:paraId="0D3383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maxnoofMBSSessions,</w:t>
      </w:r>
    </w:p>
    <w:p w14:paraId="0C3B1BC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maxnoof</w:t>
      </w:r>
      <w:r w:rsidRPr="007B5C64">
        <w:rPr>
          <w:rFonts w:ascii="Courier New" w:eastAsia="SimSun" w:hAnsi="Courier New"/>
          <w:noProof/>
          <w:sz w:val="16"/>
        </w:rPr>
        <w:t>SuccessfulHO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Reports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2A4718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maxnoofPSCellsPerSN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,</w:t>
      </w:r>
    </w:p>
    <w:p w14:paraId="09A3837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val="en-US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maxnoofNR-UChannelIDs</w:t>
      </w:r>
      <w:proofErr w:type="spellEnd"/>
      <w:r w:rsidRPr="007B5C64">
        <w:rPr>
          <w:rFonts w:ascii="Courier New" w:eastAsia="SimSun" w:hAnsi="Courier New"/>
          <w:noProof/>
          <w:sz w:val="16"/>
          <w:szCs w:val="16"/>
          <w:lang w:val="en-US" w:eastAsia="ko-KR"/>
        </w:rPr>
        <w:t>,</w:t>
      </w:r>
    </w:p>
    <w:p w14:paraId="60F7FE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ja-JP"/>
        </w:rPr>
      </w:pPr>
      <w:r w:rsidRPr="007B5C64">
        <w:rPr>
          <w:rFonts w:ascii="Courier New" w:eastAsia="SimSun" w:hAnsi="Courier New"/>
          <w:noProof/>
          <w:sz w:val="16"/>
          <w:lang w:val="en-US" w:eastAsia="ja-JP"/>
        </w:rPr>
        <w:tab/>
        <w:t>maxnoofCellsinCHO,</w:t>
      </w:r>
    </w:p>
    <w:p w14:paraId="24DE94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val="en-US" w:eastAsia="ja-JP"/>
        </w:rPr>
        <w:tab/>
        <w:t>maxnoofCHO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ex</w:t>
      </w:r>
      <w:r w:rsidRPr="007B5C64">
        <w:rPr>
          <w:rFonts w:ascii="Courier New" w:eastAsia="SimSun" w:hAnsi="Courier New"/>
          <w:noProof/>
          <w:sz w:val="16"/>
          <w:lang w:val="en-US"/>
        </w:rPr>
        <w:t>ecutioncond,</w:t>
      </w:r>
    </w:p>
    <w:p w14:paraId="09F228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en-US" w:eastAsia="ko-KR"/>
        </w:rPr>
      </w:pPr>
      <w:bookmarkStart w:id="1199" w:name="MCCQCTEMPBM_00000251"/>
      <w:r w:rsidRPr="007B5C64">
        <w:rPr>
          <w:rFonts w:ascii="Courier New" w:eastAsia="SimSun" w:hAnsi="Courier New" w:cs="Courier New"/>
          <w:noProof/>
          <w:sz w:val="16"/>
          <w:szCs w:val="16"/>
          <w:lang w:val="en-US" w:eastAsia="ko-KR"/>
        </w:rPr>
        <w:tab/>
        <w:t>maxnoof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ko-KR"/>
        </w:rPr>
        <w:t>ServingCells</w:t>
      </w:r>
      <w:r w:rsidRPr="007B5C64">
        <w:rPr>
          <w:rFonts w:ascii="Courier New" w:eastAsia="SimSun" w:hAnsi="Courier New" w:cs="Courier New"/>
          <w:noProof/>
          <w:sz w:val="16"/>
          <w:szCs w:val="16"/>
          <w:lang w:val="en-US" w:eastAsia="ko-KR"/>
        </w:rPr>
        <w:t>,</w:t>
      </w:r>
    </w:p>
    <w:p w14:paraId="2A036C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en-US"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en-US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ko-KR"/>
        </w:rPr>
        <w:t>maxnoofBHInfo,</w:t>
      </w:r>
    </w:p>
    <w:p w14:paraId="6058CB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en-US"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en-US" w:eastAsia="ko-KR"/>
        </w:rPr>
        <w:tab/>
        <w:t>maxnoofTLAsIAB,</w:t>
      </w:r>
    </w:p>
    <w:p w14:paraId="497130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en-US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ko-KR"/>
        </w:rPr>
        <w:t>maxnoofTrafficIndexEntries,</w:t>
      </w:r>
    </w:p>
    <w:p w14:paraId="1669BB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ko-KR"/>
        </w:rPr>
        <w:tab/>
        <w:t>maxnoofBAPControlPDURLCCHs,</w:t>
      </w:r>
    </w:p>
    <w:p w14:paraId="714B22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en-US" w:eastAsia="ja-JP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en-US" w:eastAsia="ja-JP"/>
        </w:rPr>
        <w:tab/>
        <w:t>maxnoofServedCellsIAB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ko-KR"/>
        </w:rPr>
        <w:t>,</w:t>
      </w:r>
    </w:p>
    <w:p w14:paraId="6A888B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en-US" w:eastAsia="ja-JP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en-US" w:eastAsia="ja-JP"/>
        </w:rPr>
        <w:tab/>
        <w:t>maxnoofDUFSlots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ko-KR"/>
        </w:rPr>
        <w:t>,</w:t>
      </w:r>
    </w:p>
    <w:p w14:paraId="1349B7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en-US" w:eastAsia="ja-JP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en-US" w:eastAsia="ja-JP"/>
        </w:rPr>
        <w:lastRenderedPageBreak/>
        <w:tab/>
        <w:t>maxnoofSymbols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ko-KR"/>
        </w:rPr>
        <w:t>,</w:t>
      </w:r>
    </w:p>
    <w:p w14:paraId="0E135E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en-US" w:eastAsia="ja-JP"/>
        </w:rPr>
        <w:tab/>
        <w:t>maxnoofHSNASlots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ko-KR"/>
        </w:rPr>
        <w:t>,</w:t>
      </w:r>
    </w:p>
    <w:p w14:paraId="1815DE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en-US" w:eastAsia="ja-JP"/>
        </w:rPr>
        <w:tab/>
        <w:t>maxnoofRBsetsPerCell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ko-KR"/>
        </w:rPr>
        <w:t>,</w:t>
      </w:r>
    </w:p>
    <w:p w14:paraId="1A04F0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en-US" w:eastAsia="ja-JP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en-US" w:eastAsia="ja-JP"/>
        </w:rPr>
        <w:tab/>
        <w:t>maxnoofChildIABNodes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ko-KR"/>
        </w:rPr>
        <w:t>,</w:t>
      </w:r>
    </w:p>
    <w:p w14:paraId="4A7BB9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en-US" w:eastAsia="ja-JP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en-US" w:eastAsia="ja-JP"/>
        </w:rPr>
        <w:tab/>
        <w:t>maxnoofIABSTCInfo,</w:t>
      </w:r>
    </w:p>
    <w:bookmarkEnd w:id="1199"/>
    <w:p w14:paraId="078D71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  <w:t>maxnoofPSCellCandidates,</w:t>
      </w:r>
    </w:p>
    <w:p w14:paraId="585328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maxnoofTargetSNs,</w:t>
      </w:r>
    </w:p>
    <w:p w14:paraId="09449E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val="en-US"/>
        </w:rPr>
        <w:tab/>
        <w:t>maxnoofUEAppLayerMeas,</w:t>
      </w:r>
    </w:p>
    <w:p w14:paraId="288EAC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val="en-US"/>
        </w:rPr>
        <w:tab/>
        <w:t>maxnoofSNSSAIforQMC,</w:t>
      </w:r>
    </w:p>
    <w:p w14:paraId="046CF6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val="en-US"/>
        </w:rPr>
        <w:tab/>
        <w:t>maxnoofCellIDforQMC,</w:t>
      </w:r>
    </w:p>
    <w:p w14:paraId="633C47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val="en-US"/>
        </w:rPr>
        <w:tab/>
        <w:t>maxnoofPLMNforQMC,</w:t>
      </w:r>
    </w:p>
    <w:p w14:paraId="1A9AB07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val="en-US"/>
        </w:rPr>
        <w:tab/>
        <w:t>maxnoofTAforQMC,</w:t>
      </w:r>
    </w:p>
    <w:p w14:paraId="3B70221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  <w:t>maxnoofMTCItems,</w:t>
      </w:r>
    </w:p>
    <w:p w14:paraId="57D89EE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  <w:t>maxnoofCSIRSconfigurations,</w:t>
      </w:r>
    </w:p>
    <w:p w14:paraId="2C55CA6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  <w:t>maxnoofCSIRSneighbourCells,</w:t>
      </w:r>
    </w:p>
    <w:p w14:paraId="7241D4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  <w:t>maxnoofCSIRSneighbourCellsInMTC,</w:t>
      </w:r>
    </w:p>
    <w:p w14:paraId="628B26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maxnoofNeighbour-NG-RAN-Nodes</w:t>
      </w:r>
      <w:r w:rsidRPr="007B5C64">
        <w:rPr>
          <w:rFonts w:ascii="Courier New" w:eastAsia="SimSun" w:hAnsi="Courier New"/>
          <w:noProof/>
          <w:sz w:val="16"/>
          <w:lang w:val="en-US"/>
        </w:rPr>
        <w:t>,</w:t>
      </w:r>
    </w:p>
    <w:p w14:paraId="0F6080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maxnoofSRBs,</w:t>
      </w:r>
    </w:p>
    <w:p w14:paraId="043A0F3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DengXian" w:hAnsi="Courier New"/>
          <w:noProof/>
          <w:sz w:val="16"/>
          <w:lang w:eastAsia="ko-KR"/>
        </w:rPr>
        <w:tab/>
        <w:t>maxnoofSMBR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42677E0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maxnoofNSAGs</w:t>
      </w:r>
      <w:r w:rsidRPr="007B5C64">
        <w:rPr>
          <w:rFonts w:ascii="Courier New" w:eastAsia="DengXian" w:hAnsi="Courier New"/>
          <w:noProof/>
          <w:sz w:val="16"/>
          <w:lang w:eastAsia="ko-KR"/>
        </w:rPr>
        <w:t>,</w:t>
      </w:r>
    </w:p>
    <w:p w14:paraId="175B08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ko-KR"/>
        </w:rPr>
      </w:pPr>
      <w:r w:rsidRPr="007B5C64">
        <w:rPr>
          <w:rFonts w:ascii="Courier New" w:eastAsia="DengXia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21"/>
          <w:lang w:eastAsia="ko-KR"/>
        </w:rPr>
        <w:t>maxnoofRBsetsPerCell1</w:t>
      </w:r>
      <w:r w:rsidRPr="007B5C64">
        <w:rPr>
          <w:rFonts w:ascii="Courier New" w:eastAsia="DengXian" w:hAnsi="Courier New"/>
          <w:noProof/>
          <w:sz w:val="16"/>
          <w:lang w:eastAsia="ko-KR"/>
        </w:rPr>
        <w:t>,</w:t>
      </w:r>
    </w:p>
    <w:p w14:paraId="1A553E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maxnoofTargetSNsMinusOne,</w:t>
      </w:r>
    </w:p>
    <w:p w14:paraId="5358F3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maxnoofThresholdsForExcessPacketDelay,</w:t>
      </w:r>
    </w:p>
    <w:p w14:paraId="1690F1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maxnoofESNPNs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519D0B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maxnoof</w:t>
      </w:r>
      <w:r w:rsidRPr="007B5C64">
        <w:rPr>
          <w:rFonts w:ascii="Courier New" w:eastAsia="SimSun" w:hAnsi="Courier New"/>
          <w:noProof/>
          <w:sz w:val="16"/>
        </w:rPr>
        <w:t>SuccessfulPSCellChange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Reports,</w:t>
      </w:r>
    </w:p>
    <w:p w14:paraId="10D7AC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200" w:name="_Hlk133929443"/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maxnoofUEsforRAReport</w:t>
      </w:r>
      <w:r w:rsidRPr="007B5C64">
        <w:rPr>
          <w:rFonts w:ascii="Courier New" w:eastAsia="SimSun" w:hAnsi="Courier New"/>
          <w:noProof/>
          <w:sz w:val="16"/>
          <w:lang w:eastAsia="ja-JP"/>
        </w:rPr>
        <w:t>Indication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>s</w:t>
      </w:r>
      <w:bookmarkEnd w:id="1200"/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3CF2FB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maxnoofPSCellsinCPAC,</w:t>
      </w:r>
    </w:p>
    <w:p w14:paraId="509506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maxnoofCPAC</w:t>
      </w:r>
      <w:r w:rsidRPr="007B5C64">
        <w:rPr>
          <w:rFonts w:ascii="Courier New" w:eastAsia="SimSun" w:hAnsi="Courier New"/>
          <w:noProof/>
          <w:sz w:val="16"/>
        </w:rPr>
        <w:t>executioncond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001D7C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Arial"/>
          <w:noProof/>
          <w:sz w:val="16"/>
          <w:lang w:eastAsia="ko-KR"/>
        </w:rPr>
        <w:t>maxnoofLBTFailureInformation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063A22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16"/>
          <w:lang w:val="en-US" w:eastAsia="ko-KR"/>
        </w:rPr>
        <w:t>maxnoofCellsTrajectoryPredict,</w:t>
      </w:r>
    </w:p>
    <w:p w14:paraId="7F59ED8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maxnoofCellsTrajectory,</w:t>
      </w:r>
    </w:p>
    <w:p w14:paraId="37FB4F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maxFailedCellMeasObjects,</w:t>
      </w:r>
    </w:p>
    <w:p w14:paraId="3F274AD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maxFailedMeasPerNode,</w:t>
      </w:r>
    </w:p>
    <w:p w14:paraId="616F98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maxnoofUEReports,</w:t>
      </w:r>
    </w:p>
    <w:p w14:paraId="1142603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en-US"/>
        </w:rPr>
        <w:tab/>
        <w:t>maxnoofCandidateRelayUEs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3A7155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maxnoofCAGforMDT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28E7FD3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en-US"/>
        </w:rPr>
        <w:tab/>
        <w:t>maxnoofMDTSNPNs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66E9D1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maxnoofSecurityConfigurations,</w:t>
      </w:r>
    </w:p>
    <w:p w14:paraId="331E3B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cs="Arial"/>
          <w:bCs/>
          <w:noProof/>
          <w:sz w:val="16"/>
          <w:szCs w:val="18"/>
          <w:lang w:eastAsia="ko-KR"/>
        </w:rPr>
        <w:tab/>
        <w:t>maxnoof</w:t>
      </w:r>
      <w:r w:rsidRPr="007B5C64">
        <w:rPr>
          <w:rFonts w:ascii="Courier New" w:eastAsia="SimSun" w:hAnsi="Courier New" w:cs="Arial"/>
          <w:bCs/>
          <w:noProof/>
          <w:sz w:val="16"/>
          <w:szCs w:val="18"/>
        </w:rPr>
        <w:t>RSPPQoSFlow</w:t>
      </w:r>
      <w:r w:rsidRPr="007B5C64">
        <w:rPr>
          <w:rFonts w:ascii="Courier New" w:eastAsia="SimSun" w:hAnsi="Courier New" w:cs="Arial"/>
          <w:bCs/>
          <w:noProof/>
          <w:sz w:val="16"/>
          <w:szCs w:val="18"/>
          <w:lang w:eastAsia="ko-KR"/>
        </w:rPr>
        <w:t>s</w:t>
      </w:r>
    </w:p>
    <w:p w14:paraId="29D60E8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</w:p>
    <w:p w14:paraId="13F840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5C24D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FROM XnAP-Constants</w:t>
      </w:r>
    </w:p>
    <w:p w14:paraId="7A128B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4759B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Criticality,</w:t>
      </w:r>
    </w:p>
    <w:p w14:paraId="1EDF2C0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ProcedureCode,</w:t>
      </w:r>
    </w:p>
    <w:p w14:paraId="72A7D9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ProtocolIE-ID,</w:t>
      </w:r>
    </w:p>
    <w:p w14:paraId="2C5604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TriggeringMessage</w:t>
      </w:r>
    </w:p>
    <w:p w14:paraId="7AEB462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FROM XnAP-CommonDataTypes</w:t>
      </w:r>
    </w:p>
    <w:p w14:paraId="2EF03B0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114B5E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ProtocolExtensionContainer{},</w:t>
      </w:r>
    </w:p>
    <w:p w14:paraId="229475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ProtocolIE-Single-Container{},</w:t>
      </w:r>
    </w:p>
    <w:p w14:paraId="346BB97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</w:p>
    <w:p w14:paraId="23B7C70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XNAP-PROTOCOL-EXTENSION,</w:t>
      </w:r>
    </w:p>
    <w:p w14:paraId="5C5B30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lastRenderedPageBreak/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XNAP-PROTOCOL-IES</w:t>
      </w:r>
    </w:p>
    <w:p w14:paraId="315FCF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FROM XnAP-Containers;</w:t>
      </w:r>
    </w:p>
    <w:p w14:paraId="43B4B6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6BC00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55BF54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A</w:t>
      </w:r>
    </w:p>
    <w:p w14:paraId="63DD81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3CB79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>A2X</w:t>
      </w:r>
      <w:r w:rsidRPr="007B5C64">
        <w:rPr>
          <w:rFonts w:ascii="Courier New" w:eastAsia="Batang" w:hAnsi="Courier New" w:hint="eastAsia"/>
          <w:noProof/>
          <w:sz w:val="16"/>
          <w:lang w:eastAsia="ja-JP"/>
        </w:rPr>
        <w:t>PC5QoSParameters</w:t>
      </w:r>
      <w:r w:rsidRPr="007B5C64">
        <w:rPr>
          <w:rFonts w:ascii="Courier New" w:eastAsia="Batang" w:hAnsi="Courier New"/>
          <w:noProof/>
          <w:sz w:val="16"/>
          <w:lang w:eastAsia="ja-JP"/>
        </w:rPr>
        <w:t xml:space="preserve"> ::= SEQUENCE {</w:t>
      </w:r>
    </w:p>
    <w:p w14:paraId="6FF21D1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7B5C64">
        <w:rPr>
          <w:rFonts w:ascii="Courier New" w:eastAsia="Batang" w:hAnsi="Courier New"/>
          <w:noProof/>
          <w:sz w:val="16"/>
          <w:lang w:eastAsia="ja-JP"/>
        </w:rPr>
        <w:tab/>
        <w:t>a</w:t>
      </w:r>
      <w:r w:rsidRPr="007B5C64">
        <w:rPr>
          <w:rFonts w:ascii="Courier New" w:eastAsia="Batang" w:hAnsi="Courier New"/>
          <w:noProof/>
          <w:sz w:val="16"/>
          <w:lang w:val="en-US" w:eastAsia="ja-JP"/>
        </w:rPr>
        <w:t>2XPC</w:t>
      </w:r>
      <w:r w:rsidRPr="007B5C64">
        <w:rPr>
          <w:rFonts w:ascii="Courier New" w:eastAsia="Batang" w:hAnsi="Courier New" w:hint="eastAsia"/>
          <w:noProof/>
          <w:sz w:val="16"/>
          <w:lang w:eastAsia="ja-JP"/>
        </w:rPr>
        <w:t>5QoSFlowList</w:t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 w:hint="eastAsia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Malgun Gothic" w:hAnsi="Courier New"/>
          <w:noProof/>
          <w:sz w:val="16"/>
          <w:lang w:val="en-US" w:eastAsia="ko-KR"/>
        </w:rPr>
        <w:t>A2X</w:t>
      </w:r>
      <w:r w:rsidRPr="007B5C64">
        <w:rPr>
          <w:rFonts w:ascii="Courier New" w:eastAsia="Batang" w:hAnsi="Courier New" w:hint="eastAsia"/>
          <w:noProof/>
          <w:sz w:val="16"/>
          <w:lang w:eastAsia="ja-JP"/>
        </w:rPr>
        <w:t>P</w:t>
      </w:r>
      <w:r w:rsidRPr="007B5C64">
        <w:rPr>
          <w:rFonts w:ascii="Courier New" w:eastAsia="Batang" w:hAnsi="Courier New"/>
          <w:noProof/>
          <w:sz w:val="16"/>
          <w:lang w:val="en-US" w:eastAsia="ja-JP"/>
        </w:rPr>
        <w:t>C</w:t>
      </w:r>
      <w:r w:rsidRPr="007B5C64">
        <w:rPr>
          <w:rFonts w:ascii="Courier New" w:eastAsia="Batang" w:hAnsi="Courier New" w:hint="eastAsia"/>
          <w:noProof/>
          <w:sz w:val="16"/>
          <w:lang w:eastAsia="ja-JP"/>
        </w:rPr>
        <w:t>5QoSFlowList</w:t>
      </w:r>
      <w:r w:rsidRPr="007B5C64">
        <w:rPr>
          <w:rFonts w:ascii="Courier New" w:eastAsia="Batang" w:hAnsi="Courier New"/>
          <w:noProof/>
          <w:sz w:val="16"/>
          <w:lang w:eastAsia="ja-JP"/>
        </w:rPr>
        <w:t>,</w:t>
      </w:r>
    </w:p>
    <w:p w14:paraId="365391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Batang" w:hAnsi="Courier New" w:hint="eastAsia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>a</w:t>
      </w:r>
      <w:r w:rsidRPr="007B5C64">
        <w:rPr>
          <w:rFonts w:ascii="Courier New" w:eastAsia="Batang" w:hAnsi="Courier New"/>
          <w:noProof/>
          <w:sz w:val="16"/>
          <w:lang w:val="en-US" w:eastAsia="ja-JP"/>
        </w:rPr>
        <w:t>A2XPC</w:t>
      </w:r>
      <w:r w:rsidRPr="007B5C64">
        <w:rPr>
          <w:rFonts w:ascii="Courier New" w:eastAsia="Batang" w:hAnsi="Courier New"/>
          <w:noProof/>
          <w:sz w:val="16"/>
          <w:lang w:eastAsia="ja-JP"/>
        </w:rPr>
        <w:t>5LinkAggregateBitRates</w:t>
      </w:r>
      <w:r w:rsidRPr="007B5C64">
        <w:rPr>
          <w:rFonts w:ascii="Courier New" w:eastAsia="Batang" w:hAnsi="Courier New" w:hint="eastAsia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>BitRate</w:t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>OPTIONAL,</w:t>
      </w:r>
    </w:p>
    <w:p w14:paraId="3EF8AC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</w:t>
      </w:r>
      <w:r w:rsidRPr="007B5C64">
        <w:rPr>
          <w:rFonts w:ascii="Courier New" w:eastAsia="Batang" w:hAnsi="Courier New" w:hint="eastAsia"/>
          <w:noProof/>
          <w:sz w:val="16"/>
          <w:lang w:eastAsia="ja-JP"/>
        </w:rPr>
        <w:t xml:space="preserve"> </w:t>
      </w: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>A2X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PC5QoSParameters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4F6F49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1113C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D476A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7DCE2F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Mangal"/>
          <w:noProof/>
          <w:snapToGrid w:val="0"/>
          <w:sz w:val="16"/>
          <w:lang w:eastAsia="ko-KR" w:bidi="sa-IN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val="en-US" w:eastAsia="ko-KR"/>
        </w:rPr>
        <w:t>A2X</w:t>
      </w:r>
      <w:r w:rsidRPr="007B5C64">
        <w:rPr>
          <w:rFonts w:ascii="Courier New" w:eastAsia="SimSun" w:hAnsi="Courier New" w:cs="Mangal"/>
          <w:noProof/>
          <w:snapToGrid w:val="0"/>
          <w:sz w:val="16"/>
          <w:lang w:eastAsia="ko-KR" w:bidi="sa-IN"/>
        </w:rPr>
        <w:t>PC5QoSParameters-ExtIEs XNAP-PROTOCOL-EXTENSION ::= {</w:t>
      </w:r>
    </w:p>
    <w:p w14:paraId="6FFC80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Mangal"/>
          <w:noProof/>
          <w:snapToGrid w:val="0"/>
          <w:sz w:val="16"/>
          <w:lang w:eastAsia="ko-KR" w:bidi="sa-IN"/>
        </w:rPr>
      </w:pPr>
      <w:r w:rsidRPr="007B5C64">
        <w:rPr>
          <w:rFonts w:ascii="Courier New" w:eastAsia="SimSun" w:hAnsi="Courier New" w:cs="Mangal"/>
          <w:noProof/>
          <w:snapToGrid w:val="0"/>
          <w:sz w:val="16"/>
          <w:lang w:eastAsia="ko-KR" w:bidi="sa-IN"/>
        </w:rPr>
        <w:tab/>
        <w:t>...</w:t>
      </w:r>
    </w:p>
    <w:p w14:paraId="44D921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Mangal"/>
          <w:noProof/>
          <w:snapToGrid w:val="0"/>
          <w:sz w:val="16"/>
          <w:lang w:eastAsia="ko-KR" w:bidi="sa-IN"/>
        </w:rPr>
      </w:pPr>
      <w:r w:rsidRPr="007B5C64">
        <w:rPr>
          <w:rFonts w:ascii="Courier New" w:eastAsia="SimSun" w:hAnsi="Courier New" w:cs="Mangal"/>
          <w:noProof/>
          <w:snapToGrid w:val="0"/>
          <w:sz w:val="16"/>
          <w:lang w:eastAsia="ko-KR" w:bidi="sa-IN"/>
        </w:rPr>
        <w:t>}</w:t>
      </w:r>
    </w:p>
    <w:p w14:paraId="58EA2E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Mangal"/>
          <w:noProof/>
          <w:snapToGrid w:val="0"/>
          <w:sz w:val="16"/>
          <w:lang w:eastAsia="ko-KR" w:bidi="sa-IN"/>
        </w:rPr>
      </w:pPr>
    </w:p>
    <w:p w14:paraId="2B0937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7B5C64">
        <w:rPr>
          <w:rFonts w:ascii="Courier New" w:eastAsia="Malgun Gothic" w:hAnsi="Courier New"/>
          <w:noProof/>
          <w:sz w:val="16"/>
          <w:lang w:val="en-US" w:eastAsia="ko-KR"/>
        </w:rPr>
        <w:t>A2X</w:t>
      </w:r>
      <w:r w:rsidRPr="007B5C64">
        <w:rPr>
          <w:rFonts w:ascii="Courier New" w:eastAsia="Batang" w:hAnsi="Courier New" w:hint="eastAsia"/>
          <w:noProof/>
          <w:sz w:val="16"/>
          <w:lang w:eastAsia="ja-JP"/>
        </w:rPr>
        <w:t>P</w:t>
      </w:r>
      <w:r w:rsidRPr="007B5C64">
        <w:rPr>
          <w:rFonts w:ascii="Courier New" w:eastAsia="Batang" w:hAnsi="Courier New"/>
          <w:noProof/>
          <w:sz w:val="16"/>
          <w:lang w:val="en-US" w:eastAsia="ja-JP"/>
        </w:rPr>
        <w:t>C</w:t>
      </w:r>
      <w:r w:rsidRPr="007B5C64">
        <w:rPr>
          <w:rFonts w:ascii="Courier New" w:eastAsia="Batang" w:hAnsi="Courier New" w:hint="eastAsia"/>
          <w:noProof/>
          <w:sz w:val="16"/>
          <w:lang w:eastAsia="ja-JP"/>
        </w:rPr>
        <w:t>5QoSFlowList</w:t>
      </w:r>
      <w:r w:rsidRPr="007B5C64">
        <w:rPr>
          <w:rFonts w:ascii="Courier New" w:eastAsia="Batang" w:hAnsi="Courier New"/>
          <w:noProof/>
          <w:sz w:val="16"/>
          <w:lang w:val="en-US" w:eastAsia="ja-JP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::= SEQUENCE (SIZE(1..maxnoofP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C5QoSFlows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)) OF</w:t>
      </w:r>
      <w:r w:rsidRPr="007B5C64">
        <w:rPr>
          <w:rFonts w:ascii="Courier New" w:eastAsia="Batang" w:hAnsi="Courier New"/>
          <w:noProof/>
          <w:sz w:val="16"/>
          <w:lang w:eastAsia="ja-JP"/>
        </w:rPr>
        <w:t xml:space="preserve"> </w:t>
      </w:r>
      <w:r w:rsidRPr="007B5C64">
        <w:rPr>
          <w:rFonts w:ascii="Courier New" w:eastAsia="Batang" w:hAnsi="Courier New"/>
          <w:noProof/>
          <w:sz w:val="16"/>
          <w:lang w:val="en-US" w:eastAsia="ja-JP"/>
        </w:rPr>
        <w:t>A2X</w:t>
      </w:r>
      <w:r w:rsidRPr="007B5C64">
        <w:rPr>
          <w:rFonts w:ascii="Courier New" w:eastAsia="Batang" w:hAnsi="Courier New" w:hint="eastAsia"/>
          <w:noProof/>
          <w:sz w:val="16"/>
          <w:lang w:eastAsia="ja-JP"/>
        </w:rPr>
        <w:t>PC5Qo</w:t>
      </w:r>
      <w:r w:rsidRPr="007B5C64">
        <w:rPr>
          <w:rFonts w:ascii="Courier New" w:eastAsia="Batang" w:hAnsi="Courier New"/>
          <w:noProof/>
          <w:sz w:val="16"/>
          <w:lang w:eastAsia="ja-JP"/>
        </w:rPr>
        <w:t>SF</w:t>
      </w:r>
      <w:r w:rsidRPr="007B5C64">
        <w:rPr>
          <w:rFonts w:ascii="Courier New" w:eastAsia="Batang" w:hAnsi="Courier New" w:hint="eastAsia"/>
          <w:noProof/>
          <w:sz w:val="16"/>
          <w:lang w:eastAsia="ja-JP"/>
        </w:rPr>
        <w:t>low</w:t>
      </w:r>
      <w:r w:rsidRPr="007B5C64">
        <w:rPr>
          <w:rFonts w:ascii="Courier New" w:eastAsia="Batang" w:hAnsi="Courier New"/>
          <w:noProof/>
          <w:sz w:val="16"/>
          <w:lang w:eastAsia="ja-JP"/>
        </w:rPr>
        <w:t>Item</w:t>
      </w:r>
    </w:p>
    <w:p w14:paraId="1BA53C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D08DC2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7B5C64">
        <w:rPr>
          <w:rFonts w:ascii="Courier New" w:eastAsia="Batang" w:hAnsi="Courier New"/>
          <w:noProof/>
          <w:sz w:val="16"/>
          <w:lang w:val="en-US" w:eastAsia="ja-JP"/>
        </w:rPr>
        <w:t>A2X</w:t>
      </w:r>
      <w:r w:rsidRPr="007B5C64">
        <w:rPr>
          <w:rFonts w:ascii="Courier New" w:eastAsia="Batang" w:hAnsi="Courier New" w:hint="eastAsia"/>
          <w:noProof/>
          <w:sz w:val="16"/>
          <w:lang w:eastAsia="ja-JP"/>
        </w:rPr>
        <w:t>PC5Qo</w:t>
      </w:r>
      <w:r w:rsidRPr="007B5C64">
        <w:rPr>
          <w:rFonts w:ascii="Courier New" w:eastAsia="Batang" w:hAnsi="Courier New"/>
          <w:noProof/>
          <w:sz w:val="16"/>
          <w:lang w:eastAsia="ja-JP"/>
        </w:rPr>
        <w:t>SF</w:t>
      </w:r>
      <w:r w:rsidRPr="007B5C64">
        <w:rPr>
          <w:rFonts w:ascii="Courier New" w:eastAsia="Batang" w:hAnsi="Courier New" w:hint="eastAsia"/>
          <w:noProof/>
          <w:sz w:val="16"/>
          <w:lang w:eastAsia="ja-JP"/>
        </w:rPr>
        <w:t>low</w:t>
      </w:r>
      <w:r w:rsidRPr="007B5C64">
        <w:rPr>
          <w:rFonts w:ascii="Courier New" w:eastAsia="Batang" w:hAnsi="Courier New"/>
          <w:noProof/>
          <w:sz w:val="16"/>
          <w:lang w:eastAsia="ja-JP"/>
        </w:rPr>
        <w:t>Item ::= SEQUENCE {</w:t>
      </w:r>
    </w:p>
    <w:p w14:paraId="47F38C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2X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pQI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FiveQI,</w:t>
      </w:r>
    </w:p>
    <w:p w14:paraId="6570681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a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2X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pc</w:t>
      </w:r>
      <w:r w:rsidRPr="007B5C64">
        <w:rPr>
          <w:rFonts w:ascii="Courier New" w:eastAsia="Batang" w:hAnsi="Courier New"/>
          <w:noProof/>
          <w:sz w:val="16"/>
          <w:lang w:eastAsia="ja-JP"/>
        </w:rPr>
        <w:t>5FlowBitRates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A2X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PC5FlowBitRates</w:t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7B5C64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7B5C64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7B5C64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7B5C64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7B5C64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7B5C64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7B5C64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7B5C64">
        <w:rPr>
          <w:rFonts w:ascii="Courier New" w:eastAsia="Batang" w:hAnsi="Courier New"/>
          <w:noProof/>
          <w:sz w:val="16"/>
          <w:lang w:val="en-US"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>OPTIONAL,</w:t>
      </w:r>
    </w:p>
    <w:p w14:paraId="2456C1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a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2X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range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  <w:t>Range</w:t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>OPTIONAL,</w:t>
      </w:r>
    </w:p>
    <w:p w14:paraId="2F58A8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</w:t>
      </w:r>
      <w:r w:rsidRPr="007B5C64">
        <w:rPr>
          <w:rFonts w:ascii="Courier New" w:eastAsia="Batang" w:hAnsi="Courier New"/>
          <w:noProof/>
          <w:sz w:val="16"/>
          <w:lang w:eastAsia="ja-JP"/>
        </w:rPr>
        <w:t xml:space="preserve"> </w:t>
      </w:r>
      <w:r w:rsidRPr="007B5C64">
        <w:rPr>
          <w:rFonts w:ascii="Courier New" w:eastAsia="Batang" w:hAnsi="Courier New"/>
          <w:noProof/>
          <w:sz w:val="16"/>
          <w:lang w:val="en-US" w:eastAsia="ja-JP"/>
        </w:rPr>
        <w:t>A2X</w:t>
      </w:r>
      <w:r w:rsidRPr="007B5C64">
        <w:rPr>
          <w:rFonts w:ascii="Courier New" w:eastAsia="Batang" w:hAnsi="Courier New"/>
          <w:noProof/>
          <w:sz w:val="16"/>
          <w:lang w:eastAsia="ja-JP"/>
        </w:rPr>
        <w:t>PC5QoSFlowItem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OPTIONAL,</w:t>
      </w:r>
    </w:p>
    <w:p w14:paraId="773420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5D6E69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05903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1D4F0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Batang" w:hAnsi="Courier New"/>
          <w:noProof/>
          <w:sz w:val="16"/>
          <w:lang w:val="en-US" w:eastAsia="ja-JP"/>
        </w:rPr>
        <w:t>A2X</w:t>
      </w:r>
      <w:r w:rsidRPr="007B5C64">
        <w:rPr>
          <w:rFonts w:ascii="Courier New" w:eastAsia="Batang" w:hAnsi="Courier New"/>
          <w:noProof/>
          <w:sz w:val="16"/>
          <w:lang w:eastAsia="ja-JP"/>
        </w:rPr>
        <w:t>PC5QoSFlowItem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</w:t>
      </w:r>
      <w:r w:rsidRPr="007B5C64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 xml:space="preserve"> </w:t>
      </w: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>XNAP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-PROTOCOL-EXTENSION ::= {</w:t>
      </w:r>
    </w:p>
    <w:p w14:paraId="510E5A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EC3A7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30415F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ECBDC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7B5C64">
        <w:rPr>
          <w:rFonts w:ascii="Courier New" w:eastAsia="Batang" w:hAnsi="Courier New"/>
          <w:noProof/>
          <w:sz w:val="16"/>
          <w:lang w:val="en-US" w:eastAsia="ja-JP"/>
        </w:rPr>
        <w:t>A2X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PC</w:t>
      </w:r>
      <w:r w:rsidRPr="007B5C64">
        <w:rPr>
          <w:rFonts w:ascii="Courier New" w:eastAsia="Batang" w:hAnsi="Courier New"/>
          <w:noProof/>
          <w:sz w:val="16"/>
          <w:lang w:eastAsia="ja-JP"/>
        </w:rPr>
        <w:t>5FlowBitRates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 xml:space="preserve"> </w:t>
      </w:r>
      <w:r w:rsidRPr="007B5C64">
        <w:rPr>
          <w:rFonts w:ascii="Courier New" w:eastAsia="Batang" w:hAnsi="Courier New"/>
          <w:noProof/>
          <w:sz w:val="16"/>
          <w:lang w:eastAsia="ja-JP"/>
        </w:rPr>
        <w:t>::= SEQUENCE {</w:t>
      </w:r>
    </w:p>
    <w:p w14:paraId="1DE675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2X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guaranteedFlowBitRate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BitRate,</w:t>
      </w:r>
    </w:p>
    <w:p w14:paraId="2D457B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a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2X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maximum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FlowBitRate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BitRate,</w:t>
      </w:r>
    </w:p>
    <w:p w14:paraId="5DB0139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 xml:space="preserve"> A2XPC</w:t>
      </w:r>
      <w:r w:rsidRPr="007B5C64">
        <w:rPr>
          <w:rFonts w:ascii="Courier New" w:eastAsia="Batang" w:hAnsi="Courier New"/>
          <w:noProof/>
          <w:sz w:val="16"/>
          <w:lang w:val="fr-FR" w:eastAsia="ja-JP"/>
        </w:rPr>
        <w:t>5FlowBitRates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-ExtIEs} }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46ECF9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0C26B5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410DE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62E4E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en-US" w:eastAsia="ko-KR"/>
        </w:rPr>
        <w:t>A2X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PC</w:t>
      </w:r>
      <w:r w:rsidRPr="007B5C64">
        <w:rPr>
          <w:rFonts w:ascii="Courier New" w:eastAsia="Batang" w:hAnsi="Courier New"/>
          <w:noProof/>
          <w:sz w:val="16"/>
          <w:lang w:eastAsia="ja-JP"/>
        </w:rPr>
        <w:t>5FlowBitRates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 XNAP-PROTOCOL-EXTENSION ::= {</w:t>
      </w:r>
    </w:p>
    <w:p w14:paraId="498571D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F6E19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DD26B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C694B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AdditionalListofPDUSessionResourceChangeConfirmInfo-SNterminated</w:t>
      </w:r>
      <w:bookmarkStart w:id="1201" w:name="_Hlk110879769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SEQUENCE (SIZE(1..</w:t>
      </w:r>
      <w:r w:rsidRPr="007B5C64">
        <w:rPr>
          <w:rFonts w:ascii="Courier New" w:eastAsia="SimSun" w:hAnsi="Courier New"/>
          <w:noProof/>
          <w:sz w:val="16"/>
          <w:lang w:eastAsia="ko-KR"/>
        </w:rPr>
        <w:t>maxnoofTargetSNsMinusOne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)) OF AdditionalListofPDUSessionResourceChangeConfirmInfo-SNterminated-Item</w:t>
      </w:r>
    </w:p>
    <w:p w14:paraId="1E7D3C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57A5AE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AdditionalListofPDUSessionResourceChangeConfirmInfo-SNterminated-Item ::= SEQUENCE {</w:t>
      </w:r>
    </w:p>
    <w:p w14:paraId="01FDE7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pDUSessionResourceChangeConfirmInfo-SNterminated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PDUSessionResourceChangeConfirmInfo-SNterminated,</w:t>
      </w:r>
    </w:p>
    <w:p w14:paraId="04995C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iE-Extensions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ProtocolExtensionContainer { { AdditionalListofPDUSessionResourceChangeConfirmInfo-SNterminated-Item-ExtIEs} } OPTIONAL,</w:t>
      </w:r>
    </w:p>
    <w:p w14:paraId="0A6FD7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FA72F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BC7A9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5B8ECF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AdditionalListofPDUSessionResourceChangeConfirmInfo-SNterminated-Item-ExtIEs XNAP-PROTOCOL-EXTENSION ::= {</w:t>
      </w:r>
    </w:p>
    <w:p w14:paraId="626873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C13F0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}</w:t>
      </w:r>
    </w:p>
    <w:bookmarkEnd w:id="1201"/>
    <w:p w14:paraId="03F5B31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3E4C8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AveragePacketDelay ::=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SEQUENCE {</w:t>
      </w:r>
    </w:p>
    <w:p w14:paraId="7ADCAD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uL-AveragePacketDelay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AveragePacketDelayValue,</w:t>
      </w:r>
    </w:p>
    <w:p w14:paraId="7EE90E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dL-AveragePacketDelay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AveragePacketDelayValue,</w:t>
      </w:r>
    </w:p>
    <w:p w14:paraId="4DE0A7F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ProtocolExtensionContai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ner { {</w:t>
      </w:r>
      <w:r w:rsidRPr="007B5C64">
        <w:rPr>
          <w:rFonts w:ascii="Courier New" w:eastAsia="SimSun" w:hAnsi="Courier New"/>
          <w:noProof/>
          <w:sz w:val="16"/>
          <w:lang w:eastAsia="ko-KR"/>
        </w:rPr>
        <w:t>AveragePacketDelay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-ExtIEs} }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OPTIONAL,</w:t>
      </w:r>
    </w:p>
    <w:p w14:paraId="3E98A0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0042B21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9B773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DCA56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AveragePacketDelay-ExtIEs XNAP-PROTOCOL-EXTENSION ::= {</w:t>
      </w:r>
    </w:p>
    <w:p w14:paraId="4656C4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9AEDC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43B37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3ECD369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AveragePacketDelayValue ::= INTEGER (0..10000)</w:t>
      </w:r>
    </w:p>
    <w:p w14:paraId="61B419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54F54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F658EF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AdditionLocationInformation ::= ENUMERATED {</w:t>
      </w:r>
    </w:p>
    <w:p w14:paraId="562B7A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includePSCell,</w:t>
      </w:r>
    </w:p>
    <w:p w14:paraId="5CF8B4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C3375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D2B53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24043D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Additional-PDCP-Duplication-TNL-List ::= SEQUENCE (SIZE(1..maxnoofAdditionalPDCPDuplicationTNL)) OF Additional-PDCP-Duplication-TNL-Item</w:t>
      </w:r>
    </w:p>
    <w:p w14:paraId="6677F3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Additional-PDCP-Duplication-TNL-Item ::= SEQUENCE {</w:t>
      </w:r>
      <w:r w:rsidRPr="007B5C64">
        <w:rPr>
          <w:rFonts w:ascii="Courier New" w:eastAsia="SimSun" w:hAnsi="Courier New"/>
          <w:noProof/>
          <w:sz w:val="16"/>
          <w:lang w:eastAsia="ko-KR"/>
        </w:rPr>
        <w:br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additional-PDCP-Duplication-UP-TNL-Information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UPTransportLayerInformation,</w:t>
      </w:r>
      <w:r w:rsidRPr="007B5C64">
        <w:rPr>
          <w:rFonts w:ascii="Courier New" w:eastAsia="SimSun" w:hAnsi="Courier New"/>
          <w:noProof/>
          <w:sz w:val="16"/>
          <w:lang w:eastAsia="ko-KR"/>
        </w:rPr>
        <w:br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 Additional-PDCP-Duplication-TNL-ExtIEs}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  <w:r w:rsidRPr="007B5C64">
        <w:rPr>
          <w:rFonts w:ascii="Courier New" w:eastAsia="SimSun" w:hAnsi="Courier New"/>
          <w:noProof/>
          <w:sz w:val="16"/>
          <w:lang w:eastAsia="ko-KR"/>
        </w:rPr>
        <w:br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  <w:r w:rsidRPr="007B5C64">
        <w:rPr>
          <w:rFonts w:ascii="Courier New" w:eastAsia="SimSun" w:hAnsi="Courier New"/>
          <w:noProof/>
          <w:sz w:val="16"/>
          <w:lang w:eastAsia="ko-KR"/>
        </w:rPr>
        <w:br/>
        <w:t>}</w:t>
      </w:r>
    </w:p>
    <w:p w14:paraId="22C1EE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Additional-PDCP-Duplication-TNL-ExtIEs XNAP-PROTOCOL-EXTENSION ::= {</w:t>
      </w:r>
      <w:r w:rsidRPr="007B5C64">
        <w:rPr>
          <w:rFonts w:ascii="Courier New" w:eastAsia="SimSun" w:hAnsi="Courier New"/>
          <w:noProof/>
          <w:sz w:val="16"/>
          <w:lang w:eastAsia="ko-KR"/>
        </w:rPr>
        <w:br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  <w:r w:rsidRPr="007B5C64">
        <w:rPr>
          <w:rFonts w:ascii="Courier New" w:eastAsia="SimSun" w:hAnsi="Courier New"/>
          <w:noProof/>
          <w:sz w:val="16"/>
          <w:lang w:eastAsia="ko-KR"/>
        </w:rPr>
        <w:br/>
        <w:t>}</w:t>
      </w:r>
    </w:p>
    <w:p w14:paraId="04EB02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6D84F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Additional-UL-NG-U-TNLatUPF-Item ::= SEQUENCE {</w:t>
      </w:r>
    </w:p>
    <w:p w14:paraId="735D0C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additional-UL-NG-U-TNLatUPF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UPTransportLayerInformation,</w:t>
      </w:r>
    </w:p>
    <w:p w14:paraId="53A8D0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 Additional-UL-NG-U-TNLatUPF-Item-ExtIEs}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E46057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F4C80E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4F9A2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7E6F1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Additional-UL-NG-U-TNLatUPF-Item-ExtIEs XNAP-PROTOCOL-EXTENSION ::= {</w:t>
      </w:r>
    </w:p>
    <w:p w14:paraId="11D73E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{ ID id-PDUSessionCommonNetworkInstance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PDUSessionCommonNetworkInstance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09795C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FDC9D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D986B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B68AB0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Additional-UL-NG-U-TNLatUPF-List ::= SEQUENCE (SIZE(1..maxnoofMultiConnectivityMinusOne)) OF Additional-UL-NG-U-TNLatUPF-Item</w:t>
      </w:r>
    </w:p>
    <w:p w14:paraId="79765F8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D3B56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Additional-Measurement-Timing-Configuration-List ::= SEQUENCE (SIZE(1.. maxnoofMTCItems)) OF Additional-Measurement-Timing-Configuration-Item</w:t>
      </w:r>
    </w:p>
    <w:p w14:paraId="787F7B1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DA27E1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Additional-Measurement-Timing-Configuration-Item ::= SEQUENCE {</w:t>
      </w:r>
    </w:p>
    <w:p w14:paraId="6DCC3D0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additionalMeasurementTimingConfigurationIndex 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INTEGER (0..16),</w:t>
      </w:r>
    </w:p>
    <w:p w14:paraId="4F4F0FD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csi-RS-MTC-Configuration-List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CSI-RS-MTC-Configuration-List,</w:t>
      </w:r>
    </w:p>
    <w:p w14:paraId="272059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 Additional-Measurement-Timing-Configuration-Item-ExtIEs}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1F1F9A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A6F52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BB7A4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F22763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>Additional-Measurement-Timing-Configuration-Item-ExtIEs XNAP-PROTOCOL-EXTENSION ::= {</w:t>
      </w:r>
    </w:p>
    <w:p w14:paraId="381DFF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1D95A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A7320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DC0E2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ActivationIDforCellActivation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INTEGER (0..255)</w:t>
      </w:r>
    </w:p>
    <w:p w14:paraId="1BBC55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315F1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Active-MBS-SessionInformation ::= SEQUENCE {</w:t>
      </w:r>
    </w:p>
    <w:p w14:paraId="1BE5BD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mBS-QoSFlowsToAdd-List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MBS-QoSFlowsToAdd-List,</w:t>
      </w:r>
    </w:p>
    <w:p w14:paraId="5794C2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mBS-ServiceArea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MBS-ServiceArea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0FC2E3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mBS-MappingandDataForwarding</w:t>
      </w:r>
      <w:r w:rsidRPr="007B5C64">
        <w:rPr>
          <w:rFonts w:ascii="Courier New" w:eastAsia="SimSun" w:hAnsi="Courier New"/>
          <w:noProof/>
          <w:sz w:val="16"/>
          <w:lang w:eastAsia="ko-KR"/>
        </w:rPr>
        <w:t>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InfofromSource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MBS-MappingandDataForwarding</w:t>
      </w:r>
      <w:r w:rsidRPr="007B5C64">
        <w:rPr>
          <w:rFonts w:ascii="Courier New" w:eastAsia="SimSun" w:hAnsi="Courier New"/>
          <w:noProof/>
          <w:sz w:val="16"/>
          <w:lang w:eastAsia="ko-KR"/>
        </w:rPr>
        <w:t>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InfofromSource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5862B5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 Active-MBS-SessionInformation-ExtIEs} }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673921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15C973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C6B19F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3D00A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Active-MBS-SessionInformation-ExtIEs XNAP-PROTOCOL-EXTENSION ::= {</w:t>
      </w:r>
    </w:p>
    <w:p w14:paraId="3F3FD2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E8239F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4F6DA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D2380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202" w:name="_Hlk148727445"/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DataCollectionID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SEQUENCE {</w:t>
      </w:r>
    </w:p>
    <w:p w14:paraId="5611AE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  <w:bookmarkStart w:id="1203" w:name="MCCQCTEMPBM_00000252"/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bookmarkEnd w:id="1203"/>
      <w:r w:rsidRPr="007B5C64">
        <w:rPr>
          <w:rFonts w:ascii="Courier New" w:eastAsia="SimSun" w:hAnsi="Courier New" w:hint="eastAsia"/>
          <w:noProof/>
          <w:snapToGrid w:val="0"/>
          <w:sz w:val="16"/>
        </w:rPr>
        <w:t>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GRAN-Node1-Measurement-ID</w:t>
      </w:r>
      <w:bookmarkStart w:id="1204" w:name="MCCQCTEMPBM_00000253"/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  <w:t>Measurement-ID</w:t>
      </w:r>
      <w:r w:rsidRPr="007B5C64">
        <w:rPr>
          <w:rFonts w:ascii="Courier New" w:eastAsia="Batang" w:hAnsi="Courier New"/>
          <w:noProof/>
          <w:sz w:val="16"/>
          <w:lang w:eastAsia="ko-KR"/>
        </w:rPr>
        <w:t>,</w:t>
      </w:r>
    </w:p>
    <w:bookmarkEnd w:id="1204"/>
    <w:p w14:paraId="7F6A4AC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GRAN-Node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2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-Measurement-ID</w:t>
      </w:r>
      <w:bookmarkStart w:id="1205" w:name="MCCQCTEMPBM_00000254"/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bookmarkEnd w:id="1205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Measurement-ID</w:t>
      </w:r>
      <w:r w:rsidRPr="007B5C64">
        <w:rPr>
          <w:rFonts w:ascii="Courier New" w:eastAsia="Batang" w:hAnsi="Courier New"/>
          <w:noProof/>
          <w:sz w:val="16"/>
          <w:lang w:eastAsia="ko-KR"/>
        </w:rPr>
        <w:t>,</w:t>
      </w:r>
      <w:bookmarkStart w:id="1206" w:name="MCCQCTEMPBM_00000255"/>
    </w:p>
    <w:bookmarkEnd w:id="1206"/>
    <w:p w14:paraId="2BC389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DataCollectionID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-ExtIEs} } OPTIONAL,</w:t>
      </w:r>
    </w:p>
    <w:p w14:paraId="0775A8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>...</w:t>
      </w:r>
    </w:p>
    <w:p w14:paraId="47D11C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3C3C08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662CF7E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DataCollectionID</w:t>
      </w:r>
      <w:r w:rsidRPr="007B5C64">
        <w:rPr>
          <w:rFonts w:ascii="Courier New" w:eastAsia="SimSun" w:hAnsi="Courier New"/>
          <w:noProof/>
          <w:snapToGrid w:val="0"/>
          <w:sz w:val="16"/>
        </w:rPr>
        <w:t>-ExtIEs XNAP-PROTOCOL-EXTENSION ::= {</w:t>
      </w:r>
    </w:p>
    <w:p w14:paraId="662E344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159945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bookmarkEnd w:id="1202"/>
    <w:p w14:paraId="3405EC8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24ED8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5DFCBF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5A0DC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Aerial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Controller</w:t>
      </w:r>
      <w:r w:rsidRPr="007B5C64">
        <w:rPr>
          <w:rFonts w:ascii="Courier New" w:eastAsia="SimSun" w:hAnsi="Courier New"/>
          <w:noProof/>
          <w:sz w:val="16"/>
          <w:lang w:eastAsia="ko-KR"/>
        </w:rPr>
        <w:t>UE ::= ENUMERATED {</w:t>
      </w:r>
    </w:p>
    <w:p w14:paraId="373190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authorized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038746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not-authorized,</w:t>
      </w:r>
    </w:p>
    <w:p w14:paraId="77A9D6E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9A538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280D9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4316D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Aerial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 ::= ENUMERATED {</w:t>
      </w:r>
    </w:p>
    <w:p w14:paraId="773695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authorized,</w:t>
      </w:r>
    </w:p>
    <w:p w14:paraId="041B62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not-authorized,</w:t>
      </w:r>
    </w:p>
    <w:p w14:paraId="29A0B4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54621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E85C8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D597A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AerialUE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S</w:t>
      </w:r>
      <w:r w:rsidRPr="007B5C64">
        <w:rPr>
          <w:rFonts w:ascii="Courier New" w:eastAsia="SimSun" w:hAnsi="Courier New"/>
          <w:noProof/>
          <w:sz w:val="16"/>
          <w:lang w:eastAsia="ko-KR"/>
        </w:rPr>
        <w:t>ubscriptionInformation ::= ENUMERATED {</w:t>
      </w:r>
    </w:p>
    <w:p w14:paraId="5CCC25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allowed,</w:t>
      </w:r>
    </w:p>
    <w:p w14:paraId="1EBC85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not-allowed,</w:t>
      </w:r>
    </w:p>
    <w:p w14:paraId="414CD84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C12BF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63A9DC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1C347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B8A090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9883D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207" w:name="_Hlk515425967"/>
      <w:r w:rsidRPr="007B5C64">
        <w:rPr>
          <w:rFonts w:ascii="Courier New" w:eastAsia="SimSun" w:hAnsi="Courier New"/>
          <w:noProof/>
          <w:sz w:val="16"/>
          <w:lang w:eastAsia="ko-KR"/>
        </w:rPr>
        <w:t>AllocationandRetentionPriority</w:t>
      </w:r>
      <w:bookmarkEnd w:id="1207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SEQUENCE {</w:t>
      </w:r>
    </w:p>
    <w:p w14:paraId="3AA032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priorityLevel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INTEGER (0..15,...),</w:t>
      </w:r>
    </w:p>
    <w:p w14:paraId="2EBA7CB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  <w:t>pre-emption-capability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ENUMERATED {shall-not-trigger-preemption, may-trigger-preemption, ...},</w:t>
      </w:r>
    </w:p>
    <w:p w14:paraId="434EAC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pre-emption-vulnerability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ENUMERATED {not-preemptable, preemptable, ...},</w:t>
      </w:r>
    </w:p>
    <w:p w14:paraId="3C36E3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AllocationandRetentionPriority-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ExtIEs} } OPTIONAL,</w:t>
      </w:r>
    </w:p>
    <w:p w14:paraId="20D2857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4755F6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7CE0F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72E7D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AllocationandRetentionPriority-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 XNAP-PROTOCOL-EXTENSION ::= {</w:t>
      </w:r>
    </w:p>
    <w:p w14:paraId="5D841C2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0380B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11C6F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AFA05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4B8C7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ActivationSFN ::= INTEGER (0..1023)</w:t>
      </w:r>
    </w:p>
    <w:p w14:paraId="0FDB39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835D78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AllowedCAG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-ID-List-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perPLMN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(SIZE(1..maxnoofCAGsperPLMN)) OF CAG-Identifier</w:t>
      </w:r>
    </w:p>
    <w:p w14:paraId="7499DE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DFA0F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AllowedPNI-NPN-ID-List ::= SEQUENCE </w:t>
      </w:r>
      <w:r w:rsidRPr="007B5C64">
        <w:rPr>
          <w:rFonts w:ascii="Courier New" w:eastAsia="SimSun" w:hAnsi="Courier New"/>
          <w:snapToGrid w:val="0"/>
          <w:sz w:val="16"/>
        </w:rPr>
        <w:t xml:space="preserve">(SIZE(1..maxnoofEPLMNsplus1)) OF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Allowed</w:t>
      </w:r>
      <w:r w:rsidRPr="007B5C64">
        <w:rPr>
          <w:rFonts w:ascii="Courier New" w:eastAsia="SimSun" w:hAnsi="Courier New"/>
          <w:noProof/>
          <w:sz w:val="16"/>
          <w:lang w:eastAsia="ko-KR"/>
        </w:rPr>
        <w:t>PNI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-NPN-ID-Item</w:t>
      </w:r>
    </w:p>
    <w:p w14:paraId="0D26CA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4227E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AllowedPNI-NPN-ID-Item ::= SEQUENCE {</w:t>
      </w:r>
    </w:p>
    <w:p w14:paraId="5A67B1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plmn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PLMN-Identity,</w:t>
      </w:r>
    </w:p>
    <w:p w14:paraId="57106C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pni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npn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-restricted-information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PNI-NPN-Restricted-Information,</w:t>
      </w:r>
    </w:p>
    <w:p w14:paraId="2C2C2D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allowed-CAG-id-list-per-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plmn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AllowedCAG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-ID-List-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perPLMN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5DD46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-Extensions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Allowed</w:t>
      </w:r>
      <w:r w:rsidRPr="007B5C64">
        <w:rPr>
          <w:rFonts w:ascii="Courier New" w:eastAsia="SimSun" w:hAnsi="Courier New"/>
          <w:noProof/>
          <w:sz w:val="16"/>
          <w:lang w:eastAsia="ko-KR"/>
        </w:rPr>
        <w:t>PNI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-NPN-ID-Item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 OPTIONAL,</w:t>
      </w:r>
    </w:p>
    <w:p w14:paraId="04E4B9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559E79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3BB0DFD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0B88EE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AllowedPNI-NPN-ID-Item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1F31022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362C71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620A30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C0506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bookmarkStart w:id="1208" w:name="MCCQCTEMPBM_00000256"/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AllTrafficIndication</w:t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 xml:space="preserve"> ::= ENUMERATED {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true,...}</w:t>
      </w:r>
    </w:p>
    <w:p w14:paraId="27D5C67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4F2AB4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bookmarkEnd w:id="1208"/>
    <w:p w14:paraId="34527F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AlternativeQoSParaSetList ::= SEQUENCE (SIZE(1..maxnoofQoSParaSets)) OF AlternativeQoSParaSetItem</w:t>
      </w:r>
    </w:p>
    <w:p w14:paraId="5BDFFFB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B61F6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AlternativeQoSParaSetItem ::= SEQUENCE {</w:t>
      </w:r>
    </w:p>
    <w:p w14:paraId="384BE8E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alternativeQoSParaSetIndex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QoSParaSetIndex,</w:t>
      </w:r>
    </w:p>
    <w:p w14:paraId="533390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209" w:name="_Hlk23323074"/>
      <w:r w:rsidRPr="007B5C64">
        <w:rPr>
          <w:rFonts w:ascii="Courier New" w:eastAsia="SimSun" w:hAnsi="Courier New"/>
          <w:noProof/>
          <w:sz w:val="16"/>
          <w:lang w:eastAsia="ko-KR"/>
        </w:rPr>
        <w:tab/>
        <w:t>guaranteedFlowBitRateDL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BitRate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7C35DF1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guaranteedFlowBitRateUL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BitRate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9BCE5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packetDelayBudget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PacketDelayBudget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1EC8BEF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packetErrorRate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PacketErrorRate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bookmarkEnd w:id="1209"/>
    <w:p w14:paraId="1652ED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{AlternativeQoSParaSetItem-ExtIEs}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663F90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45560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A6027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5DC5D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AlternativeQoSParaSetItem-ExtIEs XNAP-PROTOCOL-EXTENSION ::= {</w:t>
      </w:r>
    </w:p>
    <w:p w14:paraId="21FB921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id-MaximumDataBurstVolume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MaximumDataBurstVolume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4B20B58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40DFE9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90749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78A7C7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6D6E8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AMF-Region-Information ::= SEQUENCE (SIZE (1..maxnoofAMFRegions)) OF GlobalAMF-Region-Information</w:t>
      </w:r>
    </w:p>
    <w:p w14:paraId="2DB0EA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</w:p>
    <w:p w14:paraId="7718D7B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>GlobalAMF-Region-Information ::= SEQUENCE {</w:t>
      </w:r>
    </w:p>
    <w:p w14:paraId="0F19A37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  <w:t>plmn-ID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PLMN-Identity,</w:t>
      </w:r>
    </w:p>
    <w:p w14:paraId="659FCC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amf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-region-id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BIT STRING (SIZE (8)),</w:t>
      </w:r>
    </w:p>
    <w:p w14:paraId="3E7A77F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val="fr-FR" w:eastAsia="ja-JP"/>
        </w:rPr>
        <w:t>GlobalAMF-Region-Information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ExtIEs} } OPTIONAL,</w:t>
      </w:r>
    </w:p>
    <w:p w14:paraId="7B58DD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1B3D10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0A983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22487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>GlobalAMF-Region-Information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 XNAP-PROTOCOL-EXTENSION ::= {</w:t>
      </w:r>
    </w:p>
    <w:p w14:paraId="5E5EDBD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>...</w:t>
      </w:r>
    </w:p>
    <w:p w14:paraId="78257F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>}</w:t>
      </w:r>
    </w:p>
    <w:p w14:paraId="51A115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</w:p>
    <w:p w14:paraId="2BB351E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</w:p>
    <w:p w14:paraId="1959BB0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bookmarkStart w:id="1210" w:name="_Hlk515371808"/>
      <w:bookmarkStart w:id="1211" w:name="_Hlk515371080"/>
      <w:r w:rsidRPr="007B5C64">
        <w:rPr>
          <w:rFonts w:ascii="Courier New" w:eastAsia="SimSun" w:hAnsi="Courier New"/>
          <w:noProof/>
          <w:sz w:val="16"/>
          <w:lang w:val="sv-SE" w:eastAsia="ko-KR"/>
        </w:rPr>
        <w:t>AMF-UE-NGAP-ID</w:t>
      </w:r>
      <w:bookmarkEnd w:id="1210"/>
      <w:r w:rsidRPr="007B5C64">
        <w:rPr>
          <w:rFonts w:ascii="Courier New" w:eastAsia="SimSun" w:hAnsi="Courier New"/>
          <w:noProof/>
          <w:sz w:val="16"/>
          <w:lang w:val="sv-SE" w:eastAsia="ko-KR"/>
        </w:rPr>
        <w:t xml:space="preserve"> </w:t>
      </w:r>
      <w:bookmarkEnd w:id="1211"/>
      <w:r w:rsidRPr="007B5C64">
        <w:rPr>
          <w:rFonts w:ascii="Courier New" w:eastAsia="SimSun" w:hAnsi="Courier New"/>
          <w:noProof/>
          <w:sz w:val="16"/>
          <w:lang w:val="sv-SE" w:eastAsia="ko-KR"/>
        </w:rPr>
        <w:t>::= INTEGER (0..1099511627775)</w:t>
      </w:r>
    </w:p>
    <w:p w14:paraId="2268A0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</w:p>
    <w:p w14:paraId="22D5FE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</w:p>
    <w:p w14:paraId="0681C27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AreaOfInterestInformation ::= SEQUENCE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(SIZE(1..</w:t>
      </w:r>
      <w:r w:rsidRPr="007B5C64">
        <w:rPr>
          <w:rFonts w:ascii="Courier New" w:eastAsia="SimSun" w:hAnsi="Courier New"/>
          <w:sz w:val="16"/>
          <w:szCs w:val="16"/>
          <w:lang w:eastAsia="ko-KR"/>
        </w:rPr>
        <w:t>maxnoofAoIs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)) OF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AreaOfInterest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-Item</w:t>
      </w:r>
    </w:p>
    <w:p w14:paraId="3B0D86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0EFA1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AreaOfInterest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SEQUENCE {</w:t>
      </w:r>
    </w:p>
    <w:p w14:paraId="541BE92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listOfTAIsinAoI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ListOfTAIsinAoI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DCC91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listOfCellsinAoI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ListOfCells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BE955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listOfRANNodesinAoI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ListOfRANNodesinAoI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17052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requestReferenceID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RequestReferenceID,</w:t>
      </w:r>
    </w:p>
    <w:p w14:paraId="4D1D9B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{AreaOfInterest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ExtIEs} } OPTIONAL,</w:t>
      </w:r>
    </w:p>
    <w:p w14:paraId="03F5FB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EC4D4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0216B8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D2664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AreaOfInterest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 XNAP-PROTOCOL-EXTENSION ::= {</w:t>
      </w:r>
    </w:p>
    <w:p w14:paraId="14DDAE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788890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BFDAA1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D73C27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CF86EC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212" w:name="_Hlk515372725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AreaScopeOfMDT-NR ::= CHOICE {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</w:p>
    <w:p w14:paraId="41BDB10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cellBased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CellBasedMDT-NR,</w:t>
      </w:r>
    </w:p>
    <w:p w14:paraId="253CA4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tABased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TABasedMDT,</w:t>
      </w:r>
    </w:p>
    <w:p w14:paraId="2273DF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tAIBased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TAIBasedMDT,</w:t>
      </w:r>
    </w:p>
    <w:p w14:paraId="524EC9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...,</w:t>
      </w:r>
    </w:p>
    <w:p w14:paraId="339F19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ProtocolIE-Single-Container { {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AreaScopeOfMDT-NR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-ExtIEs} }</w:t>
      </w:r>
    </w:p>
    <w:p w14:paraId="798FFD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3FF0C8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A9045B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AreaScopeOfMDT-NR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 XNAP-PROTOCOL-IES ::= {</w:t>
      </w:r>
    </w:p>
    <w:p w14:paraId="5BCFAA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bookmarkStart w:id="1213" w:name="MCCQCTEMPBM_00000257"/>
      <w:r w:rsidRPr="007B5C64">
        <w:rPr>
          <w:rFonts w:ascii="Courier New" w:eastAsia="SimSun" w:hAnsi="Courier New" w:cs="Courier New" w:hint="eastAsia"/>
          <w:noProof/>
          <w:sz w:val="16"/>
          <w:szCs w:val="16"/>
          <w:lang w:eastAsia="en-GB"/>
        </w:rPr>
        <w:t>PNI-NPN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val="en-US" w:eastAsia="ko-KR"/>
        </w:rPr>
        <w:t>B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eastAsia="en-GB"/>
        </w:rPr>
        <w:t>ase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val="en-US" w:eastAsia="ko-KR"/>
        </w:rPr>
        <w:t>dMDT</w:t>
      </w:r>
      <w:bookmarkEnd w:id="1213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 xml:space="preserve"> </w:t>
      </w:r>
      <w:bookmarkStart w:id="1214" w:name="MCCQCTEMPBM_00000258"/>
      <w:r w:rsidRPr="007B5C64">
        <w:rPr>
          <w:rFonts w:ascii="Courier New" w:eastAsia="SimSun" w:hAnsi="Courier New" w:cs="Courier New" w:hint="eastAsia"/>
          <w:noProof/>
          <w:sz w:val="16"/>
          <w:szCs w:val="16"/>
          <w:lang w:eastAsia="en-GB"/>
        </w:rPr>
        <w:t>PNI-NPN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val="en-US" w:eastAsia="ko-KR"/>
        </w:rPr>
        <w:t>B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eastAsia="en-GB"/>
        </w:rPr>
        <w:t>ase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val="en-US" w:eastAsia="ko-KR"/>
        </w:rPr>
        <w:t>dMDT</w:t>
      </w:r>
      <w:bookmarkEnd w:id="1214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|</w:t>
      </w:r>
    </w:p>
    <w:p w14:paraId="48C3C74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id-SNPN-CellBasedMDT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SNPN-CellBasedMDT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|</w:t>
      </w:r>
    </w:p>
    <w:p w14:paraId="19C18B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id-SNPN-TAIBasedMDT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SNPN-TAIBasedMDT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|</w:t>
      </w:r>
    </w:p>
    <w:p w14:paraId="3106D0A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id-SNPN-BasedMDT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SNPN-BasedMDT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mandatory},</w:t>
      </w:r>
    </w:p>
    <w:p w14:paraId="6D7FE4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E5F55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A5A1A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AreaScopeOfMDT-EUTRA ::= CHOICE {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</w:p>
    <w:p w14:paraId="3DB046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cellBased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CellBasedMDT-EUTRA,</w:t>
      </w:r>
    </w:p>
    <w:p w14:paraId="2E9BFB1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tABased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TABasedMDT,</w:t>
      </w:r>
    </w:p>
    <w:p w14:paraId="30FC2A3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tAIBased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TAIBasedMDT,</w:t>
      </w:r>
    </w:p>
    <w:p w14:paraId="54EBAA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...,</w:t>
      </w:r>
    </w:p>
    <w:p w14:paraId="6FFE0D5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ProtocolIE-Single-Container { {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AreaScopeOfMDT-EUTRA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-ExtIEs} }</w:t>
      </w:r>
    </w:p>
    <w:p w14:paraId="005208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61892B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7C114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534C17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AreaScopeOfMDT-EUTRA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 XNAP-PROTOCOL-IES ::= {</w:t>
      </w:r>
    </w:p>
    <w:p w14:paraId="73EDBC0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25255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BB228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CB897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09BF37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9D7E8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AreaScopeOfNeighCellsList ::= SEQUENCE (SIZE(1..</w:t>
      </w:r>
      <w:r w:rsidRPr="007B5C64">
        <w:rPr>
          <w:rFonts w:ascii="Courier New" w:eastAsia="SimSun" w:hAnsi="Courier New"/>
          <w:noProof/>
          <w:sz w:val="16"/>
          <w:lang w:eastAsia="ko-KR"/>
        </w:rPr>
        <w:t>maxnoofFreqforMDT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)) OF AreaScopeOfNeighCellsItem</w:t>
      </w:r>
    </w:p>
    <w:p w14:paraId="6B0DF8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AreaScopeOfNeighCellsItem ::= SEQUENCE {</w:t>
      </w:r>
    </w:p>
    <w:p w14:paraId="121549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nrFrequencyInfo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NRFrequencyInfo,</w:t>
      </w:r>
    </w:p>
    <w:p w14:paraId="55BCA2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pciListForMDT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PCIListForMDT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40AFF3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AreaScopeOfNeighCellsItem-ExtIEs}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91CA54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AFC73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1F51F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3C1940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AreaScopeOfNeighCellsItem-ExtIEs 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XN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AP-PROTOCOL-EXTENSION ::= {</w:t>
      </w:r>
    </w:p>
    <w:p w14:paraId="04585E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D1F06E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A5999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A54311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AreaScopeOfQMC ::= CHOICE {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</w:p>
    <w:p w14:paraId="2AEC691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cellBased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CellBasedQMC,</w:t>
      </w:r>
    </w:p>
    <w:p w14:paraId="4A879A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tABased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TABasedQMC,</w:t>
      </w:r>
    </w:p>
    <w:p w14:paraId="4F512E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tAIBased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TAIBasedQMC,</w:t>
      </w:r>
    </w:p>
    <w:p w14:paraId="7874C1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pLMNAreaBased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PLMNAreaBasedQMC,</w:t>
      </w:r>
    </w:p>
    <w:p w14:paraId="3238CD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ProtocolIE-Single-Container { {AreaScopeOfQMC-ExtIEs} }</w:t>
      </w:r>
    </w:p>
    <w:p w14:paraId="483E9A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4BF22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3A1266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AreaScopeOfQMC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XNAP-PROTOCOL-IES ::= {</w:t>
      </w:r>
    </w:p>
    <w:p w14:paraId="684C018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46E49C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4B4AF9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65DE9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AS-SecurityInformation</w:t>
      </w:r>
      <w:bookmarkEnd w:id="1212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SEQUENCE {</w:t>
      </w:r>
    </w:p>
    <w:p w14:paraId="2BE48C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key-NG-RAN-Star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BIT STRING (SIZE(256)),</w:t>
      </w:r>
    </w:p>
    <w:p w14:paraId="79EC35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ncc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INTEGER (0..7),</w:t>
      </w:r>
    </w:p>
    <w:p w14:paraId="75CF10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{AS-SecurityInformation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ExtIEs} } OPTIONAL,</w:t>
      </w:r>
    </w:p>
    <w:p w14:paraId="23BFAE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0B9106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5BF62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A2E170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AS-SecurityInformation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 XNAP-PROTOCOL-EXTENSION ::= {</w:t>
      </w:r>
    </w:p>
    <w:p w14:paraId="45354D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8DF23C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36B33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2960D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1985E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215" w:name="_Hlk515345179"/>
      <w:r w:rsidRPr="007B5C64">
        <w:rPr>
          <w:rFonts w:ascii="Courier New" w:eastAsia="SimSun" w:hAnsi="Courier New"/>
          <w:noProof/>
          <w:sz w:val="16"/>
          <w:lang w:eastAsia="ko-KR"/>
        </w:rPr>
        <w:t>AssistanceDataForRANPaging</w:t>
      </w:r>
      <w:bookmarkEnd w:id="1215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SEQUENCE {</w:t>
      </w:r>
    </w:p>
    <w:p w14:paraId="6D60B4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ran-paging-attempt-info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RANPagingAttemptInfo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1FED37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AssistanceDataForRANPaging-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ExtIEs} } OPTIONAL,</w:t>
      </w:r>
    </w:p>
    <w:p w14:paraId="1802643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2ECAE3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88D33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C0EAB6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AssistanceDataForRANPaging-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 XNAP-PROTOCOL-EXTENSION ::= {</w:t>
      </w:r>
    </w:p>
    <w:p w14:paraId="79D3264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id-NPNPagingAssistanceInformation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NPNPagingAssistanceInformation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347035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FC81D9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B2316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C304E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AssistanceInformationQoE-Meas ::= INTEGER (1..16, ...)</w:t>
      </w:r>
    </w:p>
    <w:p w14:paraId="04325D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B300D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Associated-QoSFlowInfo-List ::= SEQUENCE (SIZE(1..maxnoofMBSQoSFlows)) OF Associated-QoSFlowInfo-Item</w:t>
      </w:r>
    </w:p>
    <w:p w14:paraId="1D74A3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EB5F5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Associated-QoSFlowInfo-Item ::= SEQUENCE {</w:t>
      </w:r>
    </w:p>
    <w:p w14:paraId="45995C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mBS-QoSFlowIdentifier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QoSFlowIdentifier,</w:t>
      </w:r>
    </w:p>
    <w:p w14:paraId="277A37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associatedUnicastQoSFlowIdentifier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QoSFlowIdentifier,</w:t>
      </w:r>
    </w:p>
    <w:p w14:paraId="169FD07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 Associated-QoSFlowInfo-Item-ExtIEs}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C0C07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494C0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9A71E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B3E1C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Associated-QoSFlowInfo-Item-ExtIEs XNAP-PROTOCOL-EXTENSION ::= {</w:t>
      </w:r>
    </w:p>
    <w:p w14:paraId="58DE57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4D2E7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A00CF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C20F5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76FCA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</w:rPr>
      </w:pPr>
      <w:bookmarkStart w:id="1216" w:name="_Hlk515425411"/>
      <w:r w:rsidRPr="007B5C64">
        <w:rPr>
          <w:rFonts w:ascii="Courier New" w:eastAsia="SimSun" w:hAnsi="Courier New"/>
          <w:noProof/>
          <w:sz w:val="16"/>
          <w:lang w:eastAsia="ja-JP"/>
        </w:rPr>
        <w:t xml:space="preserve">AvailableCapacity </w:t>
      </w:r>
      <w:bookmarkStart w:id="1217" w:name="MCCQCTEMPBM_00000259"/>
      <w:r w:rsidRPr="007B5C64">
        <w:rPr>
          <w:rFonts w:ascii="Courier New" w:eastAsia="DengXian" w:hAnsi="Courier New" w:cs="Courier New"/>
          <w:noProof/>
          <w:snapToGrid w:val="0"/>
          <w:sz w:val="16"/>
        </w:rPr>
        <w:t>::= INTEGER (</w:t>
      </w:r>
      <w:bookmarkEnd w:id="1217"/>
      <w:r w:rsidRPr="007B5C64">
        <w:rPr>
          <w:rFonts w:ascii="Courier New" w:eastAsia="SimSun" w:hAnsi="Courier New"/>
          <w:noProof/>
          <w:sz w:val="16"/>
          <w:lang w:eastAsia="ja-JP"/>
        </w:rPr>
        <w:t>1..</w:t>
      </w:r>
      <w:r w:rsidRPr="007B5C64">
        <w:rPr>
          <w:rFonts w:ascii="Courier New" w:eastAsia="SimSun" w:hAnsi="Courier New"/>
          <w:noProof/>
          <w:sz w:val="16"/>
          <w:szCs w:val="18"/>
          <w:lang w:eastAsia="ja-JP"/>
        </w:rPr>
        <w:t xml:space="preserve"> 100</w:t>
      </w:r>
      <w:r w:rsidRPr="007B5C64">
        <w:rPr>
          <w:rFonts w:ascii="Courier New" w:eastAsia="SimSun" w:hAnsi="Courier New"/>
          <w:noProof/>
          <w:sz w:val="16"/>
          <w:lang w:eastAsia="ja-JP"/>
        </w:rPr>
        <w:t>,...</w:t>
      </w:r>
      <w:r w:rsidRPr="007B5C64">
        <w:rPr>
          <w:rFonts w:ascii="Courier New" w:eastAsia="DengXian" w:hAnsi="Courier New"/>
          <w:noProof/>
          <w:sz w:val="16"/>
        </w:rPr>
        <w:t>)</w:t>
      </w:r>
    </w:p>
    <w:p w14:paraId="16BAE1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</w:rPr>
      </w:pPr>
    </w:p>
    <w:p w14:paraId="1A6DFB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</w:rPr>
      </w:pPr>
    </w:p>
    <w:p w14:paraId="085E270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AvailableRRCConnectionCapacityValue </w:t>
      </w:r>
      <w:bookmarkStart w:id="1218" w:name="MCCQCTEMPBM_00000260"/>
      <w:r w:rsidRPr="007B5C64">
        <w:rPr>
          <w:rFonts w:ascii="Courier New" w:eastAsia="DengXian" w:hAnsi="Courier New" w:cs="Courier New"/>
          <w:noProof/>
          <w:snapToGrid w:val="0"/>
          <w:sz w:val="16"/>
        </w:rPr>
        <w:t>::= INTEGER (0..100)</w:t>
      </w:r>
      <w:bookmarkEnd w:id="1218"/>
    </w:p>
    <w:p w14:paraId="1F0BC3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15BF48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  <w:bookmarkStart w:id="1219" w:name="MCCQCTEMPBM_00000261"/>
    </w:p>
    <w:bookmarkEnd w:id="1219"/>
    <w:p w14:paraId="5FC032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AvailableRVQoEMetrics ::= SEQUENCE {</w:t>
      </w:r>
    </w:p>
    <w:p w14:paraId="6B56F0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applicationLayerBufferLevelList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ENUMERATED {true, ...}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143AC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playoutDelayForMediaStartup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ENUMERATED {true, ...}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OPTIONAL,</w:t>
      </w:r>
    </w:p>
    <w:p w14:paraId="1C44BBE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{AvailableRVQoEMetrics-ExtIEs} } OPTIONAL,</w:t>
      </w:r>
    </w:p>
    <w:p w14:paraId="13EA1A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...</w:t>
      </w:r>
    </w:p>
    <w:p w14:paraId="170227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48B82D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5CAD41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AvailableRVQoEMetrics-ExtIEs XNAP-PROTOCOL-EXTENSION ::= {</w:t>
      </w:r>
    </w:p>
    <w:p w14:paraId="7DBBE7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2CB598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DA536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</w:rPr>
      </w:pPr>
    </w:p>
    <w:p w14:paraId="562BD9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B4AC3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AveragingWindow </w:t>
      </w:r>
      <w:bookmarkEnd w:id="1216"/>
      <w:r w:rsidRPr="007B5C64">
        <w:rPr>
          <w:rFonts w:ascii="Courier New" w:eastAsia="SimSun" w:hAnsi="Courier New"/>
          <w:noProof/>
          <w:sz w:val="16"/>
          <w:lang w:eastAsia="ko-KR"/>
        </w:rPr>
        <w:t>::= INTEGER (0..4095, ...)</w:t>
      </w:r>
    </w:p>
    <w:p w14:paraId="2E2B7C9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5574C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12090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B</w:t>
      </w:r>
    </w:p>
    <w:p w14:paraId="295BBD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F80CF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bookmarkStart w:id="1220" w:name="MCCQCTEMPBM_00000262"/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BAPAddress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 xml:space="preserve"> ::= BIT STRING (SIZE(10))</w:t>
      </w:r>
    </w:p>
    <w:p w14:paraId="4BAE0D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</w:p>
    <w:p w14:paraId="6F4F90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BAPPathID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 xml:space="preserve"> ::= BIT STRING (SIZE(10))</w:t>
      </w:r>
    </w:p>
    <w:p w14:paraId="5A6357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</w:p>
    <w:p w14:paraId="302AFBC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BAPRoutingID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 xml:space="preserve"> ::= SEQUENCE {</w:t>
      </w:r>
    </w:p>
    <w:p w14:paraId="7C08F7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bAPAddress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BAPAddress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,</w:t>
      </w:r>
    </w:p>
    <w:p w14:paraId="7EFD62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bAPPathID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BAPPathID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,</w:t>
      </w:r>
    </w:p>
    <w:p w14:paraId="59BB03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iE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-Extensions</w:t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 xml:space="preserve"> { {</w:t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BAPRoutingID-ExtIEs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} }</w:t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  <w:t>OPTIONAL,</w:t>
      </w:r>
    </w:p>
    <w:p w14:paraId="767C9A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  <w:t>...</w:t>
      </w:r>
    </w:p>
    <w:p w14:paraId="253425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}</w:t>
      </w:r>
    </w:p>
    <w:p w14:paraId="5C8A396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</w:p>
    <w:p w14:paraId="3DC9DF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BAPRoutingID-ExtIEs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  <w:t>XNAP-PROTOCOL-EXTENSION ::= {</w:t>
      </w:r>
    </w:p>
    <w:p w14:paraId="049E164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  <w:t>...</w:t>
      </w:r>
    </w:p>
    <w:p w14:paraId="3FC85D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lastRenderedPageBreak/>
        <w:t>}</w:t>
      </w:r>
    </w:p>
    <w:p w14:paraId="04B715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7EBD8C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</w:p>
    <w:bookmarkEnd w:id="1220"/>
    <w:p w14:paraId="48C8BF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BeamMeasurementIndicationM1 </w:t>
      </w:r>
      <w:r w:rsidRPr="007B5C64">
        <w:rPr>
          <w:rFonts w:ascii="Courier New" w:eastAsia="SimSun" w:hAnsi="Courier New"/>
          <w:noProof/>
          <w:sz w:val="16"/>
          <w:lang w:eastAsia="ko-KR"/>
        </w:rPr>
        <w:t>::= ENUMERATED {true, ...}</w:t>
      </w:r>
    </w:p>
    <w:p w14:paraId="58638D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E4526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B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eamMeasurementsReportConfiguration ::= SEQUENCE {</w:t>
      </w:r>
    </w:p>
    <w:p w14:paraId="3DD597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 w:cs="Arial"/>
          <w:noProof/>
          <w:sz w:val="16"/>
        </w:rPr>
        <w:t>beamMeasurementsReportQuantity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Arial"/>
          <w:noProof/>
          <w:sz w:val="16"/>
        </w:rPr>
        <w:t>BeamMeasurementsReportQuantity</w:t>
      </w:r>
      <w:r w:rsidRPr="007B5C64">
        <w:rPr>
          <w:rFonts w:ascii="Courier New" w:eastAsia="SimSun" w:hAnsi="Courier New" w:cs="Arial"/>
          <w:noProof/>
          <w:sz w:val="16"/>
        </w:rPr>
        <w:tab/>
      </w:r>
      <w:r w:rsidRPr="007B5C64">
        <w:rPr>
          <w:rFonts w:ascii="Courier New" w:eastAsia="SimSun" w:hAnsi="Courier New" w:cs="Arial"/>
          <w:noProof/>
          <w:sz w:val="16"/>
        </w:rPr>
        <w:tab/>
      </w:r>
      <w:r w:rsidRPr="007B5C64">
        <w:rPr>
          <w:rFonts w:ascii="Courier New" w:eastAsia="SimSun" w:hAnsi="Courier New" w:cs="Arial"/>
          <w:noProof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OPTIONAL</w:t>
      </w:r>
      <w:r w:rsidRPr="007B5C64">
        <w:rPr>
          <w:rFonts w:ascii="Courier New" w:eastAsia="SimSun" w:hAnsi="Courier New" w:cs="Arial"/>
          <w:noProof/>
          <w:sz w:val="16"/>
        </w:rPr>
        <w:t>,</w:t>
      </w:r>
    </w:p>
    <w:p w14:paraId="4611F6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 w:cs="Arial"/>
          <w:noProof/>
          <w:snapToGrid w:val="0"/>
          <w:sz w:val="16"/>
          <w:lang w:eastAsia="ko-KR"/>
        </w:rPr>
        <w:t>maxNrofRS-IndexesToReport</w:t>
      </w:r>
      <w:r w:rsidRPr="007B5C64">
        <w:rPr>
          <w:rFonts w:ascii="Courier New" w:eastAsia="SimSun" w:hAnsi="Courier New" w:cs="Arial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Arial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Arial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Arial"/>
          <w:noProof/>
          <w:snapToGrid w:val="0"/>
          <w:sz w:val="16"/>
          <w:lang w:eastAsia="ko-KR"/>
        </w:rPr>
        <w:tab/>
        <w:t>MaxNrofRS-IndexesToReport</w:t>
      </w:r>
      <w:r w:rsidRPr="007B5C64">
        <w:rPr>
          <w:rFonts w:ascii="Courier New" w:eastAsia="SimSun" w:hAnsi="Courier New" w:cs="Arial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Arial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OPTIONAL</w:t>
      </w:r>
      <w:r w:rsidRPr="007B5C64">
        <w:rPr>
          <w:rFonts w:ascii="Courier New" w:eastAsia="SimSun" w:hAnsi="Courier New" w:cs="Arial"/>
          <w:noProof/>
          <w:snapToGrid w:val="0"/>
          <w:sz w:val="16"/>
          <w:lang w:eastAsia="ko-KR"/>
        </w:rPr>
        <w:t>,</w:t>
      </w:r>
    </w:p>
    <w:p w14:paraId="3A2FCE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BeamMeasurementsReportConfiguration-ExtIEs} } OPTIONAL,</w:t>
      </w:r>
    </w:p>
    <w:p w14:paraId="571733F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...</w:t>
      </w:r>
    </w:p>
    <w:p w14:paraId="30320C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}</w:t>
      </w:r>
    </w:p>
    <w:p w14:paraId="0B0A45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</w:p>
    <w:p w14:paraId="24159AE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BeamMeasurementsReportConfiguration-ExtIEs XNAP-PROTOCOL-EXTENSION ::= {</w:t>
      </w:r>
    </w:p>
    <w:p w14:paraId="6BE518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ED81C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3C3EDE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</w:p>
    <w:p w14:paraId="1E8994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F0088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cs="Arial"/>
          <w:noProof/>
          <w:sz w:val="16"/>
        </w:rPr>
        <w:t>BeamMeasurementsReportQuantity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SEQUENCE {</w:t>
      </w:r>
    </w:p>
    <w:p w14:paraId="727C3D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rSRP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ENUMERATED {true, ...}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2362E3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rSRQ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ENUMERATED {true, ...}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23BCE3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sINR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ENUMERATED {true, ...}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2071C5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 BeamMeasurementsReportQuantity-ExtIEs} } OPTIONAL,</w:t>
      </w:r>
    </w:p>
    <w:p w14:paraId="47A16C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...</w:t>
      </w:r>
    </w:p>
    <w:p w14:paraId="16BCD5E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656691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2AF156C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 w:cs="Arial"/>
          <w:noProof/>
          <w:sz w:val="16"/>
          <w:lang w:val="fr-FR"/>
        </w:rPr>
        <w:t>BeamMeasurementsReportQuantity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-ExtIEs XNAP-PROTOCOL-EXTENSION ::= {</w:t>
      </w:r>
    </w:p>
    <w:p w14:paraId="0799D6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...</w:t>
      </w:r>
    </w:p>
    <w:p w14:paraId="33D407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6823C9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3FED55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</w:pPr>
      <w:bookmarkStart w:id="1221" w:name="MCCQCTEMPBM_00000263"/>
    </w:p>
    <w:p w14:paraId="0EEE40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BHInfoIndex</w:t>
      </w:r>
      <w:r w:rsidRPr="007B5C64">
        <w:rPr>
          <w:rFonts w:ascii="Courier New" w:eastAsia="SimSun" w:hAnsi="Courier New" w:cs="Courier New"/>
          <w:sz w:val="16"/>
          <w:szCs w:val="16"/>
          <w:lang w:val="fr-FR" w:eastAsia="ko-KR"/>
        </w:rPr>
        <w:t xml:space="preserve"> ::= </w:t>
      </w: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>INTEGER (1..</w:t>
      </w:r>
      <w:r w:rsidRPr="007B5C64">
        <w:rPr>
          <w:rFonts w:ascii="Courier New" w:eastAsia="SimSun" w:hAnsi="Courier New" w:cs="Courier New"/>
          <w:i/>
          <w:noProof/>
          <w:sz w:val="16"/>
          <w:szCs w:val="16"/>
          <w:lang w:val="fr-FR" w:eastAsia="ja-JP"/>
        </w:rPr>
        <w:t xml:space="preserve"> </w:t>
      </w: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>maxnoofBHInfo)</w:t>
      </w:r>
    </w:p>
    <w:p w14:paraId="653778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val="fr-FR" w:eastAsia="ko-KR"/>
        </w:rPr>
      </w:pPr>
    </w:p>
    <w:p w14:paraId="1C0BCE1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BHInfoList</w:t>
      </w:r>
      <w:r w:rsidRPr="007B5C64" w:rsidDel="008549D3">
        <w:rPr>
          <w:rFonts w:ascii="Courier New" w:eastAsia="SimSun" w:hAnsi="Courier New" w:cs="Courier New"/>
          <w:sz w:val="16"/>
          <w:szCs w:val="16"/>
          <w:lang w:eastAsia="ko-KR"/>
        </w:rPr>
        <w:t xml:space="preserve"> </w:t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 xml:space="preserve">::= 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SEQUENCE (SIZE(1..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 xml:space="preserve"> maxnoofBHInfo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)) OF BHInfo-Item</w:t>
      </w:r>
    </w:p>
    <w:p w14:paraId="0BEE28B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</w:p>
    <w:p w14:paraId="4A9CBE9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BHInfo-Item ::= SEQUENCE {</w:t>
      </w:r>
    </w:p>
    <w:p w14:paraId="7A484C9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bHInfoIndex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BHInfoIndex,</w:t>
      </w:r>
    </w:p>
    <w:p w14:paraId="42B0383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>iE-Extensions</w:t>
      </w: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 xml:space="preserve"> { {</w:t>
      </w:r>
      <w:r w:rsidRPr="007B5C64">
        <w:rPr>
          <w:rFonts w:ascii="Courier New" w:eastAsia="SimSun" w:hAnsi="Courier New" w:cs="Courier New"/>
          <w:sz w:val="16"/>
          <w:szCs w:val="16"/>
          <w:lang w:val="fr-FR" w:eastAsia="ko-KR"/>
        </w:rPr>
        <w:t xml:space="preserve"> 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BHInfo-Item</w:t>
      </w: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>-ExtIEs</w:t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>} }</w:t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fr-FR"/>
        </w:rPr>
        <w:tab/>
        <w:t>OPTIONAL</w:t>
      </w: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>,</w:t>
      </w:r>
    </w:p>
    <w:p w14:paraId="7D6988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...</w:t>
      </w:r>
    </w:p>
    <w:p w14:paraId="54ADF20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302AB6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71AC3DC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BHInfo-Item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 xml:space="preserve">-ExtIEs 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XNAP-PROTOCOL-EXTENSION ::= {</w:t>
      </w:r>
    </w:p>
    <w:p w14:paraId="77CA39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...</w:t>
      </w:r>
    </w:p>
    <w:p w14:paraId="240A17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}</w:t>
      </w:r>
    </w:p>
    <w:p w14:paraId="324155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</w:p>
    <w:p w14:paraId="0F8239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11EB86C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BHRLCChannelID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 xml:space="preserve"> ::= BIT STRING (SIZE(16))</w:t>
      </w:r>
    </w:p>
    <w:p w14:paraId="139E4D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</w:p>
    <w:p w14:paraId="3B0ED1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BAPControlPDURLCCH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 xml:space="preserve">-List 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::= SEQUENCE (SIZE(1..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 xml:space="preserve"> 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 xml:space="preserve">maxnoofBAPControlPDURLCCHs)) OF </w:t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BAPControlPDURLCCH</w:t>
      </w:r>
      <w:proofErr w:type="spellEnd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</w:p>
    <w:p w14:paraId="429684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23549C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7FF1651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BAPControlPDURLCCH</w:t>
      </w:r>
      <w:proofErr w:type="spellEnd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 ::= SEQUENCE {</w:t>
      </w:r>
    </w:p>
    <w:p w14:paraId="6AC033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bHRLCCHID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BHRLCChannelID</w:t>
      </w:r>
      <w:proofErr w:type="spellEnd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6A7C9B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nexthopBAPAddress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BAPAddress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,</w:t>
      </w:r>
    </w:p>
    <w:p w14:paraId="4967C8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lastRenderedPageBreak/>
        <w:tab/>
        <w:t>iE-Extensions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ProtocolExtensionContainer</w:t>
      </w:r>
      <w:proofErr w:type="spellEnd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 xml:space="preserve"> { {</w:t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 xml:space="preserve"> </w:t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BAPControlPDURLCCH</w:t>
      </w:r>
      <w:proofErr w:type="spellEnd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-ExtIEs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} }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OPTIONAL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,</w:t>
      </w:r>
    </w:p>
    <w:p w14:paraId="2D72D9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...</w:t>
      </w:r>
    </w:p>
    <w:p w14:paraId="2A1CDB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300F9E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623194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BAPControlPDURLCCH</w:t>
      </w:r>
      <w:proofErr w:type="spellEnd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 xml:space="preserve">-ExtIEs 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XNAP-PROTOCOL-EXTENSION ::= {</w:t>
      </w:r>
    </w:p>
    <w:p w14:paraId="231CD3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...</w:t>
      </w:r>
    </w:p>
    <w:p w14:paraId="23DCF7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}</w:t>
      </w:r>
    </w:p>
    <w:p w14:paraId="6F1C3B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BarringExemptionforEmerCallInfo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::= ENUMERATED {true,...}</w:t>
      </w:r>
    </w:p>
    <w:p w14:paraId="29156D4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360D31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bookmarkEnd w:id="1221"/>
    <w:p w14:paraId="3336A1B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BluetoothMeasurementConfiguration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51E7DA3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bluetoothMeasConfig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BluetoothMeasConfig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46AAD1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bluetoothMeasConfigNameList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BluetoothMeasConfigNameList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2224FF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bt-rssi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ENUMERATED {true, ...}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00632E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BluetoothMeasurementConfiguration-ExtIEs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} } OPTIONAL,</w:t>
      </w:r>
    </w:p>
    <w:p w14:paraId="780B06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59F3C1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75A888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7348C1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BluetoothMeasurementConfiguration-ExtIEs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65EF41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26B72B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5C1AA8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5D0998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BluetoothMeasConfigNameList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(SIZE(1..maxnoofBluetoothName)) OF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BluetoothName</w:t>
      </w:r>
      <w:proofErr w:type="spellEnd"/>
    </w:p>
    <w:p w14:paraId="2E9E46F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915BF7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BluetoothMeasConfig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::= ENUMERATED {setup,...}</w:t>
      </w:r>
    </w:p>
    <w:p w14:paraId="225FC9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4FC791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BluetoothName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OCTET STRING (SIZE (1..248))</w:t>
      </w:r>
    </w:p>
    <w:p w14:paraId="36206F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155436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AC473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 xml:space="preserve">BPLMN-ID-Info-EUTRA ::= SEQUENCE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(SIZE(1..maxnoofEUTRABPLMNs)) OF </w:t>
      </w:r>
      <w:r w:rsidRPr="007B5C64">
        <w:rPr>
          <w:rFonts w:ascii="Courier New" w:eastAsia="SimSun" w:hAnsi="Courier New"/>
          <w:snapToGrid w:val="0"/>
          <w:sz w:val="16"/>
        </w:rPr>
        <w:t>BPLMN-ID-Info-EUTRA-Item</w:t>
      </w:r>
    </w:p>
    <w:p w14:paraId="3D8D38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6DBB66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BPLMN-ID-Info-EUTRA-Item ::= SEQUENCE {</w:t>
      </w:r>
    </w:p>
    <w:p w14:paraId="495524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broadcastPLMNs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BroadcastEUTRAPLMNs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62658E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tac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TAC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6D1B7BF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e-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utraCI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E-UTRA-Cell-Identity,</w:t>
      </w:r>
    </w:p>
    <w:p w14:paraId="526F6F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ranac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RANAC OPTIONAL,</w:t>
      </w:r>
    </w:p>
    <w:p w14:paraId="180401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</w:t>
      </w:r>
      <w:r w:rsidRPr="007B5C64">
        <w:rPr>
          <w:rFonts w:ascii="Courier New" w:eastAsia="SimSun" w:hAnsi="Courier New"/>
          <w:snapToGrid w:val="0"/>
          <w:sz w:val="16"/>
        </w:rPr>
        <w:t>BPLMN-ID-Info-EUTRA-Item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 } OPTIONAL,</w:t>
      </w:r>
    </w:p>
    <w:p w14:paraId="6CC39C7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756047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9F5A8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0590E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>BPLMN-ID-Info-EUTRA-Item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XNAP-PROTOCOL-EXTENSION ::= {</w:t>
      </w:r>
    </w:p>
    <w:p w14:paraId="038552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CB8B0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44634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544D1D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 xml:space="preserve">BPLMN-ID-Info-NR ::= SEQUENCE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(SIZE(1..maxnoofBPLMNs)) OF </w:t>
      </w:r>
      <w:r w:rsidRPr="007B5C64">
        <w:rPr>
          <w:rFonts w:ascii="Courier New" w:eastAsia="SimSun" w:hAnsi="Courier New"/>
          <w:snapToGrid w:val="0"/>
          <w:sz w:val="16"/>
        </w:rPr>
        <w:t>BPLMN-ID-Info-NR-Item</w:t>
      </w:r>
    </w:p>
    <w:p w14:paraId="2D6C18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270539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BPLMN-ID-Info-NR-Item ::= SEQUENCE {</w:t>
      </w:r>
    </w:p>
    <w:p w14:paraId="0E770C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broadcastPLMNs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BroadcastPLMNs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082E9C9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tac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TAC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7F3A59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nr-CI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NR</w:t>
      </w:r>
      <w:r w:rsidRPr="007B5C64">
        <w:rPr>
          <w:rFonts w:ascii="Courier New" w:eastAsia="SimSun" w:hAnsi="Courier New"/>
          <w:noProof/>
          <w:sz w:val="16"/>
          <w:lang w:eastAsia="ko-KR"/>
        </w:rPr>
        <w:t>-Cell-Identity,</w:t>
      </w:r>
    </w:p>
    <w:p w14:paraId="7C7CB5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ranac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RANAC OPTIONAL,</w:t>
      </w:r>
    </w:p>
    <w:p w14:paraId="573F22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</w:t>
      </w:r>
      <w:r w:rsidRPr="007B5C64">
        <w:rPr>
          <w:rFonts w:ascii="Courier New" w:eastAsia="SimSun" w:hAnsi="Courier New"/>
          <w:snapToGrid w:val="0"/>
          <w:sz w:val="16"/>
        </w:rPr>
        <w:t>BPLMN-ID-Info-NR-Item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 } OPTIONAL,</w:t>
      </w:r>
    </w:p>
    <w:p w14:paraId="2C2C35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7196A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}</w:t>
      </w:r>
    </w:p>
    <w:p w14:paraId="651B10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A59A7E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>BPLMN-ID-Info-NR-Item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XNAP-PROTOCOL-EXTENSION ::= {</w:t>
      </w:r>
    </w:p>
    <w:p w14:paraId="3C8C658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{ ID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id-ConfiguredTACIndication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 xml:space="preserve">EXTENSION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ConfiguredTACIndication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PRESENCE optional }</w:t>
      </w:r>
      <w:r w:rsidRPr="007B5C64">
        <w:rPr>
          <w:rFonts w:ascii="Courier New" w:eastAsia="SimSun" w:hAnsi="Courier New"/>
          <w:snapToGrid w:val="0"/>
          <w:sz w:val="16"/>
        </w:rPr>
        <w:t>|</w:t>
      </w:r>
    </w:p>
    <w:p w14:paraId="7120910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>{ ID id-NPN-Broadcast-Information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EXTENSION NPN-Broadcast-Information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PRESENCE optional },</w:t>
      </w:r>
    </w:p>
    <w:p w14:paraId="096802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62822F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CD2DE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0B1ED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BitRate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INTEGER (</w:t>
      </w:r>
      <w:r w:rsidRPr="007B5C64">
        <w:rPr>
          <w:rFonts w:ascii="Courier New" w:eastAsia="SimSun" w:hAnsi="Courier New" w:cs="Arial"/>
          <w:noProof/>
          <w:sz w:val="16"/>
          <w:szCs w:val="18"/>
          <w:lang w:eastAsia="ja-JP"/>
        </w:rPr>
        <w:t>0..4000000000000,...</w:t>
      </w:r>
      <w:r w:rsidRPr="007B5C64">
        <w:rPr>
          <w:rFonts w:ascii="Courier New" w:eastAsia="SimSun" w:hAnsi="Courier New"/>
          <w:noProof/>
          <w:sz w:val="16"/>
          <w:lang w:eastAsia="ko-KR"/>
        </w:rPr>
        <w:t>)</w:t>
      </w:r>
    </w:p>
    <w:p w14:paraId="04EEF6E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E8195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C490E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9B57D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BroadcastCAG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-Identifier-List ::= SEQUENCE (SIZE(1..maxnoofCAGs)) OF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BroadcastCAG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-Identifier-Item</w:t>
      </w:r>
    </w:p>
    <w:p w14:paraId="12A905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937B2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BroadcastCAG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-Identifier-Item ::= SEQUENCE {</w:t>
      </w:r>
    </w:p>
    <w:p w14:paraId="68D682C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cag-Identifier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CAG-Identifier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086333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BroadcastCAG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-Identifier-Item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 } OPTIONAL,</w:t>
      </w:r>
    </w:p>
    <w:p w14:paraId="60C16C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75C10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1DF07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426ED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BroadcastCAG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-Identifier-Item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XNAP-PROTOCOL-EXTENSION ::= {</w:t>
      </w:r>
    </w:p>
    <w:p w14:paraId="64782F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1B3056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BE42DC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BBCAC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023D4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BroadcastNID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-List ::= SEQUENCE (SIZE(1..maxnoofNIDs)) OF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BroadcastNID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</w:p>
    <w:p w14:paraId="49A5286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00BFE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BroadcastNID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 ::= SEQUENCE {</w:t>
      </w:r>
    </w:p>
    <w:p w14:paraId="472175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nid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NID,</w:t>
      </w:r>
    </w:p>
    <w:p w14:paraId="6999583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BroadcastNID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 } OPTIONAL,</w:t>
      </w:r>
    </w:p>
    <w:p w14:paraId="3AD98B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6C3A1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A1BB4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3D7B4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BroadcastNID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XNAP-PROTOCOL-EXTENSION ::= {</w:t>
      </w:r>
    </w:p>
    <w:p w14:paraId="352952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D58BF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0C7028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DB971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BroadcastPLMNs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(SIZE(1..maxnoofBPLMNs)) OF PLMN-Identity</w:t>
      </w:r>
    </w:p>
    <w:p w14:paraId="1E432D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2276D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BroadcastEUTRAPLMNs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(SIZE(1..maxnoofEUTRABPLMNs)) OF PLMN-Identity</w:t>
      </w:r>
    </w:p>
    <w:p w14:paraId="0D8FAE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C13B9E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BD0973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BroadcastPLMNinTAISupport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 ::= SEQUENCE {</w:t>
      </w:r>
    </w:p>
    <w:p w14:paraId="0C45AB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plmn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PLMN-Identity,</w:t>
      </w:r>
    </w:p>
    <w:p w14:paraId="67D0AF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tAISliceSupport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-List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bookmarkStart w:id="1222" w:name="_Hlk513554691"/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SliceSupport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-List</w:t>
      </w:r>
      <w:bookmarkEnd w:id="1222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4BDC55B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{BroadcastPLMNinTAISupport-Item-ExtIEs} } OPTIONAL,</w:t>
      </w:r>
    </w:p>
    <w:p w14:paraId="5ED132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A8D73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F8401D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6480E9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BroadcastPLMNinTAISupport-Item-ExtIEs XNAP-PROTOCOL-EXTENSION ::= {</w:t>
      </w:r>
    </w:p>
    <w:p w14:paraId="556597F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{ ID id-NPN-Support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EXTENSION NPN-Support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PRESENCE optional}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3584C7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{ ID id-ExtendedTAISliceSupportList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EXTENSION ExtendedSliceSupportList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PRESENCE optional}|</w:t>
      </w:r>
    </w:p>
    <w:p w14:paraId="41F516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TAINSAGSupportList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TAINSAGSupportList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PRESENCE optional}|</w:t>
      </w:r>
    </w:p>
    <w:p w14:paraId="726A07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{ ID 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TAI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SliceUnavailableCellList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TAI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SliceUnavailableCellList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68B254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C67071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78848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24907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6B89A2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BroadcastPNI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-NPN-ID-Information ::= SEQUENCE (SIZE(1..maxnoofBPLMNs)) OF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BroadcastPNI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-NPN-ID-Information-Item</w:t>
      </w:r>
    </w:p>
    <w:p w14:paraId="32FE418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F25B3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BroadcastPNI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-NPN-ID-Information-Item ::= SEQUENCE {</w:t>
      </w:r>
    </w:p>
    <w:p w14:paraId="445DC0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plmn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PLMN-Identity,</w:t>
      </w:r>
    </w:p>
    <w:p w14:paraId="5BAB51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broadcastCAG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-Identifier-List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BroadcastCAG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-Identifier-List,</w:t>
      </w:r>
    </w:p>
    <w:p w14:paraId="5667BD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BroadcastPNI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-NPN-ID-Information-Item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 } OPTIONAL,</w:t>
      </w:r>
    </w:p>
    <w:p w14:paraId="64E61E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B1C9DC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3DD1A0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43C76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EA684C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BroadcastPNI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-NPN-ID-Information-Item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XNAP-PROTOCOL-EXTENSION ::= {</w:t>
      </w:r>
    </w:p>
    <w:p w14:paraId="05403B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C34B7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D80546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F3245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6A658B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BroadcastSNPNID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-List ::= SEQUENCE (SIZE(1..maxnoofSNPNIDs)) OF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BroadcastSNPNID</w:t>
      </w:r>
      <w:proofErr w:type="spellEnd"/>
    </w:p>
    <w:p w14:paraId="16A6C19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65DBE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570B5B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BroadcastSNPNID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6FF766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plmn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PLMN-Identity,</w:t>
      </w:r>
    </w:p>
    <w:p w14:paraId="01221C2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broadcastNID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-List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BroadcastNID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-List,</w:t>
      </w:r>
    </w:p>
    <w:p w14:paraId="149DC31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BroadcastSNPNID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 } OPTIONAL,</w:t>
      </w:r>
    </w:p>
    <w:p w14:paraId="0351AC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F5C7E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A7960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D6A40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BroadcastSNPNID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XNAP-PROTOCOL-EXTENSION ::= {</w:t>
      </w:r>
    </w:p>
    <w:p w14:paraId="6032F5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DFBCD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00C289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D7F50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831B8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C</w:t>
      </w:r>
    </w:p>
    <w:p w14:paraId="168CC2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0FE7F6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E69D80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CAG-Identifier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BIT STRING (SIZE (32))</w:t>
      </w:r>
    </w:p>
    <w:p w14:paraId="2D9231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C801AF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CandidateRelayUEInfoList ::= SEQUENCE (SIZE(1..</w:t>
      </w:r>
      <w:r w:rsidRPr="007B5C64">
        <w:rPr>
          <w:rFonts w:ascii="Courier New" w:eastAsia="MS Mincho" w:hAnsi="Courier New" w:cs="Arial"/>
          <w:noProof/>
          <w:sz w:val="16"/>
          <w:lang w:eastAsia="ja-JP"/>
        </w:rPr>
        <w:t>maxnoofCandidateRelayUEs</w:t>
      </w:r>
      <w:r w:rsidRPr="007B5C64">
        <w:rPr>
          <w:rFonts w:ascii="Courier New" w:eastAsia="SimSun" w:hAnsi="Courier New"/>
          <w:noProof/>
          <w:sz w:val="16"/>
          <w:lang w:eastAsia="ko-KR"/>
        </w:rPr>
        <w:t>)) OF CandidateRelayUEInfoItem</w:t>
      </w:r>
    </w:p>
    <w:p w14:paraId="399737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9452E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CandidateRelayUEInfoItem ::= SEQUENCE {</w:t>
      </w:r>
    </w:p>
    <w:p w14:paraId="6E1DB1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MS Mincho" w:hAnsi="Courier New"/>
          <w:noProof/>
          <w:sz w:val="16"/>
          <w:lang w:eastAsia="ja-JP"/>
        </w:rPr>
        <w:t>c</w:t>
      </w:r>
      <w:r w:rsidRPr="007B5C64">
        <w:rPr>
          <w:rFonts w:ascii="Courier New" w:eastAsia="MS Mincho" w:hAnsi="Courier New" w:hint="eastAsia"/>
          <w:noProof/>
          <w:sz w:val="16"/>
          <w:lang w:eastAsia="ja-JP"/>
        </w:rPr>
        <w:t>andidate</w:t>
      </w:r>
      <w:r w:rsidRPr="007B5C64">
        <w:rPr>
          <w:rFonts w:ascii="Courier New" w:eastAsia="MS Mincho" w:hAnsi="Courier New"/>
          <w:noProof/>
          <w:sz w:val="16"/>
          <w:lang w:eastAsia="ja-JP"/>
        </w:rPr>
        <w:t>RelayUEID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STRING(SIZE(24)),</w:t>
      </w:r>
    </w:p>
    <w:p w14:paraId="0422892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ProtocolExtensionContainer { { CandidateRelayUEInfoItem-ExtIEs } }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OPTIONAL,</w:t>
      </w:r>
    </w:p>
    <w:p w14:paraId="3BF552F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...</w:t>
      </w:r>
    </w:p>
    <w:p w14:paraId="4D7DDD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70AEE6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00CAF1F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CandidateRelayUEInfoItem-ExtIEs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XNAP-PROTOCOL-EXTENSION ::= {</w:t>
      </w:r>
    </w:p>
    <w:p w14:paraId="04B148B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...</w:t>
      </w:r>
    </w:p>
    <w:p w14:paraId="203EEF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296A186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6637D2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06A458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lastRenderedPageBreak/>
        <w:t>Capacity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Value ::= INTEGER (0..100)</w:t>
      </w:r>
    </w:p>
    <w:p w14:paraId="69ECD2C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3D5E01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5A636E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339924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ja-JP"/>
        </w:rPr>
        <w:t xml:space="preserve">CapacityValueInfo 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::= SEQUENCE {</w:t>
      </w:r>
    </w:p>
    <w:p w14:paraId="1528C3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ja-JP"/>
        </w:rPr>
        <w:t>capacityValue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ja-JP"/>
        </w:rPr>
        <w:t>CapacityValue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,</w:t>
      </w:r>
    </w:p>
    <w:p w14:paraId="57E59C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ja-JP"/>
        </w:rPr>
        <w:t xml:space="preserve">ssbAreaCapacityValueList 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ja-JP"/>
        </w:rPr>
        <w:t xml:space="preserve">SSBAreaCapacityValue-List </w:t>
      </w:r>
      <w:r w:rsidRPr="007B5C64">
        <w:rPr>
          <w:rFonts w:ascii="Courier New" w:eastAsia="SimSun" w:hAnsi="Courier New"/>
          <w:noProof/>
          <w:sz w:val="16"/>
          <w:lang w:val="fr-FR" w:eastAsia="ja-JP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,</w:t>
      </w:r>
    </w:p>
    <w:p w14:paraId="1EB4B0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 xml:space="preserve">iE-Extension 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ProtocolExtensionContainer { {CapacityValueInfo-ExtIEs} } OPTIONAL,</w:t>
      </w:r>
    </w:p>
    <w:p w14:paraId="14D9B8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7F93637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45CBC8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4B871B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>CapacityValueInfo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 XNAP-PROTOCOL-EXTENSION ::= {</w:t>
      </w:r>
    </w:p>
    <w:p w14:paraId="32EF2C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C8E255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43AA8C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969F3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0AA60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Cause ::= CHOICE {</w:t>
      </w:r>
    </w:p>
    <w:p w14:paraId="035331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radioNetwork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CauseRadioNetworkLayer,</w:t>
      </w:r>
    </w:p>
    <w:p w14:paraId="2996BB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transport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CauseTransportLayer,</w:t>
      </w:r>
    </w:p>
    <w:p w14:paraId="16A017E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CauseProtocol,</w:t>
      </w:r>
    </w:p>
    <w:p w14:paraId="16C15C8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misc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CauseMisc,</w:t>
      </w:r>
    </w:p>
    <w:p w14:paraId="13073A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ProtocolIE-Single-Container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{ {Cause-ExtIEs} }</w:t>
      </w:r>
    </w:p>
    <w:p w14:paraId="175189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E1D896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E2DE0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Cause-ExtIEs XNAP-PROTOCOL-IES ::= {</w:t>
      </w:r>
    </w:p>
    <w:p w14:paraId="011620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8DFC9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C406CA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E958EE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CauseRadioNetworkLayer ::= ENUMERATED {</w:t>
      </w:r>
    </w:p>
    <w:p w14:paraId="2A98D3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ab/>
        <w:t>cell-not-available,</w:t>
      </w:r>
    </w:p>
    <w:p w14:paraId="43F387F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ab/>
        <w:t>handover-desirable-for-radio-reasons,</w:t>
      </w:r>
    </w:p>
    <w:p w14:paraId="70B4BF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ab/>
        <w:t>handover-target-not-allowed,</w:t>
      </w:r>
    </w:p>
    <w:p w14:paraId="612D87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ab/>
        <w:t>invalid-AMF-Set-ID,</w:t>
      </w:r>
    </w:p>
    <w:p w14:paraId="2AABE7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ab/>
        <w:t>no-radio-resources-available-in-target-cell,</w:t>
      </w:r>
    </w:p>
    <w:p w14:paraId="1FE25C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ab/>
        <w:t>partial-handover,</w:t>
      </w:r>
    </w:p>
    <w:p w14:paraId="4A04EB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ab/>
        <w:t>reduce-load-in-serving-cell,</w:t>
      </w:r>
    </w:p>
    <w:p w14:paraId="39C8B7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ab/>
        <w:t>resource-optimisation-handover,</w:t>
      </w:r>
    </w:p>
    <w:p w14:paraId="6442C8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ab/>
        <w:t>time-critical-handover,</w:t>
      </w:r>
    </w:p>
    <w:p w14:paraId="711FD0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t</w:t>
      </w:r>
      <w:r w:rsidRPr="007B5C64">
        <w:rPr>
          <w:rFonts w:ascii="Courier New" w:eastAsia="SimSun" w:hAnsi="Courier New"/>
          <w:noProof/>
          <w:sz w:val="16"/>
          <w:lang w:eastAsia="ko-KR"/>
        </w:rPr>
        <w:t>XnRELOCoverall-e</w:t>
      </w:r>
      <w:r w:rsidRPr="007B5C64">
        <w:rPr>
          <w:rFonts w:ascii="Courier New" w:eastAsia="SimSun" w:hAnsi="Courier New"/>
          <w:noProof/>
          <w:sz w:val="16"/>
          <w:lang w:eastAsia="ja-JP"/>
        </w:rPr>
        <w:t>xpiry,</w:t>
      </w:r>
    </w:p>
    <w:p w14:paraId="6C88C3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tXnRELOCprep</w:t>
      </w:r>
      <w:r w:rsidRPr="007B5C64">
        <w:rPr>
          <w:rFonts w:ascii="Courier New" w:eastAsia="SimSun" w:hAnsi="Courier New"/>
          <w:noProof/>
          <w:sz w:val="16"/>
          <w:lang w:eastAsia="ja-JP"/>
        </w:rPr>
        <w:t>-expiry,</w:t>
      </w:r>
    </w:p>
    <w:p w14:paraId="55D0E3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unknown-GUAMI-ID,</w:t>
      </w:r>
    </w:p>
    <w:p w14:paraId="49AB79E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unknown-local-NG-RAN-node-UE-XnAP-ID,</w:t>
      </w:r>
    </w:p>
    <w:p w14:paraId="527050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inconsistent-remote-NG-RAN-node-UE-XnAP-ID,</w:t>
      </w:r>
    </w:p>
    <w:p w14:paraId="39C7B1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encryption-and-or-integrity-protection-algorithms-not-supported,</w:t>
      </w:r>
    </w:p>
    <w:p w14:paraId="3CE466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not-used-causes-value-1,</w:t>
      </w:r>
    </w:p>
    <w:p w14:paraId="21422E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multiple-PDU-session-ID-instances,</w:t>
      </w:r>
    </w:p>
    <w:p w14:paraId="03004E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unknown-PDU-session-ID,</w:t>
      </w:r>
    </w:p>
    <w:p w14:paraId="3DC60F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unknown-QoS-Flow-ID,</w:t>
      </w:r>
    </w:p>
    <w:p w14:paraId="723CCC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multiple-QoS-Flow-ID-instances,</w:t>
      </w:r>
    </w:p>
    <w:p w14:paraId="21840C7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switch-off-ongoing,</w:t>
      </w:r>
    </w:p>
    <w:p w14:paraId="61DF1D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not-supported-5QI-value,</w:t>
      </w:r>
    </w:p>
    <w:p w14:paraId="4775E3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tXnDCoverall</w:t>
      </w:r>
      <w:r w:rsidRPr="007B5C64">
        <w:rPr>
          <w:rFonts w:ascii="Courier New" w:eastAsia="SimSun" w:hAnsi="Courier New"/>
          <w:noProof/>
          <w:sz w:val="16"/>
          <w:lang w:eastAsia="ja-JP"/>
        </w:rPr>
        <w:t>-expiry,</w:t>
      </w:r>
    </w:p>
    <w:p w14:paraId="10AB75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tXnDCprep</w:t>
      </w:r>
      <w:r w:rsidRPr="007B5C64">
        <w:rPr>
          <w:rFonts w:ascii="Courier New" w:eastAsia="SimSun" w:hAnsi="Courier New"/>
          <w:noProof/>
          <w:sz w:val="16"/>
          <w:lang w:eastAsia="ja-JP"/>
        </w:rPr>
        <w:t>-expiry,</w:t>
      </w:r>
    </w:p>
    <w:p w14:paraId="1CC0F4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lastRenderedPageBreak/>
        <w:tab/>
        <w:t>action-desirable-for-radio-reasons,</w:t>
      </w:r>
    </w:p>
    <w:p w14:paraId="316DDC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reduce-load,</w:t>
      </w:r>
    </w:p>
    <w:p w14:paraId="5EAE31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resource-optimisation,</w:t>
      </w:r>
    </w:p>
    <w:p w14:paraId="5BBAE2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time-critical-action,</w:t>
      </w:r>
    </w:p>
    <w:p w14:paraId="2B9775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target-not-allowed,</w:t>
      </w:r>
    </w:p>
    <w:p w14:paraId="6C74F1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no-radio-resources-available,</w:t>
      </w:r>
    </w:p>
    <w:p w14:paraId="5D5E50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invalid-QoS-combination,</w:t>
      </w:r>
    </w:p>
    <w:p w14:paraId="0641C0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encryption-algorithms-not-supported,</w:t>
      </w:r>
    </w:p>
    <w:p w14:paraId="2390E4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procedure-cancelled,</w:t>
      </w:r>
    </w:p>
    <w:p w14:paraId="088BC96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rRM-purpose,</w:t>
      </w:r>
    </w:p>
    <w:p w14:paraId="75B98B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improve-user-bit-rate,</w:t>
      </w:r>
    </w:p>
    <w:p w14:paraId="6A35BB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user-inactivity,</w:t>
      </w:r>
    </w:p>
    <w:p w14:paraId="2A5D56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radio-connection-with-UE-lost,</w:t>
      </w:r>
    </w:p>
    <w:p w14:paraId="59CC34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failure-in-the-radio-interface-procedure,</w:t>
      </w:r>
    </w:p>
    <w:p w14:paraId="0A0A07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bearer-option-not-supported,</w:t>
      </w:r>
    </w:p>
    <w:p w14:paraId="3DDEFA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ab/>
        <w:t>up-integrity-protection-not-possible,</w:t>
      </w:r>
    </w:p>
    <w:p w14:paraId="2E2D53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ab/>
        <w:t>up-confidentiality-protection-not-possible,</w:t>
      </w:r>
    </w:p>
    <w:p w14:paraId="1BDF5A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ab/>
        <w:t>resources-not-available-for-the-slice-s,</w:t>
      </w:r>
    </w:p>
    <w:p w14:paraId="629706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ab/>
        <w:t>ue-max-IP-data-rate-reason,</w:t>
      </w:r>
    </w:p>
    <w:p w14:paraId="56E9B2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ab/>
        <w:t>cP-integrity-protection-failure,</w:t>
      </w:r>
    </w:p>
    <w:p w14:paraId="5E63B4C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ab/>
        <w:t>uP-integrity-protection-failure,</w:t>
      </w:r>
    </w:p>
    <w:p w14:paraId="321AAB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slice-not-supported</w:t>
      </w:r>
      <w:r w:rsidRPr="007B5C64">
        <w:rPr>
          <w:rFonts w:ascii="Courier New" w:eastAsia="SimSun" w:hAnsi="Courier New"/>
          <w:noProof/>
          <w:snapToGrid w:val="0"/>
          <w:sz w:val="16"/>
        </w:rPr>
        <w:t>-by-NG-RAN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442108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mN-Mobility,</w:t>
      </w:r>
    </w:p>
    <w:p w14:paraId="424F53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sN-Mobility,</w:t>
      </w:r>
    </w:p>
    <w:p w14:paraId="78327A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count-reaches-max-value,</w:t>
      </w:r>
    </w:p>
    <w:p w14:paraId="439B43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unknown-old-</w:t>
      </w:r>
      <w:r w:rsidRPr="007B5C64">
        <w:rPr>
          <w:rFonts w:ascii="Courier New" w:eastAsia="SimSun" w:hAnsi="Courier New"/>
          <w:noProof/>
          <w:sz w:val="16"/>
          <w:lang w:eastAsia="ja-JP"/>
        </w:rPr>
        <w:t>NG-RAN-node</w:t>
      </w:r>
      <w:r w:rsidRPr="007B5C64">
        <w:rPr>
          <w:rFonts w:ascii="Courier New" w:eastAsia="SimSun" w:hAnsi="Courier New"/>
          <w:noProof/>
          <w:sz w:val="16"/>
          <w:lang w:eastAsia="ko-KR"/>
        </w:rPr>
        <w:t>-UE-XnAP-ID,</w:t>
      </w:r>
    </w:p>
    <w:p w14:paraId="36804B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pDCP-Overload,</w:t>
      </w:r>
    </w:p>
    <w:p w14:paraId="72EA6A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</w:rPr>
        <w:t>drb-id-not-available,</w:t>
      </w:r>
    </w:p>
    <w:p w14:paraId="261598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unspecified,</w:t>
      </w:r>
    </w:p>
    <w:p w14:paraId="25904D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ab/>
        <w:t>...,</w:t>
      </w:r>
    </w:p>
    <w:p w14:paraId="2BE776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ab/>
        <w:t>ue-context-id-not-known,</w:t>
      </w:r>
    </w:p>
    <w:p w14:paraId="69BC193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ab/>
        <w:t>non-relocation-of-context,</w:t>
      </w:r>
    </w:p>
    <w:p w14:paraId="701F9DC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ab/>
        <w:t>cho-cpc-resources-tobechanged,</w:t>
      </w:r>
    </w:p>
    <w:p w14:paraId="07F4DC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ab/>
        <w:t>rSN</w:t>
      </w:r>
      <w:r w:rsidRPr="007B5C64">
        <w:rPr>
          <w:rFonts w:ascii="Courier New" w:eastAsia="SimSun" w:hAnsi="Courier New" w:cs="Arial" w:hint="eastAsia"/>
          <w:noProof/>
          <w:sz w:val="16"/>
          <w:lang w:eastAsia="ja-JP"/>
        </w:rPr>
        <w:t>-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not</w:t>
      </w:r>
      <w:r w:rsidRPr="007B5C64">
        <w:rPr>
          <w:rFonts w:ascii="Courier New" w:eastAsia="SimSun" w:hAnsi="Courier New" w:cs="Arial" w:hint="eastAsia"/>
          <w:noProof/>
          <w:sz w:val="16"/>
          <w:lang w:eastAsia="ja-JP"/>
        </w:rPr>
        <w:t>-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available</w:t>
      </w:r>
      <w:r w:rsidRPr="007B5C64">
        <w:rPr>
          <w:rFonts w:ascii="Courier New" w:eastAsia="SimSun" w:hAnsi="Courier New" w:cs="Arial" w:hint="eastAsia"/>
          <w:noProof/>
          <w:sz w:val="16"/>
          <w:lang w:eastAsia="ja-JP"/>
        </w:rPr>
        <w:t>-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for</w:t>
      </w:r>
      <w:r w:rsidRPr="007B5C64">
        <w:rPr>
          <w:rFonts w:ascii="Courier New" w:eastAsia="SimSun" w:hAnsi="Courier New" w:cs="Arial" w:hint="eastAsia"/>
          <w:noProof/>
          <w:sz w:val="16"/>
          <w:lang w:eastAsia="ja-JP"/>
        </w:rPr>
        <w:t>-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the</w:t>
      </w:r>
      <w:r w:rsidRPr="007B5C64">
        <w:rPr>
          <w:rFonts w:ascii="Courier New" w:eastAsia="SimSun" w:hAnsi="Courier New" w:cs="Arial" w:hint="eastAsia"/>
          <w:noProof/>
          <w:sz w:val="16"/>
          <w:lang w:eastAsia="ja-JP"/>
        </w:rPr>
        <w:t>-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UP,</w:t>
      </w:r>
    </w:p>
    <w:p w14:paraId="57C9268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npn-access-denied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,</w:t>
      </w:r>
    </w:p>
    <w:p w14:paraId="5AD8F87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report-characteristics-empty,</w:t>
      </w:r>
    </w:p>
    <w:p w14:paraId="50C1CA9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existing-measurement-ID,</w:t>
      </w:r>
    </w:p>
    <w:p w14:paraId="35870F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measurement-temporarily-not-available,</w:t>
      </w:r>
    </w:p>
    <w:p w14:paraId="195FF9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measurement-not-supported-for-the-object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,</w:t>
      </w:r>
    </w:p>
    <w:p w14:paraId="11EA6D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ue-power-saving,</w:t>
      </w:r>
    </w:p>
    <w:p w14:paraId="697148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not-existing-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NG-RAN</w:t>
      </w:r>
      <w:r w:rsidRPr="007B5C64">
        <w:rPr>
          <w:rFonts w:ascii="Courier New" w:eastAsia="SimSun" w:hAnsi="Courier New"/>
          <w:noProof/>
          <w:sz w:val="16"/>
          <w:lang w:val="en-US"/>
        </w:rPr>
        <w:t>-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nod</w:t>
      </w:r>
      <w:r w:rsidRPr="007B5C64">
        <w:rPr>
          <w:rFonts w:ascii="Courier New" w:eastAsia="SimSun" w:hAnsi="Courier New"/>
          <w:noProof/>
          <w:sz w:val="16"/>
          <w:lang w:val="en-US"/>
        </w:rPr>
        <w:t>e2-</w:t>
      </w:r>
      <w:r w:rsidRPr="007B5C64">
        <w:rPr>
          <w:rFonts w:ascii="Courier New" w:eastAsia="SimSun" w:hAnsi="Courier New"/>
          <w:noProof/>
          <w:sz w:val="16"/>
          <w:lang w:eastAsia="ko-KR"/>
        </w:rPr>
        <w:t>Measurement-ID</w:t>
      </w:r>
      <w:bookmarkStart w:id="1223" w:name="_Hlk53047934"/>
      <w:r w:rsidRPr="007B5C64">
        <w:rPr>
          <w:rFonts w:ascii="Courier New" w:eastAsia="SimSun" w:hAnsi="Courier New"/>
          <w:sz w:val="16"/>
          <w:lang w:eastAsia="ko-KR"/>
        </w:rPr>
        <w:t>,</w:t>
      </w:r>
    </w:p>
    <w:p w14:paraId="39FACC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insufficient-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ue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-capabilities</w:t>
      </w:r>
      <w:bookmarkEnd w:id="1223"/>
      <w:r w:rsidRPr="007B5C64">
        <w:rPr>
          <w:rFonts w:ascii="Courier New" w:eastAsia="SimSun" w:hAnsi="Courier New"/>
          <w:sz w:val="16"/>
          <w:lang w:eastAsia="ko-KR"/>
        </w:rPr>
        <w:t>,</w:t>
      </w:r>
    </w:p>
    <w:p w14:paraId="658730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normal-release,</w:t>
      </w:r>
    </w:p>
    <w:p w14:paraId="0E4AED8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value-out-of-allowed-range,</w:t>
      </w:r>
    </w:p>
    <w:p w14:paraId="6B869A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scg-activation-deactivation-failure,</w:t>
      </w:r>
    </w:p>
    <w:p w14:paraId="25DF07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</w:rPr>
        <w:t>scg</w:t>
      </w:r>
      <w:r w:rsidRPr="007B5C64">
        <w:rPr>
          <w:rFonts w:ascii="Courier New" w:eastAsia="SimSun" w:hAnsi="Courier New"/>
          <w:noProof/>
          <w:sz w:val="16"/>
        </w:rPr>
        <w:t>-deactivation-failure-due-to-</w:t>
      </w:r>
      <w:r w:rsidRPr="007B5C64">
        <w:rPr>
          <w:rFonts w:ascii="Courier New" w:eastAsia="SimSun" w:hAnsi="Courier New"/>
          <w:noProof/>
          <w:sz w:val="16"/>
          <w:lang w:eastAsia="ko-KR"/>
        </w:rPr>
        <w:t>data-transmission,</w:t>
      </w:r>
    </w:p>
    <w:p w14:paraId="782764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ssb-not-available</w:t>
      </w:r>
      <w:r w:rsidRPr="007B5C64">
        <w:rPr>
          <w:rFonts w:ascii="Courier New" w:eastAsia="SimSun" w:hAnsi="Courier New" w:hint="eastAsia"/>
          <w:noProof/>
          <w:sz w:val="16"/>
        </w:rPr>
        <w:t>,</w:t>
      </w:r>
    </w:p>
    <w:p w14:paraId="1A4CE1B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 w:hint="eastAsia"/>
          <w:noProof/>
          <w:sz w:val="16"/>
        </w:rPr>
        <w:tab/>
        <w:t>lTM-triggered</w:t>
      </w:r>
      <w:r w:rsidRPr="007B5C64">
        <w:rPr>
          <w:rFonts w:ascii="Courier New" w:eastAsia="SimSun" w:hAnsi="Courier New"/>
          <w:noProof/>
          <w:sz w:val="16"/>
        </w:rPr>
        <w:t>,</w:t>
      </w:r>
    </w:p>
    <w:p w14:paraId="127BDF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no-Backhaul-Resource,</w:t>
      </w:r>
    </w:p>
    <w:p w14:paraId="354B6F8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Times New Roman" w:hAnsi="Courier New"/>
          <w:noProof/>
          <w:sz w:val="16"/>
          <w:lang w:val="en-US"/>
        </w:rPr>
        <w:t>mIAB-node-not-authorized</w:t>
      </w:r>
      <w:r w:rsidRPr="007B5C64">
        <w:rPr>
          <w:rFonts w:ascii="Courier New" w:eastAsia="SimSun" w:hAnsi="Courier New"/>
          <w:noProof/>
          <w:sz w:val="16"/>
        </w:rPr>
        <w:t>,</w:t>
      </w:r>
    </w:p>
    <w:p w14:paraId="2A0175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hint="eastAsia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>iAB-not-authorized</w:t>
      </w:r>
    </w:p>
    <w:p w14:paraId="15137C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79BEC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3CBE41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CauseTransportLayer ::= ENUMERATED {</w:t>
      </w:r>
    </w:p>
    <w:p w14:paraId="5FF9B2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transport-resource-unavailable,</w:t>
      </w:r>
    </w:p>
    <w:p w14:paraId="093BED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unspecified,</w:t>
      </w:r>
    </w:p>
    <w:p w14:paraId="5B105A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D69A35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8AB629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1F156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CauseProtocol ::= ENUMERATED {</w:t>
      </w:r>
    </w:p>
    <w:p w14:paraId="028E6AB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transfer-syntax-error,</w:t>
      </w:r>
    </w:p>
    <w:p w14:paraId="2C9FFE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abstract-syntax-error-reject,</w:t>
      </w:r>
    </w:p>
    <w:p w14:paraId="10E940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abstract-syntax-error-ignore-and-notify,</w:t>
      </w:r>
    </w:p>
    <w:p w14:paraId="5F52E32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message-not-compatible-with-receiver-state,</w:t>
      </w:r>
    </w:p>
    <w:p w14:paraId="09E0BA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semantic-error,</w:t>
      </w:r>
    </w:p>
    <w:p w14:paraId="0D64E1E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abstract-syntax-error-falsely-constructed-message,</w:t>
      </w:r>
    </w:p>
    <w:p w14:paraId="723AF07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unspecified,</w:t>
      </w:r>
    </w:p>
    <w:p w14:paraId="5A291DF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66F60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9E44A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60C6FF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Cau</w:t>
      </w:r>
      <w:r w:rsidRPr="007B5C64">
        <w:rPr>
          <w:rFonts w:ascii="Courier New" w:eastAsia="SimSun" w:hAnsi="Courier New"/>
          <w:noProof/>
          <w:sz w:val="16"/>
          <w:lang w:eastAsia="ko-KR"/>
        </w:rPr>
        <w:t>seMisc ::= ENUMERATED {</w:t>
      </w:r>
    </w:p>
    <w:p w14:paraId="16303CC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control-processing-overload,</w:t>
      </w:r>
    </w:p>
    <w:p w14:paraId="5398AD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hardware-failure,</w:t>
      </w:r>
    </w:p>
    <w:p w14:paraId="2349E5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o-and-M-intervention,</w:t>
      </w:r>
    </w:p>
    <w:p w14:paraId="64FD4F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not-enough-user-plane-processing-resources,</w:t>
      </w:r>
    </w:p>
    <w:p w14:paraId="64DFD5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unspecified,</w:t>
      </w:r>
    </w:p>
    <w:p w14:paraId="79FCBD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00EBF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0DC51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F3CD1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224" w:name="_Hlk513544116"/>
      <w:r w:rsidRPr="007B5C64">
        <w:rPr>
          <w:rFonts w:ascii="Courier New" w:eastAsia="SimSun" w:hAnsi="Courier New"/>
          <w:noProof/>
          <w:sz w:val="16"/>
          <w:lang w:eastAsia="ko-KR"/>
        </w:rPr>
        <w:t>CellAssistanceInfo</w:t>
      </w:r>
      <w:bookmarkEnd w:id="1224"/>
      <w:r w:rsidRPr="007B5C64">
        <w:rPr>
          <w:rFonts w:ascii="Courier New" w:eastAsia="SimSun" w:hAnsi="Courier New"/>
          <w:noProof/>
          <w:sz w:val="16"/>
          <w:lang w:eastAsia="ko-KR"/>
        </w:rPr>
        <w:t>-NR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CHOICE {</w:t>
      </w:r>
    </w:p>
    <w:p w14:paraId="7B38CD5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limitedNR-List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SEQUENCE (SIZE(1..maxnoofCellsinNG-RANnode)) OF NR-CGI,</w:t>
      </w:r>
    </w:p>
    <w:p w14:paraId="4D29EE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full-List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ENUMERATED {all-served-cells-NR, ...},</w:t>
      </w:r>
    </w:p>
    <w:p w14:paraId="5CA0A1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ProtocolIE-Single-Container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{ {CellAssistanceInfo-NR-ExtIEs} }</w:t>
      </w:r>
    </w:p>
    <w:p w14:paraId="196588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72666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72753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CellAssistanceInfo-NR-ExtIEs XNAP-PROTOCOL-IES ::= {</w:t>
      </w:r>
    </w:p>
    <w:p w14:paraId="4AB0ADD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70AD04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4E5EBB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390D2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CellAndCapacityAssistanceInfo-NR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SEQUENCE {</w:t>
      </w:r>
    </w:p>
    <w:p w14:paraId="55DFBE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maximumCellListSize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MaximumCellListSize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OPTIONAL,</w:t>
      </w:r>
    </w:p>
    <w:p w14:paraId="03ACF28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cellAssistanceInfo-NR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 xml:space="preserve">CellAssistanceInfo-NR 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OPTIONAL,</w:t>
      </w:r>
    </w:p>
    <w:p w14:paraId="1CE0E9C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ProtocolExtensionContainer { { CellAndCapacityAssistanceInfo-NR-ExtIEs} }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OPTIONAL,</w:t>
      </w:r>
    </w:p>
    <w:p w14:paraId="7B745A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...</w:t>
      </w:r>
    </w:p>
    <w:p w14:paraId="39B6E1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37E86C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6AA6F5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22129A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CellAndCapacityAssistanceInfo-NR-ExtIEs XNAP-PROTOCOL-EXTENSION ::= {</w:t>
      </w:r>
    </w:p>
    <w:p w14:paraId="3EBE30F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...</w:t>
      </w:r>
    </w:p>
    <w:p w14:paraId="21692F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5B3CE0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497C7B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CellAndCapacityAssistanceInfo-EUTRA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::= SEQUENCE {</w:t>
      </w:r>
    </w:p>
    <w:p w14:paraId="478BFC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maximumCellListSize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MaximumCellListSize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OPTIONAL,</w:t>
      </w:r>
    </w:p>
    <w:p w14:paraId="606B22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cellAssistanceInfo-EUTRA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 xml:space="preserve">CellAssistanceInfo-EUTRA 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OPTIONAL,</w:t>
      </w:r>
    </w:p>
    <w:p w14:paraId="09115B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ProtocolExtensionContainer { { CellAndCapacityAssistanceInfo-EUTRA-ExtIEs} }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OPTIONAL,</w:t>
      </w:r>
    </w:p>
    <w:p w14:paraId="79E9FC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2087FFC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>}</w:t>
      </w:r>
    </w:p>
    <w:p w14:paraId="1C6B7F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31002F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84FD73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CellAndCapacityAssistanceInfo-EUTRA-ExtIEs XNAP-PROTOCOL-EXTENSION ::= {</w:t>
      </w:r>
    </w:p>
    <w:p w14:paraId="2A0026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2BEEA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126C27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6FEB7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4C06E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CellAssistanceInfo-EUTRA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CHOICE {</w:t>
      </w:r>
    </w:p>
    <w:p w14:paraId="654A88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limitedEUTRA-List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SEQUENCE (SIZE(1..maxnoofCellsinNG-RANnode)) OF E-UTRA-CGI,</w:t>
      </w:r>
    </w:p>
    <w:p w14:paraId="776044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full-List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ENUMERATED {all-served-cells-E-UTRA, ...},</w:t>
      </w:r>
    </w:p>
    <w:p w14:paraId="432AA4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ProtocolIE-Single-Container { {CellAssistanceInfo-EUTRA-ExtIEs} }</w:t>
      </w:r>
    </w:p>
    <w:p w14:paraId="56006B2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91B1F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09F6E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CellAssistanceInfo-EUTRA-ExtIEs XNAP-PROTOCOL-IES ::= {</w:t>
      </w:r>
    </w:p>
    <w:p w14:paraId="0F6AE0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2393E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91650C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825C4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CellBasedMDT-NR::= SEQUENCE {</w:t>
      </w:r>
    </w:p>
    <w:p w14:paraId="4BE5A8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cellIdListforMDT-NR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CellIdListforMDT-NR,</w:t>
      </w:r>
    </w:p>
    <w:p w14:paraId="446D09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{CellBasedMDT-NR-ExtIEs} } OPTIONAL,</w:t>
      </w:r>
    </w:p>
    <w:p w14:paraId="261C4E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...</w:t>
      </w:r>
    </w:p>
    <w:p w14:paraId="26EF70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4AB452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02C918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CellBasedMDT-NR-ExtIEs XNAP-PROTOCOL-EXTENSION ::= {</w:t>
      </w:r>
    </w:p>
    <w:p w14:paraId="77B40D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...</w:t>
      </w:r>
    </w:p>
    <w:p w14:paraId="5185B7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11EFBB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34FDBF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CellIdListforMDT-NR ::= SEQUENCE (SIZE(1..maxnoofCellIDforMDT)) OF NR-CGI</w:t>
      </w:r>
    </w:p>
    <w:p w14:paraId="05B1B4F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0D78328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CellBasedQMC::= SEQUENCE {</w:t>
      </w:r>
    </w:p>
    <w:p w14:paraId="573689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cellIdListforQMC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CellIdListforQMC,</w:t>
      </w:r>
    </w:p>
    <w:p w14:paraId="624DAE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{CellBasedQMC-ExtIEs} } OPTIONAL,</w:t>
      </w:r>
    </w:p>
    <w:p w14:paraId="592B9A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...</w:t>
      </w:r>
    </w:p>
    <w:p w14:paraId="78DA7B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70C958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7767308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CellBasedQMC-ExtIEs XNAP-PROTOCOL-EXTENSION ::= {</w:t>
      </w:r>
    </w:p>
    <w:p w14:paraId="4CBDB6C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...</w:t>
      </w:r>
    </w:p>
    <w:p w14:paraId="251A0D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738D17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06C674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CellIdListforQMC ::= SEQUENCE (SIZE(1..maxnoofCellIDforQMC)) OF GlobalNG-RANCell-ID</w:t>
      </w:r>
    </w:p>
    <w:p w14:paraId="068155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2AAFB9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325F35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CellBasedMDT-EUTRA::= SEQUENCE {</w:t>
      </w:r>
    </w:p>
    <w:p w14:paraId="09A6C11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cellIdListforMDT-EUTRA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CellIdListforMDT-EUTRA,</w:t>
      </w:r>
    </w:p>
    <w:p w14:paraId="5D4A603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{CellBasedMDT-EUTRA-ExtIEs} } OPTIONAL,</w:t>
      </w:r>
    </w:p>
    <w:p w14:paraId="095984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...</w:t>
      </w:r>
    </w:p>
    <w:p w14:paraId="4A376C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4B40C1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0E425A3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CellBasedMDT-EUTRA-ExtIEs XNAP-PROTOCOL-EXTENSION ::= {</w:t>
      </w:r>
    </w:p>
    <w:p w14:paraId="228CB38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...</w:t>
      </w:r>
    </w:p>
    <w:p w14:paraId="0ACFDB9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63282D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CellIdListforMDT-EUTRA ::= SEQUENCE (SIZE(1..maxnoofCellIDforMDT)) OF E-UTRA-CGI</w:t>
      </w:r>
    </w:p>
    <w:p w14:paraId="176F65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278789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15A12D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en-US" w:eastAsia="ja-JP"/>
        </w:rPr>
        <w:t>CellCapacityClassValue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</w:t>
      </w:r>
      <w:r w:rsidRPr="007B5C64">
        <w:rPr>
          <w:rFonts w:ascii="Courier New" w:eastAsia="SimSun" w:hAnsi="Courier New"/>
          <w:noProof/>
          <w:sz w:val="16"/>
          <w:lang w:eastAsia="ja-JP"/>
        </w:rPr>
        <w:t>INTEGER (1..100,...)</w:t>
      </w:r>
    </w:p>
    <w:p w14:paraId="635F7F8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1AB5C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CellDeploymentStatusIndicator ::= ENUMERATED {pre-change-notification, ...}</w:t>
      </w:r>
    </w:p>
    <w:p w14:paraId="0613A4E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AAACF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CellGroupID ::= INTEGER (0..maxnoofSCellGroups)</w:t>
      </w:r>
    </w:p>
    <w:p w14:paraId="45D4D2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08DF1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06D76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Cell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MeasurementResult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</w:rPr>
        <w:t xml:space="preserve"> ::= SEQUENCE (SIZE(1..</w:t>
      </w:r>
      <w:proofErr w:type="spellStart"/>
      <w:r w:rsidRPr="007B5C64">
        <w:rPr>
          <w:rFonts w:ascii="Courier New" w:eastAsia="SimSun" w:hAnsi="Courier New"/>
          <w:sz w:val="16"/>
          <w:szCs w:val="16"/>
          <w:lang w:eastAsia="ko-KR"/>
        </w:rPr>
        <w:t>maxnoofCellsinNG-RANnode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</w:rPr>
        <w:t xml:space="preserve">)) OF 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</w:rPr>
        <w:t>Cell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MeasurementResult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</w:rPr>
        <w:t>-Item</w:t>
      </w:r>
    </w:p>
    <w:p w14:paraId="727359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E4465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Cell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MeasurementResult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SEQUENCE {</w:t>
      </w:r>
    </w:p>
    <w:p w14:paraId="3101E0B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c</w:t>
      </w:r>
      <w:r w:rsidRPr="007B5C64">
        <w:rPr>
          <w:rFonts w:ascii="Courier New" w:eastAsia="SimSun" w:hAnsi="Courier New"/>
          <w:sz w:val="16"/>
          <w:lang w:eastAsia="ko-KR"/>
        </w:rPr>
        <w:t>ell-ID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GlobalNG-RANCell-ID,</w:t>
      </w:r>
    </w:p>
    <w:p w14:paraId="30164F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radioResourceStatus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RadioResourceStatus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63051E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tNLCapacityIndicator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TNLCapacityIndicator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5672C15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compositeAvailableCapacityGroup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CompositeAvailableCapacityGroup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B6F51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sliceAvailableCapacity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SliceAvailableCapacity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89315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numberofActiveUEs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NumberofActiveUEs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DA0CF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rRCConnections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RRCConnections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D5074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 Cell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MeasurementResult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-Item-ExtIEs}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2854B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EB991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0004A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6398F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93ECC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Cell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MeasurementResult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-Item-ExtIEs XNAP-PROTOCOL-EXTENSION ::= {</w:t>
      </w:r>
    </w:p>
    <w:p w14:paraId="093F623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id-NR-U-Channel-List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EXTENSION NR-U-Channel-List PRESENCE optional },</w:t>
      </w:r>
    </w:p>
    <w:p w14:paraId="5FA7AF7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F047AF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9EE62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9380E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68DE4B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CellReplacingInfo ::= SEQUENCE {</w:t>
      </w:r>
    </w:p>
    <w:p w14:paraId="7C8BB2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replacingCells</w:t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ReplacingCells,</w:t>
      </w:r>
    </w:p>
    <w:p w14:paraId="1644C0F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iE-Extensions</w:t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ProtocolExtensionContainer { {CellReplacingInfo-ExtIEs}}</w:t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OPTIONAL,</w:t>
      </w:r>
    </w:p>
    <w:p w14:paraId="66ABA1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...</w:t>
      </w:r>
    </w:p>
    <w:p w14:paraId="6152B5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}</w:t>
      </w:r>
    </w:p>
    <w:p w14:paraId="3D09E9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</w:p>
    <w:p w14:paraId="404669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CellReplacingInfo-ExtIEs X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N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AP-PROTOCOL-EXTENSION ::= {</w:t>
      </w:r>
    </w:p>
    <w:p w14:paraId="683E12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...</w:t>
      </w:r>
    </w:p>
    <w:p w14:paraId="305C98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}</w:t>
      </w:r>
    </w:p>
    <w:p w14:paraId="6B5A12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99494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41923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CellToReport ::= SEQUENCE (SIZE(1..</w:t>
      </w:r>
      <w:proofErr w:type="spellStart"/>
      <w:r w:rsidRPr="007B5C64">
        <w:rPr>
          <w:rFonts w:ascii="Courier New" w:eastAsia="SimSun" w:hAnsi="Courier New"/>
          <w:sz w:val="16"/>
          <w:szCs w:val="16"/>
          <w:lang w:eastAsia="ko-KR"/>
        </w:rPr>
        <w:t>maxnoofCellsinNG-RANnode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</w:rPr>
        <w:t>)) OF CellToReport-Item</w:t>
      </w:r>
    </w:p>
    <w:p w14:paraId="63754BD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5EC11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CellToReport-Item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SEQUENCE {</w:t>
      </w:r>
    </w:p>
    <w:p w14:paraId="6C76F8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c</w:t>
      </w:r>
      <w:r w:rsidRPr="007B5C64">
        <w:rPr>
          <w:rFonts w:ascii="Courier New" w:eastAsia="SimSun" w:hAnsi="Courier New"/>
          <w:sz w:val="16"/>
          <w:lang w:eastAsia="ko-KR"/>
        </w:rPr>
        <w:t>ell-ID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GlobalNG-RANCell-ID,</w:t>
      </w:r>
    </w:p>
    <w:p w14:paraId="2B2AE1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sSBToReport-List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SSBToReport-List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7139A7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sliceToReport-List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SliceToReport-List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61911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 CellToReport-Item-ExtIEs}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7ABE99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D055D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1E4DC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3E24E1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BDB26E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CellToReport-Item-ExtIEs XNAP-PROTOCOL-EXTENSION ::= {</w:t>
      </w:r>
    </w:p>
    <w:p w14:paraId="116FE4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...</w:t>
      </w:r>
    </w:p>
    <w:p w14:paraId="0CA95C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val="en-US" w:eastAsia="ko-KR"/>
        </w:rPr>
        <w:t>}</w:t>
      </w:r>
    </w:p>
    <w:p w14:paraId="584E4D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</w:p>
    <w:p w14:paraId="4F06C2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CellToReportForDataCollection-List ::= SEQUENCE (SIZE(1..</w:t>
      </w:r>
      <w:r w:rsidRPr="007B5C64">
        <w:rPr>
          <w:rFonts w:ascii="Courier New" w:eastAsia="SimSun" w:hAnsi="Courier New"/>
          <w:noProof/>
          <w:sz w:val="16"/>
          <w:szCs w:val="16"/>
          <w:lang w:val="en-US" w:eastAsia="ko-KR"/>
        </w:rPr>
        <w:t>maxnoofCellsinNG-RANnode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)) OF CellToReportForDataCollection-Item</w:t>
      </w:r>
    </w:p>
    <w:p w14:paraId="514DB09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</w:p>
    <w:p w14:paraId="2C7CD0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CellToReportForDataCollection-Item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SEQUENCE {</w:t>
      </w:r>
    </w:p>
    <w:p w14:paraId="4B5E305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cell-ID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GlobalNG-RANCell-ID,</w:t>
      </w:r>
    </w:p>
    <w:p w14:paraId="7770B1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 CellToReportForDataCollection-Item-ExtIEs}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962C5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D2E054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98E07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8BC0F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CellToReportForDataCollection-Item-ExtIEs XNAP-PROTOCOL-EXTENSION ::= {</w:t>
      </w:r>
    </w:p>
    <w:p w14:paraId="51B4808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...</w:t>
      </w:r>
    </w:p>
    <w:p w14:paraId="14B4989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val="en-US" w:eastAsia="ko-KR"/>
        </w:rPr>
        <w:t>}</w:t>
      </w:r>
    </w:p>
    <w:p w14:paraId="6F4E738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val="en-US" w:eastAsia="ko-KR"/>
        </w:rPr>
      </w:pPr>
      <w:bookmarkStart w:id="1225" w:name="_Hlk148727387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CellBasedUETrajectoryPrediction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 xml:space="preserve"> ::= SEQUENCE (SIZE(1..</w:t>
      </w:r>
      <w:r w:rsidRPr="007B5C64">
        <w:rPr>
          <w:rFonts w:ascii="Courier New" w:eastAsia="SimSun" w:hAnsi="Courier New"/>
          <w:noProof/>
          <w:sz w:val="16"/>
          <w:szCs w:val="16"/>
          <w:lang w:val="en-US" w:eastAsia="ko-KR"/>
        </w:rPr>
        <w:t>maxnoofCellsTrajectoryPredict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 xml:space="preserve">)) OF </w:t>
      </w:r>
      <w:r w:rsidRPr="007B5C64">
        <w:rPr>
          <w:rFonts w:ascii="Courier New" w:eastAsia="SimSun" w:hAnsi="Courier New"/>
          <w:noProof/>
          <w:sz w:val="16"/>
          <w:lang w:eastAsia="ko-KR"/>
        </w:rPr>
        <w:t>PredictedUETrajectory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-</w:t>
      </w:r>
      <w:r w:rsidRPr="007B5C64">
        <w:rPr>
          <w:rFonts w:ascii="Courier New" w:eastAsia="SimSun" w:hAnsi="Courier New"/>
          <w:bCs/>
          <w:noProof/>
          <w:sz w:val="16"/>
          <w:lang w:val="en-US" w:eastAsia="ko-KR"/>
        </w:rPr>
        <w:t>Item</w:t>
      </w:r>
    </w:p>
    <w:p w14:paraId="2FB2F5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val="en-US" w:eastAsia="ko-KR"/>
        </w:rPr>
      </w:pPr>
    </w:p>
    <w:p w14:paraId="7F7B92E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</w:p>
    <w:p w14:paraId="42BE8E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</w:p>
    <w:p w14:paraId="235B05F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CellMeasurementInitiationResult-List ::= SEQUENCE (SIZE(1..maxnoofCellsinNG-RANnode)) OF CellMeasurementInitiationResult-Item</w:t>
      </w:r>
    </w:p>
    <w:p w14:paraId="7601D99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00604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CellMeasurementInitiationResult-Item ::= SEQUENCE {</w:t>
      </w:r>
    </w:p>
    <w:p w14:paraId="41EA393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cellID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GlobalNG-RANCell-ID,</w:t>
      </w:r>
    </w:p>
    <w:p w14:paraId="51A1ED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cellMeasurementFailureCause-List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CellMeasurementFailureCause-List OPTIONAL,</w:t>
      </w:r>
    </w:p>
    <w:p w14:paraId="4C238D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 CellMeasurementInitiationResult-Item-ExtIEs}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AF629F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0B534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2A4A8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CellMeasurementInitiationResult-Item-ExtIEs XNAP-PROTOCOL-EXTENSION ::= {</w:t>
      </w:r>
    </w:p>
    <w:p w14:paraId="61DD018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690AC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bookmarkEnd w:id="1225"/>
    <w:p w14:paraId="272CF80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</w:p>
    <w:p w14:paraId="03340A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</w:p>
    <w:p w14:paraId="7E78F2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CellMeasurementResultForDataCollection-List ::= SEQUENCE (SIZE(1..maxnoofCellsinNG-RANnode)) OF CellInfoResultForDataCollection-Item</w:t>
      </w:r>
    </w:p>
    <w:p w14:paraId="0108FC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0CD5A8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CellInfoResultForDataCollection-Item ::= SEQUENCE {</w:t>
      </w:r>
    </w:p>
    <w:p w14:paraId="7117CF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cellID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GlobalNG-RANCell-ID,</w:t>
      </w:r>
    </w:p>
    <w:p w14:paraId="3978C0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predictedRadioResourceStatus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RadioResourceStatus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88B12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predictedNumberofActiveUEs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NumberofActiveUEs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A5892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predictedRRCConnections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RRCConnections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73066F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{CellInfoResultForDataCollection-Item-ExtIEs}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58ED148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A38F21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5ABD93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CellInfoResultForDataCollection-Item-ExtIEs XNAP-PROTOCOL-EXTENSION ::= {</w:t>
      </w:r>
    </w:p>
    <w:p w14:paraId="7CB8AE5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404B1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3268E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</w:p>
    <w:p w14:paraId="0946A29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</w:p>
    <w:p w14:paraId="75D882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val="en-US" w:eastAsia="ko-KR"/>
        </w:rPr>
        <w:t>Cell-Type-Choice ::= CHOICE {</w:t>
      </w:r>
    </w:p>
    <w:p w14:paraId="0E0F73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  <w:t>ng-ran-e-utra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  <w:t>E-UTRA-Cell-Identity,</w:t>
      </w:r>
    </w:p>
    <w:p w14:paraId="01CCC7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ng-ran-nr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NR-Cell-Identity,</w:t>
      </w:r>
    </w:p>
    <w:p w14:paraId="281F0EC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>e-utran</w:t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  <w:t>E-UTRA-Cell-Identity,</w:t>
      </w:r>
    </w:p>
    <w:p w14:paraId="4A8641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choice-extension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ProtocolIE-Single-Container { { Cell-Type-Choice-ExtIEs} }</w:t>
      </w:r>
    </w:p>
    <w:p w14:paraId="1B7C99B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62244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B9D15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>Cell-Type-Choice-ExtIEs XNAP-PROTOCOL-IES ::= {</w:t>
      </w:r>
    </w:p>
    <w:p w14:paraId="144FF74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ACEDF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D6F4F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257DA0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226" w:name="_Hlk148727374"/>
      <w:r w:rsidRPr="007B5C64">
        <w:rPr>
          <w:rFonts w:ascii="Courier New" w:eastAsia="SimSun" w:hAnsi="Courier New"/>
          <w:noProof/>
          <w:sz w:val="16"/>
          <w:lang w:eastAsia="ko-KR"/>
        </w:rPr>
        <w:t>CellMeasurementFailureCause-List ::= SEQUENCE (SIZE(1..maxFailedCellMeasObjects)) OF CellMeasurementFailureCause-Item</w:t>
      </w:r>
    </w:p>
    <w:p w14:paraId="3F542B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B0F788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CellMeasurementFailureCause-Item ::= SEQUENCE {</w:t>
      </w:r>
    </w:p>
    <w:p w14:paraId="3B90B22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cellmeasurementFailedReportCharacteristics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STRING(SIZE(32)),</w:t>
      </w:r>
    </w:p>
    <w:p w14:paraId="390F88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cause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Cause,</w:t>
      </w:r>
    </w:p>
    <w:p w14:paraId="24007D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ProtocolExtensionContainer { { CellMeasurementFailureCause-Item-ExtIEs} } OPTIONAL,</w:t>
      </w:r>
    </w:p>
    <w:p w14:paraId="41CA9F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1544F0E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0DA50F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261E4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CellMeasurementFailureCause-Item-ExtIEs XNAP-PROTOCOL-EXTENSION ::= {</w:t>
      </w:r>
    </w:p>
    <w:p w14:paraId="209780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bookmarkEnd w:id="1226"/>
    <w:p w14:paraId="6F3547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A081C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445160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CHOConfiguration ::= SEQUENCE </w:t>
      </w:r>
      <w:r w:rsidRPr="007B5C64">
        <w:rPr>
          <w:rFonts w:ascii="Courier New" w:eastAsia="SimSun" w:hAnsi="Courier New"/>
          <w:noProof/>
          <w:sz w:val="16"/>
          <w:lang w:eastAsia="ko-KR"/>
        </w:rPr>
        <w:t>{</w:t>
      </w:r>
    </w:p>
    <w:p w14:paraId="796AB7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choCandidateCell-List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CHOCandidateCell-List,</w:t>
      </w:r>
    </w:p>
    <w:p w14:paraId="0E0303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 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CHOConfiguration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 }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24A0CB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47B837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01274F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5C1213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CHOConfiguration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XNAP-PROTOCOL-EXTENSION ::= {</w:t>
      </w:r>
    </w:p>
    <w:p w14:paraId="3C7D300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9A925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9045A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70A5C0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37A2B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CHOCandidateCell-List </w:t>
      </w:r>
      <w:r w:rsidRPr="007B5C64">
        <w:rPr>
          <w:rFonts w:ascii="Courier New" w:eastAsia="SimSun" w:hAnsi="Courier New"/>
          <w:noProof/>
          <w:snapToGrid w:val="0"/>
          <w:sz w:val="16"/>
        </w:rPr>
        <w:t>::= SEQUENCE (SIZE(1..</w:t>
      </w:r>
      <w:r w:rsidRPr="007B5C64">
        <w:rPr>
          <w:rFonts w:ascii="Courier New" w:eastAsia="SimSun" w:hAnsi="Courier New"/>
          <w:noProof/>
          <w:sz w:val="16"/>
          <w:lang w:eastAsia="ja-JP"/>
        </w:rPr>
        <w:t>maxnoofCellsinCHO</w:t>
      </w:r>
      <w:r w:rsidRPr="007B5C64">
        <w:rPr>
          <w:rFonts w:ascii="Courier New" w:eastAsia="SimSun" w:hAnsi="Courier New"/>
          <w:noProof/>
          <w:snapToGrid w:val="0"/>
          <w:sz w:val="16"/>
        </w:rPr>
        <w:t xml:space="preserve">)) OF </w:t>
      </w:r>
      <w:r w:rsidRPr="007B5C64">
        <w:rPr>
          <w:rFonts w:ascii="Courier New" w:eastAsia="SimSun" w:hAnsi="Courier New"/>
          <w:noProof/>
          <w:sz w:val="16"/>
          <w:lang w:eastAsia="ko-KR"/>
        </w:rPr>
        <w:t>CHOCandidateCell</w:t>
      </w:r>
      <w:r w:rsidRPr="007B5C64">
        <w:rPr>
          <w:rFonts w:ascii="Courier New" w:eastAsia="SimSun" w:hAnsi="Courier New"/>
          <w:noProof/>
          <w:snapToGrid w:val="0"/>
          <w:sz w:val="16"/>
        </w:rPr>
        <w:t>-Item</w:t>
      </w:r>
    </w:p>
    <w:p w14:paraId="00D635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34C13B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CHOCandidateCell</w:t>
      </w:r>
      <w:r w:rsidRPr="007B5C64">
        <w:rPr>
          <w:rFonts w:ascii="Courier New" w:eastAsia="SimSun" w:hAnsi="Courier New"/>
          <w:noProof/>
          <w:snapToGrid w:val="0"/>
          <w:sz w:val="16"/>
        </w:rPr>
        <w:t xml:space="preserve">-Item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::= SEQUENCE </w:t>
      </w:r>
      <w:r w:rsidRPr="007B5C64">
        <w:rPr>
          <w:rFonts w:ascii="Courier New" w:eastAsia="SimSun" w:hAnsi="Courier New"/>
          <w:noProof/>
          <w:sz w:val="16"/>
          <w:lang w:eastAsia="ko-KR"/>
        </w:rPr>
        <w:t>{</w:t>
      </w:r>
    </w:p>
    <w:p w14:paraId="7414C2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choCandidateCellID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GlobalNG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-RANCell-ID,</w:t>
      </w:r>
    </w:p>
    <w:p w14:paraId="5B67E0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choExecutionCondition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-List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CHOExecutionCondition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-List,</w:t>
      </w:r>
    </w:p>
    <w:p w14:paraId="3B2486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 </w:t>
      </w:r>
      <w:r w:rsidRPr="007B5C64">
        <w:rPr>
          <w:rFonts w:ascii="Courier New" w:eastAsia="SimSun" w:hAnsi="Courier New"/>
          <w:noProof/>
          <w:sz w:val="16"/>
          <w:lang w:eastAsia="ko-KR"/>
        </w:rPr>
        <w:t>CHOCandidateCell</w:t>
      </w:r>
      <w:r w:rsidRPr="007B5C64">
        <w:rPr>
          <w:rFonts w:ascii="Courier New" w:eastAsia="SimSun" w:hAnsi="Courier New"/>
          <w:noProof/>
          <w:snapToGrid w:val="0"/>
          <w:sz w:val="16"/>
        </w:rPr>
        <w:t>-Item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033F20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27DAA4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9D474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6831A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CHOCandidateCell</w:t>
      </w:r>
      <w:r w:rsidRPr="007B5C64">
        <w:rPr>
          <w:rFonts w:ascii="Courier New" w:eastAsia="SimSun" w:hAnsi="Courier New"/>
          <w:noProof/>
          <w:snapToGrid w:val="0"/>
          <w:sz w:val="16"/>
        </w:rPr>
        <w:t>-Item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XNAP-PROTOCOL-EXTENSION ::= {</w:t>
      </w:r>
    </w:p>
    <w:p w14:paraId="5EA4C3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1E3A0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49433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480A2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5F57B6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CHOExecutionCondition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-List </w:t>
      </w:r>
      <w:r w:rsidRPr="007B5C64">
        <w:rPr>
          <w:rFonts w:ascii="Courier New" w:eastAsia="SimSun" w:hAnsi="Courier New"/>
          <w:noProof/>
          <w:snapToGrid w:val="0"/>
          <w:sz w:val="16"/>
        </w:rPr>
        <w:t>::= SEQUENCE (SIZE(1..</w:t>
      </w:r>
      <w:r w:rsidRPr="007B5C64">
        <w:rPr>
          <w:rFonts w:ascii="Courier New" w:eastAsia="SimSun" w:hAnsi="Courier New"/>
          <w:noProof/>
          <w:sz w:val="16"/>
          <w:lang w:eastAsia="ja-JP"/>
        </w:rPr>
        <w:t>maxnoofCHO</w:t>
      </w:r>
      <w:r w:rsidRPr="007B5C64">
        <w:rPr>
          <w:rFonts w:ascii="Courier New" w:eastAsia="SimSun" w:hAnsi="Courier New" w:hint="eastAsia"/>
          <w:noProof/>
          <w:sz w:val="16"/>
        </w:rPr>
        <w:t>ex</w:t>
      </w:r>
      <w:r w:rsidRPr="007B5C64">
        <w:rPr>
          <w:rFonts w:ascii="Courier New" w:eastAsia="SimSun" w:hAnsi="Courier New"/>
          <w:noProof/>
          <w:sz w:val="16"/>
        </w:rPr>
        <w:t>ecutioncond</w:t>
      </w:r>
      <w:r w:rsidRPr="007B5C64">
        <w:rPr>
          <w:rFonts w:ascii="Courier New" w:eastAsia="SimSun" w:hAnsi="Courier New"/>
          <w:noProof/>
          <w:snapToGrid w:val="0"/>
          <w:sz w:val="16"/>
        </w:rPr>
        <w:t xml:space="preserve">)) OF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CHOExecutionCondition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</w:rPr>
        <w:t>-Item</w:t>
      </w:r>
    </w:p>
    <w:p w14:paraId="458B63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0F678F0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CHOExecutionCondition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-Item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::= SEQUENCE </w:t>
      </w:r>
      <w:r w:rsidRPr="007B5C64">
        <w:rPr>
          <w:rFonts w:ascii="Courier New" w:eastAsia="SimSun" w:hAnsi="Courier New"/>
          <w:noProof/>
          <w:sz w:val="16"/>
          <w:lang w:eastAsia="ko-KR"/>
        </w:rPr>
        <w:t>{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measObjectContainer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MeasObjectContainer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2E610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>reportConfigContainer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>ReportConfigContainer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F0B316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CHOExecutionCondition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0B7262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3E312A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F3033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72DB3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CHOExecutionCondition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</w:rPr>
        <w:t>-Item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XNAP-PROTOCOL-EXTENSION ::= {</w:t>
      </w:r>
    </w:p>
    <w:p w14:paraId="2F5944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EA202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84C95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D09E7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00F4C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ClockQualityAcceptanceCriteria ::= SEQUENCE {</w:t>
      </w:r>
    </w:p>
    <w:p w14:paraId="15F9120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synchronisationState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 xml:space="preserve"> </w:t>
      </w:r>
      <w:r w:rsidRPr="007B5C64">
        <w:rPr>
          <w:rFonts w:ascii="Courier New" w:eastAsia="SimSun" w:hAnsi="Courier New"/>
          <w:noProof/>
          <w:sz w:val="16"/>
          <w:lang w:eastAsia="ko-KR"/>
        </w:rPr>
        <w:t>(SIZE(8, ...))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F351E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traceabletoUTC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z w:val="16"/>
          <w:lang w:eastAsia="ko-KR"/>
        </w:rPr>
        <w:t>ENUMERATED {true, ...}</w:t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3D6BF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traceabletoGNSS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z w:val="16"/>
          <w:lang w:eastAsia="ko-KR"/>
        </w:rPr>
        <w:t>ENUMERATED {true, ...}</w:t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606ACB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clockFrequencyStability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(SIZE(16))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C139F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clockAccuracy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INTEGER (1..40000000, ...)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17D270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parentTimeSource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(SIZE(16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, ...</w:t>
      </w:r>
      <w:r w:rsidRPr="007B5C64">
        <w:rPr>
          <w:rFonts w:ascii="Courier New" w:eastAsia="SimSun" w:hAnsi="Courier New"/>
          <w:noProof/>
          <w:sz w:val="16"/>
          <w:lang w:eastAsia="ko-KR"/>
        </w:rPr>
        <w:t>))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OPTIONAL,</w:t>
      </w:r>
    </w:p>
    <w:p w14:paraId="7F2A86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ProtocolExtensionContainer { { ClockQualityAcceptanceCriteria-ExtIEs} }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OPTIONAL,</w:t>
      </w:r>
    </w:p>
    <w:p w14:paraId="1D70D8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0D2AB9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B255F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3D0A6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ClockQualityAcceptanceCriteria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 XNAP-PROTOCOL-EXTENSION ::= {</w:t>
      </w:r>
    </w:p>
    <w:p w14:paraId="16953D9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66982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8C734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D3478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0FB994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ClockQualityReportingControlInfo ::= SEQUENCE {</w:t>
      </w:r>
    </w:p>
    <w:p w14:paraId="4F330E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clockQualityDetailLevel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ClockQualityDetailLevel,</w:t>
      </w:r>
    </w:p>
    <w:p w14:paraId="74D0A2C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eastAsia="ko-KR"/>
        </w:rPr>
        <w:t>ClockQualityReportingControlInfo</w:t>
      </w:r>
      <w:r w:rsidRPr="007B5C64">
        <w:rPr>
          <w:rFonts w:ascii="Courier New" w:eastAsia="SimSun" w:hAnsi="Courier New"/>
          <w:noProof/>
          <w:snapToGrid w:val="0"/>
          <w:sz w:val="16"/>
        </w:rPr>
        <w:t>-ExtIEs} } OPTIONAL,</w:t>
      </w:r>
    </w:p>
    <w:p w14:paraId="03012A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5EC816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3D0817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7A7259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ClockQualityReportingControlInfo</w:t>
      </w:r>
      <w:r w:rsidRPr="007B5C64">
        <w:rPr>
          <w:rFonts w:ascii="Courier New" w:eastAsia="SimSun" w:hAnsi="Courier New"/>
          <w:noProof/>
          <w:snapToGrid w:val="0"/>
          <w:sz w:val="16"/>
        </w:rPr>
        <w:t>-ExtIEs XNAP-PROTOCOL-EXTENSION ::= {</w:t>
      </w:r>
    </w:p>
    <w:p w14:paraId="0FD812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6F4974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7003D2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DBA3F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D2549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ClockQualityDetailLevel ::= CHOICE {</w:t>
      </w:r>
    </w:p>
    <w:p w14:paraId="2A7C24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clockQualityMetrics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NULL,</w:t>
      </w:r>
    </w:p>
    <w:p w14:paraId="77890AD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acceptanceIndication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ClockQualityAcceptanceCriteria,</w:t>
      </w:r>
    </w:p>
    <w:p w14:paraId="5F72B44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choice-extension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ProtocolIE-Single-Container</w:t>
      </w:r>
      <w:r w:rsidRPr="007B5C64">
        <w:rPr>
          <w:rFonts w:ascii="Courier New" w:eastAsia="SimSun" w:hAnsi="Courier New"/>
          <w:noProof/>
          <w:snapToGrid w:val="0"/>
          <w:sz w:val="16"/>
        </w:rPr>
        <w:t xml:space="preserve"> { {</w:t>
      </w:r>
      <w:r w:rsidRPr="007B5C64">
        <w:rPr>
          <w:rFonts w:ascii="Courier New" w:eastAsia="SimSun" w:hAnsi="Courier New"/>
          <w:noProof/>
          <w:sz w:val="16"/>
          <w:lang w:eastAsia="ko-KR"/>
        </w:rPr>
        <w:t>ClockQualityDetailLevel</w:t>
      </w:r>
      <w:r w:rsidRPr="007B5C64">
        <w:rPr>
          <w:rFonts w:ascii="Courier New" w:eastAsia="SimSun" w:hAnsi="Courier New"/>
          <w:noProof/>
          <w:snapToGrid w:val="0"/>
          <w:sz w:val="16"/>
        </w:rPr>
        <w:t>-ExtIEs} }</w:t>
      </w:r>
    </w:p>
    <w:p w14:paraId="4E7AC2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56778B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433C94F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ClockQualityDetailLevel</w:t>
      </w:r>
      <w:r w:rsidRPr="007B5C64">
        <w:rPr>
          <w:rFonts w:ascii="Courier New" w:eastAsia="SimSun" w:hAnsi="Courier New"/>
          <w:noProof/>
          <w:snapToGrid w:val="0"/>
          <w:sz w:val="16"/>
        </w:rPr>
        <w:t>-ExtIEs XNAP-PROTOCOL-IES ::= {</w:t>
      </w:r>
    </w:p>
    <w:p w14:paraId="062C9E9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78CD5A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79280B4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104570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52F3B9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CapabilityForBATAdaptation ::= ENUMERATED {true, ...}</w:t>
      </w:r>
    </w:p>
    <w:p w14:paraId="6B2C0B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3D043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CompositeAvailableCapacityGroup ::= SEQUENCE {</w:t>
      </w:r>
    </w:p>
    <w:p w14:paraId="37B694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>compositeAvailableCapacityDownlink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>CompositeAvailableCapacity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27429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>compositeAvailableCapacityUplink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>CompositeAvailableCapacity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6D6B678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CompositeAvailableCapacityGroup-ExtIEs}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4C6FAD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36903B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EBFD4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03F71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CompositeAvailableCapacityGroup-ExtIEs XNAP-PROTOCOL-EXTENSION ::= {</w:t>
      </w:r>
    </w:p>
    <w:p w14:paraId="5CE491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id-C</w:t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>ompositeAvailableCapacitySupplementaryUplink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EXTENSION </w:t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>CompositeAvailableCapacity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},</w:t>
      </w:r>
    </w:p>
    <w:p w14:paraId="47C0EF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FA2672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45C3CC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19470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CompositeAvailableCapacity ::= SEQUENCE {</w:t>
      </w:r>
    </w:p>
    <w:p w14:paraId="36AF2F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>cellCapacityClassValue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>CellCapacityClassValue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79AE32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capacityValueInfo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CapacityValueInfo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, -- this IE represents the IE </w:t>
      </w:r>
      <w:r w:rsidRPr="007B5C64">
        <w:rPr>
          <w:rFonts w:ascii="Courier New" w:eastAsia="SimSun" w:hAnsi="Courier New"/>
          <w:noProof/>
          <w:sz w:val="16"/>
          <w:lang w:eastAsia="ko-KR"/>
        </w:rPr>
        <w:t>"</w:t>
      </w:r>
      <w:r w:rsidRPr="007B5C64">
        <w:rPr>
          <w:rFonts w:ascii="Courier New" w:eastAsia="SimSun" w:hAnsi="Courier New"/>
          <w:noProof/>
          <w:sz w:val="16"/>
          <w:lang w:eastAsia="ja-JP"/>
        </w:rPr>
        <w:t>CapacityValue</w:t>
      </w:r>
      <w:r w:rsidRPr="007B5C64">
        <w:rPr>
          <w:rFonts w:ascii="Courier New" w:eastAsia="SimSun" w:hAnsi="Courier New"/>
          <w:noProof/>
          <w:sz w:val="16"/>
          <w:lang w:eastAsia="ko-KR"/>
        </w:rPr>
        <w:t>"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in 9.2.2.52, it’s used to distinguish the </w:t>
      </w:r>
      <w:r w:rsidRPr="007B5C64">
        <w:rPr>
          <w:rFonts w:ascii="Courier New" w:eastAsia="SimSun" w:hAnsi="Courier New"/>
          <w:noProof/>
          <w:sz w:val="16"/>
          <w:lang w:eastAsia="ko-KR"/>
        </w:rPr>
        <w:t>"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CapacityValue</w:t>
      </w:r>
      <w:r w:rsidRPr="007B5C64">
        <w:rPr>
          <w:rFonts w:ascii="Courier New" w:eastAsia="SimSun" w:hAnsi="Courier New"/>
          <w:noProof/>
          <w:sz w:val="16"/>
          <w:lang w:eastAsia="ko-KR"/>
        </w:rPr>
        <w:t>"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in 9.2.2.54</w:t>
      </w:r>
    </w:p>
    <w:p w14:paraId="2AD88B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 CompositeAvailableCapacity-ExtIEs} }OPTIONAL,</w:t>
      </w:r>
    </w:p>
    <w:p w14:paraId="5062E4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7CE1083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00482F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822047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CompositeAvailableCapacity-ExtIEs XNAP-PROTOCOL-EXTENSION ::= {</w:t>
      </w:r>
    </w:p>
    <w:p w14:paraId="3C1334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7DCC2C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B29629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DB86F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bookmarkStart w:id="1227" w:name="MCCQCTEMPBM_00000264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ControlPlaneTrafficType ::= INTEGER (1..3, ...)</w:t>
      </w:r>
    </w:p>
    <w:bookmarkEnd w:id="1227"/>
    <w:p w14:paraId="27A065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4F5F3D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CHO-MRDC-EarlyDataForwarding ::= ENUMERATED {stop, ...}</w:t>
      </w:r>
    </w:p>
    <w:p w14:paraId="13D453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380DE1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CHO-MRDC-Indicator ::= ENUMERATED {true, ..., coordination-only }</w:t>
      </w:r>
    </w:p>
    <w:p w14:paraId="11D445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78603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B3DD9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5ED624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CHOtrigger ::= ENUMERATED {</w:t>
      </w:r>
    </w:p>
    <w:p w14:paraId="58305B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cho-initiation,</w:t>
      </w:r>
    </w:p>
    <w:p w14:paraId="523185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cho-replace,</w:t>
      </w:r>
    </w:p>
    <w:p w14:paraId="50DE2B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64031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7B5C91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3EF655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CHOinformation-Req ::= SEQUENCE {</w:t>
      </w:r>
    </w:p>
    <w:p w14:paraId="020ED3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cho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-trigger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CHOtrigger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0DE6175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targetNG-RANnodeUEXnAPID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  <w:t>OPTIONAL</w:t>
      </w:r>
    </w:p>
    <w:p w14:paraId="4F19A3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-- This IE shall be present if the </w:t>
      </w:r>
      <w:r w:rsidRPr="007B5C64">
        <w:rPr>
          <w:rFonts w:ascii="Courier New" w:eastAsia="SimSun" w:hAnsi="Courier New"/>
          <w:i/>
          <w:iCs/>
          <w:noProof/>
          <w:snapToGrid w:val="0"/>
          <w:sz w:val="16"/>
          <w:lang w:eastAsia="ko-KR"/>
        </w:rPr>
        <w:t>CHO Trigger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IE is present and set to "CHO-replace" --</w:t>
      </w:r>
      <w:r w:rsidRPr="007B5C64">
        <w:rPr>
          <w:rFonts w:ascii="Courier New" w:eastAsia="Batang" w:hAnsi="Courier New"/>
          <w:noProof/>
          <w:sz w:val="16"/>
          <w:lang w:eastAsia="ko-KR"/>
        </w:rPr>
        <w:t>,</w:t>
      </w:r>
    </w:p>
    <w:p w14:paraId="25996FE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228" w:name="_Hlk36823793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cHO-EstimatedArrivalProbability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CHO-Probability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bookmarkEnd w:id="1228"/>
    <w:p w14:paraId="0A6793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CHOinformation-Req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 }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4283AC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...</w:t>
      </w:r>
    </w:p>
    <w:p w14:paraId="507708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</w:t>
      </w:r>
    </w:p>
    <w:p w14:paraId="019A7F9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</w:p>
    <w:p w14:paraId="1F1D7DC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CHOinformation-Req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XNAP-PROTOCOL-EXTENSION ::={</w:t>
      </w:r>
    </w:p>
    <w:p w14:paraId="496EFE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{ID id-CHOTimeBasedInformation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EXTENSION CHOTimeBasedInformation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optional}|</w:t>
      </w:r>
    </w:p>
    <w:p w14:paraId="42239D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en-GB"/>
        </w:rPr>
        <w:t>{ ID id-CHO-M</w:t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axnoof-CondReconfig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en-GB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en-GB"/>
        </w:rPr>
        <w:tab/>
        <w:t>EXTENSION CHO-Maxnoof-CondReconfig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en-GB"/>
        </w:rPr>
        <w:tab/>
        <w:t>PRESENCE optional }</w:t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,</w:t>
      </w:r>
    </w:p>
    <w:p w14:paraId="6B6625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48C835F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43CBA0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5E477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CHOTimeBasedInformation ::= SEQUENCE {</w:t>
      </w:r>
    </w:p>
    <w:p w14:paraId="58DA3D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cHO-HOWindowStart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CHO-HandoverWindowStart,</w:t>
      </w:r>
    </w:p>
    <w:p w14:paraId="477564E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cHO-HOWindowDuration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CHO-HandoverWindowDuration,</w:t>
      </w:r>
    </w:p>
    <w:p w14:paraId="7DAE09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CHOTimeBasedInformation-ExtIEs}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89F1F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B86813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21870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EB2F7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CHOTimeBasedInformation-ExtIEs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XNAP-PROTOCOL-EXTENSION ::= {</w:t>
      </w:r>
    </w:p>
    <w:p w14:paraId="12D4349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1F233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3B5AE9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BF6E3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CHOinformation-Ack ::= SEQUENCE {</w:t>
      </w:r>
    </w:p>
    <w:p w14:paraId="697E50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requestedT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argetCellGlobalID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Target-CGI,</w:t>
      </w:r>
    </w:p>
    <w:p w14:paraId="2DED36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maxCHOoperations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MaxCHOpreparations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040BD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CHOinformation-Ack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4EAE5F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1285FD8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395B93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93E700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CHOinformation-Ack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::={</w:t>
      </w:r>
    </w:p>
    <w:p w14:paraId="3B5C9E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bookmarkStart w:id="1229" w:name="MCCQCTEMPBM_00000265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{ ID id-CHO-CPAC-Info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CRITICALITY reject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EXTENSION CHO-CPAC-Information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PRESENCE optional },</w:t>
      </w:r>
    </w:p>
    <w:bookmarkEnd w:id="1229"/>
    <w:p w14:paraId="6B2FD1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248C68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398BA0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CAA98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79D6A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230" w:name="_Hlk94696703"/>
      <w:bookmarkStart w:id="1231" w:name="_Hlk20825504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CHOinformation-AddReq ::= SEQUENCE {</w:t>
      </w:r>
    </w:p>
    <w:p w14:paraId="6D12C87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source-M-NGRAN-node-ID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GlobalNG-RANNode-ID,</w:t>
      </w:r>
    </w:p>
    <w:p w14:paraId="04A05D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source-M-NGRAN-node-UE-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XnAP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NG-RANnodeUEXnAPID,</w:t>
      </w:r>
    </w:p>
    <w:p w14:paraId="1720CE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cHO-EstimatedArrivalProbability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CHO-Probability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0A730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CHOinformation-AddReq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 }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090144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10AA6B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4EFC0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2CAB68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CHOinformation-AddReq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::={</w:t>
      </w:r>
    </w:p>
    <w:p w14:paraId="46DA38B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3CBE95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687B01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E7AA7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CHOinformation-AddReqAck ::= SEQUENCE {</w:t>
      </w:r>
    </w:p>
    <w:p w14:paraId="527CFC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pCell-ID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GlobalNG-RANCell-ID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FE77C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 CHOinformation-AddReqAck-ExtIEs} }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0EB1367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3F844C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18323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F0216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CHOinformation-AddReqAck-ExtIEs XNAP-PROTOCOL-EXTENSION ::={</w:t>
      </w:r>
    </w:p>
    <w:p w14:paraId="7E3310F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81FC6C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61986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C43FE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232" w:name="_Hlk94694232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CHOinformation-ModReq ::= SEQUENCE {</w:t>
      </w:r>
    </w:p>
    <w:p w14:paraId="377A78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conditionalReconfig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ENUMERATED {intra-mn-cho, ...},</w:t>
      </w:r>
    </w:p>
    <w:p w14:paraId="706B18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cHO-EstimatedArrivalProbability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CHO-Probability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7A0B9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CHOinformation-ModReq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 }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4BE79F4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...</w:t>
      </w:r>
    </w:p>
    <w:p w14:paraId="0FD56CA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</w:t>
      </w:r>
    </w:p>
    <w:bookmarkEnd w:id="1232"/>
    <w:p w14:paraId="09B666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</w:p>
    <w:p w14:paraId="3582B96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CHOinformation-ModReq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XNAP-PROTOCOL-EXTENSION ::={</w:t>
      </w:r>
    </w:p>
    <w:p w14:paraId="730EC1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1814421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5C3764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42342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en-GB"/>
        </w:rPr>
        <w:t>CHO-Maxnoof-CondReconfig ::=</w:t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 INTEGER (1..8,...)</w:t>
      </w:r>
    </w:p>
    <w:p w14:paraId="67C85D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0CA548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bookmarkStart w:id="1233" w:name="MCCQCTEMPBM_00000266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CHO-CPAC-Information ::= SEQUENCE {</w:t>
      </w:r>
    </w:p>
    <w:p w14:paraId="3BE125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cHO-CPAC-config-indicator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CHO-CPAC-Config-Indicator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OPTIONAL,</w:t>
      </w:r>
    </w:p>
    <w:p w14:paraId="476B82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cHO-target-SN-node-list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CHO-target-SN-node-list,</w:t>
      </w:r>
    </w:p>
    <w:bookmarkEnd w:id="1233"/>
    <w:p w14:paraId="0282B28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en-GB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en-GB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en-GB"/>
        </w:rPr>
        <w:tab/>
        <w:t>ProtocolExtensionContainer { {CHO-CPAC-Information-ExtIEs}}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en-GB"/>
        </w:rPr>
        <w:tab/>
        <w:t>OPTIONAL,</w:t>
      </w:r>
    </w:p>
    <w:p w14:paraId="6B0784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bookmarkStart w:id="1234" w:name="MCCQCTEMPBM_00000267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...</w:t>
      </w:r>
    </w:p>
    <w:p w14:paraId="1A7EFA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lastRenderedPageBreak/>
        <w:t>}</w:t>
      </w:r>
    </w:p>
    <w:bookmarkEnd w:id="1234"/>
    <w:p w14:paraId="1449CC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6E2631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CHO-CPAC-Information-ExtIEs XNAP-PROTOCOL-EXTENSION ::={</w:t>
      </w:r>
    </w:p>
    <w:p w14:paraId="4A3910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...</w:t>
      </w:r>
    </w:p>
    <w:p w14:paraId="0A4146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14:paraId="0529BA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2CEEBA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 xml:space="preserve">CHO-CPAC-Config-Indicator ::=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ENUMERATED {</w:t>
      </w:r>
    </w:p>
    <w:p w14:paraId="5D7D92D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cho-only-not-prepared,</w:t>
      </w:r>
    </w:p>
    <w:p w14:paraId="3577EB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48C7E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CE219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8EF08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bookmarkEnd w:id="1230"/>
    <w:p w14:paraId="05292A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CHO-Probability ::= INTEGER (1..100)</w:t>
      </w:r>
    </w:p>
    <w:p w14:paraId="1755F9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843EE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CHO-HandoverWindowStart ::= INTEGER (0.. 549755813887)</w:t>
      </w:r>
    </w:p>
    <w:p w14:paraId="41194B4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26A88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CHO-HandoverWindowDuration ::= INTEGER (1..6000)</w:t>
      </w:r>
    </w:p>
    <w:p w14:paraId="4BF865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34D1B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CHO-target-SN-node-list ::= SEQUENCE (SIZE(1..</w:t>
      </w:r>
      <w:r w:rsidRPr="007B5C64">
        <w:rPr>
          <w:rFonts w:ascii="Courier New" w:eastAsia="SimSun" w:hAnsi="Courier New"/>
          <w:noProof/>
          <w:sz w:val="16"/>
          <w:lang w:eastAsia="en-GB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maxnoofTargetSNs)) OF CHO-target-SN-node-Item</w:t>
      </w:r>
    </w:p>
    <w:p w14:paraId="1011C8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154CBA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CHO-target-SN-node-Item ::= SEQUENCE {</w:t>
      </w:r>
    </w:p>
    <w:p w14:paraId="3BA7A4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target-S-NG-RANnodeID</w:t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GlobalNG-RANNode-ID,</w:t>
      </w:r>
    </w:p>
    <w:p w14:paraId="2953A5F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pduSessionResourcesAdmittedList</w:t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PDUSessionResourcesAdmitted-List,</w:t>
      </w:r>
    </w:p>
    <w:p w14:paraId="0913330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cho-Candidate-PSCells-list</w:t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CHO-Candidate-PSCells-list,</w:t>
      </w:r>
    </w:p>
    <w:p w14:paraId="409A3B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ProtocolExtensionContainer { {CHO-target-SN-node-Item-ExtIEs}}</w:t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OPTIONAL,</w:t>
      </w:r>
    </w:p>
    <w:p w14:paraId="77E136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...</w:t>
      </w:r>
    </w:p>
    <w:p w14:paraId="160374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14:paraId="1D93DB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4C63C3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CHO-target-SN-node-Item-ExtIEs XNAP-PROTOCOL-EXTENSION ::={</w:t>
      </w:r>
    </w:p>
    <w:p w14:paraId="2A52CD8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...</w:t>
      </w:r>
    </w:p>
    <w:p w14:paraId="45A34F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14:paraId="252C748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357E3E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472C98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CHO-Candidate-PSCells-list ::= SEQUENCE (SIZE(1..maxnoofPSCellCandidates)) OF CHO-Candidate-PSCells-Item</w:t>
      </w:r>
    </w:p>
    <w:p w14:paraId="14D447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2ED492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CHO-Candidate-PSCells-Item ::= SEQUENCE {</w:t>
      </w:r>
    </w:p>
    <w:p w14:paraId="2BF842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pscell-id</w:t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>NR-CGI,</w:t>
      </w:r>
    </w:p>
    <w:p w14:paraId="6E21E1F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target2source-NG-RANNode-Container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OCTET STRING,</w:t>
      </w:r>
    </w:p>
    <w:p w14:paraId="24E7F1F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ProtocolExtensionContainer { {CHO-Candidate-PSCells-Item-ExtIEs}}</w:t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OPTIONAL,</w:t>
      </w:r>
    </w:p>
    <w:p w14:paraId="713A742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...</w:t>
      </w:r>
    </w:p>
    <w:p w14:paraId="6A87242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14:paraId="5D82F5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04173A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CHO-Candidate-PSCells-Item-ExtIEs XNAP-PROTOCOL-EXTENSION ::={</w:t>
      </w:r>
    </w:p>
    <w:p w14:paraId="0A1E90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...</w:t>
      </w:r>
    </w:p>
    <w:p w14:paraId="51A9EA9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14:paraId="7E99D3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E40F5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CNsubgroupID ::= INTEGER (0..7, ...)</w:t>
      </w:r>
    </w:p>
    <w:p w14:paraId="4D1160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EBC64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CompleteC</w:t>
      </w:r>
      <w:r w:rsidRPr="007B5C64">
        <w:rPr>
          <w:rFonts w:ascii="Courier New" w:eastAsia="SimSun" w:hAnsi="Courier New"/>
          <w:noProof/>
          <w:sz w:val="16"/>
        </w:rPr>
        <w:t>andidate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Config-Indicator ::= ENUMERATED {complete-candidate-config, ...}</w:t>
      </w:r>
    </w:p>
    <w:p w14:paraId="0C6796C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D0F3C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Conditional-Reconfig-List ::= SEQUENCE (SIZE(1..</w:t>
      </w:r>
      <w:r w:rsidRPr="007B5C64">
        <w:rPr>
          <w:rFonts w:ascii="Courier New" w:eastAsia="SimSun" w:hAnsi="Courier New"/>
          <w:bCs/>
          <w:noProof/>
          <w:sz w:val="16"/>
          <w:lang w:eastAsia="ja-JP"/>
        </w:rPr>
        <w:t>maxnoofPSCellCandidates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)) OF Conditional-Reconfig-Item</w:t>
      </w:r>
    </w:p>
    <w:p w14:paraId="4C89868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2F9DA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Conditional-Reconfig-Item ::= SEQUENCE {</w:t>
      </w:r>
    </w:p>
    <w:p w14:paraId="56443A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pCell-ID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Target-CGI,</w:t>
      </w:r>
    </w:p>
    <w:p w14:paraId="128C25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pSCell-ID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NR-CGI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57E657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{Conditional-Reconfig-Item-ExtIEs} }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7D065B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77EA26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CCAD1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BD9AA2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86103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Conditional-Reconfig-Item-ExtIEs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</w:rPr>
        <w:t>XNAP-PROTOCOL-EXTENSION ::= {</w:t>
      </w:r>
    </w:p>
    <w:p w14:paraId="2CBD85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7DB4595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0AD39D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bookmarkEnd w:id="1231"/>
    <w:p w14:paraId="735C29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ConfiguredTACIndication ::= ENUMERATED {</w:t>
      </w:r>
    </w:p>
    <w:p w14:paraId="31BFB3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true,</w:t>
      </w:r>
    </w:p>
    <w:p w14:paraId="226713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76A6F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93B96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E034D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FB327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Connectivity-Support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SEQUENCE {</w:t>
      </w:r>
    </w:p>
    <w:p w14:paraId="76F1211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eNDC-Support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ENUMERATED {supported, not-supported, ...},</w:t>
      </w:r>
    </w:p>
    <w:p w14:paraId="1B8F2BC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Connectivity-Support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 }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5E8E27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0E9A1F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9C46D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FB02E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Connectivity-Support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</w:t>
      </w:r>
      <w:r w:rsidRPr="007B5C64">
        <w:rPr>
          <w:rFonts w:ascii="Courier New" w:eastAsia="SimSun" w:hAnsi="Courier New"/>
          <w:snapToGrid w:val="0"/>
          <w:sz w:val="16"/>
        </w:rPr>
        <w:t xml:space="preserve"> ::= {</w:t>
      </w:r>
    </w:p>
    <w:p w14:paraId="750468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453557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2A60A6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8D44F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40A7A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235" w:name="_Hlk515364710"/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ContainerAppLayerMeasConfig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OCTET STRING (SIZE (1..8000))</w:t>
      </w:r>
    </w:p>
    <w:p w14:paraId="010F5C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55448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COUNT-PDCP-SN12</w:t>
      </w:r>
      <w:bookmarkEnd w:id="1235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SEQUENCE {</w:t>
      </w:r>
    </w:p>
    <w:p w14:paraId="4D7399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>pdcp-SN12</w:t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INTEGER (0..4095),</w:t>
      </w:r>
    </w:p>
    <w:p w14:paraId="66D61F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hfn-PDCP-SN12</w:t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INTEGER (0..</w:t>
      </w:r>
      <w:r w:rsidRPr="007B5C64">
        <w:rPr>
          <w:rFonts w:ascii="Courier New" w:eastAsia="SimSun" w:hAnsi="Courier New"/>
          <w:noProof/>
          <w:sz w:val="16"/>
          <w:lang w:val="sv-SE" w:eastAsia="ja-JP"/>
        </w:rPr>
        <w:t>1048575</w:t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>),</w:t>
      </w:r>
    </w:p>
    <w:p w14:paraId="3F9269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eastAsia="ko-KR"/>
        </w:rPr>
        <w:t>COUNT-PDCP-SN12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ED643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CD98C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0EAF4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0B0B4B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COUNT-PDCP-SN12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 XNAP-PROTOCOL-EXTENSION ::= {</w:t>
      </w:r>
    </w:p>
    <w:p w14:paraId="5612DC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CA10D0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97DEE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F33BBB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EB4D7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COUNT-PDCP-SN18 ::= SEQUENCE {</w:t>
      </w:r>
    </w:p>
    <w:p w14:paraId="2AB6BE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pdcp-SN18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(0..262143),</w:t>
      </w:r>
    </w:p>
    <w:p w14:paraId="3FBC41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hfn-PDCP-SN18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(0..16383),</w:t>
      </w:r>
    </w:p>
    <w:p w14:paraId="342477E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eastAsia="ko-KR"/>
        </w:rPr>
        <w:t>COUNT-PDCP-SN18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619DB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916CD3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ACC9B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678CD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COUNT-PDCP-SN18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 XNAP-PROTOCOL-EXTENSION ::= {</w:t>
      </w:r>
    </w:p>
    <w:p w14:paraId="1372D68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79C71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bidi="a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7BFE1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bidi="ar"/>
        </w:rPr>
      </w:pPr>
    </w:p>
    <w:p w14:paraId="674014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>CoverageModificationCause ::=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ENUMERATED {</w:t>
      </w:r>
    </w:p>
    <w:p w14:paraId="205542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coverage,</w:t>
      </w:r>
    </w:p>
    <w:p w14:paraId="01F16A4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cell-edge-capacity,</w:t>
      </w:r>
    </w:p>
    <w:p w14:paraId="2585EB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...,</w:t>
      </w:r>
    </w:p>
    <w:p w14:paraId="1DAEF7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network-energy-saving}</w:t>
      </w:r>
    </w:p>
    <w:p w14:paraId="5C6688C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49967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bookmarkStart w:id="1236" w:name="_Hlk98789087"/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Coverage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Modification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List ::= SEQUENCE (SIZE (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0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..max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noof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Cell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s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in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NG-RANnode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)) OF Coverage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Modification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-List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-Item</w:t>
      </w:r>
    </w:p>
    <w:p w14:paraId="6C1BB8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</w:p>
    <w:p w14:paraId="7E7D33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bookmarkStart w:id="1237" w:name="_Hlk120731465"/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Coverage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Modification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-List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-Item</w:t>
      </w:r>
      <w:bookmarkEnd w:id="1237"/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 xml:space="preserve"> ::= SEQUENCE {</w:t>
      </w:r>
    </w:p>
    <w:p w14:paraId="24396C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en-US" w:bidi="ar"/>
        </w:rPr>
        <w:t>g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lobalNG-RANCell-ID</w:t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GlobalCell-ID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,</w:t>
      </w:r>
    </w:p>
    <w:p w14:paraId="4A0954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bidi="ar"/>
        </w:rPr>
      </w:pP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en-US" w:bidi="ar"/>
        </w:rPr>
        <w:t>cell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C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overageState</w:t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INTEGER (0..63, ...)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,</w:t>
      </w:r>
    </w:p>
    <w:p w14:paraId="62E852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cellDeploymentStatusIndicator</w:t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CellDeploymentStatusIndicator</w:t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OPTIONAL,</w:t>
      </w:r>
    </w:p>
    <w:p w14:paraId="05C405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cellReplacingInfo</w:t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CellReplacingInfo</w:t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OPTIONAL,</w:t>
      </w:r>
    </w:p>
    <w:p w14:paraId="4C14FB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bidi="a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 xml:space="preserve">-- 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This IE shall be present if the </w:t>
      </w:r>
      <w:r w:rsidRPr="007B5C64">
        <w:rPr>
          <w:rFonts w:ascii="Courier New" w:eastAsia="SimSun" w:hAnsi="Courier New"/>
          <w:i/>
          <w:iCs/>
          <w:noProof/>
          <w:sz w:val="16"/>
          <w:lang w:eastAsia="ja-JP"/>
        </w:rPr>
        <w:t xml:space="preserve">Cell Deployment Status Indicator </w:t>
      </w:r>
      <w:r w:rsidRPr="007B5C64">
        <w:rPr>
          <w:rFonts w:ascii="Courier New" w:eastAsia="SimSun" w:hAnsi="Courier New"/>
          <w:noProof/>
          <w:sz w:val="16"/>
          <w:lang w:eastAsia="ja-JP"/>
        </w:rPr>
        <w:t>IE is present.</w:t>
      </w:r>
    </w:p>
    <w:p w14:paraId="5C029B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bidi="a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sSB-Coverage-Modification-List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SSB-Coverage-Modification-List,</w:t>
      </w:r>
    </w:p>
    <w:p w14:paraId="6B106F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bidi="a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bidi="ar"/>
        </w:rPr>
        <w:tab/>
        <w:t>iE-Extension</w:t>
      </w:r>
      <w:r w:rsidRPr="007B5C64">
        <w:rPr>
          <w:rFonts w:ascii="Courier New" w:eastAsia="SimSun" w:hAnsi="Courier New"/>
          <w:noProof/>
          <w:snapToGrid w:val="0"/>
          <w:sz w:val="16"/>
          <w:lang w:bidi="a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bidi="a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bidi="ar"/>
        </w:rPr>
        <w:tab/>
        <w:t>ProtocolExtensionContainer { { Coverage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bidi="a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bidi="ar"/>
        </w:rPr>
        <w:t>Modification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bidi="a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bidi="ar"/>
        </w:rPr>
        <w:t>List-Item-ExtIEs} } OPTIONAL,</w:t>
      </w:r>
    </w:p>
    <w:p w14:paraId="709AD3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...</w:t>
      </w:r>
    </w:p>
    <w:p w14:paraId="7EB50B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}</w:t>
      </w:r>
    </w:p>
    <w:p w14:paraId="0297272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bidi="ar"/>
        </w:rPr>
        <w:t>Coverage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bidi="a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bidi="ar"/>
        </w:rPr>
        <w:t>Modification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bidi="a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bidi="ar"/>
        </w:rPr>
        <w:t>List-Item-</w:t>
      </w:r>
      <w:r w:rsidRPr="007B5C64">
        <w:rPr>
          <w:rFonts w:ascii="Courier New" w:eastAsia="SimSun" w:hAnsi="Courier New"/>
          <w:noProof/>
          <w:snapToGrid w:val="0"/>
          <w:sz w:val="16"/>
        </w:rPr>
        <w:t>ExtIEs XNAP-PROTOCOL-EXTENSION ::= {</w:t>
      </w:r>
    </w:p>
    <w:p w14:paraId="7BC551C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{ ID id-</w:t>
      </w:r>
      <w:r w:rsidRPr="007B5C64">
        <w:rPr>
          <w:rFonts w:ascii="Courier New" w:eastAsia="SimSun" w:hAnsi="Courier New"/>
          <w:noProof/>
          <w:sz w:val="16"/>
          <w:lang w:eastAsia="ko-KR"/>
        </w:rPr>
        <w:t>CoverageModificationCause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CoverageModificationCause</w:t>
      </w:r>
      <w:r w:rsidRPr="007B5C64" w:rsidDel="005B365C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PRESENCE optional},</w:t>
      </w:r>
    </w:p>
    <w:p w14:paraId="5BDF97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2BCB1B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  <w:bookmarkEnd w:id="1236"/>
    </w:p>
    <w:p w14:paraId="29F15C1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2B65D6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CD1EE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238" w:name="_Hlk513549853"/>
      <w:r w:rsidRPr="007B5C64">
        <w:rPr>
          <w:rFonts w:ascii="Courier New" w:eastAsia="SimSun" w:hAnsi="Courier New"/>
          <w:noProof/>
          <w:sz w:val="16"/>
          <w:lang w:eastAsia="ko-KR"/>
        </w:rPr>
        <w:t>CPTransportLayerInformation</w:t>
      </w:r>
      <w:bookmarkEnd w:id="1238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CHOICE {</w:t>
      </w:r>
    </w:p>
    <w:p w14:paraId="1CA9BC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endpointIPAddress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TransportLayerAddress,</w:t>
      </w:r>
    </w:p>
    <w:p w14:paraId="36A260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ProtocolIE-Single-Container</w:t>
      </w:r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r w:rsidRPr="007B5C64">
        <w:rPr>
          <w:rFonts w:ascii="Courier New" w:eastAsia="SimSun" w:hAnsi="Courier New"/>
          <w:noProof/>
          <w:sz w:val="16"/>
          <w:lang w:eastAsia="ko-KR"/>
        </w:rPr>
        <w:t>CPTransportLayerInformation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</w:p>
    <w:p w14:paraId="0E64AD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76AD98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928A3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CPTransportLayerInformation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XNAP-PROTOCOL-IES ::= {</w:t>
      </w:r>
    </w:p>
    <w:p w14:paraId="5708F4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 ID 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EndpointIPAddressAndPort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CRITICALITY reject</w:t>
      </w:r>
      <w:r w:rsidRPr="007B5C64">
        <w:rPr>
          <w:rFonts w:ascii="Courier New" w:eastAsia="SimSun" w:hAnsi="Courier New"/>
          <w:snapToGrid w:val="0"/>
          <w:sz w:val="16"/>
        </w:rPr>
        <w:tab/>
        <w:t xml:space="preserve">TYPE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EndpointIPAddressAndPort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PRESENCE mandatory},</w:t>
      </w:r>
    </w:p>
    <w:p w14:paraId="0DA9F4E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4C2622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6E04AD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489C6D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CPACcandidatePSCells-list ::= SEQUENCE (SIZE(1..maxnoofPSCellCandidates)) OF CPACcandidatePSCells-item</w:t>
      </w:r>
    </w:p>
    <w:p w14:paraId="749EBD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8D371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CPACcandidatePSCells-item ::= SEQUENCE {</w:t>
      </w:r>
    </w:p>
    <w:p w14:paraId="32BBD7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pscell-id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>NR-CGI,</w:t>
      </w:r>
    </w:p>
    <w:p w14:paraId="6B4C0B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{CPACcandidatePSCells-item-ExtIEs}}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5F6839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3C80F4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A1DBB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1C0679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CPACcandidatePSCells-item-ExtIEs XNAP-PROTOCOL-EXTENSION ::= {</w:t>
      </w:r>
    </w:p>
    <w:p w14:paraId="6D51FD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D6560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542F93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55EE2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CPACcandidatePSCells-wotherInfo-list ::= SEQUENCE (SIZE(1..maxnoofPSCellCandidates)) OF CPACcandidatePSCells-wotherInfo-item</w:t>
      </w:r>
    </w:p>
    <w:p w14:paraId="04218C0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6068C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CPACcandidatePSCells-wotherInfo-item ::= SEQUENCE {</w:t>
      </w:r>
    </w:p>
    <w:p w14:paraId="14449E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pscell-id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NR-CGI,</w:t>
      </w:r>
    </w:p>
    <w:p w14:paraId="2785AF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s-CPAC-CompleteC</w:t>
      </w:r>
      <w:r w:rsidRPr="007B5C64">
        <w:rPr>
          <w:rFonts w:ascii="Courier New" w:eastAsia="SimSun" w:hAnsi="Courier New"/>
          <w:noProof/>
          <w:sz w:val="16"/>
        </w:rPr>
        <w:t>andidate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Config-Indicator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CompleteC</w:t>
      </w:r>
      <w:r w:rsidRPr="007B5C64">
        <w:rPr>
          <w:rFonts w:ascii="Courier New" w:eastAsia="SimSun" w:hAnsi="Courier New"/>
          <w:noProof/>
          <w:sz w:val="16"/>
        </w:rPr>
        <w:t>andidate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Config-Indicator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4E993A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{CPACcandidatePSCells-wotherInfo-item-ExtIEs}}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759898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0FD7D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}</w:t>
      </w:r>
    </w:p>
    <w:p w14:paraId="47C4443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F7A76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CPACcandidatePSCells-wotherInfo-item-ExtIEs XNAP-PROTOCOL-EXTENSION ::= {</w:t>
      </w:r>
    </w:p>
    <w:p w14:paraId="2815A2E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1163A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CC0B3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7BE48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9E62FA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CPACConfiguration ::= SEQUENCE </w:t>
      </w:r>
      <w:r w:rsidRPr="007B5C64">
        <w:rPr>
          <w:rFonts w:ascii="Courier New" w:eastAsia="SimSun" w:hAnsi="Courier New"/>
          <w:noProof/>
          <w:sz w:val="16"/>
          <w:lang w:eastAsia="ko-KR"/>
        </w:rPr>
        <w:t>{</w:t>
      </w:r>
    </w:p>
    <w:p w14:paraId="6EBF6E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cpacCandidateCell-List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CPACCandidateCell-List,</w:t>
      </w:r>
    </w:p>
    <w:p w14:paraId="4111BE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CPACConfiguration-ExtIEs}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0D063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5959B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769ADB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C3A32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CPACConfiguration-ExtIEs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XNAP-PROTOCOL-EXTENSION ::= {</w:t>
      </w:r>
    </w:p>
    <w:p w14:paraId="1FB31D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574FC2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3FA6C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91A14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89056E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CPACCandidateCell-List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::= SEQUENCE (SIZE(1..</w:t>
      </w:r>
      <w:r w:rsidRPr="007B5C64">
        <w:rPr>
          <w:rFonts w:ascii="Courier New" w:eastAsia="SimSun" w:hAnsi="Courier New"/>
          <w:noProof/>
          <w:sz w:val="16"/>
          <w:lang w:eastAsia="ja-JP"/>
        </w:rPr>
        <w:t>maxnoofPSCellsinCPAC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)) OF </w:t>
      </w:r>
      <w:r w:rsidRPr="007B5C64">
        <w:rPr>
          <w:rFonts w:ascii="Courier New" w:eastAsia="SimSun" w:hAnsi="Courier New"/>
          <w:noProof/>
          <w:sz w:val="16"/>
          <w:lang w:eastAsia="ko-KR"/>
        </w:rPr>
        <w:t>CPACCandidateCell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-Item</w:t>
      </w:r>
    </w:p>
    <w:p w14:paraId="74619E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01BA6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CPACCandidateCell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-Item ::= SEQUENCE </w:t>
      </w:r>
      <w:r w:rsidRPr="007B5C64">
        <w:rPr>
          <w:rFonts w:ascii="Courier New" w:eastAsia="SimSun" w:hAnsi="Courier New"/>
          <w:noProof/>
          <w:sz w:val="16"/>
          <w:lang w:eastAsia="ko-KR"/>
        </w:rPr>
        <w:t>{</w:t>
      </w:r>
    </w:p>
    <w:p w14:paraId="1FCA59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cpacCandidateCellID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GlobalNG-RANCell-ID,</w:t>
      </w:r>
    </w:p>
    <w:p w14:paraId="30C975C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cpacExecutionCondition-List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CPACExecutionCondition-List,</w:t>
      </w:r>
    </w:p>
    <w:p w14:paraId="3BB7BD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ProtocolExtensionContainer { { </w:t>
      </w:r>
      <w:r w:rsidRPr="007B5C64">
        <w:rPr>
          <w:rFonts w:ascii="Courier New" w:eastAsia="SimSun" w:hAnsi="Courier New"/>
          <w:noProof/>
          <w:sz w:val="16"/>
          <w:lang w:eastAsia="ko-KR"/>
        </w:rPr>
        <w:t>CPACCandidateCell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-Item-ExtIEs}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2FE82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8F240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0ADC0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4B95DD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CPACCandidateCell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-Item-ExtIEs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XNAP-PROTOCOL-EXTENSION ::= {</w:t>
      </w:r>
    </w:p>
    <w:p w14:paraId="0652DC5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3DB2B8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A20B5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3CE8E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641DD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CPACExecutionCondition-List ::= SEQUENCE (SIZE(1..</w:t>
      </w:r>
      <w:r w:rsidRPr="007B5C64">
        <w:rPr>
          <w:rFonts w:ascii="Courier New" w:eastAsia="SimSun" w:hAnsi="Courier New"/>
          <w:noProof/>
          <w:sz w:val="16"/>
          <w:lang w:eastAsia="ja-JP"/>
        </w:rPr>
        <w:t>maxnoofCPAC</w:t>
      </w:r>
      <w:r w:rsidRPr="007B5C64">
        <w:rPr>
          <w:rFonts w:ascii="Courier New" w:eastAsia="SimSun" w:hAnsi="Courier New"/>
          <w:noProof/>
          <w:sz w:val="16"/>
          <w:lang w:eastAsia="ko-KR"/>
        </w:rPr>
        <w:t>executioncond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)) OF CPACExecutionCondition-Item</w:t>
      </w:r>
    </w:p>
    <w:p w14:paraId="17D1AD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1F14C2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CPACExecutionCondition-Item ::= SEQUENCE </w:t>
      </w:r>
      <w:r w:rsidRPr="007B5C64">
        <w:rPr>
          <w:rFonts w:ascii="Courier New" w:eastAsia="SimSun" w:hAnsi="Courier New"/>
          <w:noProof/>
          <w:sz w:val="16"/>
          <w:lang w:eastAsia="ko-KR"/>
        </w:rPr>
        <w:t>{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</w:p>
    <w:p w14:paraId="0102E8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measObjectContainer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MeasObjectContainer,</w:t>
      </w:r>
    </w:p>
    <w:p w14:paraId="67A343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reportConfigContainer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ReportConfigContainer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7D5CA0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CPACExecutionCondition-Item-ExtIEs}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5817AC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34F56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5AE51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B81A47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CPACExecutionCondition-Item-ExtIEs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XNAP-PROTOCOL-EXTENSION ::= {</w:t>
      </w:r>
    </w:p>
    <w:p w14:paraId="078FFC1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9C5FB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B5DC40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7371F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CPCindicator ::= ENUMERATED {cpc-initiation, cpc-modification, cpc-cancellation, ...}</w:t>
      </w:r>
    </w:p>
    <w:p w14:paraId="78C3708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CC06C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CPAInformationRequest ::= SEQUENCE {</w:t>
      </w:r>
    </w:p>
    <w:p w14:paraId="7D10DC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max-no-of-pscells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(1..maxnoofPSCellCandidates, ...),</w:t>
      </w:r>
    </w:p>
    <w:p w14:paraId="0ADE4F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cpac-EstimatedArrivalProbability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CHO-Probability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D9524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>iE-Extensions</w:t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ProtocolExtensionContainer { { CPAInformationRequest-ExtIEs} } OPTIONAL,</w:t>
      </w:r>
    </w:p>
    <w:p w14:paraId="2DB562E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22A0C9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D6413C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357C7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CPAInformationRequest-ExtIEs XNAP-PROTOCOL-EXTENSION ::= {</w:t>
      </w:r>
    </w:p>
    <w:p w14:paraId="699BF5F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id-S-CPAC-Request-Info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S-CPAC-Request-Info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optional}|</w:t>
      </w:r>
    </w:p>
    <w:p w14:paraId="1F385F9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id-S-CPAC-ReferenceConfigRequest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S-CPAC-ReferenceConfig-Request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optional},</w:t>
      </w:r>
    </w:p>
    <w:p w14:paraId="50B83A0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6965F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1D0219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8A673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CPAInformationAck ::= SEQUENCE {</w:t>
      </w:r>
    </w:p>
    <w:p w14:paraId="24A247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candidate-pscells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CPACcandidatePSCells-list,</w:t>
      </w:r>
    </w:p>
    <w:p w14:paraId="008CEE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iE-Extensions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ProtocolExtensionContainer { { CPAInformationAck-ExtIEs} } OPTIONAL,</w:t>
      </w:r>
    </w:p>
    <w:p w14:paraId="39A5AAF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39CAE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CD028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89EAB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CPAInformationAck-ExtIEs XNAP-PROTOCOL-EXTENSION ::= {</w:t>
      </w:r>
    </w:p>
    <w:p w14:paraId="2A267A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id-CPACcandidatePSCells-wotherInfo-list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CPACcandidatePSCells-wotherInfo-list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2125778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56652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176D82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74F35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CPCInformationRequired::= SEQUENCE {</w:t>
      </w:r>
    </w:p>
    <w:p w14:paraId="74B4CD4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cpc-target-sn-required-list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CPC-target-SN-required-list,</w:t>
      </w:r>
    </w:p>
    <w:p w14:paraId="57333A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iE-Extensions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ProtocolExtensionContainer { {</w:t>
      </w:r>
      <w:r w:rsidRPr="007B5C64">
        <w:rPr>
          <w:rFonts w:ascii="Courier New" w:eastAsia="DengXian" w:hAnsi="Courier New"/>
          <w:noProof/>
          <w:snapToGrid w:val="0"/>
          <w:sz w:val="16"/>
        </w:rPr>
        <w:t>CPCInformationRequired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-ExtIEs} } OPTIONAL,</w:t>
      </w:r>
    </w:p>
    <w:p w14:paraId="634EFB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81BCA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D4068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B0529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CPCInformationRequired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 XNAP-PROTOCOL-EXTENSION ::= {</w:t>
      </w:r>
    </w:p>
    <w:p w14:paraId="10160D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id-S-CPAC-Request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S-CPAC-Request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optional},</w:t>
      </w:r>
    </w:p>
    <w:p w14:paraId="3912FC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876DE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330F7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88F249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CPC-target-SN-required-list ::= SEQUENCE (SIZE(1..maxnoofTargetSNs)) OF CPC-target-SN-required-list-Item</w:t>
      </w:r>
    </w:p>
    <w:p w14:paraId="667BCB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647AA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239" w:name="_Hlk105516194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CPC-target-SN-required-list-Item</w:t>
      </w:r>
      <w:bookmarkEnd w:id="1239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SEQUENCE {</w:t>
      </w:r>
    </w:p>
    <w:p w14:paraId="767087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target-S-NG-RANnodeID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GlobalNG-RANNode-ID,</w:t>
      </w:r>
    </w:p>
    <w:p w14:paraId="5607BA8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cpc-indicator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CPCindicator,</w:t>
      </w:r>
    </w:p>
    <w:p w14:paraId="018BE9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max-no-of-pscells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(1..maxnoofPSCellCandidates, ...),</w:t>
      </w:r>
    </w:p>
    <w:p w14:paraId="6F7B0B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cpac-EstimatedArrivalProbability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CHO-Probability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E7315A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bookmarkStart w:id="1240" w:name="_Hlk105516220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sN-to-MN-Container</w:t>
      </w:r>
      <w:bookmarkEnd w:id="1240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OCTET STRING</w:t>
      </w:r>
      <w:r w:rsidRPr="007B5C64">
        <w:rPr>
          <w:rFonts w:ascii="Courier New" w:eastAsia="DengXian" w:hAnsi="Courier New"/>
          <w:noProof/>
          <w:snapToGrid w:val="0"/>
          <w:sz w:val="16"/>
        </w:rPr>
        <w:t>,</w:t>
      </w:r>
    </w:p>
    <w:p w14:paraId="00130C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iE-Extensions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ProtocolExtensionContainer { { CPC-target-SN-required-list-Item-ExtIEs}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5E1B9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F9092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8541A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D762A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CPC-target-SN-required-list-Item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noProof/>
          <w:snapToGrid w:val="0"/>
          <w:sz w:val="16"/>
        </w:rPr>
        <w:t>XNAP-PROTOCOL-EXTENSION ::= {</w:t>
      </w:r>
    </w:p>
    <w:p w14:paraId="694C02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23FD2C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429C548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26306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BF0A4F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9F68A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CPCInformationConfirm ::= SEQUENCE {</w:t>
      </w:r>
    </w:p>
    <w:p w14:paraId="1228720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cpc-target-sn-confirm-list CPC-target-SN-confirm-list,</w:t>
      </w:r>
    </w:p>
    <w:p w14:paraId="34AA490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iE-Extensions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ProtocolExtensionContainer { { CPCInformationConfirm-ExtIEs} } OPTIONAL,</w:t>
      </w:r>
    </w:p>
    <w:p w14:paraId="03BFB7D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CFD16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44724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85B3EC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CPCInformationConfirm-ExtIEs XNAP-PROTOCOL-EXTENSION ::= {</w:t>
      </w:r>
    </w:p>
    <w:p w14:paraId="5F838F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5238C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FDD02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CC69E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CPC-target-SN-confirm-list ::= SEQUENCE (SIZE(1..maxnoofTargetSNs)) OF CPC-target-SN-confirm-list-Item</w:t>
      </w:r>
    </w:p>
    <w:p w14:paraId="1AAA7C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971F0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CPC-target-SN-confirm-list-Item ::= SEQUENCE {</w:t>
      </w:r>
    </w:p>
    <w:p w14:paraId="4327FE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target-S-NG-RANnodeID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GlobalNG-RANNode-ID,</w:t>
      </w:r>
    </w:p>
    <w:p w14:paraId="705150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candidate-pscells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CPACcandidatePSCells-list,</w:t>
      </w:r>
    </w:p>
    <w:p w14:paraId="7A7C30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iE-Extensions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ProtocolExtensionContainer { { CPC-target-SN-confirm-list-Item-ExtIEs} } OPTIONAL,</w:t>
      </w:r>
    </w:p>
    <w:p w14:paraId="0965F3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72E508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6D3FC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D84A9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CPC-target-SN-confirm-list-Item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 XNAP-PROTOCOL-EXTENSION ::= {</w:t>
      </w:r>
    </w:p>
    <w:p w14:paraId="6570957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id-CPAC-Preparation-Type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CPAC-Preparation-Type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2B23065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9B636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E58AD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B122E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CPAInformationModReq ::= SEQUENCE {</w:t>
      </w:r>
    </w:p>
    <w:p w14:paraId="539B62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max-no-of-pscells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(1..8, ...)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B1B6F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cpac-EstimatedArrivalProbability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CHO-Probability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69DBA0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>iE-Extensions</w:t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ProtocolExtensionContainer { { CPAInformationModReq-ExtIEs} } OPTIONAL,</w:t>
      </w:r>
    </w:p>
    <w:p w14:paraId="5BF6B0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21E0F8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EA1A5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A631D9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CPAInformationModReq-ExtIEs XNAP-PROTOCOL-EXTENSION ::= {</w:t>
      </w:r>
    </w:p>
    <w:p w14:paraId="3772FB7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id-S-CPAC-Request-Info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S-CPAC-Request-Info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optional}|</w:t>
      </w:r>
    </w:p>
    <w:p w14:paraId="512563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id-S-CPAC-ReferenceConfigRequest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S-CPAC-ReferenceConfig-Request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optional}|</w:t>
      </w:r>
    </w:p>
    <w:p w14:paraId="22695D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id-S-CPAC-InterSN-ExecutionNotify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S-CPAC-InterSN-ExecutionNotify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optional},</w:t>
      </w:r>
    </w:p>
    <w:p w14:paraId="3F3AE7C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1DA66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29859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99E73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CPAInformationModReqAck ::= SEQUENCE {</w:t>
      </w:r>
    </w:p>
    <w:p w14:paraId="7EC71B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candidate-pscells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CPACcandidatePSCells-list,</w:t>
      </w:r>
    </w:p>
    <w:p w14:paraId="377589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iE-Extensions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ProtocolExtensionContainer { { CPAInformationModReqAck-ExtIEs} } OPTIONAL,</w:t>
      </w:r>
    </w:p>
    <w:p w14:paraId="332CF6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EF466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0FB6B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84758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CPAInformationModReqAck-ExtIEs XNAP-PROTOCOL-EXTENSION ::= {</w:t>
      </w:r>
    </w:p>
    <w:p w14:paraId="5417FA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id-CPACcandidatePSCells-wotherInfo-list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CPACcandidatePSCells-wotherInfo-list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36F6D2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5FDD9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682278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A337A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CPC-DataForwarding-Indicator ::= ENUMERATED {triggered, early-data-transmission-stop, ..., coordination-only}</w:t>
      </w:r>
    </w:p>
    <w:p w14:paraId="13EE6D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CF105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CPAC-Preparation-Type ::= ENUMERATED {s-cpac, ...}</w:t>
      </w:r>
    </w:p>
    <w:p w14:paraId="057909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F7146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CPACInformationModRequired ::= SEQUENCE {</w:t>
      </w:r>
    </w:p>
    <w:p w14:paraId="07B4721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candidate-pscells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CPACcandidatePSCells-list,</w:t>
      </w:r>
    </w:p>
    <w:p w14:paraId="3088DE1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iE-Extensions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ProtocolExtensionContainer { { CPACInformationModRequired-ExtIEs} } OPTIONAL,</w:t>
      </w:r>
    </w:p>
    <w:p w14:paraId="0DBD62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58497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AB351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C55E7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CPACInformationModRequired-ExtIEs XNAP-PROTOCOL-EXTENSION ::= {</w:t>
      </w:r>
    </w:p>
    <w:p w14:paraId="56989B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id-CPACcandidatePSCells-wotherInfo-list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CPACcandidatePSCells-wotherInfo-list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3783B5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2DD77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535B8E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90470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CPCInformationUpdate::= SEQUENCE {</w:t>
      </w:r>
    </w:p>
    <w:p w14:paraId="4A49C5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cpc-target-sn-list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CPC-target-SN-mod-list,</w:t>
      </w:r>
    </w:p>
    <w:p w14:paraId="0B2FA7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>iE-Extensions</w:t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ProtocolExtensionContainer { { CPCInformationUpdate-ExtIEs} } OPTIONAL,</w:t>
      </w:r>
    </w:p>
    <w:p w14:paraId="3E3C96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3563E6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492B0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A9104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CPCInformationUpdate-ExtIEs XNAP-PROTOCOL-EXTENSION ::= {</w:t>
      </w:r>
    </w:p>
    <w:p w14:paraId="486229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8DEDD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8EB2F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182AE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D5E3B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CPC-target-SN-mod-list ::= SEQUENCE (SIZE(1..maxnoofTargetSNs)) OF CPC-target-SN-mod-item</w:t>
      </w:r>
    </w:p>
    <w:p w14:paraId="0328A9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9FB43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CPC-target-SN-mod-item ::= SEQUENCE {</w:t>
      </w:r>
    </w:p>
    <w:p w14:paraId="4751DC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target-S-NG-RANnodeID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GlobalNG-RANNode-ID</w:t>
      </w:r>
      <w:r w:rsidRPr="007B5C64">
        <w:rPr>
          <w:rFonts w:ascii="Courier New" w:eastAsia="DengXian" w:hAnsi="Courier New"/>
          <w:noProof/>
          <w:snapToGrid w:val="0"/>
          <w:sz w:val="16"/>
        </w:rPr>
        <w:t>,</w:t>
      </w:r>
    </w:p>
    <w:p w14:paraId="2A91AB8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candidate-pscells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CPCInformationUpdatePSCells-list,</w:t>
      </w:r>
    </w:p>
    <w:p w14:paraId="316E0C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iE-Extensions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ProtocolExtensionContainer { {</w:t>
      </w:r>
      <w:r w:rsidRPr="007B5C64">
        <w:rPr>
          <w:rFonts w:ascii="Courier New" w:eastAsia="DengXian" w:hAnsi="Courier New"/>
          <w:noProof/>
          <w:snapToGrid w:val="0"/>
          <w:sz w:val="16"/>
        </w:rPr>
        <w:t>CPC-target-SN-mod-item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-ExtIEs} } OPTIONAL,</w:t>
      </w:r>
    </w:p>
    <w:p w14:paraId="65EF9A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3F9A2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AD395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21648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CPC-target-SN-mod-item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 XNAP-PROTOCOL-EXTENSION ::= {</w:t>
      </w:r>
    </w:p>
    <w:p w14:paraId="5BF9CA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8ECA8E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A191F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0E8D2C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CPCInformationUpdatePSCells-list ::= SEQUENCE (SIZE(1..maxnoofPSCellCandidates)) OF CPCInformationUpdatePSCells-item</w:t>
      </w:r>
    </w:p>
    <w:p w14:paraId="3EEB06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966CBB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CPCInformationUpdatePSCells-item ::= SEQUENCE {</w:t>
      </w:r>
    </w:p>
    <w:p w14:paraId="57A17D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pscell-id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>NR-CGI,</w:t>
      </w:r>
    </w:p>
    <w:p w14:paraId="695D36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{CPCInformationUpdatePSCells-item-ExtIEs}}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8072C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63A06F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B2B13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E93CA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CPCInformationUpdatePSCells-item-ExtIEs XNAP-PROTOCOL-EXTENSION ::= {</w:t>
      </w:r>
    </w:p>
    <w:p w14:paraId="46C6D59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4FD7F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C0813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7CCE6C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63680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241" w:name="_Hlk515434097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CriticalityDiagnostics</w:t>
      </w:r>
      <w:bookmarkEnd w:id="1241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SEQUENCE {</w:t>
      </w:r>
    </w:p>
    <w:p w14:paraId="43F4CF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1CD796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triggeringMessage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TriggeringMessage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2B817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4B7204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iEsCriticalityDiagnostics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CriticalityDiagnostics-IE-List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01D87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{CriticalityDiagnostics-ExtIEs}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7E02F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E8419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CD542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C5ED0B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CriticalityDiagnostics-ExtIEs XNAP-PROTOCOL-EXTENSION ::= {</w:t>
      </w:r>
    </w:p>
    <w:p w14:paraId="1C7986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D1943F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}</w:t>
      </w:r>
    </w:p>
    <w:p w14:paraId="4D515C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550F2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CriticalityDiagnostics-IE-List ::= SEQUENCE (SIZE (1..maxNrOfErrors)) OF</w:t>
      </w:r>
    </w:p>
    <w:p w14:paraId="4D6801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SEQUENCE {</w:t>
      </w:r>
    </w:p>
    <w:p w14:paraId="2A0281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Criticality,</w:t>
      </w:r>
    </w:p>
    <w:p w14:paraId="3D3E51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ProtocolIE-ID,</w:t>
      </w:r>
    </w:p>
    <w:p w14:paraId="1ABF4E3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typeOfError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TypeOfError,</w:t>
      </w:r>
    </w:p>
    <w:p w14:paraId="3828E2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{CriticalityDiagnostics-IE-List-ExtIEs} } OPTIONAL,</w:t>
      </w:r>
    </w:p>
    <w:p w14:paraId="137FB9D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60A04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9649C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3C1A7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CriticalityDiagnostics-IE-List-ExtIEs XNAP-PROTOCOL-EXTENSION ::= {</w:t>
      </w:r>
    </w:p>
    <w:p w14:paraId="47543FE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62591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A5C5D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46ADD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2B1AB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C-RNTI ::= BIT STRING (SIZE(16))</w:t>
      </w:r>
    </w:p>
    <w:p w14:paraId="350C50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47CB8E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CSI-RS-MTC-Configuration-List ::= SEQUENCE (SIZE(1..</w:t>
      </w:r>
      <w:r w:rsidRPr="007B5C64">
        <w:rPr>
          <w:rFonts w:ascii="Courier New" w:eastAsia="SimSun" w:hAnsi="Courier New"/>
          <w:i/>
          <w:noProof/>
          <w:sz w:val="16"/>
          <w:lang w:eastAsia="ja-JP"/>
        </w:rPr>
        <w:t xml:space="preserve"> </w:t>
      </w:r>
      <w:r w:rsidRPr="007B5C64">
        <w:rPr>
          <w:rFonts w:ascii="Courier New" w:eastAsia="SimSun" w:hAnsi="Courier New"/>
          <w:iCs/>
          <w:noProof/>
          <w:sz w:val="16"/>
          <w:lang w:eastAsia="ja-JP"/>
        </w:rPr>
        <w:t>maxnoofCSIRSconfigurations</w:t>
      </w:r>
      <w:r w:rsidRPr="007B5C64">
        <w:rPr>
          <w:rFonts w:ascii="Courier New" w:eastAsia="SimSun" w:hAnsi="Courier New"/>
          <w:snapToGrid w:val="0"/>
          <w:sz w:val="16"/>
        </w:rPr>
        <w:t>)) OF CSI-RS-MTC-Configuration-Item</w:t>
      </w:r>
    </w:p>
    <w:p w14:paraId="2FCF30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3A8613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CSI-RS-MTC-Configuration-Item ::= SEQUENCE {</w:t>
      </w:r>
    </w:p>
    <w:p w14:paraId="449A4E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csi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-RS-Index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INTEGER(0..95),</w:t>
      </w:r>
    </w:p>
    <w:p w14:paraId="6EB63A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csi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-RS-Status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ENUMERATED {activated, deactivated, ...},</w:t>
      </w:r>
    </w:p>
    <w:p w14:paraId="5FF655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csi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-RS-Neighbour-List</w:t>
      </w:r>
      <w:r w:rsidRPr="007B5C64">
        <w:rPr>
          <w:rFonts w:ascii="Courier New" w:eastAsia="SimSun" w:hAnsi="Courier New"/>
          <w:snapToGrid w:val="0"/>
          <w:sz w:val="16"/>
        </w:rPr>
        <w:tab/>
        <w:t>CSI-RS-Neighbour-List OPTIONAL,</w:t>
      </w:r>
    </w:p>
    <w:p w14:paraId="082A53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 CSI-RS-MTC-Configuration-Item-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} }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OPTIONAL,</w:t>
      </w:r>
    </w:p>
    <w:p w14:paraId="5ABF21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...</w:t>
      </w:r>
    </w:p>
    <w:p w14:paraId="7172718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4E79DF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3471800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CSI-RS-MTC-Configuration-Item-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014874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53B350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211E50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230079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CSI-RS-Neighbour-List ::= SEQUENCE (SIZE(1..</w:t>
      </w:r>
      <w:r w:rsidRPr="007B5C64">
        <w:rPr>
          <w:rFonts w:ascii="Courier New" w:eastAsia="SimSun" w:hAnsi="Courier New"/>
          <w:i/>
          <w:noProof/>
          <w:sz w:val="16"/>
          <w:lang w:eastAsia="ja-JP"/>
        </w:rPr>
        <w:t xml:space="preserve"> </w:t>
      </w:r>
      <w:r w:rsidRPr="007B5C64">
        <w:rPr>
          <w:rFonts w:ascii="Courier New" w:eastAsia="SimSun" w:hAnsi="Courier New"/>
          <w:iCs/>
          <w:noProof/>
          <w:sz w:val="16"/>
          <w:lang w:eastAsia="ja-JP"/>
        </w:rPr>
        <w:t>maxnoofCSIRSneighbourCells</w:t>
      </w:r>
      <w:r w:rsidRPr="007B5C64">
        <w:rPr>
          <w:rFonts w:ascii="Courier New" w:eastAsia="SimSun" w:hAnsi="Courier New"/>
          <w:snapToGrid w:val="0"/>
          <w:sz w:val="16"/>
        </w:rPr>
        <w:t>)) OF CSI-RS-Neighbour-Item</w:t>
      </w:r>
    </w:p>
    <w:p w14:paraId="6430F9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45F021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CSI-RS-Neighbour-Item ::= SEQUENCE {</w:t>
      </w:r>
    </w:p>
    <w:p w14:paraId="284AE4B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nr-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cgi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NR-CGI,</w:t>
      </w:r>
    </w:p>
    <w:p w14:paraId="5C351B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csi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-RS-MTC-Neighbour-List </w:t>
      </w:r>
      <w:r w:rsidRPr="007B5C64">
        <w:rPr>
          <w:rFonts w:ascii="Courier New" w:eastAsia="SimSun" w:hAnsi="Courier New"/>
          <w:snapToGrid w:val="0"/>
          <w:sz w:val="16"/>
        </w:rPr>
        <w:tab/>
        <w:t>CSI-RS-MTC-Neighbour-List OPTIONAL,</w:t>
      </w:r>
    </w:p>
    <w:p w14:paraId="7C7BEA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-Extensions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 CSI-RS-Neighbour-Item-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OPTIONAL,</w:t>
      </w:r>
    </w:p>
    <w:p w14:paraId="38E970F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6E9F639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73BD342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3C85DB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CSI-RS-Neighbour-Item-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76515DB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2A8535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5371EC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5477E3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1666C4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CSI-RS-MTC-Neighbour-List ::= SEQUENCE (SIZE(1..</w:t>
      </w:r>
      <w:r w:rsidRPr="007B5C64">
        <w:rPr>
          <w:rFonts w:ascii="Courier New" w:eastAsia="SimSun" w:hAnsi="Courier New"/>
          <w:i/>
          <w:noProof/>
          <w:sz w:val="16"/>
          <w:lang w:eastAsia="ja-JP"/>
        </w:rPr>
        <w:t xml:space="preserve"> </w:t>
      </w:r>
      <w:r w:rsidRPr="007B5C64">
        <w:rPr>
          <w:rFonts w:ascii="Courier New" w:eastAsia="SimSun" w:hAnsi="Courier New"/>
          <w:iCs/>
          <w:noProof/>
          <w:sz w:val="16"/>
          <w:lang w:eastAsia="ja-JP"/>
        </w:rPr>
        <w:t>maxnoofCSIRSneighbourCellsInMTC</w:t>
      </w:r>
      <w:r w:rsidRPr="007B5C64">
        <w:rPr>
          <w:rFonts w:ascii="Courier New" w:eastAsia="SimSun" w:hAnsi="Courier New"/>
          <w:snapToGrid w:val="0"/>
          <w:sz w:val="16"/>
        </w:rPr>
        <w:t>)) OF CSI-RS-MTC-Neighbour-Item</w:t>
      </w:r>
    </w:p>
    <w:p w14:paraId="7F89B2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6081A3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CSI-RS-MTC-Neighbour-Item ::= SEQUENCE {</w:t>
      </w:r>
    </w:p>
    <w:p w14:paraId="68693C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csi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-RS-Index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INTEGER(0..95),</w:t>
      </w:r>
    </w:p>
    <w:p w14:paraId="2849FC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-Extensions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 CSI-RS-MTC-Neighbour-Item-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OPTIONAL,</w:t>
      </w:r>
    </w:p>
    <w:p w14:paraId="3970A4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3167F4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7C15E7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6F704B8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420DD2B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CSI-RS-MTC-Neighbour-Item-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275935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247207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459DBB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F28A8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5CBD9E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87311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C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yclicPrefix-E-UTRA-DL</w:t>
      </w:r>
      <w:r w:rsidRPr="007B5C64">
        <w:rPr>
          <w:rFonts w:ascii="Courier New" w:eastAsia="SimSun" w:hAnsi="Courier New"/>
          <w:noProof/>
          <w:snapToGrid w:val="0"/>
          <w:sz w:val="16"/>
        </w:rPr>
        <w:t xml:space="preserve"> ::=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ENUMERATED {</w:t>
      </w:r>
    </w:p>
    <w:p w14:paraId="518405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normal,</w:t>
      </w:r>
    </w:p>
    <w:p w14:paraId="50DA570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extended,</w:t>
      </w:r>
    </w:p>
    <w:p w14:paraId="63495C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0639E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58C1530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0B9BED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780416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C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yclicPrefix-E-UTRA-</w:t>
      </w:r>
      <w:r w:rsidRPr="007B5C64">
        <w:rPr>
          <w:rFonts w:ascii="Courier New" w:eastAsia="SimSun" w:hAnsi="Courier New"/>
          <w:noProof/>
          <w:snapToGrid w:val="0"/>
          <w:sz w:val="16"/>
        </w:rPr>
        <w:t>U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L</w:t>
      </w:r>
      <w:r w:rsidRPr="007B5C64">
        <w:rPr>
          <w:rFonts w:ascii="Courier New" w:eastAsia="SimSun" w:hAnsi="Courier New"/>
          <w:noProof/>
          <w:snapToGrid w:val="0"/>
          <w:sz w:val="16"/>
        </w:rPr>
        <w:t xml:space="preserve"> ::=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ENUMERATED {</w:t>
      </w:r>
    </w:p>
    <w:p w14:paraId="4FE713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normal,</w:t>
      </w:r>
    </w:p>
    <w:p w14:paraId="6ED5FE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extended,</w:t>
      </w:r>
    </w:p>
    <w:p w14:paraId="228BBE5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6116B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454CE5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21B71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 xml:space="preserve">CSI-RSTransmissionIndication ::=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ENUMERATED {</w:t>
      </w:r>
    </w:p>
    <w:p w14:paraId="61DE45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activated,</w:t>
      </w:r>
    </w:p>
    <w:p w14:paraId="2718096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deactivated,</w:t>
      </w:r>
    </w:p>
    <w:p w14:paraId="602CAD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CF9704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7854FF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FD121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 xml:space="preserve">CAGListforMDT 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 xml:space="preserve">::= SEQUENCE </w:t>
      </w: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>(SIZE(1..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maxnoofCAG</w:t>
      </w:r>
      <w:r w:rsidRPr="007B5C64">
        <w:rPr>
          <w:rFonts w:ascii="Courier New" w:eastAsia="SimSun" w:hAnsi="Courier New"/>
          <w:noProof/>
          <w:sz w:val="16"/>
        </w:rPr>
        <w:t>forMDT</w:t>
      </w: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 xml:space="preserve">))OF 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CAGListforMDT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Item</w:t>
      </w: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 xml:space="preserve"> </w:t>
      </w:r>
    </w:p>
    <w:p w14:paraId="4501F0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</w:p>
    <w:p w14:paraId="7680A2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CAGListforMDT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Item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::= SEQUENCE {</w:t>
      </w:r>
    </w:p>
    <w:p w14:paraId="3FDB46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plmn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ID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  <w:t>PLMN-Identity,</w:t>
      </w:r>
    </w:p>
    <w:p w14:paraId="5A251F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>cAGID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CAG-Identifier</w:t>
      </w:r>
      <w:r w:rsidRPr="007B5C64">
        <w:rPr>
          <w:rFonts w:ascii="Courier New" w:eastAsia="SimSun" w:hAnsi="Courier New"/>
          <w:noProof/>
          <w:snapToGrid w:val="0"/>
          <w:sz w:val="16"/>
        </w:rPr>
        <w:t>,</w:t>
      </w:r>
    </w:p>
    <w:p w14:paraId="5D2864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CAGListforMDTItem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-ExtIEs} }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71AEB8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56E325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}</w:t>
      </w:r>
    </w:p>
    <w:p w14:paraId="63327E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324AA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CAGListforMDT</w:t>
      </w:r>
      <w:r w:rsidRPr="007B5C64">
        <w:rPr>
          <w:rFonts w:ascii="Courier New" w:eastAsia="SimSun" w:hAnsi="Courier New"/>
          <w:noProof/>
          <w:snapToGrid w:val="0"/>
          <w:sz w:val="16"/>
        </w:rPr>
        <w:t>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 xml:space="preserve"> XNAP-PROTOCOL-EXTENSION ::={</w:t>
      </w:r>
    </w:p>
    <w:p w14:paraId="509B24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...</w:t>
      </w:r>
    </w:p>
    <w:p w14:paraId="6AE5AC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}</w:t>
      </w:r>
    </w:p>
    <w:p w14:paraId="080897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CAC91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36777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D</w:t>
      </w:r>
    </w:p>
    <w:p w14:paraId="035ACF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DDFDB1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1FE547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XnUAddressInfoperPDUSession-List ::= SEQUENCE (SIZE(1..maxnoofPDUSessions)) OF XnUAddressInfoperPDUSession-Item</w:t>
      </w:r>
    </w:p>
    <w:p w14:paraId="39FC23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18ED82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XnUAddressInfoperPDUSession-Item ::= SEQUENCE {</w:t>
      </w:r>
    </w:p>
    <w:p w14:paraId="6AC0392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pduSession-ID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PDUSession-ID,</w:t>
      </w:r>
    </w:p>
    <w:p w14:paraId="6B5E8E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dataForwardingInfoFromTargetNGRANnode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DataForwardingInfoFromTargetNGRANnode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59A0A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pduSessionResourceSetupCompleteInfo-SNterm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PDUSessionResourceBearerSetupCompleteInfo-SNterminated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19DEFE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XnUAddressInfoperPDUSession-Item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430A6E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24D6D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F7E3C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8F2C7F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XnUAddressInfoperPDUSession-Item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74EEA7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{ ID 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SecondarydataForwardingInfoFromTarget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-List</w:t>
      </w:r>
      <w:r w:rsidRPr="007B5C6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 xml:space="preserve">EXTENSION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SecondarydataForwardingInfoFromTarget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-List</w:t>
      </w:r>
      <w:r w:rsidRPr="007B5C64">
        <w:rPr>
          <w:rFonts w:ascii="Courier New" w:eastAsia="SimSun" w:hAnsi="Courier New"/>
          <w:snapToGrid w:val="0"/>
          <w:sz w:val="16"/>
        </w:rPr>
        <w:tab/>
        <w:t>PRESENCE optional}|</w:t>
      </w:r>
    </w:p>
    <w:p w14:paraId="02A81F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{ ID id-DRB-IDs-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takenintouse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CRITICALITY reject</w:t>
      </w:r>
      <w:r w:rsidRPr="007B5C64">
        <w:rPr>
          <w:rFonts w:ascii="Courier New" w:eastAsia="SimSun" w:hAnsi="Courier New"/>
          <w:snapToGrid w:val="0"/>
          <w:sz w:val="16"/>
        </w:rPr>
        <w:tab/>
        <w:t>EXTENSION DRB-List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PRESENCE optional}</w:t>
      </w:r>
      <w:r w:rsidRPr="007B5C64">
        <w:rPr>
          <w:rFonts w:ascii="Courier New" w:eastAsia="SimSun" w:hAnsi="Courier New"/>
          <w:noProof/>
          <w:snapToGrid w:val="0"/>
          <w:sz w:val="16"/>
        </w:rPr>
        <w:t>|</w:t>
      </w:r>
    </w:p>
    <w:p w14:paraId="06BE8BD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{ ID id-dataForwardingInfoFromTargetE-UTRANnode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 xml:space="preserve">EXTENSION </w:t>
      </w:r>
      <w:r w:rsidRPr="007B5C64">
        <w:rPr>
          <w:rFonts w:ascii="Courier New" w:eastAsia="SimSun" w:hAnsi="Courier New"/>
          <w:noProof/>
          <w:sz w:val="16"/>
          <w:lang w:eastAsia="ko-KR"/>
        </w:rPr>
        <w:t>DataForwardingInfoFromTargetE-UTRANnode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PRESENCE optional}</w:t>
      </w:r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57080EC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6B2AC37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62989F9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42F401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DataForwardingInfoFromTargetE-UTRANnode ::= SEQUENCE {</w:t>
      </w:r>
    </w:p>
    <w:p w14:paraId="73BAA3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dataForwardingInfoFromTargetE-UTRANnode-List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DataForwardingInfoFromTargetE-UTRANnode-List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5A13A4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>ProtocolExtensionContainer { {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DataForwardingInfoFromTargetE-UTRANnode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r w:rsidRPr="007B5C64">
        <w:rPr>
          <w:rFonts w:ascii="Courier New" w:eastAsia="SimSun" w:hAnsi="Courier New"/>
          <w:noProof/>
          <w:snapToGrid w:val="0"/>
          <w:sz w:val="16"/>
        </w:rPr>
        <w:t>} }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3E8C86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01616B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A7191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1EF03C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DataForwardingInfoFromTargetE-UTRANnode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noProof/>
          <w:snapToGrid w:val="0"/>
          <w:sz w:val="16"/>
        </w:rPr>
        <w:t>XNAP-PROTOCOL-EXTENSION ::= {</w:t>
      </w:r>
    </w:p>
    <w:p w14:paraId="59709F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50B3BD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1A8573F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0CBE5BF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DataForwardingInfoFromTargetE-UTRANnode-List ::= SEQUENCE (SIZE(1..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maxnoofDataForwardingTunneltoE-UTRAN)) OF DataForwardingInfoFromTargetE-UTRANnode-Item</w:t>
      </w:r>
    </w:p>
    <w:p w14:paraId="7DDAE40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16ABD7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DataForwardingInfoFromTargetE-UTRANnode-Item ::= SEQUENCE {</w:t>
      </w:r>
    </w:p>
    <w:p w14:paraId="06F2EDF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dlForwardingUPTNLInformation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UPTransportLayerInformation,</w:t>
      </w:r>
    </w:p>
    <w:p w14:paraId="30A033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qosFlowsTo</w:t>
      </w:r>
      <w:r w:rsidRPr="007B5C64">
        <w:rPr>
          <w:rFonts w:ascii="Courier New" w:eastAsia="Malgun Gothic" w:hAnsi="Courier New" w:hint="eastAsia"/>
          <w:noProof/>
          <w:sz w:val="16"/>
          <w:lang w:eastAsia="ko-KR"/>
        </w:rPr>
        <w:t>Be</w:t>
      </w:r>
      <w:r w:rsidRPr="007B5C64">
        <w:rPr>
          <w:rFonts w:ascii="Courier New" w:eastAsia="SimSun" w:hAnsi="Courier New"/>
          <w:noProof/>
          <w:sz w:val="16"/>
          <w:lang w:eastAsia="ko-KR"/>
        </w:rPr>
        <w:t>Forwarded-</w:t>
      </w:r>
      <w:r w:rsidRPr="007B5C64">
        <w:rPr>
          <w:rFonts w:ascii="Courier New" w:eastAsia="Malgun Gothic" w:hAnsi="Courier New"/>
          <w:noProof/>
          <w:sz w:val="16"/>
          <w:lang w:eastAsia="ko-KR"/>
        </w:rPr>
        <w:t>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QoSFlowsToBeForwarded-List,</w:t>
      </w:r>
    </w:p>
    <w:p w14:paraId="0CDE47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>ProtocolExtensionContainer { {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DataForwardingInfoFromTargetE-UTRANnode-Item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r w:rsidRPr="007B5C64">
        <w:rPr>
          <w:rFonts w:ascii="Courier New" w:eastAsia="SimSun" w:hAnsi="Courier New"/>
          <w:noProof/>
          <w:snapToGrid w:val="0"/>
          <w:sz w:val="16"/>
        </w:rPr>
        <w:t>} }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467664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70730E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9EBA2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FB867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DataForwardingInfoFromTargetE-UTRANnode-Item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noProof/>
          <w:snapToGrid w:val="0"/>
          <w:sz w:val="16"/>
        </w:rPr>
        <w:t>XNAP-PROTOCOL-EXTENSION ::= {</w:t>
      </w:r>
    </w:p>
    <w:p w14:paraId="405F79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29D225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7E046E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0B037F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QoSFlowsTo</w:t>
      </w:r>
      <w:r w:rsidRPr="007B5C64">
        <w:rPr>
          <w:rFonts w:ascii="Courier New" w:eastAsia="Malgun Gothic" w:hAnsi="Courier New" w:hint="eastAsia"/>
          <w:noProof/>
          <w:sz w:val="16"/>
          <w:lang w:eastAsia="ko-KR"/>
        </w:rPr>
        <w:t>Be</w:t>
      </w:r>
      <w:r w:rsidRPr="007B5C64">
        <w:rPr>
          <w:rFonts w:ascii="Courier New" w:eastAsia="SimSun" w:hAnsi="Courier New"/>
          <w:noProof/>
          <w:sz w:val="16"/>
          <w:lang w:eastAsia="ko-KR"/>
        </w:rPr>
        <w:t>Forwarded-</w:t>
      </w:r>
      <w:r w:rsidRPr="007B5C64">
        <w:rPr>
          <w:rFonts w:ascii="Courier New" w:eastAsia="Malgun Gothic" w:hAnsi="Courier New"/>
          <w:noProof/>
          <w:sz w:val="16"/>
          <w:lang w:eastAsia="ko-KR"/>
        </w:rPr>
        <w:t xml:space="preserve">List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::= SEQUENCE (SIZE(1..maxnoofQoSFlows)) OF QoSFlowsToBeForwarded-Item</w:t>
      </w:r>
    </w:p>
    <w:p w14:paraId="2047D2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QoSFlowsToBeForwarded-Item ::= SEQUENCE {</w:t>
      </w:r>
    </w:p>
    <w:p w14:paraId="7E588B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</w:t>
      </w:r>
      <w:r w:rsidRPr="007B5C64">
        <w:rPr>
          <w:rFonts w:ascii="Courier New" w:eastAsia="SimSun" w:hAnsi="Courier New" w:cs="Arial"/>
          <w:bCs/>
          <w:iCs/>
          <w:noProof/>
          <w:sz w:val="16"/>
          <w:lang w:eastAsia="ja-JP"/>
        </w:rPr>
        <w:t>Identifier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</w:t>
      </w:r>
      <w:r w:rsidRPr="007B5C64">
        <w:rPr>
          <w:rFonts w:ascii="Courier New" w:eastAsia="SimSun" w:hAnsi="Courier New" w:cs="Arial"/>
          <w:bCs/>
          <w:iCs/>
          <w:noProof/>
          <w:sz w:val="16"/>
          <w:lang w:eastAsia="ja-JP"/>
        </w:rPr>
        <w:t>Identifier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25E8DF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>ProtocolExtensionContainer { {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QoSFlowsToBeForwarded-Item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r w:rsidRPr="007B5C64">
        <w:rPr>
          <w:rFonts w:ascii="Courier New" w:eastAsia="SimSun" w:hAnsi="Courier New"/>
          <w:noProof/>
          <w:snapToGrid w:val="0"/>
          <w:sz w:val="16"/>
        </w:rPr>
        <w:t>} }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71C6F6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8DDF51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610FC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4C019C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QoSFlowsToBeForwarded-Item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noProof/>
          <w:snapToGrid w:val="0"/>
          <w:sz w:val="16"/>
        </w:rPr>
        <w:t>XNAP-PROTOCOL-EXTENSION ::= {</w:t>
      </w:r>
    </w:p>
    <w:p w14:paraId="58A982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7A0B729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243925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F61E8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A26965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bookmarkStart w:id="1242" w:name="_Hlk515516966"/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DataForwardingInfoFromTargetNGRANnode</w:t>
      </w:r>
      <w:bookmarkEnd w:id="1242"/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2561B1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qosFlowsAcceptedForDataForwarding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-List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QoSFLowsAcceptedToBeForwarded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-List,</w:t>
      </w:r>
    </w:p>
    <w:p w14:paraId="2FD854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pduSessionLevelDLDataForwardingInfo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UPTransportLayerInformation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19255A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pduSessionLevelULDataForwardingInfo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UPTransportLayerInformation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490F55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dataForwardingResponseDRBItemList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DataForwardingResponseDRBItemList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6C6006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DataForwardingInfoFromTargetNGRANnode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3AF52F9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B2FC13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2155E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8D1CC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lastRenderedPageBreak/>
        <w:t>DataForwardingInfoFromTargetNGRANnode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13A15B5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id-DirectForwardingPath</w:t>
      </w:r>
      <w:r w:rsidRPr="007B5C64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 xml:space="preserve">EXTENSION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DirectForwardingPath</w:t>
      </w:r>
      <w:r w:rsidRPr="007B5C64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30393C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1ED94A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111897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77DFB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736269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QoSFLowsAcceptedToBeForwarded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-List ::= SEQUENCE (SIZE(1..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maxnoofQoSFlows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)) OF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QoSFLowsAcceptedToBeForwarded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</w:p>
    <w:p w14:paraId="337315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1103E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QoSFLowsAcceptedToBeForwarded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 ::= SEQUENCE {</w:t>
      </w:r>
    </w:p>
    <w:p w14:paraId="473BF13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qosFlowIdentifier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QoSFlowIdentifier,</w:t>
      </w:r>
    </w:p>
    <w:p w14:paraId="61A10C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QoSFLowsAcceptedToBeForwarded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7A7484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306BB9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457D8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911647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QoSFLowsAcceptedToBeForwarded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7B477A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0029C7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5DD1F3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5A7D48B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135AECF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DataforwardingandOffloadingInfofromSource ::= SEQUENCE {</w:t>
      </w:r>
    </w:p>
    <w:p w14:paraId="2242B0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qosFlowsToBeForwarded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QoSFLowsToBeForwarded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-List,</w:t>
      </w:r>
    </w:p>
    <w:p w14:paraId="7380C5F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sourceDRBtoQoSFlowMapping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DRBToQoSFlowMapping-List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2E37B5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DataforwardingandOffloadingInfofromSource-ExtIEs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2A304E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A4FF6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8A2B7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56447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DataforwardingandOffloadingInfofromSource-ExtIEs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530EAD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7529CBF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5F82C8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746538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QoSFLowsToBeForwarded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-List ::= SEQUENCE (SIZE(1..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maxnoofQoSFlows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)) OF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QoSFLowsToBeForwarded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</w:p>
    <w:p w14:paraId="1FFEE1B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10271A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QoSFLowsToBeForwarded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 ::= SEQUENCE {</w:t>
      </w:r>
    </w:p>
    <w:p w14:paraId="472AD0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</w:t>
      </w:r>
      <w:r w:rsidRPr="007B5C64">
        <w:rPr>
          <w:rFonts w:ascii="Courier New" w:eastAsia="SimSun" w:hAnsi="Courier New" w:cs="Arial"/>
          <w:bCs/>
          <w:iCs/>
          <w:noProof/>
          <w:sz w:val="16"/>
          <w:lang w:eastAsia="ja-JP"/>
        </w:rPr>
        <w:t>Identifier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</w:t>
      </w:r>
      <w:r w:rsidRPr="007B5C64">
        <w:rPr>
          <w:rFonts w:ascii="Courier New" w:eastAsia="SimSun" w:hAnsi="Courier New" w:cs="Arial"/>
          <w:bCs/>
          <w:iCs/>
          <w:noProof/>
          <w:sz w:val="16"/>
          <w:lang w:eastAsia="ja-JP"/>
        </w:rPr>
        <w:t>Identifier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509B13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dl-dataforwarding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DLForwarding,</w:t>
      </w:r>
    </w:p>
    <w:p w14:paraId="68380F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ul-dataforwarding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ULForwarding,</w:t>
      </w:r>
    </w:p>
    <w:p w14:paraId="49AFF4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QoSFLowsToBeForwarded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7E4E87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5B13A7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B1C3E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5A3C1F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QoSFLowsToBeForwarded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1655880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{ ID id-ULForwardingProposal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EXTENSION ULForwardingProposal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PRESENCE optional }</w:t>
      </w:r>
      <w:bookmarkStart w:id="1243" w:name="MCCQCTEMPBM_00000268"/>
      <w:bookmarkStart w:id="1244" w:name="_Hlk85055410"/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>|</w:t>
      </w:r>
      <w:bookmarkEnd w:id="1243"/>
    </w:p>
    <w:p w14:paraId="6A5090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{ ID id-SourceDLForwardingIPAddress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TransportLayerAddress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</w:t>
      </w:r>
      <w:bookmarkEnd w:id="1244"/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2FC605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bookmarkStart w:id="1245" w:name="MCCQCTEMPBM_00000269"/>
      <w:r w:rsidRPr="007B5C64">
        <w:rPr>
          <w:rFonts w:ascii="Courier New" w:eastAsia="SimSun" w:hAnsi="Courier New" w:cs="Courier New"/>
          <w:snapToGrid w:val="0"/>
          <w:sz w:val="16"/>
          <w:lang w:eastAsia="ko-KR"/>
        </w:rPr>
        <w:t>{ ID id-</w:t>
      </w:r>
      <w:proofErr w:type="spellStart"/>
      <w:r w:rsidRPr="007B5C64">
        <w:rPr>
          <w:rFonts w:ascii="Courier New" w:eastAsia="SimSun" w:hAnsi="Courier New" w:cs="Courier New"/>
          <w:snapToGrid w:val="0"/>
          <w:sz w:val="16"/>
          <w:lang w:eastAsia="ko-KR"/>
        </w:rPr>
        <w:t>Source</w:t>
      </w:r>
      <w:r w:rsidRPr="007B5C64">
        <w:rPr>
          <w:rFonts w:ascii="Courier New" w:eastAsia="SimSun" w:hAnsi="Courier New" w:cs="Courier New" w:hint="eastAsia"/>
          <w:snapToGrid w:val="0"/>
          <w:sz w:val="16"/>
        </w:rPr>
        <w:t>Node</w:t>
      </w:r>
      <w:r w:rsidRPr="007B5C64">
        <w:rPr>
          <w:rFonts w:ascii="Courier New" w:eastAsia="SimSun" w:hAnsi="Courier New" w:cs="Courier New"/>
          <w:snapToGrid w:val="0"/>
          <w:sz w:val="16"/>
          <w:lang w:eastAsia="ko-KR"/>
        </w:rPr>
        <w:t>DLForwardingIPAddress</w:t>
      </w:r>
      <w:proofErr w:type="spellEnd"/>
      <w:r w:rsidRPr="007B5C64">
        <w:rPr>
          <w:rFonts w:ascii="Courier New" w:eastAsia="SimSun" w:hAnsi="Courier New" w:cs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 w:cs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7B5C64">
        <w:rPr>
          <w:rFonts w:ascii="Courier New" w:eastAsia="SimSun" w:hAnsi="Courier New" w:cs="Courier New"/>
          <w:snapToGrid w:val="0"/>
          <w:sz w:val="16"/>
          <w:lang w:eastAsia="ko-KR"/>
        </w:rPr>
        <w:t>TransportLayerAddress</w:t>
      </w:r>
      <w:proofErr w:type="spellEnd"/>
      <w:r w:rsidRPr="007B5C64">
        <w:rPr>
          <w:rFonts w:ascii="Courier New" w:eastAsia="SimSun" w:hAnsi="Courier New" w:cs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lang w:eastAsia="ko-KR"/>
        </w:rPr>
        <w:tab/>
        <w:t>PRESENCE optional</w:t>
      </w:r>
      <w:bookmarkEnd w:id="1245"/>
      <w:r w:rsidRPr="007B5C64">
        <w:rPr>
          <w:rFonts w:ascii="Courier New" w:eastAsia="SimSun" w:hAnsi="Courier New"/>
          <w:snapToGrid w:val="0"/>
          <w:sz w:val="16"/>
        </w:rPr>
        <w:t>},</w:t>
      </w:r>
    </w:p>
    <w:p w14:paraId="5ABDAF4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39F9F6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4574958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249944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26D7183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24C84C8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DataForwardingResponseDRBItemList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(SIZE(1..maxnoofDRBs)) OF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DataForwardingResponseDRBItem</w:t>
      </w:r>
      <w:proofErr w:type="spellEnd"/>
    </w:p>
    <w:p w14:paraId="332D5F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EB712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DataForwardingResponseDRBItem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004677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drb-ID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DRB-ID,</w:t>
      </w:r>
    </w:p>
    <w:p w14:paraId="2A6188A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  <w:t>dlForwardingUPTNL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UPTransportLayerInformation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7AC4AE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ulForwardingUPTNL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UPTransportLayerInformation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6660F38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DataForwardingResponseDRBItem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306B7D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6BE44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C59AE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77992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DataForwardingResponseDRBItem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1DECD46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219D58E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2C673A9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F400CC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735DD5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DataTrafficResources ::= BIT STRING (SIZE(6..17600))</w:t>
      </w:r>
    </w:p>
    <w:p w14:paraId="587855C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B7F759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3CF8B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DataTrafficResourceIndication ::= SEQUENCE {</w:t>
      </w:r>
    </w:p>
    <w:p w14:paraId="4C2C94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activationSFN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ActivationSFN,</w:t>
      </w:r>
    </w:p>
    <w:p w14:paraId="65592D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sharedResourceType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SharedResourceType,</w:t>
      </w:r>
    </w:p>
    <w:p w14:paraId="29370B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reservedSubframePattern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ReservedSubframePattern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FC484D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DataTrafficResourceIndication-ExtIEs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7129C0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9BA25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5375A7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79560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DataTrafficResourceIndication-ExtIEs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18AD1B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440A02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4EFD6B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B09C3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08CF3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246" w:name="_Hlk513548321"/>
      <w:r w:rsidRPr="007B5C64">
        <w:rPr>
          <w:rFonts w:ascii="Courier New" w:eastAsia="SimSun" w:hAnsi="Courier New"/>
          <w:noProof/>
          <w:sz w:val="16"/>
          <w:lang w:eastAsia="ja-JP"/>
        </w:rPr>
        <w:t>DAPSRequestInfo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SEQUENCE {</w:t>
      </w:r>
    </w:p>
    <w:p w14:paraId="6A6F52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dapsIndicator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>ENUMERATED {daps-HO-required, ...}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4BC3BF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val="fr-FR" w:eastAsia="ja-JP"/>
        </w:rPr>
        <w:t>DAPSRequestInfo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-ExtIEs} } OPTIONAL,</w:t>
      </w:r>
    </w:p>
    <w:p w14:paraId="2FA570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78CBAE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8E5EE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80641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>DAPSRequestInfo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 X</w:t>
      </w:r>
      <w:r w:rsidRPr="007B5C64">
        <w:rPr>
          <w:rFonts w:ascii="Courier New" w:eastAsia="SimSun" w:hAnsi="Courier New" w:hint="eastAsia"/>
          <w:noProof/>
          <w:sz w:val="16"/>
        </w:rPr>
        <w:t>N</w:t>
      </w:r>
      <w:r w:rsidRPr="007B5C64">
        <w:rPr>
          <w:rFonts w:ascii="Courier New" w:eastAsia="SimSun" w:hAnsi="Courier New"/>
          <w:noProof/>
          <w:sz w:val="16"/>
          <w:lang w:eastAsia="ko-KR"/>
        </w:rPr>
        <w:t>AP-PROTOCOL-EXTENSION ::= {</w:t>
      </w:r>
    </w:p>
    <w:p w14:paraId="52F88E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488DE8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1CD89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52C76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5CA33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DAPSResponseInfo-List ::= SEQUENCE (SIZE (1..maxnoofDRBs)) OF DAPSResponseInfo-Item</w:t>
      </w:r>
    </w:p>
    <w:p w14:paraId="39373D3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</w:p>
    <w:p w14:paraId="1733C48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>DAPS</w:t>
      </w:r>
      <w:r w:rsidRPr="007B5C64">
        <w:rPr>
          <w:rFonts w:ascii="Courier New" w:eastAsia="SimSun" w:hAnsi="Courier New" w:hint="eastAsia"/>
          <w:noProof/>
          <w:sz w:val="16"/>
        </w:rPr>
        <w:t>Response</w:t>
      </w:r>
      <w:r w:rsidRPr="007B5C64">
        <w:rPr>
          <w:rFonts w:ascii="Courier New" w:eastAsia="SimSun" w:hAnsi="Courier New"/>
          <w:noProof/>
          <w:sz w:val="16"/>
          <w:lang w:eastAsia="ja-JP"/>
        </w:rPr>
        <w:t>Info-Item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SEQUENCE {</w:t>
      </w:r>
    </w:p>
    <w:p w14:paraId="3806C08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drbID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DRB-ID,</w:t>
      </w:r>
    </w:p>
    <w:p w14:paraId="761443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>dapsResponseIndicator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ENUMERATED {</w:t>
      </w:r>
      <w:r w:rsidRPr="007B5C64">
        <w:rPr>
          <w:rFonts w:ascii="Courier New" w:eastAsia="SimSun" w:hAnsi="Courier New"/>
          <w:noProof/>
          <w:sz w:val="16"/>
        </w:rPr>
        <w:t>daps-HO-</w:t>
      </w:r>
      <w:r w:rsidRPr="007B5C64">
        <w:rPr>
          <w:rFonts w:ascii="Courier New" w:eastAsia="SimSun" w:hAnsi="Courier New"/>
          <w:noProof/>
          <w:sz w:val="16"/>
          <w:lang w:eastAsia="ja-JP"/>
        </w:rPr>
        <w:t>accepted</w:t>
      </w:r>
      <w:r w:rsidRPr="007B5C64">
        <w:rPr>
          <w:rFonts w:ascii="Courier New" w:eastAsia="DengXian" w:hAnsi="Courier New"/>
          <w:noProof/>
          <w:snapToGrid w:val="0"/>
          <w:sz w:val="16"/>
        </w:rPr>
        <w:t>, daps-HO-not-accepted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,</w:t>
      </w:r>
      <w:r w:rsidRPr="007B5C64">
        <w:rPr>
          <w:rFonts w:ascii="Courier New" w:eastAsia="SimSun" w:hAnsi="Courier New"/>
          <w:noProof/>
          <w:sz w:val="16"/>
          <w:lang w:val="en-US"/>
        </w:rPr>
        <w:t xml:space="preserve"> </w:t>
      </w:r>
      <w:r w:rsidRPr="007B5C64">
        <w:rPr>
          <w:rFonts w:ascii="Courier New" w:eastAsia="DengXian" w:hAnsi="Courier New"/>
          <w:noProof/>
          <w:snapToGrid w:val="0"/>
          <w:sz w:val="16"/>
        </w:rPr>
        <w:t>...},</w:t>
      </w:r>
    </w:p>
    <w:p w14:paraId="0260CF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val="fr-FR" w:eastAsia="ja-JP"/>
        </w:rPr>
        <w:t>DAPS</w:t>
      </w:r>
      <w:r w:rsidRPr="007B5C64">
        <w:rPr>
          <w:rFonts w:ascii="Courier New" w:eastAsia="SimSun" w:hAnsi="Courier New" w:hint="eastAsia"/>
          <w:noProof/>
          <w:sz w:val="16"/>
          <w:lang w:val="fr-FR"/>
        </w:rPr>
        <w:t>Response</w:t>
      </w:r>
      <w:r w:rsidRPr="007B5C64">
        <w:rPr>
          <w:rFonts w:ascii="Courier New" w:eastAsia="SimSun" w:hAnsi="Courier New"/>
          <w:noProof/>
          <w:sz w:val="16"/>
          <w:lang w:val="fr-FR" w:eastAsia="ja-JP"/>
        </w:rPr>
        <w:t>Info-Item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-ExtIEs} } OPTIONAL,</w:t>
      </w:r>
    </w:p>
    <w:p w14:paraId="56FE07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6A61798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87F3D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46375B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>DAPS</w:t>
      </w:r>
      <w:r w:rsidRPr="007B5C64">
        <w:rPr>
          <w:rFonts w:ascii="Courier New" w:eastAsia="SimSun" w:hAnsi="Courier New" w:hint="eastAsia"/>
          <w:noProof/>
          <w:sz w:val="16"/>
        </w:rPr>
        <w:t>Response</w:t>
      </w:r>
      <w:r w:rsidRPr="007B5C64">
        <w:rPr>
          <w:rFonts w:ascii="Courier New" w:eastAsia="SimSun" w:hAnsi="Courier New"/>
          <w:noProof/>
          <w:sz w:val="16"/>
          <w:lang w:eastAsia="ja-JP"/>
        </w:rPr>
        <w:t>Info-Item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 X</w:t>
      </w:r>
      <w:r w:rsidRPr="007B5C64">
        <w:rPr>
          <w:rFonts w:ascii="Courier New" w:eastAsia="SimSun" w:hAnsi="Courier New" w:hint="eastAsia"/>
          <w:noProof/>
          <w:sz w:val="16"/>
        </w:rPr>
        <w:t>N</w:t>
      </w:r>
      <w:r w:rsidRPr="007B5C64">
        <w:rPr>
          <w:rFonts w:ascii="Courier New" w:eastAsia="SimSun" w:hAnsi="Courier New"/>
          <w:noProof/>
          <w:sz w:val="16"/>
          <w:lang w:eastAsia="ko-KR"/>
        </w:rPr>
        <w:t>AP-PROTOCOL-EXTENSION ::= {</w:t>
      </w:r>
    </w:p>
    <w:p w14:paraId="76A759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D2903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97E70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02A6B7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50D7A3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DeliveryStatus</w:t>
      </w:r>
      <w:bookmarkEnd w:id="1246"/>
      <w:r w:rsidRPr="007B5C64">
        <w:rPr>
          <w:rFonts w:ascii="Courier New" w:eastAsia="SimSun" w:hAnsi="Courier New"/>
          <w:noProof/>
          <w:sz w:val="16"/>
          <w:lang w:eastAsia="ko-KR"/>
        </w:rPr>
        <w:tab/>
        <w:t>::= INTEGER (0..4095, ...)</w:t>
      </w:r>
    </w:p>
    <w:p w14:paraId="7BB567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959BF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311F6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DesiredActNotificationLevel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ENUMERATED {none, qos-flow, pdu-session, ue-level, ...}</w:t>
      </w:r>
    </w:p>
    <w:p w14:paraId="632078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FAF0D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DefaultDRB-Allowed ::= ENUMERATED {true, false, ...}</w:t>
      </w:r>
    </w:p>
    <w:p w14:paraId="299466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D374C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DirectForwardingPath</w:t>
      </w:r>
      <w:r w:rsidRPr="007B5C64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</w:t>
      </w:r>
      <w:r w:rsidRPr="007B5C64">
        <w:rPr>
          <w:rFonts w:ascii="Courier New" w:eastAsia="SimSun" w:hAnsi="Courier New"/>
          <w:noProof/>
          <w:sz w:val="16"/>
          <w:lang w:eastAsia="ko-KR"/>
        </w:rPr>
        <w:t>ENUMERATED {direct-path-available, ...}</w:t>
      </w:r>
    </w:p>
    <w:p w14:paraId="0D70B9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89794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z w:val="16"/>
          <w:lang w:eastAsia="ko-KR"/>
        </w:rPr>
        <w:t>DirectForwardingPathAvailabilityWithSourceMN ::= ENUMERATED {direct-path-available, ...}</w:t>
      </w:r>
    </w:p>
    <w:p w14:paraId="2A18849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9A3F0C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DLCountChoice ::= CHOICE {</w:t>
      </w:r>
    </w:p>
    <w:p w14:paraId="715893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count12bits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COUNT-PDCP-SN12,</w:t>
      </w:r>
    </w:p>
    <w:p w14:paraId="6E2BF2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count18bits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COUNT-PDCP-SN18,</w:t>
      </w:r>
    </w:p>
    <w:p w14:paraId="270F552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ProtocolIE-Single-Container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DLCountChoice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</w:t>
      </w:r>
    </w:p>
    <w:p w14:paraId="1242A4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21AF27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577D3DD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z w:val="16"/>
          <w:lang w:eastAsia="ko-KR"/>
        </w:rPr>
        <w:t>DLCountChoice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XNAP-PROTOCOL-IES ::= {</w:t>
      </w:r>
    </w:p>
    <w:p w14:paraId="7ABAFA1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7218FD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43C8AE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4C987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26134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DLForwarding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ENUMERATED {dl-forwarding-proposed, ...}</w:t>
      </w:r>
    </w:p>
    <w:p w14:paraId="2621AF7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5555B7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6A2F2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>DL-GBR-PRB-usage</w:t>
      </w:r>
      <w:r w:rsidRPr="007B5C64">
        <w:rPr>
          <w:rFonts w:ascii="Courier New" w:eastAsia="SimSun" w:hAnsi="Courier New"/>
          <w:bCs/>
          <w:noProof/>
          <w:sz w:val="16"/>
          <w:lang w:val="sv-SE" w:eastAsia="ko-KR"/>
        </w:rPr>
        <w:t>::= INTEGER (0..100)</w:t>
      </w:r>
    </w:p>
    <w:p w14:paraId="1438F0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</w:p>
    <w:p w14:paraId="675CAA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>DL-GBR-PRB-usage-for-MIMO</w:t>
      </w:r>
      <w:r w:rsidRPr="007B5C64">
        <w:rPr>
          <w:rFonts w:ascii="Courier New" w:eastAsia="SimSun" w:hAnsi="Courier New"/>
          <w:bCs/>
          <w:noProof/>
          <w:sz w:val="16"/>
          <w:lang w:val="sv-SE" w:eastAsia="ko-KR"/>
        </w:rPr>
        <w:t>::= INTEGER (0..100)</w:t>
      </w:r>
    </w:p>
    <w:p w14:paraId="690819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</w:p>
    <w:p w14:paraId="76C241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>DL-non-GBR-PRB-usage</w:t>
      </w:r>
      <w:r w:rsidRPr="007B5C64">
        <w:rPr>
          <w:rFonts w:ascii="Courier New" w:eastAsia="SimSun" w:hAnsi="Courier New"/>
          <w:bCs/>
          <w:noProof/>
          <w:sz w:val="16"/>
          <w:lang w:val="sv-SE" w:eastAsia="ko-KR"/>
        </w:rPr>
        <w:t>::= INTEGER (0..100)</w:t>
      </w:r>
    </w:p>
    <w:p w14:paraId="154A67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</w:p>
    <w:p w14:paraId="627A66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>DL-non-GBR-PRB-usage-for-MIMO</w:t>
      </w:r>
      <w:r w:rsidRPr="007B5C64">
        <w:rPr>
          <w:rFonts w:ascii="Courier New" w:eastAsia="SimSun" w:hAnsi="Courier New"/>
          <w:bCs/>
          <w:noProof/>
          <w:sz w:val="16"/>
          <w:lang w:val="sv-SE" w:eastAsia="ko-KR"/>
        </w:rPr>
        <w:t>::= INTEGER (0..100)</w:t>
      </w:r>
    </w:p>
    <w:p w14:paraId="0CC66F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</w:p>
    <w:p w14:paraId="33A623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</w:rPr>
      </w:pPr>
      <w:bookmarkStart w:id="1247" w:name="MCCQCTEMPBM_00000270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DLF1Term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val="en-US"/>
        </w:rPr>
        <w:t>inating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-BHInfo ::= SEQUENCE {</w:t>
      </w:r>
    </w:p>
    <w:p w14:paraId="07AA8D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  <w:t>egressBAPRoutingID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  <w:t>BAPRoutingID,</w:t>
      </w:r>
    </w:p>
    <w:p w14:paraId="34FBA8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  <w:t>egressBHRLCCHID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  <w:t>BHRLCChannelID,</w:t>
      </w:r>
    </w:p>
    <w:p w14:paraId="3576555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  <w:t>iE-Extensions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  <w:t>ProtocolExtensionContainer { { DLF1Term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val="en-US"/>
        </w:rPr>
        <w:t>inating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-BHInfo-ExtIEs} } OPTIONAL,</w:t>
      </w:r>
    </w:p>
    <w:p w14:paraId="17B3EF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  <w:t>...</w:t>
      </w:r>
    </w:p>
    <w:p w14:paraId="6CF20A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}</w:t>
      </w:r>
    </w:p>
    <w:p w14:paraId="1C9893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</w:rPr>
      </w:pPr>
    </w:p>
    <w:p w14:paraId="245921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DLF1Term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val="en-US"/>
        </w:rPr>
        <w:t>inating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-BHInfo-ExtIEs XNAP-PROTOCOL-EXTENSION ::= {</w:t>
      </w:r>
    </w:p>
    <w:p w14:paraId="0A5CD03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  <w:t>...</w:t>
      </w:r>
    </w:p>
    <w:bookmarkEnd w:id="1247"/>
    <w:p w14:paraId="25ACAA8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6C1670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33DF3E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DLLBTFailureInformationRequest ::= ENUMERATED {inquiry, ...}</w:t>
      </w:r>
    </w:p>
    <w:p w14:paraId="1679DA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DLLBTFailureInformationList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::= SEQUENCE (SIZE(1.. </w:t>
      </w:r>
      <w:r w:rsidRPr="007B5C64">
        <w:rPr>
          <w:rFonts w:ascii="Courier New" w:eastAsia="SimSun" w:hAnsi="Courier New" w:cs="Arial"/>
          <w:noProof/>
          <w:sz w:val="16"/>
          <w:lang w:eastAsia="ko-KR"/>
        </w:rPr>
        <w:t>maxnoofLBTFailureInformation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>)) OF DLLBTFailureInformationList-Item</w:t>
      </w:r>
    </w:p>
    <w:p w14:paraId="5BAFF84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8D55C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DLLBTFailureInformationList-Item::= SEQUENCE {</w:t>
      </w:r>
    </w:p>
    <w:p w14:paraId="7C5B618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uEAssistantIdentifier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NG-RANnodeUEXnAPID,</w:t>
      </w:r>
    </w:p>
    <w:p w14:paraId="58B8E83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numberOfDLLBTFailures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INTEGER (1..1000,...)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8B2133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 DLLBTFailureInformationList-Item-ExtIEs}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729757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2FF110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E3C30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611F06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>DLLBTFailureInformation</w:t>
      </w:r>
      <w:r w:rsidRPr="007B5C64">
        <w:rPr>
          <w:rFonts w:ascii="Courier New" w:eastAsia="SimSun" w:hAnsi="Courier New" w:hint="eastAsia"/>
          <w:noProof/>
          <w:sz w:val="16"/>
        </w:rPr>
        <w:t>List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-Item-ExtIEs XNAP-PROTOCOL-EXTENSION ::= {</w:t>
      </w:r>
    </w:p>
    <w:p w14:paraId="593FFA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67905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BD39C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</w:rPr>
      </w:pPr>
      <w:bookmarkStart w:id="1248" w:name="MCCQCTEMPBM_00000271"/>
    </w:p>
    <w:p w14:paraId="302F12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</w:rPr>
      </w:pPr>
    </w:p>
    <w:p w14:paraId="18F1673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DLNonF1Term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val="en-US"/>
        </w:rPr>
        <w:t>inating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-BHInfo ::= SEQUENCE {</w:t>
      </w:r>
    </w:p>
    <w:p w14:paraId="001279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  <w:t>ingressBAPRoutingID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  <w:t>BAPRoutingID,</w:t>
      </w:r>
    </w:p>
    <w:p w14:paraId="5FC87A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  <w:t>ingressBHRLCCHID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  <w:t>BHRLCChannelID,</w:t>
      </w:r>
    </w:p>
    <w:p w14:paraId="290A93E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  <w:t>priorhopBAPAddress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  <w:t>BAPAddress,</w:t>
      </w:r>
    </w:p>
    <w:p w14:paraId="15D9F2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  <w:t>iabqosMappingInformation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  <w:t>IAB-QoS-Mapping-Information,</w:t>
      </w:r>
    </w:p>
    <w:p w14:paraId="653E6DF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  <w:t>iE-Extensions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  <w:t>ProtocolExtensionContainer { { DLNonF1Term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val="en-US"/>
        </w:rPr>
        <w:t>inating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-BHInfo-ExtIEs} } OPTIONAL,</w:t>
      </w:r>
    </w:p>
    <w:p w14:paraId="270DAE9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  <w:t>...</w:t>
      </w:r>
    </w:p>
    <w:p w14:paraId="52F0AF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}</w:t>
      </w:r>
    </w:p>
    <w:p w14:paraId="769BD5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</w:rPr>
      </w:pPr>
    </w:p>
    <w:p w14:paraId="5362F4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DLNonF1Term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val="en-US"/>
        </w:rPr>
        <w:t>inating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-BHInfo-ExtIEs XNAP-PROTOCOL-EXTENSION ::= {</w:t>
      </w:r>
    </w:p>
    <w:p w14:paraId="163C21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  <w:t>...</w:t>
      </w:r>
    </w:p>
    <w:p w14:paraId="1BED70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}</w:t>
      </w:r>
    </w:p>
    <w:p w14:paraId="7EF5B00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326F37D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bookmarkEnd w:id="1248"/>
    <w:p w14:paraId="6FBEF7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DL-Total-PRB-usage</w:t>
      </w:r>
      <w:r w:rsidRPr="007B5C64">
        <w:rPr>
          <w:rFonts w:ascii="Courier New" w:eastAsia="SimSun" w:hAnsi="Courier New"/>
          <w:bCs/>
          <w:noProof/>
          <w:sz w:val="16"/>
          <w:lang w:eastAsia="ko-KR"/>
        </w:rPr>
        <w:t>::= INTEGER (0..100)</w:t>
      </w:r>
    </w:p>
    <w:p w14:paraId="0C175D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76D93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DL-Total-PRB-usage-for-MIMO</w:t>
      </w:r>
      <w:r w:rsidRPr="007B5C64">
        <w:rPr>
          <w:rFonts w:ascii="Courier New" w:eastAsia="SimSun" w:hAnsi="Courier New"/>
          <w:bCs/>
          <w:noProof/>
          <w:sz w:val="16"/>
          <w:lang w:eastAsia="ko-KR"/>
        </w:rPr>
        <w:t>::= INTEGER (0..100)</w:t>
      </w:r>
    </w:p>
    <w:p w14:paraId="41BF058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8433E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DRB-ID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INTEGER (1..32, ...)</w:t>
      </w:r>
    </w:p>
    <w:p w14:paraId="26D280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4A850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83545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DRB-List ::= SEQUENCE (SIZE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(1..maxnoofDRBs))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OF DRB-ID</w:t>
      </w:r>
    </w:p>
    <w:p w14:paraId="2EAE88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8A773C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B10A3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DRB-List-withCause ::= SEQUENCE (SIZE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(1..maxnoofDRBs))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OF </w:t>
      </w:r>
      <w:r w:rsidRPr="007B5C64">
        <w:rPr>
          <w:rFonts w:ascii="Courier New" w:eastAsia="SimSun" w:hAnsi="Courier New"/>
          <w:noProof/>
          <w:sz w:val="16"/>
          <w:lang w:eastAsia="ko-KR"/>
        </w:rPr>
        <w:t>DRB-List-withCause-Item</w:t>
      </w:r>
    </w:p>
    <w:p w14:paraId="584C38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F1921E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DRB-List-withCause-Item ::= SEQUENCE {</w:t>
      </w:r>
    </w:p>
    <w:p w14:paraId="0237DBF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drb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-id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DRB-ID,</w:t>
      </w:r>
    </w:p>
    <w:p w14:paraId="33FE5C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cause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Cause,</w:t>
      </w:r>
    </w:p>
    <w:p w14:paraId="40254A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rLC-Mode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RLCMode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OPTIONAL,</w:t>
      </w:r>
    </w:p>
    <w:p w14:paraId="71B780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DRB-List-</w:t>
      </w:r>
      <w:proofErr w:type="spellStart"/>
      <w:r w:rsidRPr="007B5C64">
        <w:rPr>
          <w:rFonts w:ascii="Courier New" w:eastAsia="SimSun" w:hAnsi="Courier New"/>
          <w:noProof/>
          <w:sz w:val="16"/>
          <w:lang w:val="fr-FR" w:eastAsia="ko-KR"/>
        </w:rPr>
        <w:t>withCause</w:t>
      </w:r>
      <w:proofErr w:type="spellEnd"/>
      <w:r w:rsidRPr="007B5C64">
        <w:rPr>
          <w:rFonts w:ascii="Courier New" w:eastAsia="SimSun" w:hAnsi="Courier New"/>
          <w:noProof/>
          <w:sz w:val="16"/>
          <w:lang w:val="fr-FR" w:eastAsia="ko-KR"/>
        </w:rPr>
        <w:t>-Item-ExtIEs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} }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,</w:t>
      </w:r>
    </w:p>
    <w:p w14:paraId="27C3968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...</w:t>
      </w:r>
    </w:p>
    <w:p w14:paraId="157345F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024FC4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4939510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 xml:space="preserve">DRB-List-withCause-Item-ExtIEs 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XNAP-PROTOCOL-EXTENSION ::= {</w:t>
      </w:r>
    </w:p>
    <w:p w14:paraId="36E56E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...</w:t>
      </w:r>
    </w:p>
    <w:p w14:paraId="1AD1EA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020F02E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4EFED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3868C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DRB-Number ::= INTEGER (1..32, ...)</w:t>
      </w:r>
    </w:p>
    <w:p w14:paraId="6BC592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597E9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FF270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249" w:name="_Hlk513994477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DRBsSubjectToDLDiscarding-List ::= SEQUENCE (SIZE (1..maxnoofDRBs))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OF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DRBsSubjectToDLDiscarding-Item</w:t>
      </w:r>
    </w:p>
    <w:p w14:paraId="12C7AD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15E62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DRBsSubjectToDLDiscarding-Item</w:t>
      </w:r>
      <w:r w:rsidRPr="007B5C64">
        <w:rPr>
          <w:rFonts w:ascii="Courier New" w:eastAsia="SimSun" w:hAnsi="Courier New"/>
          <w:sz w:val="16"/>
          <w:lang w:eastAsia="ko-KR"/>
        </w:rPr>
        <w:t xml:space="preserve"> ::= SEQUENCE {</w:t>
      </w:r>
    </w:p>
    <w:p w14:paraId="6CEBDE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drbID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  <w:t>DRB-ID,</w:t>
      </w:r>
    </w:p>
    <w:p w14:paraId="2FC9AF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dlCount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DLCountChoice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,</w:t>
      </w:r>
    </w:p>
    <w:p w14:paraId="6766F3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DRBsSubjectToDLDiscarding-Item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73A582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  <w:t>...</w:t>
      </w:r>
    </w:p>
    <w:p w14:paraId="2F9325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B1472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A68692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DRBsSubjectToDLDiscarding-Item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32964C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4B08E8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2FBE45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174A8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36AA2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DRBsSubjectToEarlyStatusTransfer-List ::= SEQUENCE (SIZE (1..maxnoofDRBs))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OF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DRBsSubjectToEarlyStatusTransfer-Item</w:t>
      </w:r>
    </w:p>
    <w:p w14:paraId="0CDC04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FA80A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DRBsSubjectToEarlyStatusTransfer-Item</w:t>
      </w:r>
      <w:r w:rsidRPr="007B5C64">
        <w:rPr>
          <w:rFonts w:ascii="Courier New" w:eastAsia="SimSun" w:hAnsi="Courier New"/>
          <w:sz w:val="16"/>
          <w:lang w:eastAsia="ko-KR"/>
        </w:rPr>
        <w:t xml:space="preserve"> ::= SEQUENCE {</w:t>
      </w:r>
    </w:p>
    <w:p w14:paraId="1CA07E8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drbID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  <w:t>DRB-ID,</w:t>
      </w:r>
    </w:p>
    <w:p w14:paraId="54229E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dlCount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DLCountChoice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,</w:t>
      </w:r>
    </w:p>
    <w:p w14:paraId="4F15CAC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DRBsSubjectToEarlyStatusTransfer-Item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1211631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013AD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DEECF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D9E583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DRBsSubjectToEarlyStatusTransfer-Item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1EAA8AE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0F9F626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708E38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B22D2F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20546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DRBsSubjectToStatusTransfer-List</w:t>
      </w:r>
      <w:bookmarkEnd w:id="1249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SEQUENCE (SIZE (1..maxnoofDRBs))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OF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DRBsSubjectToStatusTransfer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r w:rsidRPr="007B5C64">
        <w:rPr>
          <w:rFonts w:ascii="Courier New" w:eastAsia="SimSun" w:hAnsi="Courier New"/>
          <w:sz w:val="16"/>
          <w:lang w:eastAsia="ko-KR"/>
        </w:rPr>
        <w:t>Item</w:t>
      </w:r>
    </w:p>
    <w:p w14:paraId="3F75EE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A3D758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DRBsSubjectToStatusTransfer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r w:rsidRPr="007B5C64">
        <w:rPr>
          <w:rFonts w:ascii="Courier New" w:eastAsia="SimSun" w:hAnsi="Courier New"/>
          <w:sz w:val="16"/>
          <w:lang w:eastAsia="ko-KR"/>
        </w:rPr>
        <w:t>Item ::= SEQUENCE {</w:t>
      </w:r>
    </w:p>
    <w:p w14:paraId="12D29A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drbID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  <w:t>DRB-ID,</w:t>
      </w:r>
    </w:p>
    <w:p w14:paraId="347C28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pdcpStatusTransfer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-UL</w:t>
      </w: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DRBBStatusTransferChoice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,</w:t>
      </w:r>
    </w:p>
    <w:p w14:paraId="1A3950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pdcpStatusTransfer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-DL</w:t>
      </w: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DRBBStatusTransferChoice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,</w:t>
      </w:r>
    </w:p>
    <w:p w14:paraId="23D7D56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DRBsSubjectToStatusTransfer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2A21EBB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25CA08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68714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7336B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DRBsSubjectToStatusTransfer</w:t>
      </w:r>
      <w:r w:rsidRPr="007B5C64">
        <w:rPr>
          <w:rFonts w:ascii="Courier New" w:eastAsia="SimSun" w:hAnsi="Courier New"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3AAC38F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id-Old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QoSFlowMap-ULendmarkerexpected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 xml:space="preserve">EXTENSION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QoSFlows-List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PRESENCE optional },</w:t>
      </w:r>
    </w:p>
    <w:p w14:paraId="7C1240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634D20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20DD72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A6F55D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C3DFA3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z w:val="16"/>
          <w:lang w:eastAsia="ko-KR"/>
        </w:rPr>
        <w:t>DRBBStatusTransferChoice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 xml:space="preserve"> ::= CHOICE {</w:t>
      </w:r>
    </w:p>
    <w:p w14:paraId="00B5F92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pdcp-sn-12bits</w:t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  <w:t>DRBBStatusTransfer12bitsSN,</w:t>
      </w:r>
    </w:p>
    <w:p w14:paraId="60237A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pdcp-sn-18bits</w:t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  <w:t>DRBBStatusTransfer18bitsSN,</w:t>
      </w:r>
    </w:p>
    <w:p w14:paraId="4C25F2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ProtocolIE-Single-Container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DRBBStatusTransferChoice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</w:t>
      </w:r>
    </w:p>
    <w:p w14:paraId="66E2566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1418C8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15D049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z w:val="16"/>
          <w:lang w:eastAsia="ko-KR"/>
        </w:rPr>
        <w:t>DRBBStatusTransferChoice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XNAP-PROTOCOL-IES ::= {</w:t>
      </w:r>
    </w:p>
    <w:p w14:paraId="72B05C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72C8CB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1C3960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02EFD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5B188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>DRBBStatusTransfer12bitsSN ::= SEQUENCE {</w:t>
      </w:r>
    </w:p>
    <w:p w14:paraId="06BEE7E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receiveStatusofPDCPSDU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(SIZE(1..2048))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64D31A9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cOUNTValue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COUNT-PDCP-SN12,</w:t>
      </w:r>
    </w:p>
    <w:p w14:paraId="11B05A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r w:rsidRPr="007B5C64">
        <w:rPr>
          <w:rFonts w:ascii="Courier New" w:eastAsia="SimSun" w:hAnsi="Courier New"/>
          <w:sz w:val="16"/>
          <w:lang w:eastAsia="ko-KR"/>
        </w:rPr>
        <w:t>DRBBStatusTransfer12bitsSN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3593FC7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  <w:t>...</w:t>
      </w:r>
    </w:p>
    <w:p w14:paraId="094A062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7D9D4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AC32BB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z w:val="16"/>
          <w:lang w:eastAsia="ko-KR"/>
        </w:rPr>
        <w:t>DRBBStatusTransfer12bitsSN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2C70788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71CC88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4E966A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B8F49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31008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>DRBBStatusTransfer18bitsSN ::= SEQUENCE {</w:t>
      </w:r>
    </w:p>
    <w:p w14:paraId="592EA9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receiveStatusofPDCPSDU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(SIZE(1..131072))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6E18D00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cOUNTValue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COUNT-PDCP-SN18,</w:t>
      </w:r>
    </w:p>
    <w:p w14:paraId="48F1C1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r w:rsidRPr="007B5C64">
        <w:rPr>
          <w:rFonts w:ascii="Courier New" w:eastAsia="SimSun" w:hAnsi="Courier New"/>
          <w:sz w:val="16"/>
          <w:lang w:eastAsia="ko-KR"/>
        </w:rPr>
        <w:t>DRBBStatusTransfer18bitsSN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7D979D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C8C30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91F70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62EAA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z w:val="16"/>
          <w:lang w:eastAsia="ko-KR"/>
        </w:rPr>
        <w:t>DRBBStatusTransfer18bitsSN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77553D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1C1F959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02B996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4CF50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04346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250" w:name="_Hlk513995038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DRBToQoSFlowMapping-List</w:t>
      </w:r>
      <w:bookmarkEnd w:id="1250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SEQUENCE (SIZE (1..maxnoofDRBs)) OF DRBToQoSFlowMapping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</w:t>
      </w:r>
    </w:p>
    <w:p w14:paraId="6FFF4A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FCFC8F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DRBToQoSFlowMapping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 ::= SEQUENCE {</w:t>
      </w:r>
    </w:p>
    <w:p w14:paraId="515EB9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drb-ID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DRB-ID,</w:t>
      </w:r>
    </w:p>
    <w:p w14:paraId="39FA707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qosFlows-List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QoSFlows-List,</w:t>
      </w:r>
    </w:p>
    <w:p w14:paraId="57B86D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rLC-Mode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RLCMode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5947E8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>ProtocolExtensionContainer { {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DRBToQoSFlowMapping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-Item-ExtIEs</w:t>
      </w:r>
      <w:r w:rsidRPr="007B5C64">
        <w:rPr>
          <w:rFonts w:ascii="Courier New" w:eastAsia="SimSun" w:hAnsi="Courier New"/>
          <w:noProof/>
          <w:snapToGrid w:val="0"/>
          <w:sz w:val="16"/>
        </w:rPr>
        <w:t>} }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36AC18B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33D78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8512E0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D5F107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DRBToQoSFlowMapping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130895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 xml:space="preserve">{ ID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7B5C64">
        <w:rPr>
          <w:rFonts w:ascii="Courier New" w:eastAsia="SimSun" w:hAnsi="Courier New"/>
          <w:noProof/>
          <w:sz w:val="16"/>
          <w:lang w:eastAsia="ja-JP"/>
        </w:rPr>
        <w:t>DAPSRequestInfo</w:t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EXTENSION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DAPSRequestInfo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PRESENCE optional </w:t>
      </w:r>
      <w:r w:rsidRPr="007B5C64">
        <w:rPr>
          <w:rFonts w:ascii="Courier New" w:eastAsia="SimSun" w:hAnsi="Courier New"/>
          <w:noProof/>
          <w:snapToGrid w:val="0"/>
          <w:sz w:val="16"/>
        </w:rPr>
        <w:t>},</w:t>
      </w:r>
    </w:p>
    <w:p w14:paraId="4B64E6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78E1EB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0E0FE9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36C07C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bookmarkStart w:id="1251" w:name="MCCQCTEMPBM_00000272"/>
    </w:p>
    <w:p w14:paraId="3272A9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DUF-Slot-Config-List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::= SEQUENCE (SIZE(1..maxnoofDUFSlots)) OF DUF-Slot-Config-Item</w:t>
      </w:r>
    </w:p>
    <w:p w14:paraId="73E0F9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18C995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086A103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 xml:space="preserve">DUF-Slot-Config-Item 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::=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CHOICE {</w:t>
      </w:r>
    </w:p>
    <w:p w14:paraId="67FDCF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explicitFormat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ExplicitFormat,</w:t>
      </w:r>
    </w:p>
    <w:p w14:paraId="0F0B453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implicitFormat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ImplicitFormat,</w:t>
      </w:r>
    </w:p>
    <w:p w14:paraId="3E6B26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choice-extension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ProtocolIE-Single-Container { { DUF-Slot-Config-Item-ExtIEs} }</w:t>
      </w:r>
    </w:p>
    <w:p w14:paraId="2FBC357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625B78B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A32A2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DUF-Slot-Config-Item-ExtIEs XNAP-PROTOCOL-IES ::= {</w:t>
      </w:r>
    </w:p>
    <w:p w14:paraId="3386692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...</w:t>
      </w:r>
    </w:p>
    <w:p w14:paraId="467DE8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675E60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2AAC17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271663F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DUFSlotformatIndex ::= INTEGER(0..254)</w:t>
      </w:r>
    </w:p>
    <w:p w14:paraId="2105626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669BFB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DUFTransmissionPeriodicity ::= ENUMERATED { ms0p5, ms0p625, ms1, ms1p25, ms2, ms2p5, ms5, ms10, ...}</w:t>
      </w:r>
    </w:p>
    <w:bookmarkEnd w:id="1251"/>
    <w:p w14:paraId="0917DC2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364FD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45B798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sv-SE"/>
        </w:rPr>
      </w:pPr>
      <w:r w:rsidRPr="007B5C64">
        <w:rPr>
          <w:rFonts w:ascii="Courier New" w:eastAsia="SimSun" w:hAnsi="Courier New"/>
          <w:noProof/>
          <w:sz w:val="16"/>
          <w:lang w:val="en-US" w:eastAsia="sv-SE"/>
        </w:rPr>
        <w:t>DU-RX-MT-RX ::= ENUMERATED {supported, not-supported, supported-FDM-required</w:t>
      </w:r>
      <w:r w:rsidRPr="007B5C64">
        <w:rPr>
          <w:rFonts w:ascii="Courier New" w:eastAsia="SimSun" w:hAnsi="Courier New"/>
          <w:noProof/>
          <w:sz w:val="16"/>
          <w:lang w:eastAsia="ko-KR"/>
        </w:rPr>
        <w:t>, ...</w:t>
      </w:r>
      <w:r w:rsidRPr="007B5C64">
        <w:rPr>
          <w:rFonts w:ascii="Courier New" w:eastAsia="SimSun" w:hAnsi="Courier New"/>
          <w:noProof/>
          <w:sz w:val="16"/>
          <w:lang w:val="en-US" w:eastAsia="sv-SE"/>
        </w:rPr>
        <w:t>}</w:t>
      </w:r>
    </w:p>
    <w:p w14:paraId="4452AA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sv-SE"/>
        </w:rPr>
      </w:pPr>
    </w:p>
    <w:p w14:paraId="32705E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sv-SE"/>
        </w:rPr>
      </w:pPr>
      <w:r w:rsidRPr="007B5C64">
        <w:rPr>
          <w:rFonts w:ascii="Courier New" w:eastAsia="SimSun" w:hAnsi="Courier New"/>
          <w:noProof/>
          <w:sz w:val="16"/>
          <w:lang w:val="en-US" w:eastAsia="sv-SE"/>
        </w:rPr>
        <w:t>DU-TX-MT-TX ::= ENUMERATED {supported, not-supported, supported-FDM-required</w:t>
      </w:r>
      <w:r w:rsidRPr="007B5C64">
        <w:rPr>
          <w:rFonts w:ascii="Courier New" w:eastAsia="SimSun" w:hAnsi="Courier New"/>
          <w:noProof/>
          <w:sz w:val="16"/>
          <w:lang w:eastAsia="ko-KR"/>
        </w:rPr>
        <w:t>, ...</w:t>
      </w:r>
      <w:r w:rsidRPr="007B5C64">
        <w:rPr>
          <w:rFonts w:ascii="Courier New" w:eastAsia="SimSun" w:hAnsi="Courier New"/>
          <w:noProof/>
          <w:sz w:val="16"/>
          <w:lang w:val="en-US" w:eastAsia="sv-SE"/>
        </w:rPr>
        <w:t>}</w:t>
      </w:r>
    </w:p>
    <w:p w14:paraId="1BF8A6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sv-SE"/>
        </w:rPr>
      </w:pPr>
    </w:p>
    <w:p w14:paraId="2D16F0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sv-SE"/>
        </w:rPr>
      </w:pPr>
      <w:r w:rsidRPr="007B5C64">
        <w:rPr>
          <w:rFonts w:ascii="Courier New" w:eastAsia="SimSun" w:hAnsi="Courier New"/>
          <w:noProof/>
          <w:sz w:val="16"/>
          <w:lang w:val="en-US" w:eastAsia="sv-SE"/>
        </w:rPr>
        <w:t>DU-RX-MT-TX ::= ENUMERATED {supported, not-supported, supported-FDM-required</w:t>
      </w:r>
      <w:r w:rsidRPr="007B5C64">
        <w:rPr>
          <w:rFonts w:ascii="Courier New" w:eastAsia="SimSun" w:hAnsi="Courier New"/>
          <w:noProof/>
          <w:sz w:val="16"/>
          <w:lang w:eastAsia="ko-KR"/>
        </w:rPr>
        <w:t>, ...</w:t>
      </w:r>
      <w:r w:rsidRPr="007B5C64">
        <w:rPr>
          <w:rFonts w:ascii="Courier New" w:eastAsia="SimSun" w:hAnsi="Courier New"/>
          <w:noProof/>
          <w:sz w:val="16"/>
          <w:lang w:val="en-US" w:eastAsia="sv-SE"/>
        </w:rPr>
        <w:t>}</w:t>
      </w:r>
    </w:p>
    <w:p w14:paraId="641762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sv-SE"/>
        </w:rPr>
      </w:pPr>
    </w:p>
    <w:p w14:paraId="703676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en-US" w:eastAsia="sv-SE"/>
        </w:rPr>
        <w:t>DU-TX-MT-RX ::= ENUMERATED {supported, not-supported, supported-FDM-required</w:t>
      </w:r>
      <w:r w:rsidRPr="007B5C64">
        <w:rPr>
          <w:rFonts w:ascii="Courier New" w:eastAsia="SimSun" w:hAnsi="Courier New"/>
          <w:noProof/>
          <w:sz w:val="16"/>
          <w:lang w:eastAsia="ko-KR"/>
        </w:rPr>
        <w:t>, ...</w:t>
      </w:r>
      <w:r w:rsidRPr="007B5C64">
        <w:rPr>
          <w:rFonts w:ascii="Courier New" w:eastAsia="SimSun" w:hAnsi="Courier New"/>
          <w:noProof/>
          <w:sz w:val="16"/>
          <w:lang w:val="en-US" w:eastAsia="sv-SE"/>
        </w:rPr>
        <w:t>}</w:t>
      </w:r>
    </w:p>
    <w:p w14:paraId="7463EB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83EA9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706B1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6CA4E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DuplicationActivation ::= ENUMERATED {active, inactive, ...}</w:t>
      </w:r>
    </w:p>
    <w:p w14:paraId="0A4469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D9C5C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2854D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Dynamic5QIDescriptor ::= SEQUENCE {</w:t>
      </w:r>
    </w:p>
    <w:p w14:paraId="7EF5205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priorityLevelQoS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PriorityLevelQoS,</w:t>
      </w:r>
    </w:p>
    <w:p w14:paraId="1CE61DF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packetDelayBudget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PacketDelayBudget,</w:t>
      </w:r>
    </w:p>
    <w:p w14:paraId="43196D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packetErrorRate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PacketErrorRate,</w:t>
      </w:r>
    </w:p>
    <w:p w14:paraId="4181BB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fiveQI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FiveQI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8FB14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delayCritical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ENUMERATED {delay-critical, non-delay-critical, ...}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341B3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cs="Arial"/>
          <w:noProof/>
          <w:snapToGrid w:val="0"/>
          <w:sz w:val="16"/>
          <w:lang w:eastAsia="ko-KR"/>
        </w:rPr>
        <w:t xml:space="preserve">-- This IE shall be present if the </w:t>
      </w:r>
      <w:r w:rsidRPr="007B5C64">
        <w:rPr>
          <w:rFonts w:ascii="Courier New" w:eastAsia="SimSun" w:hAnsi="Courier New" w:cs="Arial"/>
          <w:i/>
          <w:noProof/>
          <w:snapToGrid w:val="0"/>
          <w:sz w:val="16"/>
          <w:lang w:eastAsia="ko-KR"/>
        </w:rPr>
        <w:t>GBR QoS Flow Information</w:t>
      </w:r>
      <w:r w:rsidRPr="007B5C64">
        <w:rPr>
          <w:rFonts w:ascii="Courier New" w:eastAsia="SimSun" w:hAnsi="Courier New" w:cs="Arial"/>
          <w:noProof/>
          <w:snapToGrid w:val="0"/>
          <w:sz w:val="16"/>
          <w:lang w:eastAsia="ko-KR"/>
        </w:rPr>
        <w:t xml:space="preserve"> IE is present in the </w:t>
      </w:r>
      <w:r w:rsidRPr="007B5C64">
        <w:rPr>
          <w:rFonts w:ascii="Courier New" w:eastAsia="SimSun" w:hAnsi="Courier New" w:cs="Arial"/>
          <w:i/>
          <w:noProof/>
          <w:snapToGrid w:val="0"/>
          <w:sz w:val="16"/>
          <w:lang w:eastAsia="ko-KR"/>
        </w:rPr>
        <w:t>QoS Flow Level QoS Parameters</w:t>
      </w:r>
      <w:r w:rsidRPr="007B5C64">
        <w:rPr>
          <w:rFonts w:ascii="Courier New" w:eastAsia="SimSun" w:hAnsi="Courier New" w:cs="Arial"/>
          <w:noProof/>
          <w:snapToGrid w:val="0"/>
          <w:sz w:val="16"/>
          <w:lang w:eastAsia="ko-KR"/>
        </w:rPr>
        <w:t xml:space="preserve"> IE.</w:t>
      </w:r>
    </w:p>
    <w:p w14:paraId="4A8A559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averagingWindow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AveragingWindow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80270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cs="Arial"/>
          <w:noProof/>
          <w:snapToGrid w:val="0"/>
          <w:sz w:val="16"/>
          <w:lang w:eastAsia="ko-KR"/>
        </w:rPr>
        <w:t xml:space="preserve">-- This IE shall be present if the </w:t>
      </w:r>
      <w:r w:rsidRPr="007B5C64">
        <w:rPr>
          <w:rFonts w:ascii="Courier New" w:eastAsia="SimSun" w:hAnsi="Courier New" w:cs="Arial"/>
          <w:i/>
          <w:noProof/>
          <w:snapToGrid w:val="0"/>
          <w:sz w:val="16"/>
          <w:lang w:eastAsia="ko-KR"/>
        </w:rPr>
        <w:t>GBR QoS Flow Information</w:t>
      </w:r>
      <w:r w:rsidRPr="007B5C64">
        <w:rPr>
          <w:rFonts w:ascii="Courier New" w:eastAsia="SimSun" w:hAnsi="Courier New" w:cs="Arial"/>
          <w:noProof/>
          <w:snapToGrid w:val="0"/>
          <w:sz w:val="16"/>
          <w:lang w:eastAsia="ko-KR"/>
        </w:rPr>
        <w:t xml:space="preserve"> IE is present in the </w:t>
      </w:r>
      <w:r w:rsidRPr="007B5C64">
        <w:rPr>
          <w:rFonts w:ascii="Courier New" w:eastAsia="SimSun" w:hAnsi="Courier New" w:cs="Arial"/>
          <w:i/>
          <w:noProof/>
          <w:snapToGrid w:val="0"/>
          <w:sz w:val="16"/>
          <w:lang w:eastAsia="ko-KR"/>
        </w:rPr>
        <w:t>QoS Flow Level QoS Parameters</w:t>
      </w:r>
      <w:r w:rsidRPr="007B5C64">
        <w:rPr>
          <w:rFonts w:ascii="Courier New" w:eastAsia="SimSun" w:hAnsi="Courier New" w:cs="Arial"/>
          <w:noProof/>
          <w:snapToGrid w:val="0"/>
          <w:sz w:val="16"/>
          <w:lang w:eastAsia="ko-KR"/>
        </w:rPr>
        <w:t xml:space="preserve"> IE.</w:t>
      </w:r>
    </w:p>
    <w:p w14:paraId="50954A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maximumDataBurstVolume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bookmarkStart w:id="1252" w:name="_Hlk515425381"/>
      <w:r w:rsidRPr="007B5C64">
        <w:rPr>
          <w:rFonts w:ascii="Courier New" w:eastAsia="SimSun" w:hAnsi="Courier New"/>
          <w:noProof/>
          <w:sz w:val="16"/>
          <w:lang w:eastAsia="ko-KR"/>
        </w:rPr>
        <w:t>MaximumDataBurstVolume</w:t>
      </w:r>
      <w:bookmarkEnd w:id="1252"/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A45E1C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r w:rsidRPr="007B5C64">
        <w:rPr>
          <w:rFonts w:ascii="Courier New" w:eastAsia="SimSun" w:hAnsi="Courier New"/>
          <w:noProof/>
          <w:sz w:val="16"/>
          <w:lang w:eastAsia="ko-KR"/>
        </w:rPr>
        <w:t>Dynamic5QIDescriptor-ExtIEs</w:t>
      </w:r>
      <w:r w:rsidRPr="007B5C64">
        <w:rPr>
          <w:rFonts w:ascii="Courier New" w:eastAsia="SimSun" w:hAnsi="Courier New"/>
          <w:snapToGrid w:val="0"/>
          <w:sz w:val="16"/>
        </w:rPr>
        <w:t xml:space="preserve"> 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35F39D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DEB74C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CEAEA4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B2986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Dynamic5QIDescriptor-ExtIEs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132509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{ ID id-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ExtendedPacketDelayBudget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ExtendedPacketDelayBudget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PRESENCE optional}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0ED7AE2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id-CNPacketDelayBudgetDownlink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ExtendedPacketDelayBudget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0341D86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id-CNPacketDelayBudgetUplink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ExtendedPacketDelayBudget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1016C78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54F121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41A675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9E7D6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E179F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E</w:t>
      </w:r>
    </w:p>
    <w:p w14:paraId="2B416E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82D0B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EarlyMeasurement ::= ENUMERATED {true, ...}</w:t>
      </w:r>
    </w:p>
    <w:p w14:paraId="431241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</w:p>
    <w:p w14:paraId="2E6392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ECNMarkingorCongestionInformationReportingRequest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CHOICE {</w:t>
      </w:r>
    </w:p>
    <w:p w14:paraId="3CEC14C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eCNMarkingAtRANRequest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ECNMarkingAtRANRequest,</w:t>
      </w:r>
    </w:p>
    <w:p w14:paraId="47E4F7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eCNMarkingAtUPFRequest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ECNMarkingAtUPFRequest,</w:t>
      </w:r>
    </w:p>
    <w:p w14:paraId="35F2C76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congestionInformationRequest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CongestionInformationRequest,</w:t>
      </w:r>
    </w:p>
    <w:p w14:paraId="3DD7EC9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ProtocolIE-Single-Container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{ {</w:t>
      </w:r>
      <w:r w:rsidRPr="007B5C64">
        <w:rPr>
          <w:rFonts w:ascii="Courier New" w:eastAsia="SimSun" w:hAnsi="Courier New"/>
          <w:noProof/>
          <w:snapToGrid w:val="0"/>
          <w:sz w:val="16"/>
        </w:rPr>
        <w:t>ECNMarkingorCongestionInformationReportingRequest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-ExtIEs} }</w:t>
      </w:r>
    </w:p>
    <w:p w14:paraId="1F9B5B1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601F7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47C8B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ECNMarkingorCongestionInformationReportingRequest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XNAP-PROTOCOL-IES ::= {</w:t>
      </w:r>
    </w:p>
    <w:p w14:paraId="28F11A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49CC5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D5149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26AFA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D28C2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ECNMarkingAtRANRequest ::= ENUMERATED {ul, dl, both, stop,...}</w:t>
      </w:r>
    </w:p>
    <w:p w14:paraId="3FB658E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17EA4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ECNMarkingAtUPFRequest ::= ENUMERATED {ul, dl, both, stop,...}</w:t>
      </w:r>
    </w:p>
    <w:p w14:paraId="026CA2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CB00C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8CF7CF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CongestionInformationRequest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ENUMERATED {ul, dl, both, stop, ...}</w:t>
      </w:r>
    </w:p>
    <w:p w14:paraId="3AFA6B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iCs/>
          <w:noProof/>
          <w:sz w:val="16"/>
          <w:lang w:eastAsia="ja-JP"/>
        </w:rPr>
      </w:pPr>
    </w:p>
    <w:p w14:paraId="340916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iCs/>
          <w:noProof/>
          <w:sz w:val="16"/>
          <w:lang w:eastAsia="ja-JP"/>
        </w:rPr>
      </w:pPr>
    </w:p>
    <w:p w14:paraId="5BBD0A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253" w:name="_Hlk148727365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EnergyCost ::= INTEGER (0..10000, ...)</w:t>
      </w:r>
    </w:p>
    <w:bookmarkEnd w:id="1253"/>
    <w:p w14:paraId="7E43AC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52CBB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024E79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EquivalentSNPNs ::= SEQUENCE (SIZE(1..maxnoofESNPNs)) OF SNPNIdentity</w:t>
      </w:r>
    </w:p>
    <w:p w14:paraId="42D683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A8CE17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9B17C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>E-RAB-ID</w:t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  <w:t>::= INTEGER (0..15, ...)</w:t>
      </w:r>
    </w:p>
    <w:p w14:paraId="38F1BE7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</w:p>
    <w:p w14:paraId="2D23D1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</w:p>
    <w:p w14:paraId="521DEE7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>E-UTRAARFCN ::= INTEGER (0..</w:t>
      </w:r>
      <w:r w:rsidRPr="007B5C64">
        <w:rPr>
          <w:rFonts w:ascii="Courier New" w:eastAsia="SimSun" w:hAnsi="Courier New"/>
          <w:noProof/>
          <w:sz w:val="16"/>
          <w:lang w:val="sv-SE" w:eastAsia="ja-JP"/>
        </w:rPr>
        <w:t>maxEARFCN)</w:t>
      </w:r>
    </w:p>
    <w:p w14:paraId="615324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</w:p>
    <w:p w14:paraId="4DAC1C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</w:p>
    <w:p w14:paraId="5EC807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E-UTRA-Cell-Identity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BIT STRING (SIZE(28))</w:t>
      </w:r>
    </w:p>
    <w:p w14:paraId="3ACC08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062C1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bookmarkStart w:id="1254" w:name="_Hlk148714642"/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ERedcap-Bcast-Information ::= BIT STRING(SIZE(8))</w:t>
      </w:r>
    </w:p>
    <w:bookmarkEnd w:id="1254"/>
    <w:p w14:paraId="279E72B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4A415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bookmarkStart w:id="1255" w:name="_Hlk513540919"/>
      <w:r w:rsidRPr="007B5C64">
        <w:rPr>
          <w:rFonts w:ascii="Courier New" w:eastAsia="SimSun" w:hAnsi="Courier New"/>
          <w:noProof/>
          <w:sz w:val="16"/>
          <w:lang w:val="fr-FR" w:eastAsia="ko-KR"/>
        </w:rPr>
        <w:t xml:space="preserve">E-UTRA-CGI </w:t>
      </w:r>
      <w:bookmarkEnd w:id="1255"/>
      <w:r w:rsidRPr="007B5C64">
        <w:rPr>
          <w:rFonts w:ascii="Courier New" w:eastAsia="SimSun" w:hAnsi="Courier New"/>
          <w:noProof/>
          <w:sz w:val="16"/>
          <w:lang w:val="fr-FR" w:eastAsia="ko-KR"/>
        </w:rPr>
        <w:t>::= SEQUENCE {</w:t>
      </w:r>
    </w:p>
    <w:p w14:paraId="25DB7C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plmn-id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PLMN-I</w:t>
      </w:r>
      <w:r w:rsidRPr="007B5C64">
        <w:rPr>
          <w:rFonts w:ascii="Courier New" w:eastAsia="SimSun" w:hAnsi="Courier New"/>
          <w:sz w:val="16"/>
          <w:lang w:val="fr-FR" w:eastAsia="ko-KR"/>
        </w:rPr>
        <w:t>dentity,</w:t>
      </w:r>
    </w:p>
    <w:p w14:paraId="704D59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e-utra-CI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E-UTRA-Cell-Identity,</w:t>
      </w:r>
    </w:p>
    <w:p w14:paraId="6270FF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E-UTRA-CGI-</w:t>
      </w:r>
      <w:proofErr w:type="spellStart"/>
      <w:r w:rsidRPr="007B5C64">
        <w:rPr>
          <w:rFonts w:ascii="Courier New" w:eastAsia="SimSun" w:hAnsi="Courier New"/>
          <w:noProof/>
          <w:sz w:val="16"/>
          <w:lang w:val="fr-FR" w:eastAsia="ko-KR"/>
        </w:rPr>
        <w:t>Ext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} } 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,</w:t>
      </w:r>
    </w:p>
    <w:p w14:paraId="23F8D3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...</w:t>
      </w:r>
    </w:p>
    <w:p w14:paraId="1BCC5F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0A745A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2CCCD5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 xml:space="preserve">E-UTRA-CGI-ExtIEs 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XNAP-PROTOCOL-EXTENSION ::= {</w:t>
      </w:r>
    </w:p>
    <w:p w14:paraId="4925683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...</w:t>
      </w:r>
    </w:p>
    <w:p w14:paraId="3B1C75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4DE3E9E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B91D5C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4C230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E-UTRAFrequencyBandIndicator ::= INTEGER (1..256, ...)</w:t>
      </w:r>
    </w:p>
    <w:p w14:paraId="08D89F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961E0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ADBF9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E-UTRAMultibandInfoList ::= SEQUENCE (SIZE(1..maxnoofEUTRABands)) OF E-UTRAFrequencyBandIndicator</w:t>
      </w:r>
    </w:p>
    <w:p w14:paraId="23F154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C47B4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5E62A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EUTRA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PagingeDRXInformation ::= SEQUENCE {</w:t>
      </w:r>
    </w:p>
    <w:p w14:paraId="49F7D5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eutra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paging-eDRX-Cycle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EUTRA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Paging-eDRX-Cycle,</w:t>
      </w:r>
    </w:p>
    <w:p w14:paraId="43C081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eutra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paging-Time-Window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EUTRA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Paging-Time-Window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  <w:t>OPTIONAL,</w:t>
      </w:r>
    </w:p>
    <w:p w14:paraId="4B2412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 w:hint="eastAsia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fr-FR"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EUTRA</w:t>
      </w:r>
      <w:r w:rsidRPr="007B5C64">
        <w:rPr>
          <w:rFonts w:ascii="Courier New" w:eastAsia="SimSun" w:hAnsi="Courier New" w:hint="eastAsia"/>
          <w:noProof/>
          <w:sz w:val="16"/>
          <w:lang w:val="fr-FR" w:eastAsia="ko-KR"/>
        </w:rPr>
        <w:t>PagingeDRXInformation-ExtIEs} }</w:t>
      </w:r>
      <w:r w:rsidRPr="007B5C64">
        <w:rPr>
          <w:rFonts w:ascii="Courier New" w:eastAsia="SimSun" w:hAnsi="Courier New" w:hint="eastAsia"/>
          <w:noProof/>
          <w:sz w:val="16"/>
          <w:lang w:val="fr-FR" w:eastAsia="ko-KR"/>
        </w:rPr>
        <w:tab/>
        <w:t>OPTIONAL,</w:t>
      </w:r>
    </w:p>
    <w:p w14:paraId="41E515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...</w:t>
      </w:r>
    </w:p>
    <w:p w14:paraId="0C8715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>}</w:t>
      </w:r>
    </w:p>
    <w:p w14:paraId="355EA7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B4479D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EUTRA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 xml:space="preserve">PagingeDRXInformation-ExtIEs </w:t>
      </w:r>
      <w:r w:rsidRPr="007B5C64">
        <w:rPr>
          <w:rFonts w:ascii="Courier New" w:eastAsia="SimSun" w:hAnsi="Courier New"/>
          <w:noProof/>
          <w:sz w:val="16"/>
          <w:lang w:eastAsia="ko-KR"/>
        </w:rPr>
        <w:t>XNAP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-PROTOCOL-EXTENSION ::= {</w:t>
      </w:r>
    </w:p>
    <w:p w14:paraId="5D0394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  <w:t>...</w:t>
      </w:r>
    </w:p>
    <w:p w14:paraId="6D5E6F8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>}</w:t>
      </w:r>
    </w:p>
    <w:p w14:paraId="5AEA32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5A29C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>EUTRA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Paging-eDRX-Cycle ::= ENUMERATED {</w:t>
      </w:r>
    </w:p>
    <w:p w14:paraId="2A6BD99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  <w:t>hfhalf, hf1, hf2, hf4, hf6,</w:t>
      </w:r>
    </w:p>
    <w:p w14:paraId="068647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  <w:t>hf8, hf10, hf12, hf14, hf16,</w:t>
      </w:r>
    </w:p>
    <w:p w14:paraId="6871B9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  <w:t>hf32, hf64, hf128, hf256,</w:t>
      </w:r>
    </w:p>
    <w:p w14:paraId="6DE00F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  <w:t>...</w:t>
      </w:r>
    </w:p>
    <w:p w14:paraId="47B22F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>}</w:t>
      </w:r>
    </w:p>
    <w:p w14:paraId="19C69E1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3ABAC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C02A3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EUTRA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Paging-Time-Window ::= ENUMERATED {</w:t>
      </w:r>
    </w:p>
    <w:p w14:paraId="2C5286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  <w:t>s1, s2, s3, s4, s5,</w:t>
      </w:r>
    </w:p>
    <w:p w14:paraId="750386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  <w:t>s6, s7, s8, s9, s10,</w:t>
      </w:r>
    </w:p>
    <w:p w14:paraId="23588A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  <w:t>s11, s12, s13, s14, s15, s16,</w:t>
      </w:r>
    </w:p>
    <w:p w14:paraId="16B2D5C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  <w:t>...</w:t>
      </w:r>
    </w:p>
    <w:p w14:paraId="65BFFA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>}</w:t>
      </w:r>
    </w:p>
    <w:p w14:paraId="10F8E33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731F7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E-UTRAPCI ::= INTEGER (0..503, ...)</w:t>
      </w:r>
    </w:p>
    <w:p w14:paraId="12FC0AC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A363A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D7201C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256" w:name="_Hlk515373647"/>
      <w:r w:rsidRPr="007B5C64">
        <w:rPr>
          <w:rFonts w:ascii="Courier New" w:eastAsia="SimSun" w:hAnsi="Courier New"/>
          <w:noProof/>
          <w:sz w:val="16"/>
          <w:lang w:eastAsia="ko-KR"/>
        </w:rPr>
        <w:t>E-UTRAPRACHConfiguration</w:t>
      </w:r>
      <w:bookmarkEnd w:id="1256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SEQUENCE {</w:t>
      </w:r>
    </w:p>
    <w:p w14:paraId="59BB0A1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rootSequenceIndex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INTEGER (0..837),</w:t>
      </w:r>
    </w:p>
    <w:p w14:paraId="777F8D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zeroCorrelationIndex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INTEGER (0..15),</w:t>
      </w:r>
    </w:p>
    <w:p w14:paraId="735E33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highSpeedFlag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ENUMERATED {true, false, ...},</w:t>
      </w:r>
    </w:p>
    <w:p w14:paraId="7FDD0C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bCs/>
          <w:noProof/>
          <w:sz w:val="16"/>
          <w:lang w:eastAsia="ko-KR"/>
        </w:rPr>
        <w:t>prach-FreqOffset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INTEGER (0..</w:t>
      </w:r>
      <w:r w:rsidRPr="007B5C64">
        <w:rPr>
          <w:rFonts w:ascii="Courier New" w:eastAsia="SimSun" w:hAnsi="Courier New"/>
          <w:noProof/>
          <w:snapToGrid w:val="0"/>
          <w:sz w:val="16"/>
        </w:rPr>
        <w:t>94</w:t>
      </w:r>
      <w:r w:rsidRPr="007B5C64">
        <w:rPr>
          <w:rFonts w:ascii="Courier New" w:eastAsia="SimSun" w:hAnsi="Courier New"/>
          <w:snapToGrid w:val="0"/>
          <w:sz w:val="16"/>
        </w:rPr>
        <w:t>)</w:t>
      </w:r>
      <w:r w:rsidRPr="007B5C64">
        <w:rPr>
          <w:rFonts w:ascii="Courier New" w:eastAsia="SimSun" w:hAnsi="Courier New"/>
          <w:noProof/>
          <w:sz w:val="16"/>
        </w:rPr>
        <w:t>,</w:t>
      </w:r>
    </w:p>
    <w:p w14:paraId="5E2421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prach-ConfigIndex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INTEGER (0..63)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2B157AF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 xml:space="preserve">--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C-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ifTDD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: This IE shall be </w:t>
      </w:r>
      <w:r w:rsidRPr="007B5C64">
        <w:rPr>
          <w:rFonts w:ascii="Courier New" w:eastAsia="SimSun" w:hAnsi="Courier New"/>
          <w:noProof/>
          <w:snapToGrid w:val="0"/>
          <w:sz w:val="16"/>
        </w:rPr>
        <w:t xml:space="preserve">present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if the </w:t>
      </w:r>
      <w:r w:rsidRPr="007B5C64">
        <w:rPr>
          <w:rFonts w:ascii="Courier New" w:eastAsia="SimSun" w:hAnsi="Courier New"/>
          <w:i/>
          <w:noProof/>
          <w:sz w:val="16"/>
        </w:rPr>
        <w:t xml:space="preserve">EUTRA-Mode-Info </w:t>
      </w:r>
      <w:r w:rsidRPr="007B5C64">
        <w:rPr>
          <w:rFonts w:ascii="Courier New" w:eastAsia="SimSun" w:hAnsi="Courier New"/>
          <w:noProof/>
          <w:sz w:val="16"/>
        </w:rPr>
        <w:t xml:space="preserve">IE in the </w:t>
      </w:r>
      <w:r w:rsidRPr="007B5C64">
        <w:rPr>
          <w:rFonts w:ascii="Courier New" w:eastAsia="SimSun" w:hAnsi="Courier New"/>
          <w:i/>
          <w:iCs/>
          <w:noProof/>
          <w:sz w:val="16"/>
        </w:rPr>
        <w:t xml:space="preserve">Served Cell Information E-UTRA </w:t>
      </w:r>
      <w:r w:rsidRPr="007B5C64">
        <w:rPr>
          <w:rFonts w:ascii="Courier New" w:eastAsia="SimSun" w:hAnsi="Courier New"/>
          <w:iCs/>
          <w:noProof/>
          <w:sz w:val="16"/>
        </w:rPr>
        <w:t>IE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is set to the value </w:t>
      </w:r>
      <w:r w:rsidRPr="007B5C64">
        <w:rPr>
          <w:rFonts w:ascii="Courier New" w:eastAsia="SimSun" w:hAnsi="Courier New"/>
          <w:noProof/>
          <w:sz w:val="16"/>
          <w:lang w:eastAsia="ko-KR"/>
        </w:rPr>
        <w:t>"</w:t>
      </w:r>
      <w:r w:rsidRPr="007B5C64">
        <w:rPr>
          <w:rFonts w:ascii="Courier New" w:eastAsia="SimSun" w:hAnsi="Courier New"/>
          <w:noProof/>
          <w:snapToGrid w:val="0"/>
          <w:sz w:val="16"/>
        </w:rPr>
        <w:t>TDD</w:t>
      </w:r>
      <w:r w:rsidRPr="007B5C64">
        <w:rPr>
          <w:rFonts w:ascii="Courier New" w:eastAsia="SimSun" w:hAnsi="Courier New"/>
          <w:noProof/>
          <w:sz w:val="16"/>
          <w:lang w:eastAsia="ko-KR"/>
        </w:rPr>
        <w:t>"</w:t>
      </w:r>
      <w:r w:rsidRPr="007B5C64">
        <w:rPr>
          <w:rFonts w:ascii="Courier New" w:eastAsia="SimSun" w:hAnsi="Courier New"/>
          <w:noProof/>
          <w:snapToGrid w:val="0"/>
          <w:sz w:val="16"/>
        </w:rPr>
        <w:t xml:space="preserve"> --</w:t>
      </w:r>
    </w:p>
    <w:p w14:paraId="721C38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E-</w:t>
      </w:r>
      <w:proofErr w:type="spellStart"/>
      <w:r w:rsidRPr="007B5C64">
        <w:rPr>
          <w:rFonts w:ascii="Courier New" w:eastAsia="SimSun" w:hAnsi="Courier New"/>
          <w:noProof/>
          <w:sz w:val="16"/>
          <w:lang w:val="fr-FR" w:eastAsia="ko-KR"/>
        </w:rPr>
        <w:t>UTRAPRACHConfiguration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 }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3FB99C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4EA38B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7330D6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</w:p>
    <w:p w14:paraId="33B19B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>E-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UTRAPRACHConfiguration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XNAP-PROTOCOL-EXTENSION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::= {</w:t>
      </w:r>
    </w:p>
    <w:p w14:paraId="3FAD75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...</w:t>
      </w:r>
    </w:p>
    <w:p w14:paraId="7C7B67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253956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23A6B6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4DA8599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bookmarkStart w:id="1257" w:name="_Hlk515385528"/>
      <w:r w:rsidRPr="007B5C64">
        <w:rPr>
          <w:rFonts w:ascii="Courier New" w:eastAsia="SimSun" w:hAnsi="Courier New"/>
          <w:noProof/>
          <w:sz w:val="16"/>
          <w:lang w:val="fr-FR" w:eastAsia="ko-KR"/>
        </w:rPr>
        <w:t>E-UTRATransmissionBandwidth</w:t>
      </w:r>
      <w:bookmarkEnd w:id="1257"/>
      <w:r w:rsidRPr="007B5C64">
        <w:rPr>
          <w:rFonts w:ascii="Courier New" w:eastAsia="SimSun" w:hAnsi="Courier New"/>
          <w:noProof/>
          <w:sz w:val="16"/>
          <w:lang w:val="fr-FR" w:eastAsia="ko-KR"/>
        </w:rPr>
        <w:t xml:space="preserve"> ::= ENUMERATED {</w:t>
      </w:r>
      <w:r w:rsidRPr="007B5C64">
        <w:rPr>
          <w:rFonts w:ascii="Courier New" w:eastAsia="MS Mincho" w:hAnsi="Courier New"/>
          <w:noProof/>
          <w:sz w:val="16"/>
          <w:lang w:val="fr-FR" w:eastAsia="ja-JP"/>
        </w:rPr>
        <w:t>bw6, bw15, bw25, bw50, bw75, bw100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, ..., bw1}</w:t>
      </w:r>
    </w:p>
    <w:p w14:paraId="4E82670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7BB82C1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EndpointIPAddressAndPort ::=SEQUENCE {</w:t>
      </w:r>
    </w:p>
    <w:p w14:paraId="638094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endpointIPAddress 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TransportLayerAddress,</w:t>
      </w:r>
    </w:p>
    <w:p w14:paraId="56D833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portNumber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PortNumber,</w:t>
      </w:r>
    </w:p>
    <w:p w14:paraId="3F45C2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ProtocolExtensionContainer { { EndpointIPAddressAndPort-ExtIEs} } OPTIONAL</w:t>
      </w:r>
    </w:p>
    <w:p w14:paraId="723A4D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1C378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2FF753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EndpointIPAddressAndPort-ExtIEs XNAP-PROTOCOL-EXTENSION ::= {</w:t>
      </w:r>
    </w:p>
    <w:p w14:paraId="1D3FD5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4F372D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A8A25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0D09F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E8F007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EventTriggered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4F12C22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loggedEventTriggeredConfig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LoggedEventTriggeredConfig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DAE5C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EventTriggered-ExtIEs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 OPTIONAL,</w:t>
      </w:r>
    </w:p>
    <w:p w14:paraId="452380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7E00A3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97D76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5D335C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lastRenderedPageBreak/>
        <w:t>EventTriggered-ExtIEs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1681BD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0A5F28C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FAC16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7E0C1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EventType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ENUMERATED {</w:t>
      </w:r>
    </w:p>
    <w:p w14:paraId="546BF5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report-upon-change-of-serving-</w:t>
      </w:r>
      <w:r w:rsidRPr="007B5C64">
        <w:rPr>
          <w:rFonts w:ascii="Courier New" w:eastAsia="SimSun" w:hAnsi="Courier New" w:cs="Arial"/>
          <w:noProof/>
          <w:sz w:val="16"/>
        </w:rPr>
        <w:t>cell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4CA61F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report-UE-moving-</w:t>
      </w:r>
      <w:r w:rsidRPr="007B5C64" w:rsidDel="00292E19">
        <w:rPr>
          <w:rFonts w:ascii="Courier New" w:eastAsia="SimSun" w:hAnsi="Courier New" w:cs="Arial"/>
          <w:noProof/>
          <w:sz w:val="16"/>
          <w:lang w:eastAsia="ja-JP"/>
        </w:rPr>
        <w:t>presence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-into-or-out-of-the-A</w:t>
      </w:r>
      <w:r w:rsidRPr="007B5C64" w:rsidDel="00292E19">
        <w:rPr>
          <w:rFonts w:ascii="Courier New" w:eastAsia="SimSun" w:hAnsi="Courier New" w:cs="Arial"/>
          <w:noProof/>
          <w:sz w:val="16"/>
          <w:lang w:eastAsia="ja-JP"/>
        </w:rPr>
        <w:t>rea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-o</w:t>
      </w:r>
      <w:r w:rsidRPr="007B5C64" w:rsidDel="00292E19">
        <w:rPr>
          <w:rFonts w:ascii="Courier New" w:eastAsia="SimSun" w:hAnsi="Courier New" w:cs="Arial"/>
          <w:noProof/>
          <w:sz w:val="16"/>
          <w:lang w:eastAsia="ja-JP"/>
        </w:rPr>
        <w:t>f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-I</w:t>
      </w:r>
      <w:r w:rsidRPr="007B5C64" w:rsidDel="00292E19">
        <w:rPr>
          <w:rFonts w:ascii="Courier New" w:eastAsia="SimSun" w:hAnsi="Courier New" w:cs="Arial"/>
          <w:noProof/>
          <w:sz w:val="16"/>
          <w:lang w:eastAsia="ja-JP"/>
        </w:rPr>
        <w:t>nterest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,</w:t>
      </w:r>
    </w:p>
    <w:p w14:paraId="1C15B79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...,</w:t>
      </w:r>
    </w:p>
    <w:p w14:paraId="08312B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report-upon-change-of-serving-cell-and-Area-of-Interest</w:t>
      </w:r>
    </w:p>
    <w:p w14:paraId="6167021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7C81A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2B8FA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D6614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EventTypeTrigger ::= CHOICE {</w:t>
      </w:r>
    </w:p>
    <w:p w14:paraId="001C92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>outOfCoverage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ENUMERATED {true, ...},</w:t>
      </w:r>
    </w:p>
    <w:p w14:paraId="6326D6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eventL1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EventL1,</w:t>
      </w:r>
    </w:p>
    <w:p w14:paraId="63EF28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choice-</w:t>
      </w:r>
      <w:r w:rsidRPr="007B5C64" w:rsidDel="00471500">
        <w:rPr>
          <w:rFonts w:ascii="Courier New" w:eastAsia="SimSun" w:hAnsi="Courier New"/>
          <w:noProof/>
          <w:sz w:val="16"/>
          <w:lang w:eastAsia="ko-KR"/>
        </w:rPr>
        <w:t>E</w:t>
      </w:r>
      <w:r w:rsidRPr="007B5C64">
        <w:rPr>
          <w:rFonts w:ascii="Courier New" w:eastAsia="SimSun" w:hAnsi="Courier New"/>
          <w:noProof/>
          <w:sz w:val="16"/>
          <w:lang w:eastAsia="ko-KR"/>
        </w:rPr>
        <w:t>xtension</w:t>
      </w:r>
      <w:r w:rsidRPr="007B5C64" w:rsidDel="004F4233">
        <w:rPr>
          <w:rFonts w:ascii="Courier New" w:eastAsia="SimSun" w:hAnsi="Courier New"/>
          <w:noProof/>
          <w:sz w:val="16"/>
          <w:lang w:eastAsia="ko-KR"/>
        </w:rPr>
        <w:t>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ProtocolIE-Single-Container { {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EventTypeTrigger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-ExtIEs} }</w:t>
      </w:r>
    </w:p>
    <w:p w14:paraId="68EF25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98D16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4ADF6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EventTypeTrigger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XNAP-PROTOCOL-IES </w:t>
      </w:r>
      <w:r w:rsidRPr="007B5C64">
        <w:rPr>
          <w:rFonts w:ascii="Courier New" w:eastAsia="SimSun" w:hAnsi="Courier New"/>
          <w:noProof/>
          <w:sz w:val="16"/>
          <w:lang w:eastAsia="ko-KR"/>
        </w:rPr>
        <w:t>::= {</w:t>
      </w:r>
    </w:p>
    <w:p w14:paraId="50DC1BA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71E2F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C05038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76529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EventL1 ::= SEQUENCE {</w:t>
      </w:r>
    </w:p>
    <w:p w14:paraId="7EFB12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l1Threshold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MeasurementThresholdL1LoggedMDT,</w:t>
      </w:r>
    </w:p>
    <w:p w14:paraId="010772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hysteresis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Hysteresis,</w:t>
      </w:r>
    </w:p>
    <w:p w14:paraId="15C441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timeToTrigger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TimeToTrigger,</w:t>
      </w:r>
    </w:p>
    <w:p w14:paraId="24FEB3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EventL1-ExtIEs} } OPTIONAL,</w:t>
      </w:r>
    </w:p>
    <w:p w14:paraId="5A262B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55CF9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ACA96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90809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EventL1-ExtIEs XNAP-PROTOCOL-EXTENSION ::= {</w:t>
      </w:r>
    </w:p>
    <w:p w14:paraId="3469AA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4B005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FC87B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92FC7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napToGrid w:val="0"/>
          <w:sz w:val="16"/>
          <w:lang w:eastAsia="ko-KR"/>
        </w:rPr>
      </w:pPr>
      <w:bookmarkStart w:id="1258" w:name="MCCQCTEMPBM_00000273"/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 xml:space="preserve">MeasurementThresholdL1LoggedMDT </w:t>
      </w:r>
      <w:bookmarkEnd w:id="1258"/>
      <w:r w:rsidRPr="007B5C64">
        <w:rPr>
          <w:rFonts w:ascii="Courier New" w:eastAsia="SimSun" w:hAnsi="Courier New"/>
          <w:noProof/>
          <w:snapToGrid w:val="0"/>
          <w:sz w:val="16"/>
        </w:rPr>
        <w:t>::= CHOICE {</w:t>
      </w:r>
      <w:bookmarkStart w:id="1259" w:name="MCCQCTEMPBM_00000274"/>
    </w:p>
    <w:bookmarkEnd w:id="1259"/>
    <w:p w14:paraId="4906CF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threshold-RSRP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Threshold-RSRP,</w:t>
      </w:r>
    </w:p>
    <w:p w14:paraId="254E72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threshold-RSRQ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Threshold-RSRQ,</w:t>
      </w:r>
    </w:p>
    <w:p w14:paraId="4D852C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...,</w:t>
      </w:r>
    </w:p>
    <w:p w14:paraId="090DD8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ProtocolIE-Single-Container { {</w:t>
      </w:r>
      <w:bookmarkStart w:id="1260" w:name="MCCQCTEMPBM_00000275"/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>MeasurementThresholdL1LoggedMDT</w:t>
      </w:r>
      <w:bookmarkEnd w:id="1260"/>
      <w:r w:rsidRPr="007B5C64">
        <w:rPr>
          <w:rFonts w:ascii="Courier New" w:eastAsia="SimSun" w:hAnsi="Courier New"/>
          <w:noProof/>
          <w:sz w:val="16"/>
          <w:lang w:eastAsia="ko-KR"/>
        </w:rPr>
        <w:t>-ExtIEs} }</w:t>
      </w:r>
    </w:p>
    <w:p w14:paraId="734059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06AD96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C60EB4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261" w:name="MCCQCTEMPBM_00000276"/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>MeasurementThresholdL1LoggedMDT</w:t>
      </w:r>
      <w:bookmarkEnd w:id="1261"/>
      <w:r w:rsidRPr="007B5C64">
        <w:rPr>
          <w:rFonts w:ascii="Courier New" w:eastAsia="SimSun" w:hAnsi="Courier New"/>
          <w:noProof/>
          <w:sz w:val="16"/>
          <w:lang w:eastAsia="ko-KR"/>
        </w:rPr>
        <w:t>-ExtIEs XNAP-PROTOCOL-IES ::= {</w:t>
      </w:r>
    </w:p>
    <w:p w14:paraId="3D2FA6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80A488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D8C79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412B2C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bookmarkStart w:id="1262" w:name="_Hlk120735461"/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ExcessPacketDelayThresholdConfiguration</w:t>
      </w:r>
      <w:bookmarkEnd w:id="1262"/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 ::= SEQUENCE (SIZE(1..maxnoofThresholdsForExcessPacketDelay)) OF ExcessPacketDelayThresholdItem</w:t>
      </w:r>
    </w:p>
    <w:p w14:paraId="305383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0ED55C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ExcessPacketDelayThresholdItem ::= SEQUENCE {</w:t>
      </w:r>
    </w:p>
    <w:p w14:paraId="2A3A7D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fiveQI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FiveQI,</w:t>
      </w:r>
    </w:p>
    <w:p w14:paraId="20F14C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excessPacketDelayThresholdValue</w:t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ExcessPacketDelayThresholdValue,</w:t>
      </w:r>
    </w:p>
    <w:p w14:paraId="64229F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ProtocolExtensionContainer { { ExcessPacketDelayThresholdItem-ExtIEs } }</w:t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OPTIONAL,</w:t>
      </w:r>
    </w:p>
    <w:p w14:paraId="1F52E6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...</w:t>
      </w:r>
    </w:p>
    <w:p w14:paraId="4A4EEAF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14:paraId="5098D2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11CEAC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ExcessPacketDelayThresholdItem-ExtIEs XNAP-PROTOCOL-EXTENSION ::= {</w:t>
      </w:r>
    </w:p>
    <w:p w14:paraId="40B67D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...</w:t>
      </w:r>
    </w:p>
    <w:p w14:paraId="33FED5F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14:paraId="526359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48666A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ExcessPacketDelayThresholdValue ::= ENUMERATED {</w:t>
      </w:r>
    </w:p>
    <w:p w14:paraId="1C1222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ms0dot25, ms0dot5, ms1, ms2, ms4, ms5, ms10, ms20, ms30, ms40, ms50, ms60, ms70, ms80, ms90, ms100, ms150, ms300, </w:t>
      </w:r>
      <w:r w:rsidRPr="007B5C64">
        <w:rPr>
          <w:rFonts w:ascii="Courier New" w:eastAsia="SimSun" w:hAnsi="Courier New"/>
          <w:noProof/>
          <w:snapToGrid w:val="0"/>
          <w:sz w:val="16"/>
        </w:rPr>
        <w:t>ms500,</w:t>
      </w:r>
    </w:p>
    <w:p w14:paraId="7EC15C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...</w:t>
      </w:r>
    </w:p>
    <w:p w14:paraId="5B1378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14:paraId="150767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5824BB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ExpectedActivityPeriod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INTEGER (1..30|40|50|60|80|100|120|150|180|181, ...)</w:t>
      </w:r>
    </w:p>
    <w:p w14:paraId="143F82E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38EC4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ExpectedHOInterval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ENUMERATED {</w:t>
      </w:r>
    </w:p>
    <w:p w14:paraId="7704B7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sec15, sec30, sec60, sec90, sec120, sec180, long-time,</w:t>
      </w:r>
    </w:p>
    <w:p w14:paraId="0B07A9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400E3A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CF52D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4E7A1D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ExpectedIdlePeriod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INTEGER (1..30|40|50|60|80|100|120|150|180|181, ...)</w:t>
      </w:r>
    </w:p>
    <w:p w14:paraId="25399A2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2DDB1E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ExpectedUEActivityBehaviour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4A2A78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expectedActivityPeriod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ExpectedActivityPeriod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5A7049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expectedIdlePeriod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ExpectedIdlePeriod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20BC66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sourceOfUEActivityBehaviourInformation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SourceOfUEActivityBehaviourInformation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76A5FF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ExpectedUEActivityBehaviour-ExtIEs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594444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2B0B59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6D66BD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198282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ExpectedUEActivityBehaviour-ExtIEs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3EC3C64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779A42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4071DB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00D0E8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ExpectedUEBehaviour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SEQUENCE {</w:t>
      </w:r>
    </w:p>
    <w:p w14:paraId="1FF2A7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expectedUEActivityBehaviour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ExpectedUEActivityBehaviour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3B14D4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expectedHOInterval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ExpectedHOInterval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292361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757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Arial"/>
          <w:noProof/>
          <w:sz w:val="16"/>
          <w:lang w:eastAsia="ko-KR"/>
        </w:rPr>
        <w:t>expectedUEMobility</w:t>
      </w:r>
      <w:r w:rsidRPr="007B5C64">
        <w:rPr>
          <w:rFonts w:ascii="Courier New" w:eastAsia="SimSun" w:hAnsi="Courier New" w:cs="Arial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Arial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Arial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Arial"/>
          <w:noProof/>
          <w:sz w:val="16"/>
          <w:lang w:eastAsia="ko-KR"/>
        </w:rPr>
        <w:tab/>
        <w:t>ExpectedUEMobility</w:t>
      </w:r>
      <w:r w:rsidRPr="007B5C64">
        <w:rPr>
          <w:rFonts w:ascii="Courier New" w:eastAsia="SimSun" w:hAnsi="Courier New" w:cs="Arial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Arial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Arial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Arial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Arial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Arial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Arial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Arial"/>
          <w:noProof/>
          <w:sz w:val="16"/>
          <w:lang w:eastAsia="ko-KR"/>
        </w:rPr>
        <w:tab/>
        <w:t>OPTIONAL,</w:t>
      </w:r>
    </w:p>
    <w:p w14:paraId="4D6EBEC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757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Arial"/>
          <w:noProof/>
          <w:sz w:val="16"/>
          <w:lang w:eastAsia="ko-KR"/>
        </w:rPr>
        <w:t>expectedUEMovingTrajectory</w:t>
      </w:r>
      <w:r w:rsidRPr="007B5C64">
        <w:rPr>
          <w:rFonts w:ascii="Courier New" w:eastAsia="SimSun" w:hAnsi="Courier New" w:cs="Arial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Arial"/>
          <w:noProof/>
          <w:sz w:val="16"/>
          <w:lang w:eastAsia="ko-KR"/>
        </w:rPr>
        <w:tab/>
        <w:t>ExpectedUEMovingTrajectory</w:t>
      </w:r>
      <w:r w:rsidRPr="007B5C64">
        <w:rPr>
          <w:rFonts w:ascii="Courier New" w:eastAsia="SimSun" w:hAnsi="Courier New" w:cs="Arial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Arial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Arial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Arial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Arial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Arial"/>
          <w:noProof/>
          <w:sz w:val="16"/>
          <w:lang w:eastAsia="ko-KR"/>
        </w:rPr>
        <w:tab/>
        <w:t>OPTIONAL,</w:t>
      </w:r>
    </w:p>
    <w:p w14:paraId="2C9950B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ExpectedUEBehaviour-ExtIEs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10BABC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66D0C9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2D6FEA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CF4BE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ExpectedUEBehaviour-ExtIEs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144714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05DE24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3630920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05FDA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ExpectedUEMobility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ENUMERATED {</w:t>
      </w:r>
    </w:p>
    <w:p w14:paraId="785AFC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stationary,</w:t>
      </w:r>
    </w:p>
    <w:p w14:paraId="5599E7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mobile,</w:t>
      </w:r>
    </w:p>
    <w:p w14:paraId="0C5AD6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13DE45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511BA8F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2D2EEC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 w:cs="Arial"/>
          <w:noProof/>
          <w:sz w:val="16"/>
          <w:lang w:eastAsia="ko-KR"/>
        </w:rPr>
        <w:t>ExpectedUEMovingTrajectory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(SIZE(1..maxnoofCellsUEMovingTrajectory)) OF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ExpectedUEMovingTrajectoryItem</w:t>
      </w:r>
      <w:proofErr w:type="spellEnd"/>
    </w:p>
    <w:p w14:paraId="7C223E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48CB8D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ExpectedUEMovingTrajectoryItem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44003D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lastRenderedPageBreak/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nGRAN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-CGI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GlobalNG-RANCell-ID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84D7E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timeStayedInCell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INTEGER (0..4095)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2FFA3A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ExpectedUEMovingTrajectoryItem-ExtIEs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2DA0709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7F0B460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6E89CB0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73F12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ExpectedUEMovingTrajectoryItem-ExtIEs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09B4B6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74B8E1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3AF97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258FB3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SourceOfUEActivityBehaviourInformation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ENUMERATED {</w:t>
      </w:r>
    </w:p>
    <w:p w14:paraId="1AAB47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subscription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-information,</w:t>
      </w:r>
    </w:p>
    <w:p w14:paraId="37EF3C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statistics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,</w:t>
      </w:r>
    </w:p>
    <w:p w14:paraId="6FEBF6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...</w:t>
      </w:r>
    </w:p>
    <w:p w14:paraId="4A6545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</w:t>
      </w:r>
    </w:p>
    <w:p w14:paraId="2A1C39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17E7EE4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</w:pPr>
      <w:bookmarkStart w:id="1263" w:name="MCCQCTEMPBM_00000277"/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>ExplicitFormat ::=</w:t>
      </w: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ab/>
        <w:t>SEQUENCE {</w:t>
      </w:r>
    </w:p>
    <w:p w14:paraId="37ABF85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ab/>
        <w:t>permutation</w:t>
      </w: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ab/>
        <w:t>Permutation,</w:t>
      </w:r>
    </w:p>
    <w:p w14:paraId="5B6251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noofDownlinkSymbols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INTEGER(0..14)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OPTIONAL,</w:t>
      </w:r>
    </w:p>
    <w:p w14:paraId="65D51B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noofUplinkSymbols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INTEGER(0..14)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OPTIONAL,</w:t>
      </w:r>
    </w:p>
    <w:p w14:paraId="3B97C5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>iE-Extensions</w:t>
      </w: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ab/>
        <w:t>ProtocolExtensionContainer { { ExplicitFormat-ExtIEs} } OPTIONAL,</w:t>
      </w:r>
    </w:p>
    <w:p w14:paraId="4887B8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ab/>
        <w:t>...</w:t>
      </w:r>
    </w:p>
    <w:p w14:paraId="19B7E5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>}</w:t>
      </w:r>
    </w:p>
    <w:p w14:paraId="3EF6ED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</w:pPr>
    </w:p>
    <w:p w14:paraId="21EF97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>ExplicitFormat-ExtIEs XNAP-PROTOCOL-EXTENSION ::= {</w:t>
      </w:r>
    </w:p>
    <w:p w14:paraId="7F97F76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...</w:t>
      </w:r>
    </w:p>
    <w:p w14:paraId="03FA884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3D49DF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</w:pPr>
    </w:p>
    <w:p w14:paraId="56170D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4D7361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264" w:name="_Hlk98880553"/>
      <w:bookmarkEnd w:id="1263"/>
      <w:r w:rsidRPr="007B5C64">
        <w:rPr>
          <w:rFonts w:ascii="Courier New" w:eastAsia="SimSun" w:hAnsi="Courier New"/>
          <w:noProof/>
          <w:sz w:val="16"/>
          <w:lang w:eastAsia="ko-KR"/>
        </w:rPr>
        <w:t>ExtendedRATRestrictionInformation</w:t>
      </w:r>
      <w:bookmarkEnd w:id="1264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SEQUENCE {</w:t>
      </w:r>
    </w:p>
    <w:p w14:paraId="5E6902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primaryRATRestriction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(SIZE(8, ...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, 16</w:t>
      </w:r>
      <w:r w:rsidRPr="007B5C64">
        <w:rPr>
          <w:rFonts w:ascii="Courier New" w:eastAsia="SimSun" w:hAnsi="Courier New"/>
          <w:noProof/>
          <w:sz w:val="16"/>
          <w:lang w:eastAsia="ko-KR"/>
        </w:rPr>
        <w:t>)),</w:t>
      </w:r>
    </w:p>
    <w:p w14:paraId="7DA0D3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secondaryRATRestriction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(SIZE(8, ...)),</w:t>
      </w:r>
    </w:p>
    <w:p w14:paraId="1DEFD3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{ExtendedRATRestrictionInformation-ExtIEs}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1480F9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2E646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72285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276E7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ExtendedRATRestrictionInformation-ExtIEs XNAP-PROTOCOL-EXTENSION ::= {</w:t>
      </w:r>
    </w:p>
    <w:p w14:paraId="768E718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1A6F26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CAE650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965E6C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5532D1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ExtendedPacketDelayBudget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INTEGER (0..65535, ..., 65536..109999)</w:t>
      </w:r>
    </w:p>
    <w:p w14:paraId="12F5D28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B9A529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ExtendedSliceSupportList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SEQUENCE (SIZE(1..maxnoofExtSliceItems)) OF S-NSSAI</w:t>
      </w:r>
    </w:p>
    <w:p w14:paraId="6A5F6AF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99810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ExtendedUEIdentityIndexValue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 xml:space="preserve"> 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::= BIT STRING (SIZE(16)</w:t>
      </w:r>
      <w:r w:rsidRPr="007B5C64">
        <w:rPr>
          <w:rFonts w:ascii="Courier New" w:eastAsia="SimSun" w:hAnsi="Courier New"/>
          <w:noProof/>
          <w:sz w:val="16"/>
          <w:lang w:val="en-US"/>
        </w:rPr>
        <w:t>)</w:t>
      </w:r>
    </w:p>
    <w:p w14:paraId="09BA048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04B8E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ExtTLAs ::= SEQUENCE (SIZE(1..maxnoofExtTLAs)) OF ExtTLA-Item</w:t>
      </w:r>
    </w:p>
    <w:p w14:paraId="2DA587F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25E81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ExtTLA-Item ::= SEQUENCE {</w:t>
      </w:r>
    </w:p>
    <w:p w14:paraId="3EA372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iPsecTLA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TransportLayerAddress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1F676A0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gTPTransportLayerAddresses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GTPTLAs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5D5B34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{ExtTLA-Item-ExtIEs} } OPTIONAL,</w:t>
      </w:r>
    </w:p>
    <w:p w14:paraId="0F0982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  <w:t>...</w:t>
      </w:r>
    </w:p>
    <w:p w14:paraId="7AD1B0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97D9A3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291FE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ExtTLA-Item-ExtIEs XNAP-PROTOCOL-EXTENSION ::= {</w:t>
      </w:r>
    </w:p>
    <w:p w14:paraId="75D4E2E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310999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EE13D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20322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D4385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GTPTLAs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SEQUENCE (SIZE(1.. maxnoofGTPTLAs)) OF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GTPTLA-Item</w:t>
      </w:r>
    </w:p>
    <w:p w14:paraId="426DCE7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99697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13655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GTPTLA-Item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SEQUENCE {</w:t>
      </w:r>
    </w:p>
    <w:p w14:paraId="4C85D57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gTPTransportLayerAddresses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TransportLayerAddress,</w:t>
      </w:r>
    </w:p>
    <w:p w14:paraId="455A06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ProtocolExtensionContainer { { GTPTLA-Item-ExtIEs } }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OPTIONAL,</w:t>
      </w:r>
    </w:p>
    <w:p w14:paraId="29AD9F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04BBE0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6B10C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13ACA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GTPTLA-Item-ExtIEs XNAP-PROTOCOL-EXTENSION ::= {</w:t>
      </w:r>
    </w:p>
    <w:p w14:paraId="076BC59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C8915F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21D71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EA035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F</w:t>
      </w:r>
    </w:p>
    <w:p w14:paraId="631FF6B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C4866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bookmarkStart w:id="1265" w:name="MCCQCTEMPBM_00000278"/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F1CTrafficContainer ::= OCTET STRING</w:t>
      </w:r>
    </w:p>
    <w:p w14:paraId="60941A0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2CB745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bookmarkStart w:id="1266" w:name="_Hlk105533477"/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F1-terminatingIAB-donorIndicator</w:t>
      </w:r>
      <w:bookmarkEnd w:id="1266"/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 xml:space="preserve"> ::= ENUMERATED {true, ...}</w:t>
      </w:r>
    </w:p>
    <w:p w14:paraId="0DEC5A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3F4A3B9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F1-TerminatingTopologyBHInformation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::= SEQUENCE {</w:t>
      </w:r>
    </w:p>
    <w:p w14:paraId="1DDCF2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3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f1TerminatingBHInformation-List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F1TerminatingBHInformation-List,</w:t>
      </w:r>
    </w:p>
    <w:p w14:paraId="403D34F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72"/>
          <w:tab w:val="left" w:pos="4608"/>
          <w:tab w:val="left" w:pos="4992"/>
          <w:tab w:val="left" w:pos="5376"/>
          <w:tab w:val="left" w:pos="5760"/>
          <w:tab w:val="left" w:pos="5828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iE-Extensions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ProtocolExtensionContainer { {F1-TerminatingTopologyBHInformation-ExtIEs} }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OPTIONAL,</w:t>
      </w:r>
    </w:p>
    <w:p w14:paraId="07265D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...</w:t>
      </w:r>
    </w:p>
    <w:p w14:paraId="65DDA2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02B318F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2BD209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F1-TerminatingTopologyBHInformation-ExtIEs XNAP-PROTOCOL-EXTENSION ::= {</w:t>
      </w:r>
    </w:p>
    <w:p w14:paraId="33BFCBC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...</w:t>
      </w:r>
    </w:p>
    <w:p w14:paraId="5FF958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7BC409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2AA2C5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F1TerminatingBHInformation-List ::= SEQUENCE (SIZE(1..maxnoofBHInfo)) OF F1TerminatingBHInformation-Item</w:t>
      </w:r>
    </w:p>
    <w:p w14:paraId="418AE0C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07DDF8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F1TerminatingBHInformation-Item ::= SEQUENCE {</w:t>
      </w:r>
    </w:p>
    <w:p w14:paraId="699607C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bHInfoIndex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BHInfoIndex,</w:t>
      </w:r>
    </w:p>
    <w:p w14:paraId="3BB5381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dLTNLAddress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IABTNLAddress,</w:t>
      </w:r>
    </w:p>
    <w:p w14:paraId="323643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dlF1Term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val="en-US"/>
        </w:rPr>
        <w:t>inating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BHInfo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DLF1Term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val="en-US"/>
        </w:rPr>
        <w:t>inating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-BHInfo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OPTIONAL,</w:t>
      </w:r>
    </w:p>
    <w:p w14:paraId="66C251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ulF1Term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val="en-US"/>
        </w:rPr>
        <w:t>inating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BHInfo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ULF1Term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val="en-US"/>
        </w:rPr>
        <w:t>inating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-BHInfo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OPTIONAL,</w:t>
      </w:r>
    </w:p>
    <w:p w14:paraId="47AFF1E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iE-Extension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ProtocolExtensionContainer { { F1TerminatingBHInformation-Item-ExtIEs} }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OPTIONAL,</w:t>
      </w:r>
    </w:p>
    <w:p w14:paraId="43DFEF4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...</w:t>
      </w:r>
    </w:p>
    <w:p w14:paraId="00EA5D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3A08CC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7E9CF9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F1TerminatingBHInformation-Item-ExtIEs XNAP-PROTOCOL-EXTENSION ::= {</w:t>
      </w:r>
    </w:p>
    <w:p w14:paraId="6710D7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...</w:t>
      </w:r>
    </w:p>
    <w:p w14:paraId="0C2D9EC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4D2FDC0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</w:p>
    <w:p w14:paraId="4017EB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</w:p>
    <w:bookmarkEnd w:id="1265"/>
    <w:p w14:paraId="70AADA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>FiveGCMobilityRestrictionListContainer ::= OCTET STRING</w:t>
      </w:r>
    </w:p>
    <w:p w14:paraId="657E6F0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This octets of the OCTET STRING contain the Mobility Restriction List IE as specified in TS 38.413 [5]. --</w:t>
      </w:r>
    </w:p>
    <w:p w14:paraId="3E75B6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4DDD8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FiveG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>ProSeAuthorized ::= SEQUENCE {</w:t>
      </w:r>
    </w:p>
    <w:p w14:paraId="0DCB18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fiveGproSeDirectDiscovery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FiveGProSeDirectDiscovery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OPTIONAL,</w:t>
      </w:r>
    </w:p>
    <w:p w14:paraId="436AA7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fiveGproSeDirectCommunication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FiveGProSeDirectCommunication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OPTIONAL,</w:t>
      </w:r>
    </w:p>
    <w:p w14:paraId="6DAF55F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fiveGnrProSeLayer2UEtoNetworkRelay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FiveGProSeLayer2UEtoNetworkRelay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OPTIONAL,</w:t>
      </w:r>
    </w:p>
    <w:p w14:paraId="7A81AE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fiveGnrProSeLayer3UEtoNetworkRelay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FiveGProSeLayer3UEtoNetworkRelay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OPTIONAL,</w:t>
      </w:r>
    </w:p>
    <w:p w14:paraId="5C0EB48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fiveGnrProSeLayer2RemoteUE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FiveGProSeLayer2RemoteUE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OPTIONAL,</w:t>
      </w:r>
    </w:p>
    <w:p w14:paraId="3B30091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ProtocolExtensionContainer { {</w:t>
      </w: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>FiveG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>ProSeAuthorized-ExtIEs} }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OPTIONAL,</w:t>
      </w:r>
    </w:p>
    <w:p w14:paraId="3CD988B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...</w:t>
      </w:r>
    </w:p>
    <w:p w14:paraId="005F2B7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>}</w:t>
      </w:r>
    </w:p>
    <w:p w14:paraId="5E12B9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F62BA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>FiveG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>ProSeAuthorized</w:t>
      </w: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>-ExtIEs XNAP-PROTOCOL-EXTENSION ::= {</w:t>
      </w:r>
    </w:p>
    <w:p w14:paraId="599FF4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DengXian" w:hAnsi="Courier New"/>
          <w:noProof/>
          <w:snapToGrid w:val="0"/>
          <w:sz w:val="16"/>
          <w:lang w:eastAsia="sv-SE"/>
        </w:rPr>
        <w:t>FiveGProSeLayer2Multipath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 xml:space="preserve">EXTENSION </w:t>
      </w:r>
      <w:r w:rsidRPr="007B5C64">
        <w:rPr>
          <w:rFonts w:ascii="Courier New" w:eastAsia="DengXian" w:hAnsi="Courier New"/>
          <w:noProof/>
          <w:snapToGrid w:val="0"/>
          <w:sz w:val="16"/>
          <w:lang w:eastAsia="sv-SE"/>
        </w:rPr>
        <w:t>FiveGProSeLayer2Multipath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PRESENCE optional}|</w:t>
      </w:r>
    </w:p>
    <w:p w14:paraId="6868770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{ ID id-FiveGProSeLayer2UEtoUERelay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EXTENSION FiveGProSeLayer2UEtoUERelay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PRESENCE optional}|</w:t>
      </w:r>
    </w:p>
    <w:p w14:paraId="0AAB6F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{ ID id-FiveGProSeLayer2UEtoUERemote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EXTENSION FiveGProSeLayer2UEtoUERemote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PRESENCE optional},</w:t>
      </w:r>
    </w:p>
    <w:p w14:paraId="6DE857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14:paraId="05635C9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4FE2D68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C4DE2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>FiveGProSeDirectDiscovery</w:t>
      </w: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 xml:space="preserve"> ::= ENUMERATED {</w:t>
      </w:r>
    </w:p>
    <w:p w14:paraId="62E5C5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authorized,</w:t>
      </w:r>
    </w:p>
    <w:p w14:paraId="23DFEC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not-authorized,</w:t>
      </w:r>
    </w:p>
    <w:p w14:paraId="6085B7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14:paraId="04EA039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2098FE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86DAF4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>FiveGProSeDirectCommunication</w:t>
      </w: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 xml:space="preserve"> ::= ENUMERATED {</w:t>
      </w:r>
    </w:p>
    <w:p w14:paraId="12EAC8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authorized,</w:t>
      </w:r>
    </w:p>
    <w:p w14:paraId="5420AAE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not-authorized,</w:t>
      </w:r>
    </w:p>
    <w:p w14:paraId="044919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14:paraId="036590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6A6F43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972353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>FiveGProSeLayer2UEtoNetworkRelay</w:t>
      </w: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 xml:space="preserve"> ::= ENUMERATED {</w:t>
      </w:r>
    </w:p>
    <w:p w14:paraId="3D6FC3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authorized,</w:t>
      </w:r>
    </w:p>
    <w:p w14:paraId="03A883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not-authorized,</w:t>
      </w:r>
    </w:p>
    <w:p w14:paraId="72D689C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14:paraId="2B70536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0F3BCA8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3D503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>FiveGProSeLayer3UEtoNetworkRelay</w:t>
      </w: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 xml:space="preserve"> ::= ENUMERATED {</w:t>
      </w:r>
    </w:p>
    <w:p w14:paraId="1DFC74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authorized,</w:t>
      </w:r>
    </w:p>
    <w:p w14:paraId="790FFC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not-authorized,</w:t>
      </w:r>
    </w:p>
    <w:p w14:paraId="755196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14:paraId="56023D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2EF028F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E60E0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>FiveGProSeLayer2RemoteUE</w:t>
      </w: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 xml:space="preserve"> ::= ENUMERATED {</w:t>
      </w:r>
    </w:p>
    <w:p w14:paraId="75982F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authorized,</w:t>
      </w:r>
    </w:p>
    <w:p w14:paraId="6A58B0D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not-authorized,</w:t>
      </w:r>
    </w:p>
    <w:p w14:paraId="678604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14:paraId="1B6B342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7ABC9C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0CAD1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>FiveGProSeLayer2Multipath</w:t>
      </w: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 xml:space="preserve"> ::= ENUMERATED {</w:t>
      </w:r>
    </w:p>
    <w:p w14:paraId="6FCB61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authorized,</w:t>
      </w:r>
    </w:p>
    <w:p w14:paraId="6856AB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not-authorized,</w:t>
      </w:r>
    </w:p>
    <w:p w14:paraId="5FEDEE3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lastRenderedPageBreak/>
        <w:tab/>
        <w:t>...</w:t>
      </w:r>
    </w:p>
    <w:p w14:paraId="45D886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1EAEAF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</w:p>
    <w:p w14:paraId="2E8FD1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>FiveGProSeLayer2UEtoUERelay ::= ENUMERATED {</w:t>
      </w:r>
    </w:p>
    <w:p w14:paraId="5E5FAD0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ab/>
        <w:t>authorized,</w:t>
      </w:r>
    </w:p>
    <w:p w14:paraId="177DFA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ab/>
        <w:t>not-authorized,</w:t>
      </w:r>
    </w:p>
    <w:p w14:paraId="56FA1E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ab/>
        <w:t>...</w:t>
      </w:r>
    </w:p>
    <w:p w14:paraId="5470B2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>}</w:t>
      </w:r>
    </w:p>
    <w:p w14:paraId="0287181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</w:p>
    <w:p w14:paraId="13B413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>FiveGProSeLayer2UEtoUERemote ::= ENUMERATED {</w:t>
      </w:r>
    </w:p>
    <w:p w14:paraId="7E4DCA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ab/>
        <w:t>authorized,</w:t>
      </w:r>
    </w:p>
    <w:p w14:paraId="094F29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ab/>
        <w:t>not-authorized,</w:t>
      </w:r>
    </w:p>
    <w:p w14:paraId="3CF331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ab/>
        <w:t>...</w:t>
      </w:r>
    </w:p>
    <w:p w14:paraId="58B720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 w:cs="Arial"/>
          <w:noProof/>
          <w:sz w:val="16"/>
          <w:lang w:eastAsia="ja-JP"/>
        </w:rPr>
        <w:t>}</w:t>
      </w:r>
    </w:p>
    <w:p w14:paraId="045D29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51A06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FiveGProSePC5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QoSParameters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SEQUENCE {</w:t>
      </w:r>
    </w:p>
    <w:p w14:paraId="527272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7B5C64">
        <w:rPr>
          <w:rFonts w:ascii="Courier New" w:eastAsia="Batang" w:hAnsi="Courier New"/>
          <w:noProof/>
          <w:sz w:val="16"/>
          <w:lang w:eastAsia="ja-JP"/>
        </w:rPr>
        <w:tab/>
        <w:t>fiveGProSe</w:t>
      </w:r>
      <w:r w:rsidRPr="007B5C64">
        <w:rPr>
          <w:rFonts w:ascii="Courier New" w:eastAsia="Batang" w:hAnsi="Courier New" w:hint="eastAsia"/>
          <w:noProof/>
          <w:sz w:val="16"/>
          <w:lang w:eastAsia="ja-JP"/>
        </w:rPr>
        <w:t>pc5QoSFlowList</w:t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 w:hint="eastAsia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  <w:t>FiveGProSe</w:t>
      </w:r>
      <w:r w:rsidRPr="007B5C64">
        <w:rPr>
          <w:rFonts w:ascii="Courier New" w:eastAsia="Batang" w:hAnsi="Courier New" w:hint="eastAsia"/>
          <w:noProof/>
          <w:sz w:val="16"/>
          <w:lang w:eastAsia="ja-JP"/>
        </w:rPr>
        <w:t>PC5QoSFlowList</w:t>
      </w:r>
      <w:r w:rsidRPr="007B5C64">
        <w:rPr>
          <w:rFonts w:ascii="Courier New" w:eastAsia="Batang" w:hAnsi="Courier New"/>
          <w:noProof/>
          <w:sz w:val="16"/>
          <w:lang w:eastAsia="ja-JP"/>
        </w:rPr>
        <w:t>,</w:t>
      </w:r>
    </w:p>
    <w:p w14:paraId="0BACEBF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Batang" w:hAnsi="Courier New" w:hint="eastAsia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fiveGproSe</w:t>
      </w:r>
      <w:r w:rsidRPr="007B5C64">
        <w:rPr>
          <w:rFonts w:ascii="Courier New" w:eastAsia="Batang" w:hAnsi="Courier New" w:hint="eastAsia"/>
          <w:noProof/>
          <w:sz w:val="16"/>
          <w:lang w:eastAsia="ja-JP"/>
        </w:rPr>
        <w:t>pc</w:t>
      </w:r>
      <w:r w:rsidRPr="007B5C64">
        <w:rPr>
          <w:rFonts w:ascii="Courier New" w:eastAsia="Batang" w:hAnsi="Courier New"/>
          <w:noProof/>
          <w:sz w:val="16"/>
          <w:lang w:eastAsia="ja-JP"/>
        </w:rPr>
        <w:t>5LinkAggregateBitRates</w:t>
      </w:r>
      <w:r w:rsidRPr="007B5C64">
        <w:rPr>
          <w:rFonts w:ascii="Courier New" w:eastAsia="Batang" w:hAnsi="Courier New" w:hint="eastAsia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  <w:t>BitRate</w:t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  <w:t>OPTIONAL,</w:t>
      </w:r>
    </w:p>
    <w:p w14:paraId="03E523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</w:t>
      </w:r>
      <w:r w:rsidRPr="007B5C64">
        <w:rPr>
          <w:rFonts w:ascii="Courier New" w:eastAsia="Batang" w:hAnsi="Courier New" w:hint="eastAsia"/>
          <w:noProof/>
          <w:sz w:val="16"/>
          <w:lang w:eastAsia="ja-JP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</w:rPr>
        <w:t>FiveGProSePC5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QoSParameters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885EA6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47F16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A8D95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54BD25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Batang" w:hAnsi="Courier New"/>
          <w:noProof/>
          <w:sz w:val="16"/>
          <w:lang w:eastAsia="ja-JP"/>
        </w:rPr>
        <w:t>FiveGProSe</w:t>
      </w:r>
      <w:r w:rsidRPr="007B5C64">
        <w:rPr>
          <w:rFonts w:ascii="Courier New" w:eastAsia="SimSun" w:hAnsi="Courier New"/>
          <w:noProof/>
          <w:snapToGrid w:val="0"/>
          <w:sz w:val="16"/>
        </w:rPr>
        <w:t>PC5QoSParameters-ExtIEs XNAP-PROTOCOL-EXTENSION ::= {</w:t>
      </w:r>
    </w:p>
    <w:p w14:paraId="7747E9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1CE0DE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79BCE3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5E6E84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7B5C64">
        <w:rPr>
          <w:rFonts w:ascii="Courier New" w:eastAsia="Batang" w:hAnsi="Courier New"/>
          <w:noProof/>
          <w:sz w:val="16"/>
          <w:lang w:eastAsia="ja-JP"/>
        </w:rPr>
        <w:t>FiveGProSe</w:t>
      </w:r>
      <w:r w:rsidRPr="007B5C64">
        <w:rPr>
          <w:rFonts w:ascii="Courier New" w:eastAsia="Batang" w:hAnsi="Courier New" w:hint="eastAsia"/>
          <w:noProof/>
          <w:sz w:val="16"/>
          <w:lang w:eastAsia="ja-JP"/>
        </w:rPr>
        <w:t>PC5QoSFlowList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::= SEQUENCE (SIZE(1..maxnoofP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C5QoSFlows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)) OF</w:t>
      </w:r>
      <w:r w:rsidRPr="007B5C64">
        <w:rPr>
          <w:rFonts w:ascii="Courier New" w:eastAsia="Batang" w:hAnsi="Courier New"/>
          <w:noProof/>
          <w:sz w:val="16"/>
          <w:lang w:eastAsia="ja-JP"/>
        </w:rPr>
        <w:t xml:space="preserve"> FiveGProSe</w:t>
      </w:r>
      <w:r w:rsidRPr="007B5C64">
        <w:rPr>
          <w:rFonts w:ascii="Courier New" w:eastAsia="Batang" w:hAnsi="Courier New" w:hint="eastAsia"/>
          <w:noProof/>
          <w:sz w:val="16"/>
          <w:lang w:eastAsia="ja-JP"/>
        </w:rPr>
        <w:t>PC5Qo</w:t>
      </w:r>
      <w:r w:rsidRPr="007B5C64">
        <w:rPr>
          <w:rFonts w:ascii="Courier New" w:eastAsia="Batang" w:hAnsi="Courier New"/>
          <w:noProof/>
          <w:sz w:val="16"/>
          <w:lang w:eastAsia="ja-JP"/>
        </w:rPr>
        <w:t>SF</w:t>
      </w:r>
      <w:r w:rsidRPr="007B5C64">
        <w:rPr>
          <w:rFonts w:ascii="Courier New" w:eastAsia="Batang" w:hAnsi="Courier New" w:hint="eastAsia"/>
          <w:noProof/>
          <w:sz w:val="16"/>
          <w:lang w:eastAsia="ja-JP"/>
        </w:rPr>
        <w:t>low</w:t>
      </w:r>
      <w:r w:rsidRPr="007B5C64">
        <w:rPr>
          <w:rFonts w:ascii="Courier New" w:eastAsia="Batang" w:hAnsi="Courier New"/>
          <w:noProof/>
          <w:sz w:val="16"/>
          <w:lang w:eastAsia="ja-JP"/>
        </w:rPr>
        <w:t>Item</w:t>
      </w:r>
    </w:p>
    <w:p w14:paraId="50DC09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</w:p>
    <w:p w14:paraId="245E449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7B5C64">
        <w:rPr>
          <w:rFonts w:ascii="Courier New" w:eastAsia="Batang" w:hAnsi="Courier New"/>
          <w:noProof/>
          <w:sz w:val="16"/>
          <w:lang w:eastAsia="ja-JP"/>
        </w:rPr>
        <w:t>FiveGProSe</w:t>
      </w:r>
      <w:r w:rsidRPr="007B5C64">
        <w:rPr>
          <w:rFonts w:ascii="Courier New" w:eastAsia="Batang" w:hAnsi="Courier New" w:hint="eastAsia"/>
          <w:noProof/>
          <w:sz w:val="16"/>
          <w:lang w:eastAsia="ja-JP"/>
        </w:rPr>
        <w:t>PC5Qo</w:t>
      </w:r>
      <w:r w:rsidRPr="007B5C64">
        <w:rPr>
          <w:rFonts w:ascii="Courier New" w:eastAsia="Batang" w:hAnsi="Courier New"/>
          <w:noProof/>
          <w:sz w:val="16"/>
          <w:lang w:eastAsia="ja-JP"/>
        </w:rPr>
        <w:t>SF</w:t>
      </w:r>
      <w:r w:rsidRPr="007B5C64">
        <w:rPr>
          <w:rFonts w:ascii="Courier New" w:eastAsia="Batang" w:hAnsi="Courier New" w:hint="eastAsia"/>
          <w:noProof/>
          <w:sz w:val="16"/>
          <w:lang w:eastAsia="ja-JP"/>
        </w:rPr>
        <w:t>low</w:t>
      </w:r>
      <w:r w:rsidRPr="007B5C64">
        <w:rPr>
          <w:rFonts w:ascii="Courier New" w:eastAsia="Batang" w:hAnsi="Courier New"/>
          <w:noProof/>
          <w:sz w:val="16"/>
          <w:lang w:eastAsia="ja-JP"/>
        </w:rPr>
        <w:t>Item::= SEQUENCE {</w:t>
      </w:r>
    </w:p>
    <w:p w14:paraId="4F7A18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fiveGproSe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pQI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FiveQI,</w:t>
      </w:r>
    </w:p>
    <w:p w14:paraId="1A059A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 w:hint="eastAsia"/>
          <w:noProof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fiveGproSe</w:t>
      </w:r>
      <w:r w:rsidRPr="007B5C64">
        <w:rPr>
          <w:rFonts w:ascii="Courier New" w:eastAsia="SimSun" w:hAnsi="Courier New" w:hint="eastAsia"/>
          <w:noProof/>
          <w:sz w:val="16"/>
        </w:rPr>
        <w:t>pc</w:t>
      </w:r>
      <w:r w:rsidRPr="007B5C64">
        <w:rPr>
          <w:rFonts w:ascii="Courier New" w:eastAsia="Batang" w:hAnsi="Courier New"/>
          <w:noProof/>
          <w:sz w:val="16"/>
          <w:lang w:eastAsia="ja-JP"/>
        </w:rPr>
        <w:t>5FlowBitRates</w:t>
      </w:r>
      <w:r w:rsidRPr="007B5C64">
        <w:rPr>
          <w:rFonts w:ascii="Courier New" w:eastAsia="SimSun" w:hAnsi="Courier New" w:hint="eastAsia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>FiveGProSe</w:t>
      </w:r>
      <w:r w:rsidRPr="007B5C64">
        <w:rPr>
          <w:rFonts w:ascii="Courier New" w:eastAsia="SimSun" w:hAnsi="Courier New" w:hint="eastAsia"/>
          <w:noProof/>
          <w:sz w:val="16"/>
        </w:rPr>
        <w:t>PC</w:t>
      </w:r>
      <w:r w:rsidRPr="007B5C64">
        <w:rPr>
          <w:rFonts w:ascii="Courier New" w:eastAsia="Batang" w:hAnsi="Courier New"/>
          <w:noProof/>
          <w:sz w:val="16"/>
          <w:lang w:eastAsia="ja-JP"/>
        </w:rPr>
        <w:t>5FlowBitRates</w:t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  <w:t>OPTIONAL,</w:t>
      </w:r>
    </w:p>
    <w:p w14:paraId="64135D3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 w:hint="eastAsia"/>
          <w:noProof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fiveGproSe</w:t>
      </w:r>
      <w:r w:rsidRPr="007B5C64">
        <w:rPr>
          <w:rFonts w:ascii="Courier New" w:eastAsia="SimSun" w:hAnsi="Courier New" w:hint="eastAsia"/>
          <w:noProof/>
          <w:sz w:val="16"/>
        </w:rPr>
        <w:t>range</w:t>
      </w:r>
      <w:r w:rsidRPr="007B5C64">
        <w:rPr>
          <w:rFonts w:ascii="Courier New" w:eastAsia="SimSun" w:hAnsi="Courier New" w:hint="eastAsia"/>
          <w:noProof/>
          <w:sz w:val="16"/>
        </w:rPr>
        <w:tab/>
      </w:r>
      <w:r w:rsidRPr="007B5C64">
        <w:rPr>
          <w:rFonts w:ascii="Courier New" w:eastAsia="SimSun" w:hAnsi="Courier New" w:hint="eastAsia"/>
          <w:noProof/>
          <w:sz w:val="16"/>
        </w:rPr>
        <w:tab/>
      </w:r>
      <w:r w:rsidRPr="007B5C64">
        <w:rPr>
          <w:rFonts w:ascii="Courier New" w:eastAsia="SimSun" w:hAnsi="Courier New" w:hint="eastAsia"/>
          <w:noProof/>
          <w:sz w:val="16"/>
        </w:rPr>
        <w:tab/>
      </w:r>
      <w:r w:rsidRPr="007B5C64">
        <w:rPr>
          <w:rFonts w:ascii="Courier New" w:eastAsia="SimSun" w:hAnsi="Courier New" w:hint="eastAsia"/>
          <w:noProof/>
          <w:sz w:val="16"/>
        </w:rPr>
        <w:tab/>
        <w:t>Range</w:t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 w:hint="eastAsia"/>
          <w:noProof/>
          <w:sz w:val="16"/>
        </w:rPr>
        <w:tab/>
      </w:r>
      <w:r w:rsidRPr="007B5C64">
        <w:rPr>
          <w:rFonts w:ascii="Courier New" w:eastAsia="SimSun" w:hAnsi="Courier New" w:hint="eastAsia"/>
          <w:noProof/>
          <w:sz w:val="16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>OPTIONAL,</w:t>
      </w:r>
    </w:p>
    <w:p w14:paraId="55EBD8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</w:t>
      </w:r>
      <w:r w:rsidRPr="007B5C64">
        <w:rPr>
          <w:rFonts w:ascii="Courier New" w:eastAsia="Batang" w:hAnsi="Courier New"/>
          <w:noProof/>
          <w:sz w:val="16"/>
          <w:lang w:eastAsia="ja-JP"/>
        </w:rPr>
        <w:t xml:space="preserve"> FiveGProSePC5QoSFlowItem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3E358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3B605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904899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E1FA4E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Batang" w:hAnsi="Courier New"/>
          <w:noProof/>
          <w:sz w:val="16"/>
          <w:lang w:eastAsia="ja-JP"/>
        </w:rPr>
        <w:t>FiveGProSePC5QoSFlowItem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 XNAP-PROTOCOL-EXTENSION ::= {</w:t>
      </w:r>
    </w:p>
    <w:p w14:paraId="6F06D2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3CACB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5FDCC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488809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7B5C64">
        <w:rPr>
          <w:rFonts w:ascii="Courier New" w:eastAsia="Batang" w:hAnsi="Courier New"/>
          <w:noProof/>
          <w:sz w:val="16"/>
          <w:lang w:eastAsia="ja-JP"/>
        </w:rPr>
        <w:t>FiveGProSe</w:t>
      </w:r>
      <w:r w:rsidRPr="007B5C64">
        <w:rPr>
          <w:rFonts w:ascii="Courier New" w:eastAsia="SimSun" w:hAnsi="Courier New" w:hint="eastAsia"/>
          <w:noProof/>
          <w:sz w:val="16"/>
        </w:rPr>
        <w:t>PC</w:t>
      </w:r>
      <w:r w:rsidRPr="007B5C64">
        <w:rPr>
          <w:rFonts w:ascii="Courier New" w:eastAsia="Batang" w:hAnsi="Courier New"/>
          <w:noProof/>
          <w:sz w:val="16"/>
          <w:lang w:eastAsia="ja-JP"/>
        </w:rPr>
        <w:t>5FlowBitRates</w:t>
      </w:r>
      <w:r w:rsidRPr="007B5C64">
        <w:rPr>
          <w:rFonts w:ascii="Courier New" w:eastAsia="SimSun" w:hAnsi="Courier New" w:hint="eastAsia"/>
          <w:noProof/>
          <w:sz w:val="16"/>
        </w:rPr>
        <w:t xml:space="preserve"> </w:t>
      </w:r>
      <w:r w:rsidRPr="007B5C64">
        <w:rPr>
          <w:rFonts w:ascii="Courier New" w:eastAsia="Batang" w:hAnsi="Courier New"/>
          <w:noProof/>
          <w:sz w:val="16"/>
          <w:lang w:eastAsia="ja-JP"/>
        </w:rPr>
        <w:t>::= SEQUENCE {</w:t>
      </w:r>
    </w:p>
    <w:p w14:paraId="73BA9B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fiveGproSeguaranteedFlowBitRate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BitRate,</w:t>
      </w:r>
    </w:p>
    <w:p w14:paraId="58E35B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fiveGproSe</w:t>
      </w:r>
      <w:r w:rsidRPr="007B5C64">
        <w:rPr>
          <w:rFonts w:ascii="Courier New" w:eastAsia="SimSun" w:hAnsi="Courier New"/>
          <w:noProof/>
          <w:sz w:val="16"/>
        </w:rPr>
        <w:t>m</w:t>
      </w:r>
      <w:r w:rsidRPr="007B5C64">
        <w:rPr>
          <w:rFonts w:ascii="Courier New" w:eastAsia="SimSun" w:hAnsi="Courier New"/>
          <w:noProof/>
          <w:sz w:val="16"/>
          <w:lang w:eastAsia="ko-KR"/>
        </w:rPr>
        <w:t>aximum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FlowBitRate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BitRate,</w:t>
      </w:r>
    </w:p>
    <w:p w14:paraId="252E38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val="fr-FR"/>
        </w:rPr>
        <w:t xml:space="preserve"> FiveGProSePC</w:t>
      </w:r>
      <w:r w:rsidRPr="007B5C64">
        <w:rPr>
          <w:rFonts w:ascii="Courier New" w:eastAsia="Batang" w:hAnsi="Courier New"/>
          <w:noProof/>
          <w:sz w:val="16"/>
          <w:lang w:val="fr-FR" w:eastAsia="ja-JP"/>
        </w:rPr>
        <w:t>5FlowBitRates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-ExtIEs} }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793673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38F8E1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EF628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47F65E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</w:rPr>
        <w:t>FiveGProSe</w:t>
      </w:r>
      <w:r w:rsidRPr="007B5C64">
        <w:rPr>
          <w:rFonts w:ascii="Courier New" w:eastAsia="SimSun" w:hAnsi="Courier New" w:hint="eastAsia"/>
          <w:noProof/>
          <w:sz w:val="16"/>
        </w:rPr>
        <w:t>PC</w:t>
      </w:r>
      <w:r w:rsidRPr="007B5C64">
        <w:rPr>
          <w:rFonts w:ascii="Courier New" w:eastAsia="Batang" w:hAnsi="Courier New"/>
          <w:noProof/>
          <w:sz w:val="16"/>
          <w:lang w:eastAsia="ja-JP"/>
        </w:rPr>
        <w:t>5FlowBitRates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 XNAP-PROTOCOL-EXTENSION ::= {</w:t>
      </w:r>
    </w:p>
    <w:p w14:paraId="2673E7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77257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892A0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C2B50B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FiveQI ::= INTEGER (0..255, ...)</w:t>
      </w:r>
    </w:p>
    <w:p w14:paraId="24C428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456E86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>Flows-Mapped-To-DRB-List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SEQUENCE (SIZE(1.. maxnoofQoSFlows)) OF Flows-Mapped-To-DRB-Item</w:t>
      </w:r>
    </w:p>
    <w:p w14:paraId="651F6B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17849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Flows-Mapped-To-DRB-Item 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SEQUENCE {</w:t>
      </w:r>
    </w:p>
    <w:p w14:paraId="7EA4E6C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</w:t>
      </w:r>
      <w:bookmarkStart w:id="1267" w:name="_Hlk534327072"/>
      <w:r w:rsidRPr="007B5C64">
        <w:rPr>
          <w:rFonts w:ascii="Courier New" w:eastAsia="SimSun" w:hAnsi="Courier New"/>
          <w:noProof/>
          <w:sz w:val="16"/>
          <w:lang w:eastAsia="ko-KR"/>
        </w:rPr>
        <w:t>Identifier</w:t>
      </w:r>
      <w:bookmarkEnd w:id="1267"/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QoSFlowIdentifier,</w:t>
      </w:r>
    </w:p>
    <w:p w14:paraId="173581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qoSFlowLevelQoSParameters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QoSFlowLevelQoSParameters,</w:t>
      </w:r>
    </w:p>
    <w:p w14:paraId="7AB086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qoSFlowMappingIndication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QoSFlowMappingIndication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6126D1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ProtocolExtensionContainer { { Flows-Mapped-To-DRB-Item-ExtIEs} } 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</w:t>
      </w:r>
    </w:p>
    <w:p w14:paraId="293277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01D25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93B79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268" w:name="_Hlk105533793"/>
      <w:r w:rsidRPr="007B5C64">
        <w:rPr>
          <w:rFonts w:ascii="Courier New" w:eastAsia="SimSun" w:hAnsi="Courier New"/>
          <w:noProof/>
          <w:sz w:val="16"/>
          <w:lang w:eastAsia="ko-KR"/>
        </w:rPr>
        <w:t>Flows-Mapped-To-DRB-Item-ExtIEs</w:t>
      </w:r>
      <w:bookmarkEnd w:id="1268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XNAP-PROTOCOL-EXTENSION ::= {</w:t>
      </w:r>
    </w:p>
    <w:p w14:paraId="09A47B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625BA8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070A34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sv-SE"/>
        </w:rPr>
      </w:pPr>
    </w:p>
    <w:p w14:paraId="2C33DD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sv-SE"/>
        </w:rPr>
      </w:pPr>
      <w:r w:rsidRPr="007B5C64">
        <w:rPr>
          <w:rFonts w:ascii="Courier New" w:eastAsia="SimSun" w:hAnsi="Courier New"/>
          <w:noProof/>
          <w:sz w:val="16"/>
          <w:lang w:val="en-US" w:eastAsia="sv-SE"/>
        </w:rPr>
        <w:t>FreqDomainHSNAconfiguration-List ::= SEQUENCE (SIZE(1.. maxnoofHSNASlots)) OF FreqDomainHSNAconfiguration-List-Item</w:t>
      </w:r>
    </w:p>
    <w:p w14:paraId="5CD42F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sv-SE"/>
        </w:rPr>
      </w:pPr>
    </w:p>
    <w:p w14:paraId="53255F4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sv-SE"/>
        </w:rPr>
      </w:pPr>
      <w:r w:rsidRPr="007B5C64">
        <w:rPr>
          <w:rFonts w:ascii="Courier New" w:eastAsia="SimSun" w:hAnsi="Courier New"/>
          <w:noProof/>
          <w:sz w:val="16"/>
          <w:lang w:val="en-US" w:eastAsia="sv-SE"/>
        </w:rPr>
        <w:t>FreqDomainHSNAconfiguration-List-Item ::= SEQUENCE {</w:t>
      </w:r>
    </w:p>
    <w:p w14:paraId="5BC5D78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sv-SE"/>
        </w:rPr>
      </w:pPr>
      <w:r w:rsidRPr="007B5C64">
        <w:rPr>
          <w:rFonts w:ascii="Courier New" w:eastAsia="SimSun" w:hAnsi="Courier New"/>
          <w:noProof/>
          <w:sz w:val="16"/>
          <w:lang w:val="en-US" w:eastAsia="sv-SE"/>
        </w:rPr>
        <w:tab/>
        <w:t xml:space="preserve">rBsetIndex </w:t>
      </w:r>
      <w:r w:rsidRPr="007B5C64">
        <w:rPr>
          <w:rFonts w:ascii="Courier New" w:eastAsia="SimSun" w:hAnsi="Courier New"/>
          <w:noProof/>
          <w:sz w:val="16"/>
          <w:lang w:val="en-US" w:eastAsia="sv-SE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sv-SE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sv-SE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sv-SE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sv-SE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sv-SE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sv-SE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sv-SE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sv-SE"/>
        </w:rPr>
        <w:tab/>
        <w:t>INTEGER(0.. maxnoofRBsetsPerCell1</w:t>
      </w:r>
      <w:r w:rsidRPr="007B5C64">
        <w:rPr>
          <w:rFonts w:ascii="Courier New" w:eastAsia="SimSun" w:hAnsi="Courier New"/>
          <w:noProof/>
          <w:sz w:val="16"/>
          <w:lang w:eastAsia="ko-KR"/>
        </w:rPr>
        <w:t>, ...</w:t>
      </w:r>
      <w:r w:rsidRPr="007B5C64">
        <w:rPr>
          <w:rFonts w:ascii="Courier New" w:eastAsia="SimSun" w:hAnsi="Courier New"/>
          <w:noProof/>
          <w:sz w:val="16"/>
          <w:lang w:val="en-US" w:eastAsia="sv-SE"/>
        </w:rPr>
        <w:t>),</w:t>
      </w:r>
    </w:p>
    <w:p w14:paraId="4FEA259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bookmarkStart w:id="1269" w:name="MCCQCTEMPBM_00000279"/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 xml:space="preserve">freqDomainSlotHSNAconfiguration-List 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 xml:space="preserve">FreqDomainSlotHSNAconfiguration-List, 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</w:p>
    <w:p w14:paraId="64B1F47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iE-Extensions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ProtocolExtensionContainer { { FreqDomainHSNAconfiguration-List-Item-ExtIEs} }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OPTIONAL,</w:t>
      </w:r>
    </w:p>
    <w:p w14:paraId="19FD54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...</w:t>
      </w:r>
    </w:p>
    <w:bookmarkEnd w:id="1269"/>
    <w:p w14:paraId="2697CF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sv-SE"/>
        </w:rPr>
      </w:pPr>
      <w:r w:rsidRPr="007B5C64">
        <w:rPr>
          <w:rFonts w:ascii="Courier New" w:eastAsia="SimSun" w:hAnsi="Courier New"/>
          <w:noProof/>
          <w:sz w:val="16"/>
          <w:lang w:val="en-US" w:eastAsia="sv-SE"/>
        </w:rPr>
        <w:t>}</w:t>
      </w:r>
    </w:p>
    <w:p w14:paraId="28F612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sv-SE"/>
        </w:rPr>
      </w:pPr>
    </w:p>
    <w:p w14:paraId="033673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bookmarkStart w:id="1270" w:name="MCCQCTEMPBM_00000280"/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FreqDomainHSNAconfiguration-List-Item-ExtIEs XNAP-PROTOCOL-EXTENSION ::= {</w:t>
      </w:r>
    </w:p>
    <w:p w14:paraId="5AE880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...</w:t>
      </w:r>
    </w:p>
    <w:p w14:paraId="24894E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bookmarkEnd w:id="1270"/>
    <w:p w14:paraId="4294AE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sv-SE"/>
        </w:rPr>
      </w:pPr>
    </w:p>
    <w:p w14:paraId="5CEDF1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sv-SE"/>
        </w:rPr>
      </w:pPr>
    </w:p>
    <w:p w14:paraId="2F4ACF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sv-SE"/>
        </w:rPr>
      </w:pPr>
      <w:r w:rsidRPr="007B5C64">
        <w:rPr>
          <w:rFonts w:ascii="Courier New" w:eastAsia="SimSun" w:hAnsi="Courier New"/>
          <w:noProof/>
          <w:sz w:val="16"/>
          <w:lang w:val="en-US" w:eastAsia="sv-SE"/>
        </w:rPr>
        <w:t>FreqDomainSlotHSNAconfiguration-List ::= SEQUENCE (SIZE(1.. maxnoofHSNASlots)) OF FreqDomainSlotHSNAconfiguration-List-Item</w:t>
      </w:r>
    </w:p>
    <w:p w14:paraId="63F8CE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sv-SE"/>
        </w:rPr>
      </w:pPr>
    </w:p>
    <w:p w14:paraId="5B224F9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sv-SE"/>
        </w:rPr>
      </w:pPr>
      <w:r w:rsidRPr="007B5C64">
        <w:rPr>
          <w:rFonts w:ascii="Courier New" w:eastAsia="SimSun" w:hAnsi="Courier New"/>
          <w:noProof/>
          <w:sz w:val="16"/>
          <w:lang w:val="en-US" w:eastAsia="sv-SE"/>
        </w:rPr>
        <w:t>FreqDomainSlotHSNAconfiguration-List-Item ::=</w:t>
      </w:r>
      <w:r w:rsidRPr="007B5C64">
        <w:rPr>
          <w:rFonts w:ascii="Courier New" w:eastAsia="SimSun" w:hAnsi="Courier New"/>
          <w:noProof/>
          <w:sz w:val="16"/>
          <w:lang w:val="en-US" w:eastAsia="sv-SE"/>
        </w:rPr>
        <w:tab/>
        <w:t>SEQUENCE {</w:t>
      </w:r>
    </w:p>
    <w:p w14:paraId="4E5401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sv-SE"/>
        </w:rPr>
      </w:pPr>
      <w:r w:rsidRPr="007B5C64">
        <w:rPr>
          <w:rFonts w:ascii="Courier New" w:eastAsia="SimSun" w:hAnsi="Courier New"/>
          <w:noProof/>
          <w:sz w:val="16"/>
          <w:lang w:val="en-US" w:eastAsia="sv-SE"/>
        </w:rPr>
        <w:tab/>
        <w:t>slotIndex</w:t>
      </w:r>
      <w:r w:rsidRPr="007B5C64">
        <w:rPr>
          <w:rFonts w:ascii="Courier New" w:eastAsia="SimSun" w:hAnsi="Courier New"/>
          <w:noProof/>
          <w:sz w:val="16"/>
          <w:lang w:val="en-US" w:eastAsia="sv-SE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sv-SE"/>
        </w:rPr>
        <w:tab/>
        <w:t>INTEGER(1..maxnoofHSNASlots),</w:t>
      </w:r>
      <w:r w:rsidRPr="007B5C64">
        <w:rPr>
          <w:rFonts w:ascii="Courier New" w:eastAsia="SimSun" w:hAnsi="Courier New"/>
          <w:noProof/>
          <w:sz w:val="16"/>
          <w:lang w:val="en-US" w:eastAsia="sv-SE"/>
        </w:rPr>
        <w:tab/>
      </w:r>
    </w:p>
    <w:p w14:paraId="07C703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sv-SE"/>
        </w:rPr>
      </w:pPr>
      <w:r w:rsidRPr="007B5C64">
        <w:rPr>
          <w:rFonts w:ascii="Courier New" w:eastAsia="SimSun" w:hAnsi="Courier New"/>
          <w:noProof/>
          <w:sz w:val="16"/>
          <w:lang w:val="en-US" w:eastAsia="sv-SE"/>
        </w:rPr>
        <w:tab/>
        <w:t>hSNADownlink</w:t>
      </w:r>
      <w:r w:rsidRPr="007B5C64">
        <w:rPr>
          <w:rFonts w:ascii="Courier New" w:eastAsia="SimSun" w:hAnsi="Courier New"/>
          <w:noProof/>
          <w:sz w:val="16"/>
          <w:lang w:val="en-US" w:eastAsia="sv-SE"/>
        </w:rPr>
        <w:tab/>
        <w:t>HSNADownlink</w:t>
      </w:r>
      <w:r w:rsidRPr="007B5C64">
        <w:rPr>
          <w:rFonts w:ascii="Courier New" w:eastAsia="SimSun" w:hAnsi="Courier New"/>
          <w:noProof/>
          <w:sz w:val="16"/>
          <w:lang w:val="en-US" w:eastAsia="sv-SE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sv-SE"/>
        </w:rPr>
        <w:tab/>
        <w:t>OPTIONAL,</w:t>
      </w:r>
    </w:p>
    <w:p w14:paraId="78E862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sv-SE"/>
        </w:rPr>
      </w:pPr>
      <w:r w:rsidRPr="007B5C64">
        <w:rPr>
          <w:rFonts w:ascii="Courier New" w:eastAsia="SimSun" w:hAnsi="Courier New"/>
          <w:noProof/>
          <w:sz w:val="16"/>
          <w:lang w:val="en-US" w:eastAsia="sv-SE"/>
        </w:rPr>
        <w:tab/>
        <w:t>hSNAUplink</w:t>
      </w:r>
      <w:r w:rsidRPr="007B5C64">
        <w:rPr>
          <w:rFonts w:ascii="Courier New" w:eastAsia="SimSun" w:hAnsi="Courier New"/>
          <w:noProof/>
          <w:sz w:val="16"/>
          <w:lang w:val="en-US" w:eastAsia="sv-SE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sv-SE"/>
        </w:rPr>
        <w:tab/>
        <w:t>HSNAUplink</w:t>
      </w:r>
      <w:r w:rsidRPr="007B5C64">
        <w:rPr>
          <w:rFonts w:ascii="Courier New" w:eastAsia="SimSun" w:hAnsi="Courier New"/>
          <w:noProof/>
          <w:sz w:val="16"/>
          <w:lang w:val="en-US" w:eastAsia="sv-SE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sv-SE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sv-SE"/>
        </w:rPr>
        <w:tab/>
        <w:t>OPTIONAL,</w:t>
      </w:r>
    </w:p>
    <w:p w14:paraId="060E08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sv-SE"/>
        </w:rPr>
      </w:pPr>
      <w:r w:rsidRPr="007B5C64">
        <w:rPr>
          <w:rFonts w:ascii="Courier New" w:eastAsia="SimSun" w:hAnsi="Courier New"/>
          <w:noProof/>
          <w:sz w:val="16"/>
          <w:lang w:val="en-US" w:eastAsia="sv-SE"/>
        </w:rPr>
        <w:tab/>
        <w:t>hSNAFlexible</w:t>
      </w:r>
      <w:r w:rsidRPr="007B5C64">
        <w:rPr>
          <w:rFonts w:ascii="Courier New" w:eastAsia="SimSun" w:hAnsi="Courier New"/>
          <w:noProof/>
          <w:sz w:val="16"/>
          <w:lang w:val="en-US" w:eastAsia="sv-SE"/>
        </w:rPr>
        <w:tab/>
        <w:t>HSNAFlexible</w:t>
      </w:r>
      <w:r w:rsidRPr="007B5C64">
        <w:rPr>
          <w:rFonts w:ascii="Courier New" w:eastAsia="SimSun" w:hAnsi="Courier New"/>
          <w:noProof/>
          <w:sz w:val="16"/>
          <w:lang w:val="en-US" w:eastAsia="sv-SE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sv-SE"/>
        </w:rPr>
        <w:tab/>
        <w:t>OPTIONAL,</w:t>
      </w:r>
    </w:p>
    <w:p w14:paraId="635F08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en-US" w:eastAsia="ko-KR"/>
        </w:rPr>
      </w:pPr>
      <w:bookmarkStart w:id="1271" w:name="MCCQCTEMPBM_00000281"/>
      <w:r w:rsidRPr="007B5C64">
        <w:rPr>
          <w:rFonts w:ascii="Courier New" w:eastAsia="SimSun" w:hAnsi="Courier New" w:cs="Courier New"/>
          <w:noProof/>
          <w:sz w:val="16"/>
          <w:szCs w:val="16"/>
          <w:lang w:val="en-US" w:eastAsia="ko-KR"/>
        </w:rPr>
        <w:tab/>
        <w:t>iE-Extensions</w:t>
      </w:r>
      <w:r w:rsidRPr="007B5C64">
        <w:rPr>
          <w:rFonts w:ascii="Courier New" w:eastAsia="SimSun" w:hAnsi="Courier New" w:cs="Courier New"/>
          <w:noProof/>
          <w:sz w:val="16"/>
          <w:szCs w:val="16"/>
          <w:lang w:val="en-US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val="en-US" w:eastAsia="ko-KR"/>
        </w:rPr>
        <w:tab/>
        <w:t>ProtocolExtensionContainer { { FreqDomainSlotHSNAconfiguration-List-Item-ExtIEs} }</w:t>
      </w:r>
      <w:r w:rsidRPr="007B5C64">
        <w:rPr>
          <w:rFonts w:ascii="Courier New" w:eastAsia="SimSun" w:hAnsi="Courier New" w:cs="Courier New"/>
          <w:noProof/>
          <w:sz w:val="16"/>
          <w:szCs w:val="16"/>
          <w:lang w:val="en-US" w:eastAsia="ko-KR"/>
        </w:rPr>
        <w:tab/>
        <w:t>OPTIONAL,</w:t>
      </w:r>
    </w:p>
    <w:p w14:paraId="4FC364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en-US"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en-US" w:eastAsia="ko-KR"/>
        </w:rPr>
        <w:tab/>
        <w:t>...</w:t>
      </w:r>
    </w:p>
    <w:bookmarkEnd w:id="1271"/>
    <w:p w14:paraId="1604ED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sv-SE"/>
        </w:rPr>
      </w:pPr>
      <w:r w:rsidRPr="007B5C64">
        <w:rPr>
          <w:rFonts w:ascii="Courier New" w:eastAsia="SimSun" w:hAnsi="Courier New"/>
          <w:noProof/>
          <w:sz w:val="16"/>
          <w:lang w:val="en-US" w:eastAsia="sv-SE"/>
        </w:rPr>
        <w:t>}</w:t>
      </w:r>
    </w:p>
    <w:p w14:paraId="560DF5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en-US" w:eastAsia="ko-KR"/>
        </w:rPr>
      </w:pPr>
      <w:bookmarkStart w:id="1272" w:name="MCCQCTEMPBM_00000282"/>
    </w:p>
    <w:p w14:paraId="7096063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en-US"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en-US" w:eastAsia="ko-KR"/>
        </w:rPr>
        <w:t>FreqDomainSlotHSNAconfiguration-List-Item-ExtIEs XNAP-PROTOCOL-EXTENSION ::= {</w:t>
      </w:r>
    </w:p>
    <w:p w14:paraId="46798A8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en-US"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en-US" w:eastAsia="ko-KR"/>
        </w:rPr>
        <w:tab/>
        <w:t>...</w:t>
      </w:r>
    </w:p>
    <w:p w14:paraId="3FC444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en-US"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en-US" w:eastAsia="ko-KR"/>
        </w:rPr>
        <w:t>}</w:t>
      </w:r>
    </w:p>
    <w:bookmarkEnd w:id="1272"/>
    <w:p w14:paraId="677FB6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en-US" w:eastAsia="ko-KR"/>
        </w:rPr>
      </w:pPr>
    </w:p>
    <w:p w14:paraId="2988F2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FrequencyShift7p5khz ::= ENUMERATED {false, true, ...}</w:t>
      </w:r>
    </w:p>
    <w:p w14:paraId="05D1428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7F179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G</w:t>
      </w:r>
    </w:p>
    <w:p w14:paraId="15D3C7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89520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BFE021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273" w:name="_Hlk513547189"/>
      <w:r w:rsidRPr="007B5C64">
        <w:rPr>
          <w:rFonts w:ascii="Courier New" w:eastAsia="SimSun" w:hAnsi="Courier New"/>
          <w:noProof/>
          <w:sz w:val="16"/>
          <w:lang w:eastAsia="ko-KR"/>
        </w:rPr>
        <w:t>GBRQoSFlowInfo</w:t>
      </w:r>
      <w:bookmarkEnd w:id="1273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SEQUENCE {</w:t>
      </w:r>
    </w:p>
    <w:p w14:paraId="2AA38C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maxFlowBitRateDL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BitRate,</w:t>
      </w:r>
    </w:p>
    <w:p w14:paraId="5F4516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maxFlowBitRateUL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BitRate,</w:t>
      </w:r>
    </w:p>
    <w:p w14:paraId="7880E8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guaranteedFlowBitRateDL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BitRate,</w:t>
      </w:r>
    </w:p>
    <w:p w14:paraId="0469952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guaranteedFlowBitRateUL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BitRate,</w:t>
      </w:r>
    </w:p>
    <w:p w14:paraId="618AB3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notificationControl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ENUMERATED {notification-requested, ...}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10CB60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  <w:t>maxPacketLossRateDL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PacketLossRate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7FAF57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maxPacketLossRateUL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PacketLossRate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4B4E0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GBRQoSFlowInfo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2A02D8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4A342D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4EB3F25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86441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GBRQoSFlowInfo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693F31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{ ID id-AlternativeQoSParaSetList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EXTENSION AlternativeQoSParaSetList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},</w:t>
      </w:r>
    </w:p>
    <w:p w14:paraId="38486B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4D40A5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4409965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ED8F8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274" w:name="_Hlk513550868"/>
      <w:r w:rsidRPr="007B5C64">
        <w:rPr>
          <w:rFonts w:ascii="Courier New" w:eastAsia="SimSun" w:hAnsi="Courier New"/>
          <w:noProof/>
          <w:sz w:val="16"/>
          <w:lang w:eastAsia="ko-KR"/>
        </w:rPr>
        <w:t>GlobalgNB-ID</w:t>
      </w:r>
      <w:bookmarkEnd w:id="1274"/>
      <w:r w:rsidRPr="007B5C64">
        <w:rPr>
          <w:rFonts w:ascii="Courier New" w:eastAsia="SimSun" w:hAnsi="Courier New"/>
          <w:noProof/>
          <w:sz w:val="16"/>
          <w:lang w:eastAsia="ko-KR"/>
        </w:rPr>
        <w:tab/>
        <w:t>::= SEQUENCE {</w:t>
      </w:r>
    </w:p>
    <w:p w14:paraId="24CF58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plmn-id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PLMN-Identity,</w:t>
      </w:r>
    </w:p>
    <w:p w14:paraId="4187CA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gnb-id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GNB-ID-Choice,</w:t>
      </w:r>
    </w:p>
    <w:p w14:paraId="115DD7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val="fr-FR" w:eastAsia="ko-KR"/>
        </w:rPr>
        <w:t>GlobalgNB</w:t>
      </w:r>
      <w:proofErr w:type="spellEnd"/>
      <w:r w:rsidRPr="007B5C64">
        <w:rPr>
          <w:rFonts w:ascii="Courier New" w:eastAsia="SimSun" w:hAnsi="Courier New"/>
          <w:noProof/>
          <w:sz w:val="16"/>
          <w:lang w:val="fr-FR" w:eastAsia="ko-KR"/>
        </w:rPr>
        <w:t>-ID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 } OPTIONAL,</w:t>
      </w:r>
    </w:p>
    <w:p w14:paraId="582B4B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10020A2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394C54C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405C611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GlobalgNB-ID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33061F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0CED91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10FA1C0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611CF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GNB-DU-Cell-Resource-Configuration</w:t>
      </w:r>
      <w:r w:rsidRPr="007B5C64">
        <w:rPr>
          <w:rFonts w:ascii="Courier New" w:eastAsia="SimSun" w:hAnsi="Courier New"/>
          <w:noProof/>
          <w:sz w:val="16"/>
        </w:rPr>
        <w:tab/>
        <w:t>::= SEQUENCE {</w:t>
      </w:r>
    </w:p>
    <w:p w14:paraId="54625D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subcarrierSpacing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SubcarrierSpacing,</w:t>
      </w:r>
    </w:p>
    <w:p w14:paraId="5CBC70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dUFTransmissionPeriodicity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DUFTransmissionPeriodicity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OPTIONAL,</w:t>
      </w:r>
    </w:p>
    <w:p w14:paraId="444043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dUF-Slot-Config-List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DUF-Slot-Config-List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OPTIONAL,</w:t>
      </w:r>
    </w:p>
    <w:p w14:paraId="707086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hSNATransmissionPeriodicity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HSNATransmissionPeriodicity,</w:t>
      </w:r>
    </w:p>
    <w:p w14:paraId="27E11F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hNSASlotConfigList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HSNASlotConfigList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OPTIONAL,</w:t>
      </w:r>
    </w:p>
    <w:p w14:paraId="028AAA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rBsetConfiguration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RBsetConfiguration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OPTIONAL,</w:t>
      </w:r>
    </w:p>
    <w:p w14:paraId="1CCAA68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freqDomainHSNAconfiguration-List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 xml:space="preserve">FreqDomainHSNAconfiguration-List </w:t>
      </w:r>
      <w:r w:rsidRPr="007B5C64">
        <w:rPr>
          <w:rFonts w:ascii="Courier New" w:eastAsia="SimSun" w:hAnsi="Courier New"/>
          <w:noProof/>
          <w:sz w:val="16"/>
        </w:rPr>
        <w:tab/>
        <w:t>OPTIONAL,</w:t>
      </w:r>
    </w:p>
    <w:p w14:paraId="256337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n</w:t>
      </w:r>
      <w:r w:rsidRPr="007B5C64">
        <w:rPr>
          <w:rFonts w:ascii="Courier New" w:eastAsia="SimSun" w:hAnsi="Courier New"/>
          <w:noProof/>
          <w:sz w:val="16"/>
          <w:lang w:eastAsia="ja-JP"/>
        </w:rPr>
        <w:t>A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C</w:t>
      </w:r>
      <w:r w:rsidRPr="007B5C64">
        <w:rPr>
          <w:rFonts w:ascii="Courier New" w:eastAsia="SimSun" w:hAnsi="Courier New"/>
          <w:noProof/>
          <w:sz w:val="16"/>
          <w:lang w:eastAsia="ja-JP"/>
        </w:rPr>
        <w:t>ell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R</w:t>
      </w:r>
      <w:r w:rsidRPr="007B5C64">
        <w:rPr>
          <w:rFonts w:ascii="Courier New" w:eastAsia="SimSun" w:hAnsi="Courier New"/>
          <w:noProof/>
          <w:sz w:val="16"/>
          <w:lang w:eastAsia="ja-JP"/>
        </w:rPr>
        <w:t>esource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C</w:t>
      </w:r>
      <w:r w:rsidRPr="007B5C64">
        <w:rPr>
          <w:rFonts w:ascii="Courier New" w:eastAsia="SimSun" w:hAnsi="Courier New"/>
          <w:noProof/>
          <w:sz w:val="16"/>
          <w:lang w:eastAsia="ja-JP"/>
        </w:rPr>
        <w:t>onfigurationLis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t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N</w:t>
      </w:r>
      <w:r w:rsidRPr="007B5C64">
        <w:rPr>
          <w:rFonts w:ascii="Courier New" w:eastAsia="SimSun" w:hAnsi="Courier New"/>
          <w:noProof/>
          <w:sz w:val="16"/>
          <w:lang w:eastAsia="ja-JP"/>
        </w:rPr>
        <w:t>A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C</w:t>
      </w:r>
      <w:r w:rsidRPr="007B5C64">
        <w:rPr>
          <w:rFonts w:ascii="Courier New" w:eastAsia="SimSun" w:hAnsi="Courier New"/>
          <w:noProof/>
          <w:sz w:val="16"/>
          <w:lang w:eastAsia="ja-JP"/>
        </w:rPr>
        <w:t>ell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R</w:t>
      </w:r>
      <w:r w:rsidRPr="007B5C64">
        <w:rPr>
          <w:rFonts w:ascii="Courier New" w:eastAsia="SimSun" w:hAnsi="Courier New"/>
          <w:noProof/>
          <w:sz w:val="16"/>
          <w:lang w:eastAsia="ja-JP"/>
        </w:rPr>
        <w:t>esource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C</w:t>
      </w:r>
      <w:r w:rsidRPr="007B5C64">
        <w:rPr>
          <w:rFonts w:ascii="Courier New" w:eastAsia="SimSun" w:hAnsi="Courier New"/>
          <w:noProof/>
          <w:sz w:val="16"/>
          <w:lang w:eastAsia="ja-JP"/>
        </w:rPr>
        <w:t>onfigurationLis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t</w:t>
      </w:r>
      <w:r w:rsidRPr="007B5C64">
        <w:rPr>
          <w:rFonts w:ascii="Courier New" w:eastAsia="SimSun" w:hAnsi="Courier New"/>
          <w:noProof/>
          <w:sz w:val="16"/>
        </w:rPr>
        <w:t xml:space="preserve"> 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OPTIONAL,</w:t>
      </w:r>
    </w:p>
    <w:p w14:paraId="6A4C6C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iE-Extensions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ProtocolExtensionContainer { { GNB-DU-Cell-Resource-Configuration-ExtIEs } } OPTIONAL,</w:t>
      </w:r>
    </w:p>
    <w:p w14:paraId="10D9C64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/>
        </w:rPr>
      </w:pP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val="fr-FR"/>
        </w:rPr>
        <w:t>...</w:t>
      </w:r>
    </w:p>
    <w:p w14:paraId="0D97607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/>
        </w:rPr>
      </w:pPr>
      <w:r w:rsidRPr="007B5C64">
        <w:rPr>
          <w:rFonts w:ascii="Courier New" w:eastAsia="SimSun" w:hAnsi="Courier New"/>
          <w:noProof/>
          <w:sz w:val="16"/>
          <w:lang w:val="fr-FR"/>
        </w:rPr>
        <w:t>}</w:t>
      </w:r>
    </w:p>
    <w:p w14:paraId="035B84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/>
        </w:rPr>
      </w:pPr>
    </w:p>
    <w:p w14:paraId="68FEA2F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/>
        </w:rPr>
      </w:pPr>
      <w:r w:rsidRPr="007B5C64">
        <w:rPr>
          <w:rFonts w:ascii="Courier New" w:eastAsia="SimSun" w:hAnsi="Courier New"/>
          <w:noProof/>
          <w:sz w:val="16"/>
          <w:lang w:val="fr-FR"/>
        </w:rPr>
        <w:t>GNB-DU-Cell-Resource-Configuration-ExtIEs XNAP-PROTOCOL-EXTENSION ::= {</w:t>
      </w:r>
    </w:p>
    <w:p w14:paraId="0BBEB2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>...</w:t>
      </w:r>
    </w:p>
    <w:p w14:paraId="2DDA56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val="en-US"/>
        </w:rPr>
        <w:t>}</w:t>
      </w:r>
    </w:p>
    <w:p w14:paraId="2C2695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bookmarkStart w:id="1275" w:name="MCCQCTEMPBM_00000283"/>
    </w:p>
    <w:bookmarkEnd w:id="1275"/>
    <w:p w14:paraId="5F4684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2F4D3B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10022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GNB-ID-Choice ::= CHOICE {</w:t>
      </w:r>
    </w:p>
    <w:p w14:paraId="3D2ECB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gnb-ID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(SIZE(22..32)),</w:t>
      </w:r>
    </w:p>
    <w:p w14:paraId="474062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ProtocolIE-Single-Container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</w:t>
      </w:r>
      <w:r w:rsidRPr="007B5C64">
        <w:rPr>
          <w:rFonts w:ascii="Courier New" w:eastAsia="SimSun" w:hAnsi="Courier New"/>
          <w:noProof/>
          <w:sz w:val="16"/>
          <w:lang w:eastAsia="ko-KR"/>
        </w:rPr>
        <w:t>GNB-ID-Choice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</w:t>
      </w:r>
    </w:p>
    <w:p w14:paraId="0C0B0E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1F33BC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1EC2925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GNB-ID-Choice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XNAP-PROTOCOL-IES ::= {</w:t>
      </w:r>
    </w:p>
    <w:p w14:paraId="29742B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68C24E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01414F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1A362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41525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bookmarkStart w:id="1276" w:name="_Hlk513553924"/>
      <w:r w:rsidRPr="007B5C64">
        <w:rPr>
          <w:rFonts w:ascii="Courier New" w:eastAsia="SimSun" w:hAnsi="Courier New"/>
          <w:noProof/>
          <w:sz w:val="16"/>
          <w:lang w:eastAsia="ko-KR"/>
        </w:rPr>
        <w:t>GNB-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RadioResourceStatus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::= SEQUENCE {</w:t>
      </w:r>
    </w:p>
    <w:p w14:paraId="2A4434C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3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ssbAreaRadioResourceStatus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-List</w:t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SSBAreaRadioResourceStatus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-List,</w:t>
      </w:r>
    </w:p>
    <w:p w14:paraId="15A915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72"/>
          <w:tab w:val="left" w:pos="4608"/>
          <w:tab w:val="left" w:pos="4992"/>
          <w:tab w:val="left" w:pos="5376"/>
          <w:tab w:val="left" w:pos="5760"/>
          <w:tab w:val="left" w:pos="5828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lastRenderedPageBreak/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 xml:space="preserve"> GNB-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RadioResourceStatus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 }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12A9AD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127AB2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0820C0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B7F796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GNB-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RadioResourceStatus</w:t>
      </w:r>
      <w:r w:rsidRPr="007B5C64">
        <w:rPr>
          <w:rFonts w:ascii="Courier New" w:eastAsia="SimSun" w:hAnsi="Courier New"/>
          <w:sz w:val="16"/>
          <w:lang w:eastAsia="ko-KR"/>
        </w:rPr>
        <w:t>-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146186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id-SliceRadioResourceStatus-List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EXTENSION SliceRadioResourceStatus-List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}|</w:t>
      </w:r>
    </w:p>
    <w:p w14:paraId="7C76FE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id-MIMOPRBusageInformation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EXTENSION MIMOPRBusageInformation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},</w:t>
      </w:r>
    </w:p>
    <w:p w14:paraId="7C199A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7D5A10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033DAF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07B3F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32E5E9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GlobalCell-ID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SEQUENCE {</w:t>
      </w:r>
    </w:p>
    <w:p w14:paraId="64EEBBD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plmn-id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PLMN-Identity,</w:t>
      </w:r>
    </w:p>
    <w:p w14:paraId="35A9E94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cell-type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Cell-Type-Choice,</w:t>
      </w:r>
    </w:p>
    <w:p w14:paraId="5267E48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 xml:space="preserve"> GlobalCell-ID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 } OPTIONAL,</w:t>
      </w:r>
    </w:p>
    <w:p w14:paraId="76B7A3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7E14D51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004045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CBAE1D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GlobalCell-ID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6877A8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518C62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11A336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D6BDE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E3EB62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GlobalngeNB-ID</w:t>
      </w:r>
      <w:bookmarkEnd w:id="1276"/>
      <w:r w:rsidRPr="007B5C64">
        <w:rPr>
          <w:rFonts w:ascii="Courier New" w:eastAsia="SimSun" w:hAnsi="Courier New"/>
          <w:noProof/>
          <w:sz w:val="16"/>
          <w:lang w:eastAsia="ko-KR"/>
        </w:rPr>
        <w:tab/>
        <w:t>::= SEQUENCE {</w:t>
      </w:r>
    </w:p>
    <w:p w14:paraId="76DE05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plmn-id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PLMN-Identity,</w:t>
      </w:r>
    </w:p>
    <w:p w14:paraId="3E768C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enb-id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ENB-ID-Choice,</w:t>
      </w:r>
    </w:p>
    <w:p w14:paraId="650018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val="fr-FR" w:eastAsia="ko-KR"/>
        </w:rPr>
        <w:t>GlobaleNB</w:t>
      </w:r>
      <w:proofErr w:type="spellEnd"/>
      <w:r w:rsidRPr="007B5C64">
        <w:rPr>
          <w:rFonts w:ascii="Courier New" w:eastAsia="SimSun" w:hAnsi="Courier New"/>
          <w:noProof/>
          <w:sz w:val="16"/>
          <w:lang w:val="fr-FR" w:eastAsia="ko-KR"/>
        </w:rPr>
        <w:t>-ID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 } OPTIONAL,</w:t>
      </w:r>
    </w:p>
    <w:p w14:paraId="4FB7C0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575975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1DF167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512770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GlobaleNB-ID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7111AAD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4DD4DE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A5EB10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DBA8F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91349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ENB-ID-Choice ::= CHOICE {</w:t>
      </w:r>
    </w:p>
    <w:p w14:paraId="1404F2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enb-ID-macro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(SIZE(20)),</w:t>
      </w:r>
    </w:p>
    <w:p w14:paraId="1CE694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enb-ID-shortmacro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(SIZE(18)),</w:t>
      </w:r>
    </w:p>
    <w:p w14:paraId="54EB42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enb-ID-longmacro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(SIZE(21)),</w:t>
      </w:r>
    </w:p>
    <w:p w14:paraId="606BA7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ProtocolIE-Single-Container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</w:t>
      </w:r>
      <w:r w:rsidRPr="007B5C64">
        <w:rPr>
          <w:rFonts w:ascii="Courier New" w:eastAsia="SimSun" w:hAnsi="Courier New"/>
          <w:noProof/>
          <w:sz w:val="16"/>
          <w:lang w:eastAsia="ko-KR"/>
        </w:rPr>
        <w:t>ENB-ID-Choice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</w:t>
      </w:r>
    </w:p>
    <w:p w14:paraId="1CF72A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511419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B1963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ENB-ID-Choice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XNAP-PROTOCOL-IES ::= {</w:t>
      </w:r>
    </w:p>
    <w:p w14:paraId="68070D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71AD4C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205EC4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E9884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C27DA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277" w:name="_Hlk513554437"/>
      <w:r w:rsidRPr="007B5C64">
        <w:rPr>
          <w:rFonts w:ascii="Courier New" w:eastAsia="SimSun" w:hAnsi="Courier New"/>
          <w:noProof/>
          <w:sz w:val="16"/>
          <w:lang w:eastAsia="ko-KR"/>
        </w:rPr>
        <w:t>GlobalNG-RANCell-ID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SEQUENCE {</w:t>
      </w:r>
    </w:p>
    <w:p w14:paraId="4FF5B2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plmn-id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PLMN-Identity,</w:t>
      </w:r>
    </w:p>
    <w:p w14:paraId="1FDBD7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ng-RAN-Cell-id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NG-RAN-Cell-Identity,</w:t>
      </w:r>
    </w:p>
    <w:p w14:paraId="4FDA9B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GlobalNG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-RANCell-ID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 OPTIONAL,</w:t>
      </w:r>
    </w:p>
    <w:p w14:paraId="1095529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4B8E35C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29B22C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35196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GlobalNG-RANCell-ID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5C034AB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055697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660243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FE0FE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59F52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GlobalNG-RANNode-ID</w:t>
      </w:r>
      <w:bookmarkEnd w:id="1277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CHOICE {</w:t>
      </w:r>
    </w:p>
    <w:p w14:paraId="7C2586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gNB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GlobalgNB-ID,</w:t>
      </w:r>
    </w:p>
    <w:p w14:paraId="46AC7C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ng-eNB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bookmarkStart w:id="1278" w:name="_Hlk515433696"/>
      <w:r w:rsidRPr="007B5C64">
        <w:rPr>
          <w:rFonts w:ascii="Courier New" w:eastAsia="SimSun" w:hAnsi="Courier New"/>
          <w:noProof/>
          <w:sz w:val="16"/>
          <w:lang w:eastAsia="ko-KR"/>
        </w:rPr>
        <w:t>GlobalngeNB-ID</w:t>
      </w:r>
      <w:bookmarkEnd w:id="1278"/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624187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ProtocolIE-Single-Container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GlobalNG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-RANNode-ID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</w:t>
      </w:r>
    </w:p>
    <w:p w14:paraId="06F67A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38D5E3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07B3D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GlobalNG-RANNode-ID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XNAP-PROTOCOL-IES ::= {</w:t>
      </w:r>
    </w:p>
    <w:p w14:paraId="12E6D30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3C3A41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21E929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8D84D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D347ED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GTP-TEID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OCTET STRING (SIZE(4))</w:t>
      </w:r>
    </w:p>
    <w:p w14:paraId="11F38E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7A4D5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9B023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GTPtunnelTransportLayerInformation ::= SEQUENCE {</w:t>
      </w:r>
    </w:p>
    <w:p w14:paraId="155CC0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tnl-address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TransportLayerAddress,</w:t>
      </w:r>
    </w:p>
    <w:p w14:paraId="2257D20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gtp-teid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GTP-TEID,</w:t>
      </w:r>
    </w:p>
    <w:p w14:paraId="1E2177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GTPtunnelTransportLayerInformation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 OPTIONAL,</w:t>
      </w:r>
    </w:p>
    <w:p w14:paraId="04EEF6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5E7A04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09FEBD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CC1C68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GTPtunnelTransportLayerInformation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00E97B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{ID id-QoS-Mapping-Information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QoS-Mapping-Information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1821F43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69A3BE8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49D1E5E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46D936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ABCB1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GUAMI ::= SEQUENCE {</w:t>
      </w:r>
    </w:p>
    <w:p w14:paraId="43DF64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plmn-ID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PLMN-Identity,</w:t>
      </w:r>
    </w:p>
    <w:p w14:paraId="6C19CD9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amf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-region-id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BIT STRING (SIZE (8)),</w:t>
      </w:r>
    </w:p>
    <w:p w14:paraId="34F15E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amf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-set-id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BIT STRING (SIZE (10)),</w:t>
      </w:r>
    </w:p>
    <w:p w14:paraId="2AD32C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amf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-pointer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BIT STRING (SIZE (6)),</w:t>
      </w:r>
    </w:p>
    <w:p w14:paraId="025BF6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{GUAMI-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 } OPTIONAL,</w:t>
      </w:r>
    </w:p>
    <w:p w14:paraId="1D1C34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5E0462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69420D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26128F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GUAMI-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312232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080048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0DDD10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4D991D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H</w:t>
      </w:r>
    </w:p>
    <w:p w14:paraId="59BD908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85E11D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BE013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HandoverReportType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</w:t>
      </w:r>
      <w:r w:rsidRPr="007B5C64">
        <w:rPr>
          <w:rFonts w:ascii="Courier New" w:eastAsia="SimSun" w:hAnsi="Courier New"/>
          <w:sz w:val="16"/>
          <w:lang w:eastAsia="ko-KR"/>
        </w:rPr>
        <w:t>ENUMERATED {</w:t>
      </w:r>
    </w:p>
    <w:p w14:paraId="4E484D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hoTooEarly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,</w:t>
      </w:r>
    </w:p>
    <w:p w14:paraId="46D0A3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hoToWrongCell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,</w:t>
      </w:r>
    </w:p>
    <w:p w14:paraId="4D1774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intersystempingpong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,</w:t>
      </w:r>
    </w:p>
    <w:p w14:paraId="17D7BDE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lastRenderedPageBreak/>
        <w:tab/>
        <w:t>...</w:t>
      </w:r>
    </w:p>
    <w:p w14:paraId="4A9CD7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>}</w:t>
      </w:r>
    </w:p>
    <w:p w14:paraId="7DF7C3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5064E9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</w:rPr>
        <w:t>HashedUEIdentityIndexValue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 xml:space="preserve"> 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::= BIT STRING (SIZE(13, ...)</w:t>
      </w:r>
      <w:r w:rsidRPr="007B5C64">
        <w:rPr>
          <w:rFonts w:ascii="Courier New" w:eastAsia="SimSun" w:hAnsi="Courier New"/>
          <w:noProof/>
          <w:sz w:val="16"/>
          <w:lang w:val="en-US"/>
        </w:rPr>
        <w:t>)</w:t>
      </w:r>
    </w:p>
    <w:p w14:paraId="7E00C8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F12D6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HSNASlotConfigList ::= SEQUENCE (SIZE(1..maxnoofHSNASlots)) OF HSNASlotConfigItem</w:t>
      </w:r>
    </w:p>
    <w:p w14:paraId="10BF848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1E4BD3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 xml:space="preserve">HSNASlotConfigItem </w:t>
      </w:r>
      <w:r w:rsidRPr="007B5C64">
        <w:rPr>
          <w:rFonts w:ascii="Courier New" w:eastAsia="SimSun" w:hAnsi="Courier New"/>
          <w:noProof/>
          <w:sz w:val="16"/>
        </w:rPr>
        <w:tab/>
        <w:t>::=</w:t>
      </w:r>
      <w:r w:rsidRPr="007B5C64">
        <w:rPr>
          <w:rFonts w:ascii="Courier New" w:eastAsia="SimSun" w:hAnsi="Courier New"/>
          <w:noProof/>
          <w:sz w:val="16"/>
        </w:rPr>
        <w:tab/>
        <w:t>SEQUENCE {</w:t>
      </w:r>
    </w:p>
    <w:p w14:paraId="5DFEF3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hSNADownlink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 xml:space="preserve">HSNADownlink 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OPTIONAL,</w:t>
      </w:r>
    </w:p>
    <w:p w14:paraId="18DDDE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hSNAUplink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 xml:space="preserve">HSNAUplink 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OPTIONAL,</w:t>
      </w:r>
    </w:p>
    <w:p w14:paraId="12A0E7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hSNAFlexible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 xml:space="preserve">HSNAFlexible 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OPTIONAL,</w:t>
      </w:r>
    </w:p>
    <w:p w14:paraId="41E37E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val="fr-FR" w:eastAsia="ko-KR"/>
        </w:rPr>
      </w:pPr>
      <w:bookmarkStart w:id="1279" w:name="MCCQCTEMPBM_00000284"/>
      <w:r w:rsidRPr="007B5C64">
        <w:rPr>
          <w:rFonts w:ascii="Courier New" w:eastAsia="SimSun" w:hAnsi="Courier New" w:cs="Courier New"/>
          <w:noProof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val="fr-FR"/>
        </w:rPr>
        <w:t>iE-Extensions</w:t>
      </w:r>
      <w:r w:rsidRPr="007B5C64">
        <w:rPr>
          <w:rFonts w:ascii="Courier New" w:eastAsia="SimSun" w:hAnsi="Courier New" w:cs="Courier New"/>
          <w:noProof/>
          <w:sz w:val="16"/>
          <w:szCs w:val="16"/>
          <w:lang w:val="fr-F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val="fr-F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val="fr-FR"/>
        </w:rPr>
        <w:tab/>
        <w:t>ProtocolExtensionContainer { { HSNASlotConfigItem-ExtIEs } } OPTIONAL,</w:t>
      </w:r>
    </w:p>
    <w:p w14:paraId="4F7810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</w:rPr>
      </w:pPr>
      <w:r w:rsidRPr="007B5C64">
        <w:rPr>
          <w:rFonts w:ascii="Courier New" w:eastAsia="SimSun" w:hAnsi="Courier New" w:cs="Courier New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...</w:t>
      </w:r>
    </w:p>
    <w:bookmarkEnd w:id="1279"/>
    <w:p w14:paraId="4C2B18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}</w:t>
      </w:r>
    </w:p>
    <w:p w14:paraId="2C51B4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558DEA8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HSNASlotConfigItem-ExtIEs XNAP-PROTOCOL-EXTENSION ::= {</w:t>
      </w:r>
    </w:p>
    <w:p w14:paraId="406A28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...</w:t>
      </w:r>
    </w:p>
    <w:p w14:paraId="43A1E9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}</w:t>
      </w:r>
    </w:p>
    <w:p w14:paraId="357A98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3B2AA9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HSNADownlink ::= ENUMERATED { hard, soft, notavailable }</w:t>
      </w:r>
    </w:p>
    <w:p w14:paraId="6EA2CA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763CBE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HSNAFlexible ::= ENUMERATED { hard, soft, notavailable }</w:t>
      </w:r>
    </w:p>
    <w:p w14:paraId="137239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2003F7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HSNAUplink ::= ENUMERATED { hard, soft, notavailable }</w:t>
      </w:r>
    </w:p>
    <w:p w14:paraId="533AB76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0E9BA6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HSNATransmissionPeriodicity ::=</w:t>
      </w:r>
      <w:r w:rsidRPr="007B5C64">
        <w:rPr>
          <w:rFonts w:ascii="Courier New" w:eastAsia="SimSun" w:hAnsi="Courier New"/>
          <w:noProof/>
          <w:sz w:val="16"/>
        </w:rPr>
        <w:tab/>
        <w:t>ENUMERATED { ms0p5, ms0p625, ms1, ms1p25, ms2, ms2p5, ms5, ms10, ms20, ms40, ms80, ms160, ...}</w:t>
      </w:r>
    </w:p>
    <w:p w14:paraId="045C62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</w:pPr>
      <w:bookmarkStart w:id="1280" w:name="MCCQCTEMPBM_00000285"/>
    </w:p>
    <w:bookmarkEnd w:id="1280"/>
    <w:p w14:paraId="673E34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586006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Hysteresis ::=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INTEGER (0..30)</w:t>
      </w:r>
    </w:p>
    <w:p w14:paraId="76D522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996732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BCDA5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I</w:t>
      </w:r>
    </w:p>
    <w:p w14:paraId="2B630C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1D132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IABCellInformation::=</w:t>
      </w:r>
      <w:r w:rsidRPr="007B5C64">
        <w:rPr>
          <w:rFonts w:ascii="Courier New" w:eastAsia="SimSun" w:hAnsi="Courier New"/>
          <w:noProof/>
          <w:sz w:val="16"/>
        </w:rPr>
        <w:tab/>
        <w:t>SEQUENCE{</w:t>
      </w:r>
    </w:p>
    <w:p w14:paraId="218556F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/>
        </w:rPr>
      </w:pP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val="fr-FR"/>
        </w:rPr>
        <w:t xml:space="preserve">nRCGI </w:t>
      </w:r>
      <w:r w:rsidRPr="007B5C64">
        <w:rPr>
          <w:rFonts w:ascii="Courier New" w:eastAsia="SimSun" w:hAnsi="Courier New"/>
          <w:noProof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z w:val="16"/>
          <w:lang w:val="fr-FR"/>
        </w:rPr>
        <w:tab/>
        <w:t>NR-CGI,</w:t>
      </w:r>
    </w:p>
    <w:p w14:paraId="1365813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/>
        </w:rPr>
      </w:pPr>
      <w:r w:rsidRPr="007B5C64">
        <w:rPr>
          <w:rFonts w:ascii="Courier New" w:eastAsia="SimSun" w:hAnsi="Courier New"/>
          <w:noProof/>
          <w:sz w:val="16"/>
          <w:lang w:val="fr-FR"/>
        </w:rPr>
        <w:tab/>
        <w:t xml:space="preserve">iAB-DU-Cell-Resource-Configuration-Mode-Info </w:t>
      </w:r>
      <w:r w:rsidRPr="007B5C64">
        <w:rPr>
          <w:rFonts w:ascii="Courier New" w:eastAsia="SimSun" w:hAnsi="Courier New"/>
          <w:noProof/>
          <w:sz w:val="16"/>
          <w:lang w:val="fr-FR"/>
        </w:rPr>
        <w:tab/>
        <w:t>IAB-DU-Cell-Resource-Configuration-Mode-Info</w:t>
      </w:r>
      <w:r w:rsidRPr="007B5C64">
        <w:rPr>
          <w:rFonts w:ascii="Courier New" w:eastAsia="SimSun" w:hAnsi="Courier New"/>
          <w:noProof/>
          <w:sz w:val="16"/>
          <w:lang w:val="fr-FR"/>
        </w:rPr>
        <w:tab/>
        <w:t>OPTIONAL,</w:t>
      </w:r>
    </w:p>
    <w:p w14:paraId="381B0C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z w:val="16"/>
        </w:rPr>
        <w:t>iAB-STC-Info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IAB-STC-Info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OPTIONAL,</w:t>
      </w:r>
    </w:p>
    <w:p w14:paraId="00ACE5B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rACH-Config-Common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RACH-Config-Common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OPTIONAL,</w:t>
      </w:r>
    </w:p>
    <w:p w14:paraId="03F673C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rACH-Config-Common-IAB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RACH-Config-Common-IAB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OPTIONAL,</w:t>
      </w:r>
    </w:p>
    <w:p w14:paraId="20C382C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cSI-RS-Configuration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OCTET STRING</w:t>
      </w:r>
      <w:r w:rsidRPr="007B5C64">
        <w:rPr>
          <w:rFonts w:ascii="Courier New" w:eastAsia="SimSun" w:hAnsi="Courier New"/>
          <w:noProof/>
          <w:sz w:val="16"/>
        </w:rPr>
        <w:tab/>
        <w:t>OPTIONAL,</w:t>
      </w:r>
    </w:p>
    <w:p w14:paraId="077C5B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sR-Configuration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OCTET STRING</w:t>
      </w:r>
      <w:r w:rsidRPr="007B5C64">
        <w:rPr>
          <w:rFonts w:ascii="Courier New" w:eastAsia="SimSun" w:hAnsi="Courier New"/>
          <w:noProof/>
          <w:sz w:val="16"/>
        </w:rPr>
        <w:tab/>
        <w:t>OPTIONAL,</w:t>
      </w:r>
    </w:p>
    <w:p w14:paraId="48CB29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pDCCH-ConfigSIB1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OCTET STRING</w:t>
      </w:r>
      <w:r w:rsidRPr="007B5C64">
        <w:rPr>
          <w:rFonts w:ascii="Courier New" w:eastAsia="SimSun" w:hAnsi="Courier New"/>
          <w:noProof/>
          <w:sz w:val="16"/>
        </w:rPr>
        <w:tab/>
        <w:t>OPTIONAL,</w:t>
      </w:r>
    </w:p>
    <w:p w14:paraId="35028E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sCS-Common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OCTET STRING</w:t>
      </w:r>
      <w:r w:rsidRPr="007B5C64">
        <w:rPr>
          <w:rFonts w:ascii="Courier New" w:eastAsia="SimSun" w:hAnsi="Courier New"/>
          <w:noProof/>
          <w:sz w:val="16"/>
        </w:rPr>
        <w:tab/>
        <w:t>OPTIONAL,</w:t>
      </w:r>
    </w:p>
    <w:p w14:paraId="3E1E41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multiplexingInfo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MultiplexingInfo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OPTIONAL,</w:t>
      </w:r>
    </w:p>
    <w:p w14:paraId="29D46E5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val="fr-FR"/>
        </w:rPr>
        <w:t xml:space="preserve"> IABCellInformation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-ExtIEs} } OPTIONAL,</w:t>
      </w:r>
    </w:p>
    <w:p w14:paraId="559953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...</w:t>
      </w:r>
    </w:p>
    <w:p w14:paraId="762CC2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/>
        </w:rPr>
      </w:pPr>
      <w:r w:rsidRPr="007B5C64">
        <w:rPr>
          <w:rFonts w:ascii="Courier New" w:eastAsia="SimSun" w:hAnsi="Courier New"/>
          <w:noProof/>
          <w:sz w:val="16"/>
          <w:lang w:val="fr-FR"/>
        </w:rPr>
        <w:t>}</w:t>
      </w:r>
    </w:p>
    <w:p w14:paraId="2E3F1A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/>
        </w:rPr>
      </w:pPr>
    </w:p>
    <w:p w14:paraId="45EA50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492E01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IABCellInformation-ExtIEs XNAP-PROTOCOL-EXTENSION ::= {</w:t>
      </w:r>
    </w:p>
    <w:p w14:paraId="04ED77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...</w:t>
      </w:r>
    </w:p>
    <w:p w14:paraId="251010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745C76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1A2868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</w:p>
    <w:p w14:paraId="1B2A74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</w:p>
    <w:p w14:paraId="46D2D4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IAB-DU-Cell-Resource-Configuration-Mode-Info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::=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CHOICE {</w:t>
      </w:r>
    </w:p>
    <w:p w14:paraId="212A2B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tDD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IAB-DU-Cell-Resource-Configuration-TDD-Info,</w:t>
      </w:r>
    </w:p>
    <w:p w14:paraId="69CB63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fDD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IAB-DU-Cell-Resource-Configuration-FDD-Info,</w:t>
      </w:r>
    </w:p>
    <w:p w14:paraId="3AA72A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choice-extension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ProtocolIE-Single-Container { { IAB-DU-Cell-Resource-Configuration-Mode-Info-ExtIEs} }</w:t>
      </w:r>
    </w:p>
    <w:p w14:paraId="3A22DD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668C299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2A2383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IAB-DU-Cell-Resource-Configuration-Mode-Info-ExtIEs XNAP-PROTOCOL-IES ::= {</w:t>
      </w:r>
    </w:p>
    <w:p w14:paraId="2F6C5D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6B5CC56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610E25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76BB26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IAB-DU-Cell-Resource-Configuration-FDD-Info ::= SEQUENCE {</w:t>
      </w:r>
    </w:p>
    <w:p w14:paraId="04B2FB0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gNB-DU-Cell-Resource-Configuration-FDD-UL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GNB-DU-Cell-Resource-Configuration,</w:t>
      </w:r>
    </w:p>
    <w:p w14:paraId="615463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gNB-DU-Cell-Resource-Configuration-FDD-DL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GNB-DU-Cell-Resource-Configuration,</w:t>
      </w:r>
    </w:p>
    <w:p w14:paraId="7D8B548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u</w:t>
      </w:r>
      <w:r w:rsidRPr="007B5C64">
        <w:rPr>
          <w:rFonts w:ascii="Courier New" w:eastAsia="SimSun" w:hAnsi="Courier New"/>
          <w:noProof/>
          <w:sz w:val="16"/>
        </w:rPr>
        <w:t xml:space="preserve">LFrequencyInfo 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NRFreq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uency</w:t>
      </w:r>
      <w:r w:rsidRPr="007B5C64">
        <w:rPr>
          <w:rFonts w:ascii="Courier New" w:eastAsia="SimSun" w:hAnsi="Courier New"/>
          <w:noProof/>
          <w:sz w:val="16"/>
        </w:rPr>
        <w:t>Info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OPTIONAL,</w:t>
      </w:r>
    </w:p>
    <w:p w14:paraId="653633B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d</w:t>
      </w:r>
      <w:r w:rsidRPr="007B5C64">
        <w:rPr>
          <w:rFonts w:ascii="Courier New" w:eastAsia="SimSun" w:hAnsi="Courier New"/>
          <w:noProof/>
          <w:sz w:val="16"/>
        </w:rPr>
        <w:t xml:space="preserve">LFrequencyInfo 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NRFreq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uency</w:t>
      </w:r>
      <w:r w:rsidRPr="007B5C64">
        <w:rPr>
          <w:rFonts w:ascii="Courier New" w:eastAsia="SimSun" w:hAnsi="Courier New"/>
          <w:noProof/>
          <w:sz w:val="16"/>
        </w:rPr>
        <w:t>Info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OPTIONAL,</w:t>
      </w:r>
    </w:p>
    <w:p w14:paraId="6B6B567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u</w:t>
      </w:r>
      <w:r w:rsidRPr="007B5C64">
        <w:rPr>
          <w:rFonts w:ascii="Courier New" w:eastAsia="SimSun" w:hAnsi="Courier New"/>
          <w:noProof/>
          <w:sz w:val="16"/>
        </w:rPr>
        <w:t xml:space="preserve">LTransmissionBandwidth 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NR</w:t>
      </w:r>
      <w:r w:rsidRPr="007B5C64">
        <w:rPr>
          <w:rFonts w:ascii="Courier New" w:eastAsia="SimSun" w:hAnsi="Courier New"/>
          <w:noProof/>
          <w:sz w:val="16"/>
        </w:rPr>
        <w:t>TransmissionBandwidth</w:t>
      </w:r>
      <w:r w:rsidRPr="007B5C64">
        <w:rPr>
          <w:rFonts w:ascii="Courier New" w:eastAsia="SimSun" w:hAnsi="Courier New"/>
          <w:noProof/>
          <w:sz w:val="16"/>
        </w:rPr>
        <w:tab/>
        <w:t>OPTIONAL,</w:t>
      </w:r>
    </w:p>
    <w:p w14:paraId="0FDFE7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 xml:space="preserve">dlTransmissionBandwidth 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NR</w:t>
      </w:r>
      <w:r w:rsidRPr="007B5C64">
        <w:rPr>
          <w:rFonts w:ascii="Courier New" w:eastAsia="SimSun" w:hAnsi="Courier New"/>
          <w:noProof/>
          <w:sz w:val="16"/>
        </w:rPr>
        <w:t>TransmissionBandwidth</w:t>
      </w:r>
      <w:r w:rsidRPr="007B5C64">
        <w:rPr>
          <w:rFonts w:ascii="Courier New" w:eastAsia="SimSun" w:hAnsi="Courier New"/>
          <w:noProof/>
          <w:sz w:val="16"/>
        </w:rPr>
        <w:tab/>
        <w:t>OPTIONAL,</w:t>
      </w:r>
    </w:p>
    <w:p w14:paraId="1BCC40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uL</w:t>
      </w:r>
      <w:r w:rsidRPr="007B5C64">
        <w:rPr>
          <w:rFonts w:ascii="Courier New" w:eastAsia="SimSun" w:hAnsi="Courier New"/>
          <w:noProof/>
          <w:snapToGrid w:val="0"/>
          <w:sz w:val="16"/>
        </w:rPr>
        <w:t>CarrierList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>NRCarrierList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OPTIONAL,</w:t>
      </w:r>
    </w:p>
    <w:p w14:paraId="05C6A1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dlCarrierList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NRCarrierList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OPTIONAL,</w:t>
      </w:r>
    </w:p>
    <w:p w14:paraId="302579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{IAB-DU-Cell-Resource-Configuration-FDD-Info-ExtIEs} } OPTIONAL,</w:t>
      </w:r>
    </w:p>
    <w:p w14:paraId="28C288B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4A034F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7C1D746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1107C70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IAB-DU-Cell-Resource-Configuration-FDD-Info-ExtIEs XNAP-PROTOCOL-EXTENSION ::= {</w:t>
      </w:r>
    </w:p>
    <w:p w14:paraId="726AF3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0C1778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7B79AA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05963B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IAB-DU-Cell-Resource-Configuration-TDD-Info ::= SEQUENCE {</w:t>
      </w:r>
    </w:p>
    <w:p w14:paraId="6F8284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gNB-DU-Cell-Resource-Configuration-TDD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GNB-DU-Cell-Resource-Configuration,</w:t>
      </w:r>
    </w:p>
    <w:p w14:paraId="7D238F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f</w:t>
      </w:r>
      <w:r w:rsidRPr="007B5C64">
        <w:rPr>
          <w:rFonts w:ascii="Courier New" w:eastAsia="SimSun" w:hAnsi="Courier New"/>
          <w:noProof/>
          <w:sz w:val="16"/>
        </w:rPr>
        <w:t xml:space="preserve">requencyInfo 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NRFreq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uency</w:t>
      </w:r>
      <w:r w:rsidRPr="007B5C64">
        <w:rPr>
          <w:rFonts w:ascii="Courier New" w:eastAsia="SimSun" w:hAnsi="Courier New"/>
          <w:noProof/>
          <w:sz w:val="16"/>
        </w:rPr>
        <w:t>Info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OPTIONAL,</w:t>
      </w:r>
    </w:p>
    <w:p w14:paraId="58404F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t</w:t>
      </w:r>
      <w:r w:rsidRPr="007B5C64">
        <w:rPr>
          <w:rFonts w:ascii="Courier New" w:eastAsia="SimSun" w:hAnsi="Courier New"/>
          <w:noProof/>
          <w:sz w:val="16"/>
        </w:rPr>
        <w:t xml:space="preserve">ransmissionBandwidth 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NR</w:t>
      </w:r>
      <w:r w:rsidRPr="007B5C64">
        <w:rPr>
          <w:rFonts w:ascii="Courier New" w:eastAsia="SimSun" w:hAnsi="Courier New"/>
          <w:noProof/>
          <w:sz w:val="16"/>
        </w:rPr>
        <w:t>TransmissionBandwidth</w:t>
      </w:r>
      <w:r w:rsidRPr="007B5C64">
        <w:rPr>
          <w:rFonts w:ascii="Courier New" w:eastAsia="SimSun" w:hAnsi="Courier New"/>
          <w:noProof/>
          <w:sz w:val="16"/>
        </w:rPr>
        <w:tab/>
        <w:t>OPTIONAL,</w:t>
      </w:r>
    </w:p>
    <w:p w14:paraId="364199E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c</w:t>
      </w:r>
      <w:r w:rsidRPr="007B5C64">
        <w:rPr>
          <w:rFonts w:ascii="Courier New" w:eastAsia="SimSun" w:hAnsi="Courier New"/>
          <w:noProof/>
          <w:snapToGrid w:val="0"/>
          <w:sz w:val="16"/>
        </w:rPr>
        <w:t>arrierList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</w:rPr>
        <w:t>NRCarrierList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OPTIONAL,</w:t>
      </w:r>
    </w:p>
    <w:p w14:paraId="0DB907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ProtocolExtensionContainer { {IAB-DU-Cell-Resource-Configuration-TDD-Info-ExtIEs} } OPTIONAL,</w:t>
      </w:r>
    </w:p>
    <w:p w14:paraId="0E66A2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128246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2ACD38C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1E06E6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IAB-DU-Cell-Resource-Configuration-TDD-Info-ExtIEs XNAP-PROTOCOL-EXTENSION ::= {</w:t>
      </w:r>
    </w:p>
    <w:p w14:paraId="09B76BA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5CAA0C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02BE0A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4F9E2D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IAB-MT-Cell-List ::= SEQUENCE (SIZE(1..maxnoofServingCells)) OF IAB-MT-Cell-List-Item</w:t>
      </w:r>
    </w:p>
    <w:p w14:paraId="02312A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33C19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IAB-MT-Cell-List-Item ::=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SEQUENCE {</w:t>
      </w:r>
    </w:p>
    <w:p w14:paraId="23982B0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nRCellIdentity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NR-Cell-Identity,</w:t>
      </w:r>
    </w:p>
    <w:p w14:paraId="1FB6CEE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dU-RX-MT-RX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DU-RX-MT-RX,</w:t>
      </w:r>
    </w:p>
    <w:p w14:paraId="432D6D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dU-TX-MT-TX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DU-TX-MT-TX,</w:t>
      </w:r>
    </w:p>
    <w:p w14:paraId="40C26D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dU-RX-MT-TX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DU-RX-MT-TX,</w:t>
      </w:r>
    </w:p>
    <w:p w14:paraId="7DDE88C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dU-TX-MT-RX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DU-TX-MT-RX,</w:t>
      </w:r>
    </w:p>
    <w:p w14:paraId="5D321A3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 IAB-MT-Cell-List-Item-ExtIEs } } OPTIONAL,</w:t>
      </w:r>
    </w:p>
    <w:p w14:paraId="6624038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0EA8F6B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030D90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3A7491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IAB-MT-Cell-List-Item-ExtIEs XNAP-PROTOCOL-EXTENSION ::= {</w:t>
      </w:r>
    </w:p>
    <w:p w14:paraId="24F8BB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...</w:t>
      </w:r>
    </w:p>
    <w:p w14:paraId="754D83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39AA81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fr-FR"/>
        </w:rPr>
      </w:pPr>
      <w:bookmarkStart w:id="1281" w:name="MCCQCTEMPBM_00000286"/>
    </w:p>
    <w:bookmarkEnd w:id="1281"/>
    <w:p w14:paraId="5D2DCFD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IABNodeIndication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::= ENUMERATED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true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,...}</w:t>
      </w:r>
    </w:p>
    <w:p w14:paraId="418C3A0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fr-FR"/>
        </w:rPr>
      </w:pPr>
      <w:bookmarkStart w:id="1282" w:name="MCCQCTEMPBM_00000287"/>
    </w:p>
    <w:bookmarkEnd w:id="1282"/>
    <w:p w14:paraId="3B9B42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IAB-QoS-Mapping-Information ::=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SEQUENCE {</w:t>
      </w:r>
    </w:p>
    <w:p w14:paraId="4E55593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dscp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(SIZE(6))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B4D6B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flow-label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(SIZE(20))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424CE4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{IAB-QoS-Mapping-Information-ExtIEs}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309640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A4E9D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4EE02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9EB85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IAB-QoS-Mapping-Information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</w:t>
      </w:r>
      <w:r w:rsidRPr="007B5C64">
        <w:rPr>
          <w:rFonts w:ascii="Courier New" w:eastAsia="SimSun" w:hAnsi="Courier New" w:hint="eastAsia"/>
          <w:snapToGrid w:val="0"/>
          <w:sz w:val="16"/>
        </w:rPr>
        <w:t>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AP-PROTOCOL-EXTENSION ::= {</w:t>
      </w:r>
    </w:p>
    <w:p w14:paraId="1B6655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3FFA8B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9BA65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EC5D7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IAB-STC-Info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::=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SEQUENCE{</w:t>
      </w:r>
    </w:p>
    <w:p w14:paraId="16ED5FD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iAB-STC-Info-List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IAB-STC-Info-List,</w:t>
      </w:r>
    </w:p>
    <w:p w14:paraId="2B8302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IAB-STC-Info-ExtIEs } } OPTIONAL,</w:t>
      </w:r>
    </w:p>
    <w:p w14:paraId="5C007C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19BA7B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2212EC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4B0A64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IAB-STC-Info-ExtIEs XNAP-PROTOCOL-EXTENSION ::= {</w:t>
      </w:r>
    </w:p>
    <w:p w14:paraId="68B967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2BBED5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5312F3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192417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 xml:space="preserve">IAB-STC-Info-List ::= 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SEQUENCE (SIZE(1..maxnoofIABSTCInfo)) OF IAB-STC-Info-Item</w:t>
      </w:r>
    </w:p>
    <w:p w14:paraId="189CB1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4E4F0E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IAB-STC-Info-Item::=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SEQUENCE {</w:t>
      </w:r>
    </w:p>
    <w:p w14:paraId="49DB84D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sSB-freqInfo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SSB-freqInfo,</w:t>
      </w:r>
    </w:p>
    <w:p w14:paraId="0584A7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sSB-subcarrierSpacing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SSB-subcarrierSpacing,</w:t>
      </w:r>
    </w:p>
    <w:p w14:paraId="4D28AF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sSB-transmissionPeriodicity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SSB-transmissionPeriodicity,</w:t>
      </w:r>
    </w:p>
    <w:p w14:paraId="2CD2BF9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sSB-transmissionTimingOffset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SSB-transmissionTimingOffset,</w:t>
      </w:r>
    </w:p>
    <w:p w14:paraId="2C0D6F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sSB-transmissionBitmap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SSB-transmissionBitmap,</w:t>
      </w:r>
    </w:p>
    <w:p w14:paraId="1A7B8B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ProtocolExtensionContainer { { IAB-STC-Info-Item-ExtIEs } } OPTIONAL,</w:t>
      </w:r>
    </w:p>
    <w:p w14:paraId="10A9F6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63704A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65ED0F1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526882B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IAB-STC-Info-Item-ExtIEs XNAP-PROTOCOL-EXTENSION ::= {</w:t>
      </w:r>
    </w:p>
    <w:p w14:paraId="0E6BFB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5F90C7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503D33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bookmarkStart w:id="1283" w:name="MCCQCTEMPBM_00000288"/>
    </w:p>
    <w:p w14:paraId="56FE99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IAB-TNL-Address-Request ::= SEQUENCE {</w:t>
      </w:r>
    </w:p>
    <w:p w14:paraId="005CC4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iABIPv4AddressesRequested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IABTNLAddressesRequested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,</w:t>
      </w:r>
    </w:p>
    <w:p w14:paraId="01F697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iABIPv6RequestType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IABIPv6RequestType,</w:t>
      </w:r>
    </w:p>
    <w:p w14:paraId="6C1E2D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iABTNLAddressToRemove-List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IABTNLAddressToRemove-List,</w:t>
      </w:r>
    </w:p>
    <w:p w14:paraId="5CC6DA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iE-Extensions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ProtocolExtensionContainer { {IAB-TNL-Address-Request-ExtIEs} }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OPTIONAL,</w:t>
      </w:r>
    </w:p>
    <w:p w14:paraId="53B540A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...</w:t>
      </w:r>
    </w:p>
    <w:p w14:paraId="6B7E89C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707897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5D4D35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IAB-TNL-Address-Request-ExtIEs XNAP-PROTOCOL-EXTENSION ::= {</w:t>
      </w:r>
    </w:p>
    <w:p w14:paraId="76067AF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lastRenderedPageBreak/>
        <w:tab/>
        <w:t>...</w:t>
      </w:r>
    </w:p>
    <w:p w14:paraId="71A872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662B73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2BED55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IABIPv6RequestType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::= CHOICE {</w:t>
      </w:r>
    </w:p>
    <w:p w14:paraId="4AEFD0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iPv6Address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IABTNLAddressesRequested,</w:t>
      </w:r>
    </w:p>
    <w:p w14:paraId="6D3025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iPv6Prefix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IABTNLAddressesRequested,</w:t>
      </w:r>
    </w:p>
    <w:p w14:paraId="6B1B08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choice-extension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ProtocolIE-Single-Container { {IABIPv6RequestType-ExtIEs} }</w:t>
      </w:r>
    </w:p>
    <w:p w14:paraId="071373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104A0C7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03CD0F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IABIPv6RequestType-ExtIEs XNAP-PROTOCOL-IES ::= {</w:t>
      </w:r>
    </w:p>
    <w:p w14:paraId="6CE39B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...</w:t>
      </w:r>
    </w:p>
    <w:p w14:paraId="72C097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61723F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770396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</w:p>
    <w:p w14:paraId="5FB9C3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IAB-TNL-Address-Response ::= SEQUENCE {</w:t>
      </w:r>
    </w:p>
    <w:p w14:paraId="749370C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iABAllocatedTNLAddress-List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IABAllocatedTNLAddress-List,</w:t>
      </w:r>
    </w:p>
    <w:p w14:paraId="575A41F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iE-Extensions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ProtocolExtensionContainer { {IAB-TNL-Address-Response-ExtIEs} }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OPTIONAL,</w:t>
      </w:r>
    </w:p>
    <w:p w14:paraId="3CA223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...</w:t>
      </w:r>
    </w:p>
    <w:p w14:paraId="3331617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087515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0EBE39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IAB-TNL-Address-Response-ExtIEs XNAP-PROTOCOL-EXTENSION ::= {</w:t>
      </w:r>
    </w:p>
    <w:p w14:paraId="32A0B0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...</w:t>
      </w:r>
    </w:p>
    <w:p w14:paraId="59AE37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0B92FC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</w:p>
    <w:p w14:paraId="20E778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IABAllocatedTNLAddress-List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::= SEQUENCE (SIZE(1..maxnoofTLAsIAB))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OF IABAllocatedTNLAddress-Item</w:t>
      </w:r>
    </w:p>
    <w:p w14:paraId="6AFB8AF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4F0E9C9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IABAllocatedTNLAddress-Item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 xml:space="preserve"> ::=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SEQUENCE {</w:t>
      </w:r>
    </w:p>
    <w:p w14:paraId="7E9A20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iABTNLAddress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IABTNLAddress,</w:t>
      </w:r>
    </w:p>
    <w:p w14:paraId="79E556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iABTNLAddressUsage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IABTNLAddressUsage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OPTIONAL,</w:t>
      </w:r>
    </w:p>
    <w:p w14:paraId="6E3B418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associatedDonorDUAddress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BAPAddress</w:t>
      </w:r>
      <w:proofErr w:type="spellEnd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OPTIONAL,</w:t>
      </w:r>
    </w:p>
    <w:p w14:paraId="724DBC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iE-Extensions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ProtocolExtensionContainer</w:t>
      </w:r>
      <w:proofErr w:type="spellEnd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 xml:space="preserve"> { {</w:t>
      </w:r>
      <w:proofErr w:type="spellStart"/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IABAllocatedTNLAddress</w:t>
      </w:r>
      <w:proofErr w:type="spellEnd"/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-Item-ExtIEs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} }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OPTIONAL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,</w:t>
      </w:r>
    </w:p>
    <w:p w14:paraId="2B4BEA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...</w:t>
      </w:r>
    </w:p>
    <w:p w14:paraId="1A65818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4326AB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3DA055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 xml:space="preserve">IABAllocatedTNLAddress-Item-ExtIEs 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XNAP-PROTOCOL-EXTENSION ::= {</w:t>
      </w:r>
    </w:p>
    <w:p w14:paraId="4AFA65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...</w:t>
      </w:r>
    </w:p>
    <w:p w14:paraId="030E37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}</w:t>
      </w:r>
    </w:p>
    <w:p w14:paraId="5380CAE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</w:p>
    <w:p w14:paraId="0EF6038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IABTNLAddress ::= CHOICE {</w:t>
      </w:r>
    </w:p>
    <w:p w14:paraId="0EF20E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iPv4Address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BIT STRING (SIZE(32)),</w:t>
      </w:r>
    </w:p>
    <w:p w14:paraId="771801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iPv6Address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BIT STRING (SIZE(128)),</w:t>
      </w:r>
    </w:p>
    <w:p w14:paraId="6F110E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iPv6Prefix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BIT STRING (SIZE(64)),</w:t>
      </w:r>
    </w:p>
    <w:p w14:paraId="7C6A96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choice-extension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ProtocolIE-Single-Container { {IABTNLAddress-ExtIEs} }</w:t>
      </w:r>
    </w:p>
    <w:p w14:paraId="2027CA0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317E58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57074E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IABTNLAddress-ExtIEs XNAP-PROTOCOL-IES ::= {</w:t>
      </w:r>
    </w:p>
    <w:p w14:paraId="4E4C98D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...</w:t>
      </w:r>
    </w:p>
    <w:p w14:paraId="6B91001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34BD80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</w:p>
    <w:p w14:paraId="64EBD22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IABTNLAddressesRequested ::= SEQUENCE {</w:t>
      </w:r>
    </w:p>
    <w:p w14:paraId="45EA3A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tNLAddressesOrPrefixesRequestedAllTraffic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 xml:space="preserve">INTEGER (1..256) 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OPTIONAL,</w:t>
      </w:r>
    </w:p>
    <w:p w14:paraId="45C49F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tNLAddressesOrPrefixesRequestedF1-C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 xml:space="preserve">INTEGER (1..256) 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OPTIONAL,</w:t>
      </w:r>
    </w:p>
    <w:p w14:paraId="231BCB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tNLAddressesOrPrefixesRequestedF1-U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 xml:space="preserve">INTEGER (1..256) 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OPTIONAL,</w:t>
      </w:r>
    </w:p>
    <w:p w14:paraId="7C666F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lastRenderedPageBreak/>
        <w:tab/>
        <w:t>tNLAddressesOrPrefixesRequestedNoNF1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 xml:space="preserve">INTEGER (1..256) 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OPTIONAL,</w:t>
      </w:r>
    </w:p>
    <w:p w14:paraId="00D9473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iE-Extensions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ProtocolExtensionContainer { {IABTNLAddressesRequested-ExtIEs} } OPTIONAL</w:t>
      </w:r>
    </w:p>
    <w:p w14:paraId="2A8E644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33AA847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2FA97C5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IABTNLAddressesRequested-ExtIEs XNAP-PROTOCOL-EXTENSION ::= {</w:t>
      </w:r>
    </w:p>
    <w:p w14:paraId="141354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...</w:t>
      </w:r>
    </w:p>
    <w:p w14:paraId="449335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5E8ADE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</w:p>
    <w:p w14:paraId="1094FC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</w:p>
    <w:p w14:paraId="3EB17F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IABTNLAddressToRemove-List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::= SEQUENCE (SIZE(1..maxnoofTLAsIAB))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OF IABTNLAddressToRemove-Item</w:t>
      </w:r>
    </w:p>
    <w:p w14:paraId="3A86BF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5E7D02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IABTNLAddressToRemove-Item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 xml:space="preserve"> ::=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SEQUENCE {</w:t>
      </w:r>
    </w:p>
    <w:p w14:paraId="7CCED1D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iABTNLAddress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IABTNLAddress,</w:t>
      </w:r>
    </w:p>
    <w:p w14:paraId="2555EF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iE-Extension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ProtocolExtensionContainer</w:t>
      </w:r>
      <w:proofErr w:type="spellEnd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 xml:space="preserve"> { {</w:t>
      </w:r>
      <w:proofErr w:type="spellStart"/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IABTNLAddressToRemove</w:t>
      </w:r>
      <w:proofErr w:type="spellEnd"/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-Item-ExtIEs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} }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OPTIONAL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,</w:t>
      </w:r>
    </w:p>
    <w:p w14:paraId="6CD07C8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...</w:t>
      </w:r>
    </w:p>
    <w:p w14:paraId="154607C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3AA55B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74A4A6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 xml:space="preserve">IABTNLAddressToRemove-Item-ExtIEs 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XNAP-PROTOCOL-EXTENSION ::= {</w:t>
      </w:r>
    </w:p>
    <w:p w14:paraId="6BA57C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...</w:t>
      </w:r>
    </w:p>
    <w:p w14:paraId="469640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}</w:t>
      </w:r>
    </w:p>
    <w:p w14:paraId="0D3BB08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</w:p>
    <w:p w14:paraId="45EFB4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IABTNLAddressUsage ::= ENUMERATED {</w:t>
      </w:r>
    </w:p>
    <w:p w14:paraId="17E60E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f1-c,</w:t>
      </w:r>
    </w:p>
    <w:p w14:paraId="6FD293D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f1-u,</w:t>
      </w:r>
    </w:p>
    <w:p w14:paraId="7C7F1A0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non-f1,</w:t>
      </w:r>
    </w:p>
    <w:p w14:paraId="3316D7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...,</w:t>
      </w:r>
    </w:p>
    <w:p w14:paraId="0E5A5DC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all</w:t>
      </w:r>
    </w:p>
    <w:p w14:paraId="3BCB860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09E1E7B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</w:p>
    <w:p w14:paraId="3A82B5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 xml:space="preserve">IABTNLAddressException ::= SEQUENCE (SIZE(1..maxnoofTLAsIAB)) OF </w:t>
      </w:r>
      <w:r w:rsidRPr="007B5C64">
        <w:rPr>
          <w:rFonts w:ascii="Courier New" w:eastAsia="SimSun" w:hAnsi="Courier New" w:cs="Courier New"/>
          <w:noProof/>
          <w:sz w:val="16"/>
          <w:szCs w:val="16"/>
          <w:lang w:val="en-US" w:eastAsia="ko-KR"/>
        </w:rPr>
        <w:t>IABTNLAddress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-Item</w:t>
      </w:r>
    </w:p>
    <w:p w14:paraId="43785E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7BC412F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2C19630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en-US" w:eastAsia="ko-KR"/>
        </w:rPr>
        <w:t>IABTNLAddress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-Item ::= SEQUENCE {</w:t>
      </w:r>
    </w:p>
    <w:p w14:paraId="64F8EBC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en-US"/>
        </w:rPr>
        <w:tab/>
        <w:t>iABTNLAddress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val="en-US"/>
        </w:rPr>
        <w:tab/>
        <w:t>IABTNLAddress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,</w:t>
      </w:r>
    </w:p>
    <w:p w14:paraId="3C79B1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iE-Extensions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 xml:space="preserve">ProtocolExtensionContainer { { </w:t>
      </w:r>
      <w:r w:rsidRPr="007B5C64">
        <w:rPr>
          <w:rFonts w:ascii="Courier New" w:eastAsia="SimSun" w:hAnsi="Courier New" w:cs="Courier New"/>
          <w:noProof/>
          <w:sz w:val="16"/>
          <w:szCs w:val="16"/>
          <w:lang w:val="en-US" w:eastAsia="ko-KR"/>
        </w:rPr>
        <w:t>IABTNLAddress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-ItemExtIEs } }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OPTIONAL,</w:t>
      </w:r>
    </w:p>
    <w:p w14:paraId="239923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...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450045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675008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en-US" w:eastAsia="ko-KR"/>
        </w:rPr>
        <w:t>IABTNLAddress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-ItemExtIEs XNAP-PROTOCOL-EXTENSION ::= {</w:t>
      </w:r>
    </w:p>
    <w:p w14:paraId="41A30E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...</w:t>
      </w:r>
    </w:p>
    <w:bookmarkEnd w:id="1283"/>
    <w:p w14:paraId="277A64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D6D45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bookmarkStart w:id="1284" w:name="MCCQCTEMPBM_00000289"/>
    </w:p>
    <w:bookmarkEnd w:id="1284"/>
    <w:p w14:paraId="041708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2A3F8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ImmediateMDT-NR ::= SEQUENCE {</w:t>
      </w:r>
    </w:p>
    <w:p w14:paraId="678CDF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measurementsToActivate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MeasurementsToActivate,</w:t>
      </w:r>
    </w:p>
    <w:p w14:paraId="225BF5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napToGrid w:val="0"/>
          <w:sz w:val="16"/>
          <w:lang w:eastAsia="ko-KR"/>
        </w:rPr>
      </w:pPr>
      <w:bookmarkStart w:id="1285" w:name="MCCQCTEMPBM_00000290"/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  <w:t>m1Configuration</w:t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  <w:t>M1Configuration</w:t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  <w:t>OPTIONAL,</w:t>
      </w:r>
    </w:p>
    <w:p w14:paraId="3CE3737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 xml:space="preserve">-- </w:t>
      </w:r>
      <w:bookmarkEnd w:id="1285"/>
      <w:r w:rsidRPr="007B5C64">
        <w:rPr>
          <w:rFonts w:ascii="Courier New" w:eastAsia="SimSun" w:hAnsi="Courier New" w:cs="Arial"/>
          <w:noProof/>
          <w:sz w:val="16"/>
          <w:lang w:eastAsia="ja-JP"/>
        </w:rPr>
        <w:t xml:space="preserve">This IE shall be present if the </w:t>
      </w:r>
      <w:r w:rsidRPr="007B5C64">
        <w:rPr>
          <w:rFonts w:ascii="Courier New" w:eastAsia="SimSun" w:hAnsi="Courier New" w:cs="Arial"/>
          <w:i/>
          <w:noProof/>
          <w:sz w:val="16"/>
          <w:lang w:eastAsia="ja-JP"/>
        </w:rPr>
        <w:t xml:space="preserve">Measurements to Activate 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 xml:space="preserve">IE has the first bit set to </w:t>
      </w:r>
      <w:r w:rsidRPr="007B5C64">
        <w:rPr>
          <w:rFonts w:ascii="Courier New" w:eastAsia="SimSun" w:hAnsi="Courier New"/>
          <w:noProof/>
          <w:sz w:val="16"/>
          <w:lang w:eastAsia="ko-KR"/>
        </w:rPr>
        <w:t>"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1</w:t>
      </w:r>
      <w:r w:rsidRPr="007B5C64">
        <w:rPr>
          <w:rFonts w:ascii="Courier New" w:eastAsia="SimSun" w:hAnsi="Courier New"/>
          <w:noProof/>
          <w:sz w:val="16"/>
          <w:lang w:eastAsia="ko-KR"/>
        </w:rPr>
        <w:t>"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.</w:t>
      </w:r>
      <w:bookmarkStart w:id="1286" w:name="MCCQCTEMPBM_00000291"/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>--</w:t>
      </w:r>
    </w:p>
    <w:bookmarkEnd w:id="1286"/>
    <w:p w14:paraId="7CD2B6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cs="Arial"/>
          <w:noProof/>
          <w:sz w:val="16"/>
          <w:szCs w:val="18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m4Configuration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M4Configuration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AB478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napToGrid w:val="0"/>
          <w:sz w:val="16"/>
          <w:lang w:eastAsia="ko-KR"/>
        </w:rPr>
      </w:pPr>
      <w:bookmarkStart w:id="1287" w:name="MCCQCTEMPBM_00000292"/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 xml:space="preserve">-- </w:t>
      </w:r>
      <w:bookmarkEnd w:id="1287"/>
      <w:r w:rsidRPr="007B5C64">
        <w:rPr>
          <w:rFonts w:ascii="Courier New" w:eastAsia="SimSun" w:hAnsi="Courier New" w:cs="Arial"/>
          <w:noProof/>
          <w:sz w:val="16"/>
          <w:lang w:eastAsia="ja-JP"/>
        </w:rPr>
        <w:t xml:space="preserve">This IE shall be present if the </w:t>
      </w:r>
      <w:r w:rsidRPr="007B5C64">
        <w:rPr>
          <w:rFonts w:ascii="Courier New" w:eastAsia="SimSun" w:hAnsi="Courier New" w:cs="Arial"/>
          <w:i/>
          <w:noProof/>
          <w:sz w:val="16"/>
          <w:lang w:eastAsia="ja-JP"/>
        </w:rPr>
        <w:t>Measurements to Activate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 xml:space="preserve"> IE has the fourth bit set to </w:t>
      </w:r>
      <w:r w:rsidRPr="007B5C64">
        <w:rPr>
          <w:rFonts w:ascii="Courier New" w:eastAsia="SimSun" w:hAnsi="Courier New"/>
          <w:noProof/>
          <w:sz w:val="16"/>
          <w:lang w:eastAsia="ko-KR"/>
        </w:rPr>
        <w:t>"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1</w:t>
      </w:r>
      <w:r w:rsidRPr="007B5C64">
        <w:rPr>
          <w:rFonts w:ascii="Courier New" w:eastAsia="SimSun" w:hAnsi="Courier New"/>
          <w:noProof/>
          <w:sz w:val="16"/>
          <w:lang w:eastAsia="ko-KR"/>
        </w:rPr>
        <w:t>"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.</w:t>
      </w:r>
      <w:bookmarkStart w:id="1288" w:name="MCCQCTEMPBM_00000293"/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>--</w:t>
      </w:r>
    </w:p>
    <w:bookmarkEnd w:id="1288"/>
    <w:p w14:paraId="389113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cs="Arial"/>
          <w:noProof/>
          <w:sz w:val="16"/>
          <w:szCs w:val="18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m5Configuration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M5Configuration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09CDD6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napToGrid w:val="0"/>
          <w:sz w:val="16"/>
          <w:lang w:eastAsia="ko-KR"/>
        </w:rPr>
      </w:pPr>
      <w:bookmarkStart w:id="1289" w:name="MCCQCTEMPBM_00000294"/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 xml:space="preserve">-- </w:t>
      </w:r>
      <w:bookmarkEnd w:id="1289"/>
      <w:r w:rsidRPr="007B5C64">
        <w:rPr>
          <w:rFonts w:ascii="Courier New" w:eastAsia="SimSun" w:hAnsi="Courier New" w:cs="Arial"/>
          <w:noProof/>
          <w:sz w:val="16"/>
          <w:lang w:eastAsia="ja-JP"/>
        </w:rPr>
        <w:t xml:space="preserve">This IE shall be present if the </w:t>
      </w:r>
      <w:r w:rsidRPr="007B5C64">
        <w:rPr>
          <w:rFonts w:ascii="Courier New" w:eastAsia="SimSun" w:hAnsi="Courier New" w:cs="Arial"/>
          <w:i/>
          <w:noProof/>
          <w:sz w:val="16"/>
          <w:lang w:eastAsia="ja-JP"/>
        </w:rPr>
        <w:t>Measurements to Activate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 xml:space="preserve"> IE has the fifth bit set to </w:t>
      </w:r>
      <w:r w:rsidRPr="007B5C64">
        <w:rPr>
          <w:rFonts w:ascii="Courier New" w:eastAsia="SimSun" w:hAnsi="Courier New"/>
          <w:noProof/>
          <w:sz w:val="16"/>
          <w:lang w:eastAsia="ko-KR"/>
        </w:rPr>
        <w:t>"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1</w:t>
      </w:r>
      <w:r w:rsidRPr="007B5C64">
        <w:rPr>
          <w:rFonts w:ascii="Courier New" w:eastAsia="SimSun" w:hAnsi="Courier New"/>
          <w:noProof/>
          <w:sz w:val="16"/>
          <w:lang w:eastAsia="ko-KR"/>
        </w:rPr>
        <w:t>"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.</w:t>
      </w:r>
      <w:bookmarkStart w:id="1290" w:name="MCCQCTEMPBM_00000295"/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>--</w:t>
      </w:r>
    </w:p>
    <w:bookmarkEnd w:id="1290"/>
    <w:p w14:paraId="0CE5F5F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mDT-Location-Info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MDT-Location-Info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D198D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cs="Arial"/>
          <w:noProof/>
          <w:sz w:val="16"/>
          <w:szCs w:val="18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m6Configuration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M6Configuration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85344C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napToGrid w:val="0"/>
          <w:sz w:val="16"/>
          <w:lang w:eastAsia="ko-KR"/>
        </w:rPr>
      </w:pPr>
      <w:bookmarkStart w:id="1291" w:name="MCCQCTEMPBM_00000296"/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 xml:space="preserve">-- </w:t>
      </w:r>
      <w:bookmarkEnd w:id="1291"/>
      <w:r w:rsidRPr="007B5C64">
        <w:rPr>
          <w:rFonts w:ascii="Courier New" w:eastAsia="SimSun" w:hAnsi="Courier New" w:cs="Arial"/>
          <w:noProof/>
          <w:sz w:val="16"/>
          <w:lang w:eastAsia="ja-JP"/>
        </w:rPr>
        <w:t xml:space="preserve">This IE shall be present if the </w:t>
      </w:r>
      <w:r w:rsidRPr="007B5C64">
        <w:rPr>
          <w:rFonts w:ascii="Courier New" w:eastAsia="SimSun" w:hAnsi="Courier New" w:cs="Arial"/>
          <w:i/>
          <w:iCs/>
          <w:noProof/>
          <w:sz w:val="16"/>
          <w:lang w:eastAsia="ja-JP"/>
        </w:rPr>
        <w:t>Measurements to Activate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 xml:space="preserve"> IE has the seventh bit set to </w:t>
      </w:r>
      <w:r w:rsidRPr="007B5C64">
        <w:rPr>
          <w:rFonts w:ascii="Courier New" w:eastAsia="SimSun" w:hAnsi="Courier New"/>
          <w:noProof/>
          <w:sz w:val="16"/>
          <w:lang w:eastAsia="ko-KR"/>
        </w:rPr>
        <w:t>"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1</w:t>
      </w:r>
      <w:r w:rsidRPr="007B5C64">
        <w:rPr>
          <w:rFonts w:ascii="Courier New" w:eastAsia="SimSun" w:hAnsi="Courier New"/>
          <w:noProof/>
          <w:sz w:val="16"/>
          <w:lang w:eastAsia="ko-KR"/>
        </w:rPr>
        <w:t>"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.</w:t>
      </w:r>
      <w:bookmarkStart w:id="1292" w:name="MCCQCTEMPBM_00000297"/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>--</w:t>
      </w:r>
    </w:p>
    <w:bookmarkEnd w:id="1292"/>
    <w:p w14:paraId="7D821FF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cs="Arial"/>
          <w:noProof/>
          <w:sz w:val="16"/>
          <w:szCs w:val="18"/>
        </w:rPr>
        <w:lastRenderedPageBreak/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m7Configuration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M7Configuration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41238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napToGrid w:val="0"/>
          <w:sz w:val="16"/>
          <w:lang w:eastAsia="ko-KR"/>
        </w:rPr>
      </w:pPr>
      <w:bookmarkStart w:id="1293" w:name="MCCQCTEMPBM_00000298"/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 xml:space="preserve">-- </w:t>
      </w:r>
      <w:bookmarkEnd w:id="1293"/>
      <w:r w:rsidRPr="007B5C64">
        <w:rPr>
          <w:rFonts w:ascii="Courier New" w:eastAsia="SimSun" w:hAnsi="Courier New" w:cs="Arial"/>
          <w:noProof/>
          <w:sz w:val="16"/>
          <w:lang w:eastAsia="ja-JP"/>
        </w:rPr>
        <w:t xml:space="preserve">This IE shall be present if the </w:t>
      </w:r>
      <w:r w:rsidRPr="007B5C64">
        <w:rPr>
          <w:rFonts w:ascii="Courier New" w:eastAsia="SimSun" w:hAnsi="Courier New" w:cs="Arial"/>
          <w:i/>
          <w:iCs/>
          <w:noProof/>
          <w:sz w:val="16"/>
          <w:lang w:eastAsia="ja-JP"/>
        </w:rPr>
        <w:t>Measurements to Activate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 xml:space="preserve"> IE has the eighth bit set to </w:t>
      </w:r>
      <w:r w:rsidRPr="007B5C64">
        <w:rPr>
          <w:rFonts w:ascii="Courier New" w:eastAsia="SimSun" w:hAnsi="Courier New"/>
          <w:noProof/>
          <w:sz w:val="16"/>
          <w:lang w:eastAsia="ko-KR"/>
        </w:rPr>
        <w:t>"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1</w:t>
      </w:r>
      <w:r w:rsidRPr="007B5C64">
        <w:rPr>
          <w:rFonts w:ascii="Courier New" w:eastAsia="SimSun" w:hAnsi="Courier New"/>
          <w:noProof/>
          <w:sz w:val="16"/>
          <w:lang w:eastAsia="ko-KR"/>
        </w:rPr>
        <w:t>"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.</w:t>
      </w:r>
      <w:bookmarkStart w:id="1294" w:name="MCCQCTEMPBM_00000299"/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>--</w:t>
      </w:r>
    </w:p>
    <w:bookmarkEnd w:id="1294"/>
    <w:p w14:paraId="4A170F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cs="Arial"/>
          <w:noProof/>
          <w:sz w:val="16"/>
          <w:szCs w:val="18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bluetoothMeasurementConfiguration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BluetoothMeasurementConfiguration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1B33E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cs="Arial"/>
          <w:noProof/>
          <w:sz w:val="16"/>
          <w:szCs w:val="18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wLANMeasurementConfiguration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WLANMeasurementConfiguration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46F28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bookmarkStart w:id="1295" w:name="MCCQCTEMPBM_00000300"/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>sensorMeasurementConfiguration</w:t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  <w:t>SensorMeasurementConfiguration</w:t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  <w:t>OPTIONAL,</w:t>
      </w:r>
      <w:bookmarkEnd w:id="1295"/>
    </w:p>
    <w:p w14:paraId="376CD50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ProtocolExtensionContainer { { ImmediateMDT-NR-ExtIEs}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53615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6F547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ACD57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29DEF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ImmediateMDT-NR-ExtIEs XNAP-PROTOCOL-EXTENSION ::= {</w:t>
      </w:r>
    </w:p>
    <w:p w14:paraId="5FFB701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C086F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AB074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E73E3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ImplicitFormat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::= SEQUENCE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{</w:t>
      </w:r>
    </w:p>
    <w:p w14:paraId="1EF101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 xml:space="preserve">dUFSlotformatIndex 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DUFSlotformatIndex,</w:t>
      </w:r>
    </w:p>
    <w:p w14:paraId="1EC77C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ImplicitFormat-ExtIEs } } OPTIONAL,</w:t>
      </w:r>
    </w:p>
    <w:p w14:paraId="660EB9E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5DFE97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0B08E4C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6F3C5C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ImplicitFormat-ExtIEs XNAP-PROTOCOL-EXTENSION ::= {</w:t>
      </w:r>
    </w:p>
    <w:p w14:paraId="79A7820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>...</w:t>
      </w:r>
    </w:p>
    <w:p w14:paraId="2A3351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0DD3460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D3265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162C82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InitiatingCondition-FailureIndication ::= CHOICE {</w:t>
      </w:r>
    </w:p>
    <w:p w14:paraId="15A6394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rRCReestab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RRCReestab-initiated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24F0CF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28"/>
          <w:tab w:val="left" w:pos="3072"/>
          <w:tab w:val="left" w:pos="3404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rRCSetup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RRCSetup-initiated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4542549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376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ProtocolIE-Single-Container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{ {InitiatingCondition-FailureIndication-ExtIEs} }</w:t>
      </w:r>
    </w:p>
    <w:p w14:paraId="1CB529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D149FE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B48960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InitiatingCondition-FailureIndication-ExtIEs XNAP-PROTOCOL-IES ::= {</w:t>
      </w:r>
    </w:p>
    <w:p w14:paraId="3AB13EE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CC5DC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D9BE0F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01350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IntendedTDD-DL-ULConfiguration-NR ::= SEQUENCE {</w:t>
      </w:r>
    </w:p>
    <w:p w14:paraId="700EE0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nrscs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NRSCS,</w:t>
      </w:r>
    </w:p>
    <w:p w14:paraId="05CEF6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nrCyclicPrefix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NRCyclicPrefix,</w:t>
      </w:r>
    </w:p>
    <w:p w14:paraId="6FE338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nrDL-ULTransmissionPeriodicity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NRDL-ULTransmissionPeriodicity,</w:t>
      </w:r>
    </w:p>
    <w:p w14:paraId="7AF61AF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slotConfiguration-List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SlotConfiguration-List,</w:t>
      </w:r>
    </w:p>
    <w:p w14:paraId="4E74F4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{IntendedTDD-DL-ULConfiguration-NR-ExtIEs}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77D303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528B55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5C14C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3B1123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IntendedTDD-DL-ULConfiguration-NR-ExtIEs XNAP-PROTOCOL-EXTENSION ::= {</w:t>
      </w:r>
    </w:p>
    <w:p w14:paraId="4B1493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F7CFE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94B1E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1F07F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InterfaceInstanceIndication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::= </w:t>
      </w:r>
      <w:r w:rsidRPr="007B5C64">
        <w:rPr>
          <w:rFonts w:ascii="Courier New" w:eastAsia="SimSun" w:hAnsi="Courier New"/>
          <w:sz w:val="16"/>
          <w:lang w:eastAsia="ko-KR"/>
        </w:rPr>
        <w:t>INTEGER (0..255, ...)</w:t>
      </w:r>
    </w:p>
    <w:p w14:paraId="424C45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321A2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C6C992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I-RNTI ::= CHOICE {</w:t>
      </w:r>
    </w:p>
    <w:p w14:paraId="2D3D4AD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i-RNTI-full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(SIZE(40)),</w:t>
      </w:r>
    </w:p>
    <w:p w14:paraId="236DBF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i-RNTI-short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(SIZE(24)),</w:t>
      </w:r>
    </w:p>
    <w:p w14:paraId="4467BC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  <w:t>choice-extension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>ProtocolIE-Single-Container</w:t>
      </w:r>
      <w:r w:rsidRPr="007B5C64">
        <w:rPr>
          <w:rFonts w:ascii="Courier New" w:eastAsia="SimSun" w:hAnsi="Courier New"/>
          <w:snapToGrid w:val="0"/>
          <w:sz w:val="16"/>
        </w:rPr>
        <w:t xml:space="preserve"> { {I-RNT</w:t>
      </w:r>
      <w:r w:rsidRPr="007B5C64">
        <w:rPr>
          <w:rFonts w:ascii="Courier New" w:eastAsia="SimSun" w:hAnsi="Courier New"/>
          <w:noProof/>
          <w:sz w:val="16"/>
          <w:lang w:eastAsia="ko-KR"/>
        </w:rPr>
        <w:t>I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</w:p>
    <w:p w14:paraId="5AB9AA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FC5D7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3DFCF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I-RNT</w:t>
      </w:r>
      <w:r w:rsidRPr="007B5C64">
        <w:rPr>
          <w:rFonts w:ascii="Courier New" w:eastAsia="SimSun" w:hAnsi="Courier New"/>
          <w:noProof/>
          <w:sz w:val="16"/>
          <w:lang w:eastAsia="ko-KR"/>
        </w:rPr>
        <w:t>I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XNAP-PROTOCOL-IES ::= {</w:t>
      </w:r>
    </w:p>
    <w:p w14:paraId="3C2EEB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6F089F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38D486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C49C5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296" w:name="MCCQCTEMPBM_00000301"/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 xml:space="preserve">IABAuthorizationStatus </w:t>
      </w:r>
      <w:bookmarkEnd w:id="1296"/>
      <w:r w:rsidRPr="007B5C64">
        <w:rPr>
          <w:rFonts w:ascii="Courier New" w:eastAsia="SimSun" w:hAnsi="Courier New"/>
          <w:noProof/>
          <w:sz w:val="16"/>
          <w:lang w:eastAsia="ko-KR"/>
        </w:rPr>
        <w:t>::= ENUMERATED {</w:t>
      </w:r>
    </w:p>
    <w:p w14:paraId="452907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authorized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521745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not-authorized,</w:t>
      </w:r>
    </w:p>
    <w:p w14:paraId="61D5AD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D67A3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BEF5E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90AB1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A39B5C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J</w:t>
      </w:r>
    </w:p>
    <w:p w14:paraId="62FF39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453BB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B5B2B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K</w:t>
      </w:r>
    </w:p>
    <w:p w14:paraId="03A7B2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368DE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9343C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L</w:t>
      </w:r>
    </w:p>
    <w:p w14:paraId="640346D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CC23FC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314ED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Local-NG-RAN-Node-Identifier ::= CHOICE {</w:t>
      </w:r>
    </w:p>
    <w:p w14:paraId="04E894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full-I-RNTI-Profile-List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Full-I-RNTI-</w:t>
      </w:r>
      <w:r w:rsidRPr="007B5C64">
        <w:rPr>
          <w:rFonts w:ascii="Courier New" w:eastAsia="SimSun" w:hAnsi="Courier New"/>
          <w:noProof/>
          <w:sz w:val="16"/>
          <w:lang w:eastAsia="ko-KR"/>
        </w:rPr>
        <w:t>Profile-List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698792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short-I-RNTI-Profile-List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Short-I-RNTI-Profile</w:t>
      </w:r>
      <w:r w:rsidRPr="007B5C64">
        <w:rPr>
          <w:rFonts w:ascii="Courier New" w:eastAsia="SimSun" w:hAnsi="Courier New"/>
          <w:noProof/>
          <w:sz w:val="16"/>
          <w:lang w:eastAsia="ko-KR"/>
        </w:rPr>
        <w:t>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110185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ProtocolIE-Single-Container { { Local-NG-RAN-Node-Identifier-ExtIEs} }</w:t>
      </w:r>
    </w:p>
    <w:p w14:paraId="026D3A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376B13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B79F2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Local-NG-RAN-Node-Identifier-ExtIEs XNAP-PROTOCOL-IES ::= {</w:t>
      </w:r>
    </w:p>
    <w:p w14:paraId="405C40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 ID id-Full-and-Short-I-RNTI-Profile-List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>TYPE Full-and-Short-I-RNTI-Profile-List</w:t>
      </w:r>
      <w:r w:rsidRPr="007B5C64">
        <w:rPr>
          <w:rFonts w:ascii="Courier New" w:eastAsia="SimSun" w:hAnsi="Courier New"/>
          <w:snapToGrid w:val="0"/>
          <w:sz w:val="16"/>
        </w:rPr>
        <w:tab/>
        <w:t xml:space="preserve">PRESENCE </w:t>
      </w:r>
      <w:r w:rsidRPr="007B5C64">
        <w:rPr>
          <w:rFonts w:ascii="Courier New" w:eastAsia="SimSun" w:hAnsi="Courier New" w:hint="eastAsia"/>
          <w:snapToGrid w:val="0"/>
          <w:sz w:val="16"/>
        </w:rPr>
        <w:t>mandatory</w:t>
      </w:r>
      <w:r w:rsidRPr="007B5C64">
        <w:rPr>
          <w:rFonts w:ascii="Courier New" w:eastAsia="SimSun" w:hAnsi="Courier New"/>
          <w:snapToGrid w:val="0"/>
          <w:sz w:val="16"/>
        </w:rPr>
        <w:t>},</w:t>
      </w:r>
    </w:p>
    <w:p w14:paraId="2E1AD1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5DADF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8C26A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57994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>Full-and-Short-I-RNTI-Profile-List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::= SEQUENCE {</w:t>
      </w:r>
    </w:p>
    <w:p w14:paraId="0451B8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E24F57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full-I-RNTI-Profile-List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Full-I-RNTI-</w:t>
      </w:r>
      <w:r w:rsidRPr="007B5C64">
        <w:rPr>
          <w:rFonts w:ascii="Courier New" w:eastAsia="SimSun" w:hAnsi="Courier New"/>
          <w:noProof/>
          <w:sz w:val="16"/>
          <w:lang w:eastAsia="ko-KR"/>
        </w:rPr>
        <w:t>Profile-List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7AE9D58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short-I-RNTI-Profile-List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Short-I-RNTI-Profile</w:t>
      </w:r>
      <w:r w:rsidRPr="007B5C64">
        <w:rPr>
          <w:rFonts w:ascii="Courier New" w:eastAsia="SimSun" w:hAnsi="Courier New"/>
          <w:noProof/>
          <w:sz w:val="16"/>
          <w:lang w:eastAsia="ko-KR"/>
        </w:rPr>
        <w:t>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77B1B3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iE-Extensions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ProtocolExtensionContainer { { </w:t>
      </w:r>
      <w:r w:rsidRPr="007B5C64">
        <w:rPr>
          <w:rFonts w:ascii="Courier New" w:eastAsia="SimSun" w:hAnsi="Courier New"/>
          <w:snapToGrid w:val="0"/>
          <w:sz w:val="16"/>
        </w:rPr>
        <w:t>Full-and-Short-I-RNTI-Profile-List-ExtIEs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741E6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.</w:t>
      </w:r>
      <w:r w:rsidRPr="007B5C64">
        <w:rPr>
          <w:rFonts w:ascii="Courier New" w:eastAsia="SimSun" w:hAnsi="Courier New"/>
          <w:noProof/>
          <w:snapToGrid w:val="0"/>
          <w:sz w:val="16"/>
        </w:rPr>
        <w:t>..</w:t>
      </w:r>
    </w:p>
    <w:p w14:paraId="363421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</w:rPr>
        <w:t>}</w:t>
      </w:r>
    </w:p>
    <w:p w14:paraId="08E8A39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5FD9C5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Full-and-Short-I-RNTI-Profile-List-ExtIEs</w:t>
      </w:r>
      <w:r w:rsidRPr="007B5C64" w:rsidDel="00AC0F51">
        <w:rPr>
          <w:rFonts w:ascii="Courier New" w:eastAsia="SimSun" w:hAnsi="Courier New"/>
          <w:snapToGrid w:val="0"/>
          <w:sz w:val="16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</w:rPr>
        <w:t>XNAP-PROTOCOL-EXTENSION ::= {</w:t>
      </w:r>
    </w:p>
    <w:p w14:paraId="406990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2CC897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26751D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5EFB8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875A7F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Full-I-RNTI-</w:t>
      </w:r>
      <w:r w:rsidRPr="007B5C64">
        <w:rPr>
          <w:rFonts w:ascii="Courier New" w:eastAsia="SimSun" w:hAnsi="Courier New"/>
          <w:noProof/>
          <w:sz w:val="16"/>
          <w:lang w:eastAsia="ko-KR"/>
        </w:rPr>
        <w:t>Profile-List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CHOICE {</w:t>
      </w:r>
    </w:p>
    <w:p w14:paraId="24B97A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full-I-RNTI-Profile-0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(SIZE (2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1</w:t>
      </w:r>
      <w:r w:rsidRPr="007B5C64">
        <w:rPr>
          <w:rFonts w:ascii="Courier New" w:eastAsia="SimSun" w:hAnsi="Courier New"/>
          <w:noProof/>
          <w:sz w:val="16"/>
          <w:lang w:eastAsia="ko-KR"/>
        </w:rPr>
        <w:t>)),</w:t>
      </w:r>
    </w:p>
    <w:p w14:paraId="7A96F3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full-I-RNTI-Profile-1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(SIZE (18)),</w:t>
      </w:r>
    </w:p>
    <w:p w14:paraId="0BFFFA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full-I-RNTI-Profile-2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(SIZE (15)),</w:t>
      </w:r>
    </w:p>
    <w:p w14:paraId="76316FF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full-I-RNTI-Profile-3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(SIZE (12)),</w:t>
      </w:r>
    </w:p>
    <w:p w14:paraId="61A293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ProtocolIE-Single-Container { { Full-I-RNTI-</w:t>
      </w:r>
      <w:r w:rsidRPr="007B5C64">
        <w:rPr>
          <w:rFonts w:ascii="Courier New" w:eastAsia="SimSun" w:hAnsi="Courier New"/>
          <w:noProof/>
          <w:sz w:val="16"/>
          <w:lang w:eastAsia="ko-KR"/>
        </w:rPr>
        <w:t>Profile-List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-ExtIEs} }</w:t>
      </w:r>
    </w:p>
    <w:p w14:paraId="35075DF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}</w:t>
      </w:r>
    </w:p>
    <w:p w14:paraId="76AD71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6D8C32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Full-I-RNTI-</w:t>
      </w:r>
      <w:r w:rsidRPr="007B5C64">
        <w:rPr>
          <w:rFonts w:ascii="Courier New" w:eastAsia="SimSun" w:hAnsi="Courier New"/>
          <w:noProof/>
          <w:sz w:val="16"/>
          <w:lang w:eastAsia="ko-KR"/>
        </w:rPr>
        <w:t>Profile-List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 XNAP-PROTOCOL-IES ::= {</w:t>
      </w:r>
    </w:p>
    <w:p w14:paraId="74C32E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ECA40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01852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0136C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Short-I-RNTI-</w:t>
      </w:r>
      <w:r w:rsidRPr="007B5C64">
        <w:rPr>
          <w:rFonts w:ascii="Courier New" w:eastAsia="SimSun" w:hAnsi="Courier New"/>
          <w:noProof/>
          <w:sz w:val="16"/>
          <w:lang w:eastAsia="ko-KR"/>
        </w:rPr>
        <w:t>Profile-List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CHOICE {</w:t>
      </w:r>
    </w:p>
    <w:p w14:paraId="742F3F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short-I-RNTI-Profile-0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(SIZE (8)),</w:t>
      </w:r>
    </w:p>
    <w:p w14:paraId="539D8CE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short-I-RNTI-Profile-1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(SIZE (6)),</w:t>
      </w:r>
    </w:p>
    <w:p w14:paraId="5E3338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ProtocolIE-Single-Container { { Short-I-RNTI-</w:t>
      </w:r>
      <w:r w:rsidRPr="007B5C64">
        <w:rPr>
          <w:rFonts w:ascii="Courier New" w:eastAsia="SimSun" w:hAnsi="Courier New"/>
          <w:noProof/>
          <w:sz w:val="16"/>
          <w:lang w:eastAsia="ko-KR"/>
        </w:rPr>
        <w:t>Profile-List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-ExtIEs} }</w:t>
      </w:r>
    </w:p>
    <w:p w14:paraId="6E0ABA3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C96F9F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70164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Short-I-RNTI-</w:t>
      </w:r>
      <w:r w:rsidRPr="007B5C64">
        <w:rPr>
          <w:rFonts w:ascii="Courier New" w:eastAsia="SimSun" w:hAnsi="Courier New"/>
          <w:noProof/>
          <w:sz w:val="16"/>
          <w:lang w:eastAsia="ko-KR"/>
        </w:rPr>
        <w:t>Profile-List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 XNAP-PROTOCOL-IES ::= {</w:t>
      </w:r>
    </w:p>
    <w:p w14:paraId="4B7F63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11E3F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078EE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A55E1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BC565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LastVisitedCell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 ::= CHOICE {</w:t>
      </w:r>
    </w:p>
    <w:p w14:paraId="1EDA41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nG-RAN-Cell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LastVisitedNGRANCell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Information,</w:t>
      </w:r>
    </w:p>
    <w:p w14:paraId="36078A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e-UTRAN-Cell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LastVisitedEUTRANCellInformation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A59297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uTRAN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-Cell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LastVisitedUTRANCellInformation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9979E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gERAN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-Cell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LastVisitedGERANCellInformation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8B50F7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ProtocolIE-Single-Container { {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LastVisitedCell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 }</w:t>
      </w:r>
    </w:p>
    <w:p w14:paraId="152044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11FEC8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656E8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LastVisitedCell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XNAP-PROTOCOL-IES ::= {</w:t>
      </w:r>
    </w:p>
    <w:p w14:paraId="7F28D8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D1564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8BEE78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EC45D3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LastVisitedEUTRANCell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Information ::= OCTET STRING</w:t>
      </w:r>
    </w:p>
    <w:p w14:paraId="7E38CB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3E54E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LastVisitedGERANCellInformation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::= OCTET STRING</w:t>
      </w:r>
    </w:p>
    <w:p w14:paraId="6F0B82C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27A3FF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z w:val="16"/>
          <w:lang w:eastAsia="ko-KR"/>
        </w:rPr>
        <w:t>LastVisitedNGRANCell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::= OCTET STRING</w:t>
      </w:r>
    </w:p>
    <w:p w14:paraId="599C259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65AFD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LastVisitedUTRANCell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OCTET STRING</w:t>
      </w:r>
    </w:p>
    <w:p w14:paraId="7BB45E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1AB39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LastVisitedPSCellInformation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OCTET STRING</w:t>
      </w:r>
    </w:p>
    <w:p w14:paraId="30DA85B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A490C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LastVisitedPSCellList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::= </w:t>
      </w:r>
      <w:r w:rsidRPr="007B5C64">
        <w:rPr>
          <w:rFonts w:ascii="Courier New" w:eastAsia="SimSun" w:hAnsi="Courier New"/>
          <w:snapToGrid w:val="0"/>
          <w:sz w:val="16"/>
        </w:rPr>
        <w:t xml:space="preserve">SEQUENCE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(</w:t>
      </w:r>
      <w:r w:rsidRPr="007B5C64">
        <w:rPr>
          <w:rFonts w:ascii="Courier New" w:eastAsia="SimSun" w:hAnsi="Courier New"/>
          <w:noProof/>
          <w:sz w:val="16"/>
          <w:lang w:eastAsia="ko-KR"/>
        </w:rPr>
        <w:t>SIZE(1..maxnoofPSCellsPerSN)) OF LastVisitedPSCellList</w:t>
      </w:r>
      <w:r w:rsidRPr="007B5C64">
        <w:rPr>
          <w:rFonts w:ascii="Courier New" w:eastAsia="SimSun" w:hAnsi="Courier New"/>
          <w:snapToGrid w:val="0"/>
          <w:sz w:val="16"/>
        </w:rPr>
        <w:t>-Item</w:t>
      </w:r>
    </w:p>
    <w:p w14:paraId="6F7A4B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1BB10E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LastVisitedPSCellList</w:t>
      </w:r>
      <w:r w:rsidRPr="007B5C64">
        <w:rPr>
          <w:rFonts w:ascii="Courier New" w:eastAsia="SimSun" w:hAnsi="Courier New"/>
          <w:snapToGrid w:val="0"/>
          <w:sz w:val="16"/>
        </w:rPr>
        <w:t>-Item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::= SEQUENCE {</w:t>
      </w:r>
    </w:p>
    <w:p w14:paraId="40852D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lastVisitedPSCellInformation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LastVisitedPSCellInformation,</w:t>
      </w:r>
    </w:p>
    <w:p w14:paraId="504021D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 LastVisitedPSCellList</w:t>
      </w:r>
      <w:r w:rsidRPr="007B5C64">
        <w:rPr>
          <w:rFonts w:ascii="Courier New" w:eastAsia="SimSun" w:hAnsi="Courier New"/>
          <w:snapToGrid w:val="0"/>
          <w:sz w:val="16"/>
        </w:rPr>
        <w:t>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} } OPTIONAL,</w:t>
      </w:r>
    </w:p>
    <w:p w14:paraId="475FCE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17AA1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88A5F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F83BC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LastVisitedPSCellList</w:t>
      </w:r>
      <w:r w:rsidRPr="007B5C64">
        <w:rPr>
          <w:rFonts w:ascii="Courier New" w:eastAsia="SimSun" w:hAnsi="Courier New"/>
          <w:snapToGrid w:val="0"/>
          <w:sz w:val="16"/>
        </w:rPr>
        <w:t>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4BD784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260A021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68FF28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FBC42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45DF2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CG</w:t>
      </w:r>
      <w:r w:rsidRPr="007B5C64">
        <w:rPr>
          <w:rFonts w:ascii="Courier New" w:eastAsia="SimSun" w:hAnsi="Courier New"/>
          <w:noProof/>
          <w:sz w:val="16"/>
          <w:lang w:eastAsia="ko-KR"/>
        </w:rPr>
        <w:t>UEHistoryInformation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SEQUENCE {</w:t>
      </w:r>
    </w:p>
    <w:p w14:paraId="7324470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  <w:t>lastVisitedPSCellList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LastVisitedPSCellList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51C61B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ProtocolExtensionContainer { { S</w:t>
      </w:r>
      <w:r w:rsidRPr="007B5C64">
        <w:rPr>
          <w:rFonts w:ascii="Courier New" w:eastAsia="SimSun" w:hAnsi="Courier New" w:hint="eastAsia"/>
          <w:noProof/>
          <w:sz w:val="16"/>
          <w:lang w:val="fr-FR" w:eastAsia="ko-KR"/>
        </w:rPr>
        <w:t>CG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UEHistoryInformation-ExtIEs} } OPTIONAL,</w:t>
      </w:r>
    </w:p>
    <w:p w14:paraId="382496B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6EB669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6F78C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1CF7D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CG</w:t>
      </w:r>
      <w:r w:rsidRPr="007B5C64">
        <w:rPr>
          <w:rFonts w:ascii="Courier New" w:eastAsia="SimSun" w:hAnsi="Courier New"/>
          <w:noProof/>
          <w:sz w:val="16"/>
          <w:lang w:eastAsia="ko-KR"/>
        </w:rPr>
        <w:t>UEHistoryInformation-ExtIEs</w:t>
      </w:r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501FFB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75F182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4D3937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271730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FA93D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LCID ::= INTEGER (1..32, ...)</w:t>
      </w:r>
    </w:p>
    <w:p w14:paraId="5A9827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A2351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Links-to-log ::= ENUMERATED {uplink, downlink, both-uplink-and-downlink, ...}</w:t>
      </w:r>
    </w:p>
    <w:p w14:paraId="57F57E8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004ED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581DA7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ListOfCells</w:t>
      </w:r>
      <w:r w:rsidRPr="007B5C64">
        <w:rPr>
          <w:rFonts w:ascii="Courier New" w:eastAsia="SimSun" w:hAnsi="Courier New"/>
          <w:snapToGrid w:val="0"/>
          <w:sz w:val="16"/>
        </w:rPr>
        <w:t xml:space="preserve"> ::= SEQUENCE (SIZE(1..maxnoofCellsinAoI)) OF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CellsinAoI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-Item</w:t>
      </w:r>
    </w:p>
    <w:p w14:paraId="04B10F6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17A7F7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CellsinAoI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-Item ::= SEQUENCE {</w:t>
      </w:r>
    </w:p>
    <w:p w14:paraId="21CBB5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pLMN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-Identity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PLMN-Identity,</w:t>
      </w:r>
    </w:p>
    <w:p w14:paraId="1EFA77E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ng-ran-cell-id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NG-RAN-Cell-Identity</w:t>
      </w:r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09D774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CellsinAoI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-Item-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} } OPTIONAL,</w:t>
      </w:r>
    </w:p>
    <w:p w14:paraId="2992803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744E22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749D34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</w:p>
    <w:p w14:paraId="4E047FF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CellsinAoI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-Item-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XNAP-PROTOCOL-EXTENSION ::= {</w:t>
      </w:r>
    </w:p>
    <w:p w14:paraId="1DAE7AD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49ABDF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61AFD7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</w:p>
    <w:p w14:paraId="31DA99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</w:p>
    <w:p w14:paraId="2A3A7E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ListOfRANNodesinAoI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::= SEQUENCE (SIZE(1..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 xml:space="preserve"> maxnoofRANNodesinAoI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)) OF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GlobalNG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RANNodesinAoI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-Item</w:t>
      </w:r>
    </w:p>
    <w:p w14:paraId="21043B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</w:p>
    <w:p w14:paraId="3A6AB2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GlobalNG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RANNodesinAoI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-Item ::= SEQUENCE {</w:t>
      </w:r>
    </w:p>
    <w:p w14:paraId="2A51A9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global-NG-RAN-Node-ID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GlobalNG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RANNode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-ID,</w:t>
      </w:r>
    </w:p>
    <w:p w14:paraId="19EF46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GlobalNG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RANNodesinAoI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-Item-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} } OPTIONAL,</w:t>
      </w:r>
    </w:p>
    <w:p w14:paraId="0B68D3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4F9386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69A5043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</w:p>
    <w:p w14:paraId="7AA04A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GlobalNG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RANNodesinAoI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-Item-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XNAP-PROTOCOL-EXTENSION ::= {</w:t>
      </w:r>
    </w:p>
    <w:p w14:paraId="7249007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75A401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2FCE898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</w:p>
    <w:p w14:paraId="217F84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</w:p>
    <w:p w14:paraId="33FC5E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ListOfTAIsinAoI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::= SEQUENCE (SIZE(1..maxnoofTAIsinAoI)) OF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TAIsinAoI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-Item</w:t>
      </w:r>
    </w:p>
    <w:p w14:paraId="73D340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</w:p>
    <w:p w14:paraId="0A6DD9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TAIsinAoI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-Item ::= SEQUENCE {</w:t>
      </w:r>
    </w:p>
    <w:p w14:paraId="3345849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pLMN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-Identity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PLMN-Identity,</w:t>
      </w:r>
    </w:p>
    <w:p w14:paraId="0CFB6E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tAC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TAC,</w:t>
      </w:r>
    </w:p>
    <w:p w14:paraId="24D14E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TAIsinAoI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-Item-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} } OPTIONAL,</w:t>
      </w:r>
    </w:p>
    <w:p w14:paraId="0CB37C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5CB1F0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3159A0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</w:p>
    <w:p w14:paraId="56621C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TAIsinAoI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-Item-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XNAP-PROTOCOL-EXTENSION ::= {</w:t>
      </w:r>
    </w:p>
    <w:p w14:paraId="0CEBA7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...</w:t>
      </w:r>
    </w:p>
    <w:p w14:paraId="479311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lastRenderedPageBreak/>
        <w:t>}</w:t>
      </w:r>
    </w:p>
    <w:p w14:paraId="701D4F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2F73CD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LocationInformationSNReporting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::= ENUMERATED {</w:t>
      </w:r>
    </w:p>
    <w:p w14:paraId="0890A1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pSCell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2FA123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53E8DD0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27741A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2C39D7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bookmarkStart w:id="1297" w:name="_Hlk515439494"/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LocationReportingInformation</w:t>
      </w:r>
      <w:bookmarkEnd w:id="1297"/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42102E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eventType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EventType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01DB31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reportArea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ReportArea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0F9BFF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areaOfInterest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AreaOfInterestInformation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184671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LocationReportingInformation-ExtIEs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 } OPTIONAL,</w:t>
      </w:r>
    </w:p>
    <w:p w14:paraId="617475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4BD25E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60892E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9D0C7F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LocationReportingInformation-ExtIEs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::={</w:t>
      </w:r>
    </w:p>
    <w:p w14:paraId="29951B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id-AdditionLocationInformation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 xml:space="preserve">EXTENSION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AdditionLocationInformation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PRESENCE optional},</w:t>
      </w:r>
    </w:p>
    <w:p w14:paraId="585217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605006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92268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8054C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LoggedEventTriggeredConfig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3E6490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eventTypeTrigger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EventTypeTrigger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31173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LoggedEventTriggeredConfig-ExtIEs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 OPTIONAL,</w:t>
      </w:r>
    </w:p>
    <w:p w14:paraId="3F863B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1BB1C09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0D36C1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8ACA78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LoggedEventTriggeredConfig-ExtIEs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62A497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5F615E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3562283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1AD73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LoggedMDT-NR ::= SEQUENCE {</w:t>
      </w:r>
    </w:p>
    <w:p w14:paraId="463079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loggingInterval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LoggingInterval,</w:t>
      </w:r>
    </w:p>
    <w:p w14:paraId="4CB7C9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loggingDuration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LoggingDuration,</w:t>
      </w:r>
    </w:p>
    <w:p w14:paraId="41BDA2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reportType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ReportType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30E65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cs="Arial"/>
          <w:noProof/>
          <w:sz w:val="16"/>
          <w:szCs w:val="18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bluetoothMeasurementConfiguration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BluetoothMeasurementConfiguration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A5226E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cs="Arial"/>
          <w:noProof/>
          <w:sz w:val="16"/>
          <w:szCs w:val="18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wLANMeasurementConfiguration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WLANMeasurementConfiguration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CAB28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cs="Arial"/>
          <w:noProof/>
          <w:sz w:val="16"/>
          <w:szCs w:val="18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sensorMeasurementConfiguration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SensorMeasurementConfiguration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D3088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szCs w:val="18"/>
        </w:rPr>
      </w:pPr>
      <w:r w:rsidRPr="007B5C64">
        <w:rPr>
          <w:rFonts w:ascii="Courier New" w:eastAsia="SimSun" w:hAnsi="Courier New" w:cs="Arial"/>
          <w:noProof/>
          <w:sz w:val="16"/>
          <w:szCs w:val="18"/>
        </w:rPr>
        <w:tab/>
        <w:t>areaScopeOfNeighCellsList</w:t>
      </w:r>
      <w:r w:rsidRPr="007B5C64">
        <w:rPr>
          <w:rFonts w:ascii="Courier New" w:eastAsia="SimSun" w:hAnsi="Courier New" w:cs="Arial"/>
          <w:noProof/>
          <w:sz w:val="16"/>
          <w:szCs w:val="18"/>
        </w:rPr>
        <w:tab/>
      </w:r>
      <w:r w:rsidRPr="007B5C64">
        <w:rPr>
          <w:rFonts w:ascii="Courier New" w:eastAsia="SimSun" w:hAnsi="Courier New" w:cs="Arial"/>
          <w:noProof/>
          <w:sz w:val="16"/>
          <w:szCs w:val="18"/>
        </w:rPr>
        <w:tab/>
      </w:r>
      <w:r w:rsidRPr="007B5C64">
        <w:rPr>
          <w:rFonts w:ascii="Courier New" w:eastAsia="SimSun" w:hAnsi="Courier New" w:cs="Arial"/>
          <w:noProof/>
          <w:sz w:val="16"/>
          <w:szCs w:val="18"/>
        </w:rPr>
        <w:tab/>
        <w:t>AreaScopeOfNeighCellsList</w:t>
      </w:r>
      <w:r w:rsidRPr="007B5C64">
        <w:rPr>
          <w:rFonts w:ascii="Courier New" w:eastAsia="SimSun" w:hAnsi="Courier New" w:cs="Arial"/>
          <w:noProof/>
          <w:sz w:val="16"/>
          <w:szCs w:val="18"/>
        </w:rPr>
        <w:tab/>
      </w:r>
      <w:r w:rsidRPr="007B5C64">
        <w:rPr>
          <w:rFonts w:ascii="Courier New" w:eastAsia="SimSun" w:hAnsi="Courier New" w:cs="Arial"/>
          <w:noProof/>
          <w:sz w:val="16"/>
          <w:szCs w:val="18"/>
        </w:rPr>
        <w:tab/>
      </w:r>
      <w:r w:rsidRPr="007B5C64">
        <w:rPr>
          <w:rFonts w:ascii="Courier New" w:eastAsia="SimSun" w:hAnsi="Courier New" w:cs="Arial"/>
          <w:noProof/>
          <w:sz w:val="16"/>
          <w:szCs w:val="18"/>
        </w:rPr>
        <w:tab/>
      </w:r>
      <w:r w:rsidRPr="007B5C64">
        <w:rPr>
          <w:rFonts w:ascii="Courier New" w:eastAsia="SimSun" w:hAnsi="Courier New" w:cs="Arial"/>
          <w:noProof/>
          <w:sz w:val="16"/>
          <w:szCs w:val="18"/>
        </w:rPr>
        <w:tab/>
      </w:r>
      <w:r w:rsidRPr="007B5C64">
        <w:rPr>
          <w:rFonts w:ascii="Courier New" w:eastAsia="SimSun" w:hAnsi="Courier New" w:cs="Arial"/>
          <w:noProof/>
          <w:sz w:val="16"/>
          <w:szCs w:val="18"/>
        </w:rPr>
        <w:tab/>
        <w:t>OPTIONAL,</w:t>
      </w:r>
    </w:p>
    <w:p w14:paraId="19E7296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{LoggedMDT-NR-ExtIEs} } OPTIONAL,</w:t>
      </w:r>
    </w:p>
    <w:p w14:paraId="542B684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204D015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538C5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DFFFB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LoggedMDT-NR-ExtIEs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XNAP-PROTOCOL-EXTENSION ::= {</w:t>
      </w:r>
    </w:p>
    <w:p w14:paraId="5053F3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{ID id-</w:t>
      </w:r>
      <w:bookmarkStart w:id="1298" w:name="MCCQCTEMPBM_00000302"/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>earlyMeasurement</w:t>
      </w:r>
      <w:bookmarkEnd w:id="1298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EarlyMeasurement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},</w:t>
      </w:r>
      <w:bookmarkStart w:id="1299" w:name="MCCQCTEMPBM_00000303"/>
    </w:p>
    <w:bookmarkEnd w:id="1299"/>
    <w:p w14:paraId="3FB8C1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2DDC149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F0FB7F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911F61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LoggingInterval ::= ENUMERATED { ms320, ms640, ms1280, ms2560, ms5120, ms10240, ms20480, ms30720, ms40960, ms61440, infinity,...}</w:t>
      </w:r>
    </w:p>
    <w:p w14:paraId="5119DA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7F137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LoggingDuration ::= ENUMERATED {m10, m20, m40, m60, m90, m120}</w:t>
      </w:r>
    </w:p>
    <w:p w14:paraId="2BECFA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D550DB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iCs/>
          <w:noProof/>
          <w:sz w:val="16"/>
          <w:lang w:eastAsia="ja-JP"/>
        </w:rPr>
      </w:pPr>
      <w:r w:rsidRPr="007B5C64">
        <w:rPr>
          <w:rFonts w:ascii="Courier New" w:eastAsia="SimSun" w:hAnsi="Courier New"/>
          <w:bCs/>
          <w:iCs/>
          <w:noProof/>
          <w:sz w:val="16"/>
          <w:lang w:eastAsia="ja-JP"/>
        </w:rPr>
        <w:t>LowerLayerPresenceStatusChange ::= ENUMERATED {</w:t>
      </w:r>
    </w:p>
    <w:p w14:paraId="02FC60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release-lower-layers,</w:t>
      </w:r>
    </w:p>
    <w:p w14:paraId="271D561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lastRenderedPageBreak/>
        <w:tab/>
        <w:t>re-establish-lower-layers,</w:t>
      </w:r>
    </w:p>
    <w:p w14:paraId="2B7C1B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...,</w:t>
      </w:r>
    </w:p>
    <w:p w14:paraId="534747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suspend-lower-layers,</w:t>
      </w:r>
    </w:p>
    <w:p w14:paraId="708391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resume-lower-layers</w:t>
      </w:r>
    </w:p>
    <w:p w14:paraId="026CD0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3890E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C050D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LTE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A2XServicesAuthorized ::= SEQUENCE {</w:t>
      </w:r>
    </w:p>
    <w:p w14:paraId="48D700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erial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Aerial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B4BDA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a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erial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Controller</w:t>
      </w:r>
      <w:r w:rsidRPr="007B5C64">
        <w:rPr>
          <w:rFonts w:ascii="Courier New" w:eastAsia="SimSun" w:hAnsi="Courier New"/>
          <w:noProof/>
          <w:sz w:val="16"/>
          <w:lang w:eastAsia="ko-KR"/>
        </w:rPr>
        <w:t>UE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Aerial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Controller</w:t>
      </w:r>
      <w:r w:rsidRPr="007B5C64">
        <w:rPr>
          <w:rFonts w:ascii="Courier New" w:eastAsia="SimSun" w:hAnsi="Courier New"/>
          <w:noProof/>
          <w:sz w:val="16"/>
          <w:lang w:eastAsia="ko-KR"/>
        </w:rPr>
        <w:t>UE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80EBAA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ProtocolExtensionContainer { {LTEA2XServicesAuthorized-ExtIEs}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81BC88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CE8A2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3AC496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389B0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LTE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A2XServicesAuthorized-ExtIEs XNAP-PROTOCOL-EXTENSION ::= {</w:t>
      </w:r>
    </w:p>
    <w:p w14:paraId="1454E47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7CC77F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A2288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9D223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LTEV2XServicesAuthorized ::= SEQUENCE {</w:t>
      </w:r>
    </w:p>
    <w:p w14:paraId="4DB3F81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vehicleUE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VehicleUE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C415FE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pedestrianUE 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PedestrianUE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309CB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{LTEV2XServicesAuthorized-ExtIEs}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69C58E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AF365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67745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8B189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LTEV2XServicesAuthorized-ExtIEs XNAP-PROTOCOL-EXTENSION ::= {</w:t>
      </w:r>
    </w:p>
    <w:p w14:paraId="7DF9A85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DBB52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667CD7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74249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51B51C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LTEUESidelinkAggregateMaximumBitRate ::= SEQUENCE {</w:t>
      </w:r>
    </w:p>
    <w:p w14:paraId="641C439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uESidelinkAggregateMaximumBitRate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BitRate,</w:t>
      </w:r>
    </w:p>
    <w:p w14:paraId="2B59AF9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{LTEUESidelinkAggregateMaximumBitRate-ExtIEs} } OPTIONAL,</w:t>
      </w:r>
    </w:p>
    <w:p w14:paraId="2AB2862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DD2676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BD4D7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F68562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LTEUESidelinkAggregateMaximumBitRate-ExtIEs XNAP-PROTOCOL-EXTENSION ::= {</w:t>
      </w:r>
    </w:p>
    <w:p w14:paraId="00BCE4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9919C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227F7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23B72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DB0C87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M</w:t>
      </w:r>
    </w:p>
    <w:p w14:paraId="62085A5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57DDF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sv-SE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MaxNrofRS-IndexesToReport::= INTEGER (1..64, ...)</w:t>
      </w:r>
    </w:p>
    <w:p w14:paraId="78FD61B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</w:p>
    <w:p w14:paraId="2B99FC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MBSCommServiceType ::= ENUMERATED {multicast, broadcast, ...}</w:t>
      </w:r>
    </w:p>
    <w:p w14:paraId="4D7C5B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6BE5AB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MDTAlignmentInfo ::= CHOICE {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</w:p>
    <w:p w14:paraId="3FAAF98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s-BasedMDT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S-BasedMDT,</w:t>
      </w:r>
    </w:p>
    <w:p w14:paraId="1D3331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ProtocolIE-Single-Container { {MDTAlignmentInfo-ExtIEs} }</w:t>
      </w:r>
    </w:p>
    <w:p w14:paraId="4FFAAD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EDF28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21F7D8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D203F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MDTAlignmentInfo-ExtIEs XNAP-PROTOCOL-IES ::= {</w:t>
      </w:r>
    </w:p>
    <w:p w14:paraId="592DEA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  <w:t>...</w:t>
      </w:r>
    </w:p>
    <w:p w14:paraId="5192A8F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2695C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F1376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300" w:name="_Hlk99778142"/>
      <w:r w:rsidRPr="007B5C64">
        <w:rPr>
          <w:rFonts w:ascii="Courier New" w:eastAsia="SimSun" w:hAnsi="Courier New"/>
          <w:noProof/>
          <w:sz w:val="16"/>
          <w:lang w:eastAsia="ko-KR"/>
        </w:rPr>
        <w:t>MeasCollectionEntityIPAddress</w:t>
      </w:r>
      <w:bookmarkEnd w:id="1300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TransportLayerAddress</w:t>
      </w:r>
    </w:p>
    <w:p w14:paraId="48AADAC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D97B0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F60BE8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napToGrid w:val="0"/>
          <w:sz w:val="16"/>
          <w:lang w:eastAsia="ko-KR"/>
        </w:rPr>
      </w:pPr>
      <w:bookmarkStart w:id="1301" w:name="MCCQCTEMPBM_00000304"/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>M1Configuration ::= SEQUENCE {</w:t>
      </w:r>
    </w:p>
    <w:p w14:paraId="5D79FBE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  <w:t>m1reportingTrigger</w:t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  <w:t>M1ReportingTrigger,</w:t>
      </w:r>
    </w:p>
    <w:p w14:paraId="2BC2F7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  <w:t>m1thresholdeventA2</w:t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bookmarkStart w:id="1302" w:name="OLE_LINK105"/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>M1ThresholdEventA2</w:t>
      </w:r>
      <w:bookmarkEnd w:id="1302"/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  <w:t>OPTIONAL,</w:t>
      </w:r>
    </w:p>
    <w:p w14:paraId="7191AD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szCs w:val="18"/>
          <w:lang w:eastAsia="ko-KR"/>
        </w:rPr>
      </w:pP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>--</w:t>
      </w:r>
      <w:bookmarkEnd w:id="1301"/>
      <w:r w:rsidRPr="007B5C64">
        <w:rPr>
          <w:rFonts w:ascii="Courier New" w:eastAsia="MS Mincho" w:hAnsi="Courier New" w:cs="Arial"/>
          <w:noProof/>
          <w:sz w:val="16"/>
          <w:szCs w:val="18"/>
          <w:lang w:eastAsia="ko-KR"/>
        </w:rPr>
        <w:t xml:space="preserve"> 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 xml:space="preserve">This IE shall be present if the </w:t>
      </w:r>
      <w:r w:rsidRPr="007B5C64">
        <w:rPr>
          <w:rFonts w:ascii="Courier New" w:eastAsia="SimSun" w:hAnsi="Courier New" w:cs="Arial"/>
          <w:i/>
          <w:noProof/>
          <w:sz w:val="16"/>
          <w:lang w:eastAsia="ja-JP"/>
        </w:rPr>
        <w:t>Measurements to Activate</w:t>
      </w:r>
      <w:r w:rsidRPr="007B5C64">
        <w:rPr>
          <w:rFonts w:ascii="Courier New" w:eastAsia="SimSun" w:hAnsi="Courier New" w:cs="Arial"/>
          <w:i/>
          <w:iCs/>
          <w:noProof/>
          <w:sz w:val="16"/>
          <w:lang w:eastAsia="ja-JP"/>
        </w:rPr>
        <w:t xml:space="preserve"> 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 xml:space="preserve">IE has the first bit set to </w:t>
      </w:r>
      <w:r w:rsidRPr="007B5C64">
        <w:rPr>
          <w:rFonts w:ascii="Courier New" w:eastAsia="SimSun" w:hAnsi="Courier New"/>
          <w:noProof/>
          <w:sz w:val="16"/>
          <w:lang w:eastAsia="ko-KR"/>
        </w:rPr>
        <w:t>"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1</w:t>
      </w:r>
      <w:r w:rsidRPr="007B5C64">
        <w:rPr>
          <w:rFonts w:ascii="Courier New" w:eastAsia="SimSun" w:hAnsi="Courier New"/>
          <w:noProof/>
          <w:sz w:val="16"/>
          <w:lang w:eastAsia="ko-KR"/>
        </w:rPr>
        <w:t>"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 xml:space="preserve"> and the </w:t>
      </w:r>
      <w:r w:rsidRPr="007B5C64">
        <w:rPr>
          <w:rFonts w:ascii="Courier New" w:eastAsia="SimSun" w:hAnsi="Courier New" w:cs="Arial"/>
          <w:i/>
          <w:noProof/>
          <w:sz w:val="16"/>
          <w:lang w:eastAsia="ja-JP"/>
        </w:rPr>
        <w:t>M1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 xml:space="preserve"> </w:t>
      </w:r>
      <w:r w:rsidRPr="007B5C64">
        <w:rPr>
          <w:rFonts w:ascii="Courier New" w:eastAsia="SimSun" w:hAnsi="Courier New" w:cs="Arial"/>
          <w:i/>
          <w:noProof/>
          <w:sz w:val="16"/>
          <w:lang w:eastAsia="ja-JP"/>
        </w:rPr>
        <w:t xml:space="preserve">Reporting Trigger 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 xml:space="preserve">IE is set to </w:t>
      </w:r>
      <w:r w:rsidRPr="007B5C64">
        <w:rPr>
          <w:rFonts w:ascii="Courier New" w:eastAsia="SimSun" w:hAnsi="Courier New"/>
          <w:noProof/>
          <w:sz w:val="16"/>
          <w:lang w:eastAsia="ko-KR"/>
        </w:rPr>
        <w:t>"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A2event-triggered</w:t>
      </w:r>
      <w:r w:rsidRPr="007B5C64">
        <w:rPr>
          <w:rFonts w:ascii="Courier New" w:eastAsia="SimSun" w:hAnsi="Courier New"/>
          <w:noProof/>
          <w:sz w:val="16"/>
          <w:lang w:eastAsia="ko-KR"/>
        </w:rPr>
        <w:t>"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 xml:space="preserve"> or to </w:t>
      </w:r>
      <w:r w:rsidRPr="007B5C64">
        <w:rPr>
          <w:rFonts w:ascii="Courier New" w:eastAsia="SimSun" w:hAnsi="Courier New"/>
          <w:noProof/>
          <w:sz w:val="16"/>
          <w:lang w:eastAsia="ko-KR"/>
        </w:rPr>
        <w:t>"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A2event-triggered periodic</w:t>
      </w:r>
      <w:r w:rsidRPr="007B5C64">
        <w:rPr>
          <w:rFonts w:ascii="Courier New" w:eastAsia="SimSun" w:hAnsi="Courier New"/>
          <w:noProof/>
          <w:sz w:val="16"/>
          <w:lang w:eastAsia="ko-KR"/>
        </w:rPr>
        <w:t>"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.</w:t>
      </w:r>
    </w:p>
    <w:p w14:paraId="7CB8EE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  <w:bookmarkStart w:id="1303" w:name="MCCQCTEMPBM_00000305"/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  <w:t>m1periodicReporting</w:t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bookmarkStart w:id="1304" w:name="OLE_LINK107"/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>M1PeriodicReporting</w:t>
      </w:r>
      <w:bookmarkEnd w:id="1304"/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  <w:t>OPTIONAL,</w:t>
      </w:r>
    </w:p>
    <w:p w14:paraId="5D99BB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>--</w:t>
      </w:r>
      <w:bookmarkEnd w:id="1303"/>
      <w:r w:rsidRPr="007B5C64">
        <w:rPr>
          <w:rFonts w:ascii="Courier New" w:eastAsia="MS Mincho" w:hAnsi="Courier New" w:cs="Arial"/>
          <w:noProof/>
          <w:sz w:val="16"/>
          <w:szCs w:val="18"/>
          <w:lang w:eastAsia="ko-KR"/>
        </w:rPr>
        <w:t xml:space="preserve"> 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 xml:space="preserve">This IE shall be present if the </w:t>
      </w:r>
      <w:r w:rsidRPr="007B5C64">
        <w:rPr>
          <w:rFonts w:ascii="Courier New" w:eastAsia="SimSun" w:hAnsi="Courier New" w:cs="Arial"/>
          <w:i/>
          <w:noProof/>
          <w:sz w:val="16"/>
          <w:lang w:eastAsia="ja-JP"/>
        </w:rPr>
        <w:t>M1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 xml:space="preserve"> </w:t>
      </w:r>
      <w:r w:rsidRPr="007B5C64">
        <w:rPr>
          <w:rFonts w:ascii="Courier New" w:eastAsia="SimSun" w:hAnsi="Courier New" w:cs="Arial"/>
          <w:i/>
          <w:noProof/>
          <w:sz w:val="16"/>
          <w:lang w:eastAsia="ja-JP"/>
        </w:rPr>
        <w:t xml:space="preserve">Reporting Trigger 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 xml:space="preserve">IE is set to </w:t>
      </w:r>
      <w:r w:rsidRPr="007B5C64">
        <w:rPr>
          <w:rFonts w:ascii="Courier New" w:eastAsia="SimSun" w:hAnsi="Courier New"/>
          <w:noProof/>
          <w:sz w:val="16"/>
          <w:lang w:eastAsia="ko-KR"/>
        </w:rPr>
        <w:t>"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periodic</w:t>
      </w:r>
      <w:r w:rsidRPr="007B5C64">
        <w:rPr>
          <w:rFonts w:ascii="Courier New" w:eastAsia="SimSun" w:hAnsi="Courier New"/>
          <w:noProof/>
          <w:sz w:val="16"/>
          <w:lang w:eastAsia="ko-KR"/>
        </w:rPr>
        <w:t>"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 xml:space="preserve">, or to </w:t>
      </w:r>
      <w:r w:rsidRPr="007B5C64">
        <w:rPr>
          <w:rFonts w:ascii="Courier New" w:eastAsia="SimSun" w:hAnsi="Courier New"/>
          <w:noProof/>
          <w:sz w:val="16"/>
          <w:lang w:eastAsia="ko-KR"/>
        </w:rPr>
        <w:t>"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A2event-triggered periodic</w:t>
      </w:r>
      <w:r w:rsidRPr="007B5C64">
        <w:rPr>
          <w:rFonts w:ascii="Courier New" w:eastAsia="SimSun" w:hAnsi="Courier New"/>
          <w:noProof/>
          <w:sz w:val="16"/>
          <w:lang w:eastAsia="ko-KR"/>
        </w:rPr>
        <w:t>"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.</w:t>
      </w:r>
      <w:bookmarkStart w:id="1305" w:name="MCCQCTEMPBM_00000306"/>
    </w:p>
    <w:p w14:paraId="6DC9BF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MS Mincho" w:hAnsi="Courier New" w:cs="Courier New"/>
          <w:noProof/>
          <w:snapToGrid w:val="0"/>
          <w:sz w:val="16"/>
          <w:lang w:val="fr-FR" w:eastAsia="ko-KR"/>
        </w:rPr>
        <w:tab/>
        <w:t>ProtocolExtensionContainer { { M1Configuration-ExtIEs} } OPTIONAL,</w:t>
      </w:r>
    </w:p>
    <w:p w14:paraId="6FD092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MS Mincho" w:hAnsi="Courier New" w:cs="Courier New"/>
          <w:noProof/>
          <w:snapToGrid w:val="0"/>
          <w:sz w:val="16"/>
          <w:lang w:val="fr-FR" w:eastAsia="ko-KR"/>
        </w:rPr>
        <w:tab/>
        <w:t>...</w:t>
      </w:r>
    </w:p>
    <w:p w14:paraId="2F88E0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MS Mincho" w:hAnsi="Courier New" w:cs="Courier New"/>
          <w:noProof/>
          <w:snapToGrid w:val="0"/>
          <w:sz w:val="16"/>
          <w:lang w:val="fr-FR" w:eastAsia="ko-KR"/>
        </w:rPr>
        <w:t>}</w:t>
      </w:r>
    </w:p>
    <w:p w14:paraId="312A897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napToGrid w:val="0"/>
          <w:sz w:val="16"/>
          <w:lang w:val="fr-FR" w:eastAsia="ko-KR"/>
        </w:rPr>
      </w:pPr>
    </w:p>
    <w:p w14:paraId="47E792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MS Mincho" w:hAnsi="Courier New" w:cs="Courier New"/>
          <w:noProof/>
          <w:snapToGrid w:val="0"/>
          <w:sz w:val="16"/>
          <w:lang w:val="fr-FR" w:eastAsia="ko-KR"/>
        </w:rPr>
        <w:t>M1Configuration-ExtIEs XNAP-PROTOCOL-EXTENSION ::= {</w:t>
      </w:r>
    </w:p>
    <w:bookmarkEnd w:id="1305"/>
    <w:p w14:paraId="19F04D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{ID id-BeamMeasurementIndicationM1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EXTENSION BeamMeasurementIndicationM1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PRESENCE optional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}|</w:t>
      </w:r>
    </w:p>
    <w:p w14:paraId="32D4580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{ID id-BeamMeasurementsReportConfiguration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 xml:space="preserve">EXTENSION 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BeamMeasurementsReportConfiguration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PRESENCE conditional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},</w:t>
      </w:r>
      <w:bookmarkStart w:id="1306" w:name="MCCQCTEMPBM_00000307"/>
    </w:p>
    <w:bookmarkEnd w:id="1306"/>
    <w:p w14:paraId="1740DD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  <w:r w:rsidRPr="007B5C64">
        <w:rPr>
          <w:rFonts w:ascii="Courier New" w:eastAsia="SimSun" w:hAnsi="Courier New" w:cs="Arial"/>
          <w:noProof/>
          <w:snapToGrid w:val="0"/>
          <w:sz w:val="16"/>
          <w:szCs w:val="18"/>
          <w:lang w:eastAsia="ko-KR"/>
        </w:rPr>
        <w:t xml:space="preserve"> 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 xml:space="preserve">This IE shall be present if the </w:t>
      </w:r>
      <w:r w:rsidRPr="007B5C64">
        <w:rPr>
          <w:rFonts w:ascii="Courier New" w:eastAsia="SimSun" w:hAnsi="Courier New" w:cs="Arial"/>
          <w:i/>
          <w:noProof/>
          <w:sz w:val="16"/>
          <w:lang w:eastAsia="ja-JP"/>
        </w:rPr>
        <w:t>Include Beam Measurements Indication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 xml:space="preserve"> IE is set to </w:t>
      </w:r>
      <w:r w:rsidRPr="007B5C64">
        <w:rPr>
          <w:rFonts w:ascii="Courier New" w:eastAsia="SimSun" w:hAnsi="Courier New"/>
          <w:noProof/>
          <w:sz w:val="16"/>
          <w:lang w:eastAsia="ko-KR"/>
        </w:rPr>
        <w:t>"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true</w:t>
      </w:r>
      <w:r w:rsidRPr="007B5C64">
        <w:rPr>
          <w:rFonts w:ascii="Courier New" w:eastAsia="SimSun" w:hAnsi="Courier New"/>
          <w:noProof/>
          <w:sz w:val="16"/>
          <w:lang w:eastAsia="ko-KR"/>
        </w:rPr>
        <w:t>"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.</w:t>
      </w:r>
    </w:p>
    <w:p w14:paraId="2E8AE2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napToGrid w:val="0"/>
          <w:sz w:val="16"/>
          <w:lang w:eastAsia="ko-KR"/>
        </w:rPr>
      </w:pPr>
      <w:bookmarkStart w:id="1307" w:name="MCCQCTEMPBM_00000308"/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ab/>
        <w:t>...</w:t>
      </w:r>
    </w:p>
    <w:p w14:paraId="211038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>}</w:t>
      </w:r>
    </w:p>
    <w:bookmarkEnd w:id="1307"/>
    <w:p w14:paraId="06486D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2393BB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583EE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M1PeriodicReporting </w:t>
      </w:r>
      <w:r w:rsidRPr="007B5C64">
        <w:rPr>
          <w:rFonts w:ascii="Courier New" w:eastAsia="SimSun" w:hAnsi="Courier New"/>
          <w:noProof/>
          <w:sz w:val="16"/>
          <w:lang w:eastAsia="ko-KR"/>
        </w:rPr>
        <w:t>::= SEQUENCE {</w:t>
      </w:r>
    </w:p>
    <w:p w14:paraId="61514EF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reportInterval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ReportIntervalMDT,</w:t>
      </w:r>
    </w:p>
    <w:p w14:paraId="074ED0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reportAmount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ReportAmountMDT,</w:t>
      </w:r>
    </w:p>
    <w:p w14:paraId="75ADA4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 M1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PeriodicReporting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-ExtIEs} } OPTIONAL,</w:t>
      </w:r>
    </w:p>
    <w:p w14:paraId="217FA8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97462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0EB36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A93DE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M1PeriodicReporting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 XNAP-PROTOCOL-EXTENSION ::= {</w:t>
      </w:r>
    </w:p>
    <w:p w14:paraId="35C6B6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{ID id-ExtendedReportIntervalMDT</w:t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EXTENSION 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ExtendedReportIntervalMDT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al},</w:t>
      </w:r>
    </w:p>
    <w:p w14:paraId="2346051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03E8C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AA5388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F7676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M1ReportingTrigger ::= ENUMERATED{</w:t>
      </w:r>
    </w:p>
    <w:p w14:paraId="7EAEBB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periodic,</w:t>
      </w:r>
    </w:p>
    <w:p w14:paraId="104C40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a2eventtriggered,</w:t>
      </w:r>
    </w:p>
    <w:p w14:paraId="584B36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a2eventtriggered-periodic,</w:t>
      </w:r>
    </w:p>
    <w:p w14:paraId="5867F19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6AB2B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</w:p>
    <w:p w14:paraId="0FA745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F2E17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640BD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M1ThresholdEventA2 ::= SEQUENCE {</w:t>
      </w:r>
    </w:p>
    <w:p w14:paraId="3CB425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measurementThreshold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MeasurementThresholdA2,</w:t>
      </w:r>
    </w:p>
    <w:p w14:paraId="660CE6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 M1ThresholdEventA2-ExtIEs} } OPTIONAL,</w:t>
      </w:r>
    </w:p>
    <w:p w14:paraId="17E2223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594779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2602EA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58DDE7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M1ThresholdEventA2-ExtIEs XNAP-PROTOCOL-EXTENSION ::= {</w:t>
      </w:r>
    </w:p>
    <w:p w14:paraId="541788C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25E702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lastRenderedPageBreak/>
        <w:t>}</w:t>
      </w:r>
    </w:p>
    <w:p w14:paraId="2A5E6C2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36815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4AFC31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47F167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M4Configuration ::= SEQUENCE {</w:t>
      </w:r>
    </w:p>
    <w:p w14:paraId="131BAB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m4period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M4period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786BB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m4-links-to-log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Links-to-log,</w:t>
      </w:r>
    </w:p>
    <w:p w14:paraId="76D6EF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 M4Configuration-ExtIEs} } OPTIONAL,</w:t>
      </w:r>
    </w:p>
    <w:p w14:paraId="2E9FF6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49D03E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5500901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11A4B3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M4Configuration-ExtIEs XNAP-PROTOCOL-EXTENSION ::= {</w:t>
      </w:r>
    </w:p>
    <w:p w14:paraId="767894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id-M4ReportAmount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M4ReportAmountMDT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},</w:t>
      </w:r>
    </w:p>
    <w:p w14:paraId="0ADCAC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4ED936B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E14404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9F3AA8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M4ReportAmountMDT ::= ENUMERATED{r1, r2, r4, r8, r16, r32, r64, infinity, ...}</w:t>
      </w:r>
    </w:p>
    <w:p w14:paraId="43E2E8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304D5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M4period ::= ENUMERATED {ms1024, ms2048, ms5120, ms10240, min1, ... }</w:t>
      </w:r>
    </w:p>
    <w:p w14:paraId="1B748A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0FDC2F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M5Configuration ::= SEQUENCE {</w:t>
      </w:r>
    </w:p>
    <w:p w14:paraId="022E99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m5period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M5period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0BF424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m5-links-to-log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Links-to-log,</w:t>
      </w:r>
    </w:p>
    <w:p w14:paraId="545DA8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 M5Configuration-ExtIEs} } OPTIONAL,</w:t>
      </w:r>
    </w:p>
    <w:p w14:paraId="2825AF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48C455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2EFEBEC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DE93B2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M5Configuration-ExtIEs XNAP-PROTOCOL-EXTENSION ::= {</w:t>
      </w:r>
    </w:p>
    <w:p w14:paraId="778EE1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id-M5ReportAmount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M5ReportAmountMDT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},</w:t>
      </w:r>
    </w:p>
    <w:p w14:paraId="3F69A9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539284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36E228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1D2AD9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M5ReportAmountMDT ::= ENUMERATED{r1, r2, r4, r8, r16, r32, r64, infinity, ...}</w:t>
      </w:r>
    </w:p>
    <w:p w14:paraId="0FE1173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4944FB7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M5period ::= ENUMERATED {ms1024, ms2048, ms5120, ms10240, min1, ... }</w:t>
      </w:r>
    </w:p>
    <w:p w14:paraId="7670C8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5FB8365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M6Configuration ::= SEQUENCE {</w:t>
      </w:r>
    </w:p>
    <w:p w14:paraId="3908FB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m6report-Interval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M6report-Interval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8A9EB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m6-links-to-log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Links-to-log,</w:t>
      </w:r>
    </w:p>
    <w:p w14:paraId="19AB98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 M6Configuration-ExtIEs} } OPTIONAL,</w:t>
      </w:r>
    </w:p>
    <w:p w14:paraId="670C48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5D4D51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A45BC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062B88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M6Configuration-ExtIEs XNAP-PROTOCOL-EXTENSION ::= {</w:t>
      </w:r>
    </w:p>
    <w:p w14:paraId="464D91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id-M6ReportAmount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M6ReportAmountMDT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</w:t>
      </w:r>
      <w:r w:rsidRPr="007B5C64">
        <w:rPr>
          <w:rFonts w:ascii="Courier New" w:eastAsia="SimSun" w:hAnsi="Courier New"/>
          <w:noProof/>
          <w:sz w:val="16"/>
          <w:lang w:eastAsia="ko-KR"/>
        </w:rPr>
        <w:t>|</w:t>
      </w:r>
    </w:p>
    <w:p w14:paraId="28C70A1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id-ExcessPacketDelayThreshold</w:t>
      </w:r>
      <w:r w:rsidRPr="007B5C64">
        <w:rPr>
          <w:rFonts w:ascii="Courier New" w:eastAsia="SimSun" w:hAnsi="Courier New"/>
          <w:noProof/>
          <w:snapToGrid w:val="0"/>
          <w:sz w:val="16"/>
        </w:rPr>
        <w:t>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ExcessPacketDelayThreshold</w:t>
      </w:r>
      <w:r w:rsidRPr="007B5C64">
        <w:rPr>
          <w:rFonts w:ascii="Courier New" w:eastAsia="SimSun" w:hAnsi="Courier New"/>
          <w:noProof/>
          <w:snapToGrid w:val="0"/>
          <w:sz w:val="16"/>
        </w:rPr>
        <w:t>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76DA1A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...</w:t>
      </w:r>
    </w:p>
    <w:p w14:paraId="2829F3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}</w:t>
      </w:r>
    </w:p>
    <w:p w14:paraId="6C7BE5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</w:p>
    <w:p w14:paraId="682254B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M6ReportAmountMDT ::= ENUMERATED{r1, r2, r4, r8, r16, r32, r64, infinity, ...}</w:t>
      </w:r>
    </w:p>
    <w:p w14:paraId="081A0D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A814F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 xml:space="preserve">M6report-Interval ::= ENUMERATED { </w:t>
      </w:r>
      <w:r w:rsidRPr="007B5C64">
        <w:rPr>
          <w:rFonts w:ascii="Courier New" w:eastAsia="SimSun" w:hAnsi="Courier New" w:cs="Arial"/>
          <w:noProof/>
          <w:sz w:val="16"/>
          <w:lang w:val="sv-SE" w:eastAsia="ja-JP"/>
        </w:rPr>
        <w:t>ms120, ms240, ms480, ms640,</w:t>
      </w:r>
      <w:r w:rsidRPr="007B5C64">
        <w:rPr>
          <w:rFonts w:ascii="Courier New" w:eastAsia="SimSun" w:hAnsi="Courier New" w:cs="Arial"/>
          <w:noProof/>
          <w:sz w:val="16"/>
          <w:lang w:val="sv-SE"/>
        </w:rPr>
        <w:t xml:space="preserve"> </w:t>
      </w: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 xml:space="preserve">ms1024, ms2048, ms5120, ms10240, </w:t>
      </w:r>
      <w:r w:rsidRPr="007B5C64">
        <w:rPr>
          <w:rFonts w:ascii="Courier New" w:eastAsia="SimSun" w:hAnsi="Courier New" w:cs="Arial"/>
          <w:noProof/>
          <w:sz w:val="16"/>
          <w:lang w:val="sv-SE" w:eastAsia="ja-JP"/>
        </w:rPr>
        <w:t>ms20480, ms40960, min1, min6, min12, min30</w:t>
      </w:r>
      <w:r w:rsidRPr="007B5C64">
        <w:rPr>
          <w:rFonts w:ascii="Courier New" w:eastAsia="SimSun" w:hAnsi="Courier New" w:cs="Arial"/>
          <w:noProof/>
          <w:sz w:val="16"/>
          <w:lang w:val="sv-SE"/>
        </w:rPr>
        <w:t>,</w:t>
      </w: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>... }</w:t>
      </w:r>
    </w:p>
    <w:p w14:paraId="7DDF89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</w:p>
    <w:p w14:paraId="03B629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</w:p>
    <w:p w14:paraId="7E6418C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M7Configuration ::= SEQUENCE {</w:t>
      </w:r>
    </w:p>
    <w:p w14:paraId="61166F7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m7period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M7period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4C004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m7-links-to-log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Links-to-log,</w:t>
      </w:r>
    </w:p>
    <w:p w14:paraId="4576804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 M7Configuration-ExtIEs} } OPTIONAL,</w:t>
      </w:r>
    </w:p>
    <w:p w14:paraId="6E24AE0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1034911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4BAEFD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13473D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M7Configuration-ExtIEs XNAP-PROTOCOL-EXTENSION ::= {</w:t>
      </w:r>
    </w:p>
    <w:p w14:paraId="2EFEF0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id-M7ReportAmount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M7ReportAmountMDT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},</w:t>
      </w:r>
    </w:p>
    <w:p w14:paraId="055FF5B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4D6358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74D0E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23907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M7ReportAmountMDT ::= ENUMERATED{r1, r2, r4, r8, r16, r32, r64, infinity, ...}</w:t>
      </w:r>
    </w:p>
    <w:p w14:paraId="40DD93F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F8268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M7period ::= INTEGER(1..60, ...)</w:t>
      </w:r>
    </w:p>
    <w:p w14:paraId="18F408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4F722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80353F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MAC-I ::= BIT STRING (SIZE(16))</w:t>
      </w:r>
    </w:p>
    <w:p w14:paraId="32B9B06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8B05E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11964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308" w:name="_Hlk513539650"/>
      <w:r w:rsidRPr="007B5C64">
        <w:rPr>
          <w:rFonts w:ascii="Courier New" w:eastAsia="SimSun" w:hAnsi="Courier New"/>
          <w:noProof/>
          <w:sz w:val="16"/>
          <w:lang w:eastAsia="ko-KR"/>
        </w:rPr>
        <w:t>MaskedIMEISV</w:t>
      </w:r>
      <w:bookmarkEnd w:id="1308"/>
      <w:r w:rsidRPr="007B5C64">
        <w:rPr>
          <w:rFonts w:ascii="Courier New" w:eastAsia="SimSun" w:hAnsi="Courier New"/>
          <w:noProof/>
          <w:sz w:val="16"/>
          <w:lang w:eastAsia="ko-KR"/>
        </w:rPr>
        <w:tab/>
        <w:t>::= BIT STRING (SIZE(64))</w:t>
      </w:r>
    </w:p>
    <w:p w14:paraId="063CC3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420D9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B31B0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309" w:name="_Hlk20825864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MaxCHOpreparations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INTEGER (1..8, ...)</w:t>
      </w:r>
    </w:p>
    <w:p w14:paraId="1C523C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bookmarkEnd w:id="1309"/>
    <w:p w14:paraId="19EE7C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D1A22A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MaximumDataBurstVolume ::= INTEGER (0..4095, ..., 4096.. 2000000)</w:t>
      </w:r>
    </w:p>
    <w:p w14:paraId="1EB0BE1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D78FBE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563AE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>MaximumIPdatarate ::= SEQUENCE {</w:t>
      </w:r>
    </w:p>
    <w:p w14:paraId="7C367E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maxIPrate</w:t>
      </w:r>
      <w:bookmarkStart w:id="1310" w:name="MCCQCTEMPBM_00000309"/>
      <w:r w:rsidRPr="007B5C64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ko-KR"/>
        </w:rPr>
        <w:t>-UL</w:t>
      </w:r>
      <w:bookmarkEnd w:id="1310"/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MaxIPrate,</w:t>
      </w:r>
    </w:p>
    <w:p w14:paraId="5195BC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ProtocolExtensionContainer { {MaximumIPdatarate-ExtIEs} }</w:t>
      </w: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OPTIONAL,</w:t>
      </w:r>
    </w:p>
    <w:p w14:paraId="787632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14:paraId="6977113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17DC7F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12218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MaximumIPdatarate-ExtIEs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140191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>{ ID id-MaxIPrate-DL</w:t>
      </w: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EXTENSION MaxIPrate</w:t>
      </w: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optional},</w:t>
      </w:r>
    </w:p>
    <w:p w14:paraId="1B3B83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14:paraId="552FF6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2C0D11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C7258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>MaxIPrate ::= ENUMERATED {</w:t>
      </w:r>
    </w:p>
    <w:p w14:paraId="19BF8F3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bitrate64kbs,</w:t>
      </w:r>
    </w:p>
    <w:p w14:paraId="64E683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max-UErate,</w:t>
      </w:r>
    </w:p>
    <w:p w14:paraId="7A4AFB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14:paraId="29AD9F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04D9981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2AAD02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4A4989A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 w:cs="Arial"/>
          <w:bCs/>
          <w:noProof/>
          <w:sz w:val="16"/>
          <w:lang w:eastAsia="ja-JP"/>
        </w:rPr>
        <w:t>MBSFNControlRegionLength ::= INTEGER (0..3)</w:t>
      </w:r>
    </w:p>
    <w:p w14:paraId="02330F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7BED66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5D8799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MBSFNSubframeAllocation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-E-UTRA ::=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CHOICE {</w:t>
      </w:r>
    </w:p>
    <w:p w14:paraId="36060D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oneframe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BIT STRING (SIZE(6)),</w:t>
      </w:r>
    </w:p>
    <w:p w14:paraId="21422D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lastRenderedPageBreak/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fourframes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BIT STRING (SIZE(24)),</w:t>
      </w:r>
    </w:p>
    <w:p w14:paraId="02E663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ProtocolIE-Single-Container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MBSFNSubframeAllocation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-E-UTRA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 }</w:t>
      </w:r>
    </w:p>
    <w:p w14:paraId="5B74EB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F7224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8F918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MBSFNSubframeAllocation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-E-UTRA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XNAP-PROTOCOL-IES ::= {</w:t>
      </w:r>
    </w:p>
    <w:p w14:paraId="173CCA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23845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3D347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2B7218D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33075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MBSFNSubframeInfo-E-UTRA ::= SEQUENCE (SIZE(1..maxnoofMBSFNEUTRA)) OF MBSFNSubframeInfo-E-UTRA-Item</w:t>
      </w:r>
    </w:p>
    <w:p w14:paraId="051112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B0BC1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D17BD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MBSFNSubframeInfo-E-UTRA-Item ::= SEQUENCE {</w:t>
      </w:r>
    </w:p>
    <w:p w14:paraId="62BC90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radioframeAllocationPeriod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ENUMERATED{</w:t>
      </w:r>
      <w:r w:rsidRPr="007B5C64">
        <w:rPr>
          <w:rFonts w:ascii="Courier New" w:eastAsia="SimSun" w:hAnsi="Courier New"/>
          <w:noProof/>
          <w:sz w:val="16"/>
          <w:lang w:eastAsia="ko-KR"/>
        </w:rPr>
        <w:t>n1,n2,n4,n8,n16,n32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,...},</w:t>
      </w:r>
    </w:p>
    <w:p w14:paraId="76F638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radioframeAllocationOffset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INTEGER (</w:t>
      </w:r>
      <w:r w:rsidRPr="007B5C64">
        <w:rPr>
          <w:rFonts w:ascii="Courier New" w:eastAsia="SimSun" w:hAnsi="Courier New"/>
          <w:snapToGrid w:val="0"/>
          <w:sz w:val="16"/>
        </w:rPr>
        <w:t>0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..</w:t>
      </w:r>
      <w:r w:rsidRPr="007B5C64">
        <w:rPr>
          <w:rFonts w:ascii="Courier New" w:eastAsia="SimSun" w:hAnsi="Courier New"/>
          <w:snapToGrid w:val="0"/>
          <w:sz w:val="16"/>
        </w:rPr>
        <w:t>7,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...),</w:t>
      </w:r>
    </w:p>
    <w:p w14:paraId="5EF36C0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subframeAllocation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MBSFN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SubframeAllocation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-E-UTRA,</w:t>
      </w:r>
    </w:p>
    <w:p w14:paraId="3B838F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MBSFNSubframeInfo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-E-UTRA-Item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 OPTIONAL,</w:t>
      </w:r>
    </w:p>
    <w:p w14:paraId="412B98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4085FF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6FB70A7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5C1A9236" w14:textId="77777777" w:rsidR="00ED1635" w:rsidRPr="00D67998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  <w:rPrChange w:id="1311" w:author="Author" w:date="2025-09-05T18:48:00Z" w16du:dateUtc="2025-09-05T16:48:00Z">
            <w:rPr>
              <w:rFonts w:ascii="Courier New" w:eastAsia="SimSun" w:hAnsi="Courier New"/>
              <w:snapToGrid w:val="0"/>
              <w:sz w:val="16"/>
              <w:lang w:eastAsia="ko-KR"/>
            </w:rPr>
          </w:rPrChange>
        </w:rPr>
      </w:pPr>
      <w:r w:rsidRPr="00D67998">
        <w:rPr>
          <w:rFonts w:ascii="Courier New" w:eastAsia="SimSun" w:hAnsi="Courier New"/>
          <w:noProof/>
          <w:snapToGrid w:val="0"/>
          <w:sz w:val="16"/>
          <w:lang w:val="sv-SE" w:eastAsia="ko-KR"/>
          <w:rPrChange w:id="1312" w:author="Author" w:date="2025-09-05T18:48:00Z" w16du:dateUtc="2025-09-05T16:48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>MBSFNSubframeInfo-E-UTRA-Item</w:t>
      </w:r>
      <w:r w:rsidRPr="00D67998">
        <w:rPr>
          <w:rFonts w:ascii="Courier New" w:eastAsia="SimSun" w:hAnsi="Courier New"/>
          <w:snapToGrid w:val="0"/>
          <w:sz w:val="16"/>
          <w:lang w:val="sv-SE" w:eastAsia="ko-KR"/>
          <w:rPrChange w:id="1313" w:author="Author" w:date="2025-09-05T18:48:00Z" w16du:dateUtc="2025-09-05T16:48:00Z">
            <w:rPr>
              <w:rFonts w:ascii="Courier New" w:eastAsia="SimSun" w:hAnsi="Courier New"/>
              <w:snapToGrid w:val="0"/>
              <w:sz w:val="16"/>
              <w:lang w:eastAsia="ko-KR"/>
            </w:rPr>
          </w:rPrChange>
        </w:rPr>
        <w:t>-ExtIEs XNAP-PROTOCOL-EXTENSION ::={</w:t>
      </w:r>
    </w:p>
    <w:p w14:paraId="026807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D67998">
        <w:rPr>
          <w:rFonts w:ascii="Courier New" w:eastAsia="SimSun" w:hAnsi="Courier New"/>
          <w:snapToGrid w:val="0"/>
          <w:sz w:val="16"/>
          <w:lang w:val="sv-SE" w:eastAsia="ko-KR"/>
          <w:rPrChange w:id="1314" w:author="Author" w:date="2025-09-05T18:48:00Z" w16du:dateUtc="2025-09-05T16:48:00Z">
            <w:rPr>
              <w:rFonts w:ascii="Courier New" w:eastAsia="SimSun" w:hAnsi="Courier New"/>
              <w:snapToGrid w:val="0"/>
              <w:sz w:val="16"/>
              <w:lang w:eastAsia="ko-KR"/>
            </w:rPr>
          </w:rPrChange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6BE135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39C50F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7FFE3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MBS-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FrequencySelection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Area-Identity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::= OCTET STRING (SIZE(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3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))</w:t>
      </w:r>
    </w:p>
    <w:p w14:paraId="0EB8B3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EC4E8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MBS-Area-Session-ID ::= INTEGER (0..65535, ...)</w:t>
      </w:r>
    </w:p>
    <w:p w14:paraId="43126CB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ymbol" w:hAnsi="Courier New"/>
          <w:sz w:val="16"/>
          <w:lang w:eastAsia="ko-KR"/>
        </w:rPr>
      </w:pPr>
    </w:p>
    <w:p w14:paraId="34E135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ymbol" w:hAnsi="Courier New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>MBS-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MappingandDataForwarding</w:t>
      </w:r>
      <w:proofErr w:type="spellEnd"/>
      <w:r w:rsidRPr="007B5C64">
        <w:rPr>
          <w:rFonts w:ascii="Courier New" w:eastAsia="SimSun" w:hAnsi="Courier New"/>
          <w:noProof/>
          <w:sz w:val="16"/>
          <w:lang w:val="en-US"/>
        </w:rPr>
        <w:t>Request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InfofromSource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(SIZE(1..maxnoofMRBs)) OF</w:t>
      </w:r>
      <w:r w:rsidRPr="007B5C64">
        <w:rPr>
          <w:rFonts w:ascii="Courier New" w:eastAsia="SimSun" w:hAnsi="Courier New"/>
          <w:snapToGrid w:val="0"/>
          <w:sz w:val="16"/>
        </w:rPr>
        <w:t xml:space="preserve"> MBS-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MappingandDataForwarding</w:t>
      </w:r>
      <w:proofErr w:type="spellEnd"/>
      <w:r w:rsidRPr="007B5C64">
        <w:rPr>
          <w:rFonts w:ascii="Courier New" w:eastAsia="SimSun" w:hAnsi="Courier New"/>
          <w:noProof/>
          <w:sz w:val="16"/>
          <w:lang w:val="en-US"/>
        </w:rPr>
        <w:t>Request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InfofromSource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-Item</w:t>
      </w:r>
    </w:p>
    <w:p w14:paraId="3ECC1A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ymbol" w:hAnsi="Courier New"/>
          <w:sz w:val="16"/>
          <w:lang w:eastAsia="ko-KR"/>
        </w:rPr>
      </w:pPr>
    </w:p>
    <w:p w14:paraId="3714057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>MBS-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MappingandDataForwarding</w:t>
      </w:r>
      <w:proofErr w:type="spellEnd"/>
      <w:r w:rsidRPr="007B5C64">
        <w:rPr>
          <w:rFonts w:ascii="Courier New" w:eastAsia="SimSun" w:hAnsi="Courier New"/>
          <w:noProof/>
          <w:sz w:val="16"/>
          <w:lang w:val="en-US"/>
        </w:rPr>
        <w:t>Request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InfofromSource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-Item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162167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mRB-ID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MRB-ID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A7F89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m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BS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M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BS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-List,</w:t>
      </w:r>
    </w:p>
    <w:p w14:paraId="29B9AC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ymbol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ymbol" w:hAnsi="Courier New"/>
          <w:snapToGrid w:val="0"/>
          <w:sz w:val="16"/>
          <w:lang w:val="fr-FR" w:eastAsia="ko-KR"/>
        </w:rPr>
        <w:t>mRB-ProgressInformation</w:t>
      </w:r>
      <w:proofErr w:type="spellEnd"/>
      <w:r w:rsidRPr="007B5C64">
        <w:rPr>
          <w:rFonts w:ascii="Courier New" w:eastAsia="Symbol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ymbol" w:hAnsi="Courier New"/>
          <w:snapToGrid w:val="0"/>
          <w:sz w:val="16"/>
          <w:lang w:val="fr-FR" w:eastAsia="ko-KR"/>
        </w:rPr>
        <w:tab/>
        <w:t>MRB-</w:t>
      </w:r>
      <w:proofErr w:type="spellStart"/>
      <w:r w:rsidRPr="007B5C64">
        <w:rPr>
          <w:rFonts w:ascii="Courier New" w:eastAsia="Symbol" w:hAnsi="Courier New"/>
          <w:snapToGrid w:val="0"/>
          <w:sz w:val="16"/>
          <w:lang w:val="fr-FR" w:eastAsia="ko-KR"/>
        </w:rPr>
        <w:t>ProgressInformation</w:t>
      </w:r>
      <w:proofErr w:type="spellEnd"/>
      <w:r w:rsidRPr="007B5C64">
        <w:rPr>
          <w:rFonts w:ascii="Courier New" w:eastAsia="Symbol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ymbol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ymbol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ymbol" w:hAnsi="Courier New"/>
          <w:noProof/>
          <w:snapToGrid w:val="0"/>
          <w:sz w:val="16"/>
          <w:lang w:val="fr-FR" w:eastAsia="ko-KR"/>
        </w:rPr>
        <w:tab/>
        <w:t>OPTIONAL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,</w:t>
      </w:r>
    </w:p>
    <w:p w14:paraId="532B43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 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MBS-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MappingandDataForwarding</w:t>
      </w:r>
      <w:r w:rsidRPr="007B5C64">
        <w:rPr>
          <w:rFonts w:ascii="Courier New" w:eastAsia="SimSun" w:hAnsi="Courier New"/>
          <w:noProof/>
          <w:sz w:val="16"/>
          <w:lang w:val="fr-FR"/>
        </w:rPr>
        <w:t>Request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InfofromSource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-Item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 } OPTIONAL,</w:t>
      </w:r>
    </w:p>
    <w:p w14:paraId="3DD421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...</w:t>
      </w:r>
    </w:p>
    <w:p w14:paraId="0E03ED6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</w:t>
      </w:r>
    </w:p>
    <w:p w14:paraId="47B826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</w:p>
    <w:p w14:paraId="7EBADC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>MBS-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MappingandDataForwarding</w:t>
      </w:r>
      <w:r w:rsidRPr="007B5C64">
        <w:rPr>
          <w:rFonts w:ascii="Courier New" w:eastAsia="SimSun" w:hAnsi="Courier New"/>
          <w:noProof/>
          <w:sz w:val="16"/>
          <w:lang w:val="fr-FR"/>
        </w:rPr>
        <w:t>Request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InfofromSource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-Item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XNAP-PROTOCOL-EXTENSION ::= {</w:t>
      </w:r>
    </w:p>
    <w:p w14:paraId="619D37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676E1B4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ymbol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061A33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ymbol" w:hAnsi="Courier New"/>
          <w:sz w:val="16"/>
          <w:lang w:eastAsia="ko-KR"/>
        </w:rPr>
      </w:pPr>
    </w:p>
    <w:p w14:paraId="3647454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ymbol" w:hAnsi="Courier New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MBS-DataForwarding-Indicator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ENUMERATED{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mbs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-only, ...}</w:t>
      </w:r>
    </w:p>
    <w:p w14:paraId="673A36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ymbol" w:hAnsi="Courier New"/>
          <w:sz w:val="16"/>
          <w:lang w:eastAsia="ko-KR"/>
        </w:rPr>
      </w:pPr>
    </w:p>
    <w:p w14:paraId="3F4B6C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ymbol" w:hAnsi="Courier New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>MBS-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DataForwarding</w:t>
      </w:r>
      <w:proofErr w:type="spellEnd"/>
      <w:r w:rsidRPr="007B5C64">
        <w:rPr>
          <w:rFonts w:ascii="Courier New" w:eastAsia="SimSun" w:hAnsi="Courier New"/>
          <w:noProof/>
          <w:sz w:val="16"/>
          <w:lang w:val="en-US"/>
        </w:rPr>
        <w:t>Response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Infofrom</w:t>
      </w:r>
      <w:r w:rsidRPr="007B5C64">
        <w:rPr>
          <w:rFonts w:ascii="Courier New" w:eastAsia="SimSun" w:hAnsi="Courier New"/>
          <w:noProof/>
          <w:sz w:val="16"/>
          <w:lang w:eastAsia="ja-JP"/>
        </w:rPr>
        <w:t>Target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(SIZE(1..maxnoofMRBs)) OF</w:t>
      </w:r>
      <w:r w:rsidRPr="007B5C64">
        <w:rPr>
          <w:rFonts w:ascii="Courier New" w:eastAsia="SimSun" w:hAnsi="Courier New"/>
          <w:snapToGrid w:val="0"/>
          <w:sz w:val="16"/>
        </w:rPr>
        <w:t xml:space="preserve"> MBS-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DataForwarding</w:t>
      </w:r>
      <w:proofErr w:type="spellEnd"/>
      <w:r w:rsidRPr="007B5C64">
        <w:rPr>
          <w:rFonts w:ascii="Courier New" w:eastAsia="SimSun" w:hAnsi="Courier New"/>
          <w:noProof/>
          <w:sz w:val="16"/>
          <w:lang w:val="en-US"/>
        </w:rPr>
        <w:t>Response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Infofrom</w:t>
      </w:r>
      <w:r w:rsidRPr="007B5C64">
        <w:rPr>
          <w:rFonts w:ascii="Courier New" w:eastAsia="SimSun" w:hAnsi="Courier New"/>
          <w:noProof/>
          <w:sz w:val="16"/>
          <w:lang w:eastAsia="ja-JP"/>
        </w:rPr>
        <w:t>Target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-Item</w:t>
      </w:r>
    </w:p>
    <w:p w14:paraId="4B9619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ymbol" w:hAnsi="Courier New"/>
          <w:sz w:val="16"/>
          <w:lang w:eastAsia="ko-KR"/>
        </w:rPr>
      </w:pPr>
    </w:p>
    <w:p w14:paraId="584BAB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>MBS-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DataForwarding</w:t>
      </w:r>
      <w:proofErr w:type="spellEnd"/>
      <w:r w:rsidRPr="007B5C64">
        <w:rPr>
          <w:rFonts w:ascii="Courier New" w:eastAsia="SimSun" w:hAnsi="Courier New"/>
          <w:noProof/>
          <w:sz w:val="16"/>
          <w:lang w:val="en-US"/>
        </w:rPr>
        <w:t>Response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Infofrom</w:t>
      </w:r>
      <w:r w:rsidRPr="007B5C64">
        <w:rPr>
          <w:rFonts w:ascii="Courier New" w:eastAsia="SimSun" w:hAnsi="Courier New"/>
          <w:noProof/>
          <w:sz w:val="16"/>
          <w:lang w:eastAsia="ja-JP"/>
        </w:rPr>
        <w:t>Target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-Item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69F240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mRB-ID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MRB-ID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0DAFAA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dlForwardingUPTNL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UPTransportLayerInformation,</w:t>
      </w:r>
    </w:p>
    <w:p w14:paraId="2725B0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ymbol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ymbol" w:hAnsi="Courier New"/>
          <w:snapToGrid w:val="0"/>
          <w:sz w:val="16"/>
          <w:lang w:eastAsia="ko-KR"/>
        </w:rPr>
        <w:t>mRB-ProgressInformation</w:t>
      </w:r>
      <w:proofErr w:type="spellEnd"/>
      <w:r w:rsidRPr="007B5C64">
        <w:rPr>
          <w:rFonts w:ascii="Courier New" w:eastAsia="Symbol" w:hAnsi="Courier New"/>
          <w:snapToGrid w:val="0"/>
          <w:sz w:val="16"/>
          <w:lang w:eastAsia="ko-KR"/>
        </w:rPr>
        <w:tab/>
        <w:t>MRB-</w:t>
      </w:r>
      <w:proofErr w:type="spellStart"/>
      <w:r w:rsidRPr="007B5C64">
        <w:rPr>
          <w:rFonts w:ascii="Courier New" w:eastAsia="Symbol" w:hAnsi="Courier New"/>
          <w:snapToGrid w:val="0"/>
          <w:sz w:val="16"/>
          <w:lang w:eastAsia="ko-KR"/>
        </w:rPr>
        <w:t>ProgressInformation</w:t>
      </w:r>
      <w:proofErr w:type="spellEnd"/>
      <w:r w:rsidRPr="007B5C64">
        <w:rPr>
          <w:rFonts w:ascii="Courier New" w:eastAsia="Symbol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ymbol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ymbol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ymbol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ymbol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OPTIONAL</w:t>
      </w:r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6BE59F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 </w:t>
      </w:r>
      <w:r w:rsidRPr="007B5C64">
        <w:rPr>
          <w:rFonts w:ascii="Courier New" w:eastAsia="SimSun" w:hAnsi="Courier New"/>
          <w:snapToGrid w:val="0"/>
          <w:sz w:val="16"/>
        </w:rPr>
        <w:t>MBS-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DataForwarding</w:t>
      </w:r>
      <w:proofErr w:type="spellEnd"/>
      <w:r w:rsidRPr="007B5C64">
        <w:rPr>
          <w:rFonts w:ascii="Courier New" w:eastAsia="SimSun" w:hAnsi="Courier New"/>
          <w:noProof/>
          <w:sz w:val="16"/>
          <w:lang w:val="en-US"/>
        </w:rPr>
        <w:t>Response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Infofrom</w:t>
      </w:r>
      <w:r w:rsidRPr="007B5C64">
        <w:rPr>
          <w:rFonts w:ascii="Courier New" w:eastAsia="SimSun" w:hAnsi="Courier New"/>
          <w:noProof/>
          <w:sz w:val="16"/>
          <w:lang w:eastAsia="ja-JP"/>
        </w:rPr>
        <w:t>Target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-Item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 OPTIONAL,</w:t>
      </w:r>
    </w:p>
    <w:p w14:paraId="631FC9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55781F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C50B8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FB16E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>MBS-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DataForwarding</w:t>
      </w:r>
      <w:proofErr w:type="spellEnd"/>
      <w:r w:rsidRPr="007B5C64">
        <w:rPr>
          <w:rFonts w:ascii="Courier New" w:eastAsia="SimSun" w:hAnsi="Courier New"/>
          <w:noProof/>
          <w:sz w:val="16"/>
          <w:lang w:val="en-US"/>
        </w:rPr>
        <w:t>Response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Infofrom</w:t>
      </w:r>
      <w:r w:rsidRPr="007B5C64">
        <w:rPr>
          <w:rFonts w:ascii="Courier New" w:eastAsia="SimSun" w:hAnsi="Courier New"/>
          <w:noProof/>
          <w:sz w:val="16"/>
          <w:lang w:eastAsia="ja-JP"/>
        </w:rPr>
        <w:t>Target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-Item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14F316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4CC2F4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ymbol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6E236AB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</w:p>
    <w:p w14:paraId="5FC1DD8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ymbol" w:hAnsi="Courier New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>M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BS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-List ::= SEQUENCE (SIZE(1..maxnoofMBSQoSFlows)) OF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QoSFlowIdentifier</w:t>
      </w:r>
      <w:proofErr w:type="spellEnd"/>
    </w:p>
    <w:p w14:paraId="2B5C3F0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ymbol" w:hAnsi="Courier New"/>
          <w:sz w:val="16"/>
          <w:lang w:eastAsia="ko-KR"/>
        </w:rPr>
      </w:pPr>
    </w:p>
    <w:p w14:paraId="0CEA2E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MBS-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QoSFlowsToAdd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List ::= SEQUENCE (SIZE(1..maxnoofMBSQoSFlows)) OF MBS-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QoSFlowsToAdd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</w:p>
    <w:p w14:paraId="0EF5B2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2C88D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MBS-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QoSFlowsToAdd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 ::= SEQUENCE {</w:t>
      </w:r>
    </w:p>
    <w:p w14:paraId="62E846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mBS-QosFlowIdentifier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QoSFlowIdentifier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03D929C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mBS-QosFlowLevelQosParameters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QoSFlowLevelQoSParameters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D24AA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 MBS-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QoSFlowsToAdd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 OPTIONAL,</w:t>
      </w:r>
    </w:p>
    <w:p w14:paraId="42B4CAE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2CD9A7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34F376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B125A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MBS-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QoSFlowsToAdd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0A1E68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4B9EC9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ymbol" w:hAnsi="Courier New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259DC9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1553DC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MBS-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ServiceArea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CHOICE {</w:t>
      </w:r>
    </w:p>
    <w:p w14:paraId="2E2F109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locationindependent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MBS-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ServiceAreaInformation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E9C7E3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locationdependent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MBS-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ServiceAreaInformationList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4A407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-Single-Container { {MBS-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ServiceArea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</w:t>
      </w:r>
    </w:p>
    <w:p w14:paraId="13BB31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0F634C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F7DB5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MBS-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ServiceArea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XNAP-PROTOCOL-IES ::= {</w:t>
      </w:r>
    </w:p>
    <w:p w14:paraId="44B7A36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54055E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6CF5B6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297457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MBS-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ServiceAreaCell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-List ::= SEQUENCE (SIZE(1..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maxnoofCellsforMBS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)) OF NR-CGI</w:t>
      </w:r>
    </w:p>
    <w:p w14:paraId="6F3CA5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498A6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MBS-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ServiceAreaInformation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6F3F2F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mBS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ServiceAreaCell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-List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MBS-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ServiceAreaCell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-List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65FD48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mBS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ServiceAreaTAI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-List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MBS-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ServiceAreaTAI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-List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40C354B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{MBS-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ServiceAreaInformation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20962A2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3BDBF8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00C7FB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1304F2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MBS-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ServiceAreaInformation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3FD97A9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1540CB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1D5ABF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2D33F2E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MBS-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ServiceAreaInformationList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(SIZE(1..maxnoofMBSServiceAreaInformation)) OF MBS-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ServiceAreaInformation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</w:p>
    <w:p w14:paraId="3CFB95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1AA58D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MBS-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ServiceAreaInformation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 ::= SEQUENCE {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mBS-Area-Session-ID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MBS-Area-Session-ID,</w:t>
      </w:r>
    </w:p>
    <w:p w14:paraId="5C40BF0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mBS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ServiceAreaInformation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MBS-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ServiceAreaInformation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AEDB5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 MBS-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ServiceAreaInformation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 OPTIONAL,</w:t>
      </w:r>
    </w:p>
    <w:p w14:paraId="4C532B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2DC891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0279AE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112FF0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MBS-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ServiceAreaInformation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772778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405688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lastRenderedPageBreak/>
        <w:t>}</w:t>
      </w:r>
    </w:p>
    <w:p w14:paraId="52BB47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59FFA0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MBS-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ServiceAreaTAI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-List ::= SEQUENCE (SIZE(1..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maxnoofTAIforMBS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)) OF MBS-ServiceAreaTAI-Item</w:t>
      </w:r>
    </w:p>
    <w:p w14:paraId="1547EA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30502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MBS-ServiceAreaTAI-Item ::= SEQUENCE {</w:t>
      </w:r>
    </w:p>
    <w:p w14:paraId="723B823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plmn-ID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PLMN-Identity,</w:t>
      </w:r>
    </w:p>
    <w:p w14:paraId="6FFF57A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tAC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TAC,</w:t>
      </w:r>
    </w:p>
    <w:p w14:paraId="31D303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{MBS-ServiceAreaTAI-Item-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 OPTIONAL,</w:t>
      </w:r>
    </w:p>
    <w:p w14:paraId="0748909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05E030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04BDD01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0E3E5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MBS-ServiceAreaTAI-Item-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41EC45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203113F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15D798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B0B52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4C63B37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MBS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Session-ID ::= </w:t>
      </w:r>
      <w:r w:rsidRPr="007B5C64">
        <w:rPr>
          <w:rFonts w:ascii="Courier New" w:eastAsia="SimSun" w:hAnsi="Courier New"/>
          <w:sz w:val="16"/>
          <w:lang w:eastAsia="ko-KR"/>
        </w:rPr>
        <w:t>SEQUENCE {</w:t>
      </w:r>
    </w:p>
    <w:p w14:paraId="27E8DB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tMGI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  <w:t>TMGI,</w:t>
      </w:r>
    </w:p>
    <w:p w14:paraId="2B46610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nID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  <w:t>NID</w:t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  <w:t>OPTIONAL,</w:t>
      </w:r>
    </w:p>
    <w:p w14:paraId="460543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 xml:space="preserve"> { {MBS-Session-ID-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 xml:space="preserve">} } </w:t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  <w:t>OPTIONAL,</w:t>
      </w:r>
    </w:p>
    <w:p w14:paraId="530AC0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5E7A33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>}</w:t>
      </w:r>
    </w:p>
    <w:p w14:paraId="1111748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65AFBD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7B5C64">
        <w:rPr>
          <w:rFonts w:ascii="Courier New" w:eastAsia="SimSun" w:hAnsi="Courier New"/>
          <w:sz w:val="16"/>
          <w:lang w:eastAsia="ko-KR"/>
        </w:rPr>
        <w:t>MBS-Session-ID-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XNAP</w:t>
      </w:r>
      <w:r w:rsidRPr="007B5C64">
        <w:rPr>
          <w:rFonts w:ascii="Courier New" w:eastAsia="SimSun" w:hAnsi="Courier New"/>
          <w:sz w:val="16"/>
          <w:lang w:eastAsia="ko-KR"/>
        </w:rPr>
        <w:t>-PROTOCOL-EXTENSION ::= {</w:t>
      </w:r>
    </w:p>
    <w:p w14:paraId="22131C2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...</w:t>
      </w:r>
    </w:p>
    <w:p w14:paraId="522ADF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>}</w:t>
      </w:r>
    </w:p>
    <w:p w14:paraId="51DA7B1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5B049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</w:rPr>
        <w:t>MBS-AssistanceInformation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ENUMERATED {</w:t>
      </w:r>
      <w:r w:rsidRPr="007B5C64">
        <w:rPr>
          <w:rFonts w:ascii="Courier New" w:eastAsia="SimSun" w:hAnsi="Courier New"/>
          <w:noProof/>
          <w:sz w:val="16"/>
        </w:rPr>
        <w:t>true</w:t>
      </w:r>
      <w:r w:rsidRPr="007B5C64">
        <w:rPr>
          <w:rFonts w:ascii="Courier New" w:eastAsia="SimSun" w:hAnsi="Courier New"/>
          <w:noProof/>
          <w:sz w:val="16"/>
          <w:lang w:eastAsia="ko-KR"/>
        </w:rPr>
        <w:t>, ...}</w:t>
      </w:r>
    </w:p>
    <w:p w14:paraId="16F971D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A91B8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MBS-SessionAssociatedInformation ::= SEQUENCE (SIZE(1..maxnoofAssociatedMBSSessions)) OF MBS-SessionAssociatedInformation-Item</w:t>
      </w:r>
    </w:p>
    <w:p w14:paraId="4367723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2954A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MBS-SessionAssociatedInformation-Item ::= SEQUENCE {</w:t>
      </w:r>
    </w:p>
    <w:p w14:paraId="645E86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mBS-Session-ID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MBS-Session-ID,</w:t>
      </w:r>
    </w:p>
    <w:p w14:paraId="194D156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associated-QoSFlowInfo-List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Associated-QoSFlowInfo-List,</w:t>
      </w:r>
    </w:p>
    <w:p w14:paraId="3D39FF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 MBS-SessionAssociatedInformation-Item-ExtIEs} } OPTIONAL,</w:t>
      </w:r>
    </w:p>
    <w:p w14:paraId="75006D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2C6FA1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19A92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1FF00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MBS-SessionAssociatedInformation-Item-ExtIEs XNAP-PROTOCOL-EXTENSION ::= {</w:t>
      </w:r>
    </w:p>
    <w:p w14:paraId="1EB16E9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7ECE4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5F9C7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MBS-SessionInformation-List ::= SEQUENCE (SIZE(1..maxnoofMBSSessions)) OF MBS-SessionInformation-Item</w:t>
      </w:r>
    </w:p>
    <w:p w14:paraId="0A55DC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AEB47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MBS-SessionInformation-Item ::= SEQUENCE {</w:t>
      </w:r>
    </w:p>
    <w:p w14:paraId="4F2A196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mBS-Session-ID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MBS-Session-ID,</w:t>
      </w:r>
    </w:p>
    <w:p w14:paraId="1D1C94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mBS-Area-Session-ID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MBS-Area-Session-ID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C75F80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active-MBS-SessioInformation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Active-MBS-SessionInformation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4B9F3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MBS-SessionInformation-Item-ExtIEs}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CB5A0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EE344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FC304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784CC8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MBS-SessionInformation-Item-ExtIEs XNAP-PROTOCOL-EXTENSION ::= {</w:t>
      </w:r>
    </w:p>
    <w:p w14:paraId="7CA733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z w:val="16"/>
          <w:lang w:eastAsia="ko-KR"/>
        </w:rPr>
        <w:tab/>
        <w:t>{ ID id-</w:t>
      </w:r>
      <w:r w:rsidRPr="007B5C64">
        <w:rPr>
          <w:rFonts w:ascii="Courier New" w:eastAsia="DengXian" w:hAnsi="Courier New"/>
          <w:noProof/>
          <w:sz w:val="16"/>
          <w:lang w:eastAsia="ja-JP"/>
        </w:rPr>
        <w:t>MBS-</w:t>
      </w:r>
      <w:r w:rsidRPr="007B5C64">
        <w:rPr>
          <w:rFonts w:ascii="Courier New" w:eastAsia="DengXian" w:hAnsi="Courier New" w:hint="eastAsia"/>
          <w:noProof/>
          <w:sz w:val="16"/>
          <w:lang w:eastAsia="ja-JP"/>
        </w:rPr>
        <w:t>AssistanceInformation</w:t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>EXTENSION</w:t>
      </w:r>
      <w:r w:rsidRPr="007B5C64">
        <w:rPr>
          <w:rFonts w:ascii="Courier New" w:eastAsia="DengXia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DengXian" w:hAnsi="Courier New"/>
          <w:noProof/>
          <w:sz w:val="16"/>
          <w:lang w:eastAsia="ja-JP"/>
        </w:rPr>
        <w:t>MBS-</w:t>
      </w:r>
      <w:r w:rsidRPr="007B5C64">
        <w:rPr>
          <w:rFonts w:ascii="Courier New" w:eastAsia="DengXian" w:hAnsi="Courier New" w:hint="eastAsia"/>
          <w:noProof/>
          <w:sz w:val="16"/>
          <w:lang w:eastAsia="ja-JP"/>
        </w:rPr>
        <w:t>AssistanceInformation</w:t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  <w:t>PRESENCE</w:t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  <w:t>optional</w:t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  <w:t>},</w:t>
      </w:r>
    </w:p>
    <w:p w14:paraId="35615BE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...</w:t>
      </w:r>
    </w:p>
    <w:p w14:paraId="730F310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8D926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D97626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3A7C5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MBS-SessionInformationResponse-List ::= SEQUENCE (SIZE(1..maxnoofMBSSessions)) OF MBS-SessionInformationResponse-Item</w:t>
      </w:r>
    </w:p>
    <w:p w14:paraId="7643C6B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12BD2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MBS-SessionInformationResponse-Item ::= SEQUENCE {</w:t>
      </w:r>
    </w:p>
    <w:p w14:paraId="2925CF3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mBS-Session-ID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MBS-Session-ID,</w:t>
      </w:r>
    </w:p>
    <w:p w14:paraId="2A8BDF1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mBS-DataForwardingResponseInfofromTarget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MBS-DataForwardingResponseInfofromTarget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2FACC0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 xml:space="preserve">ProtocolExtensionContainer { { MBS-SessionInformationResponse-Item-ExtIEs} } 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7A71EB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7F5FC2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7C7C9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68889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MBS-SessionInformationResponse-Item-ExtIEs XNAP-PROTOCOL-EXTENSION ::= {</w:t>
      </w:r>
    </w:p>
    <w:p w14:paraId="1F04B2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2349F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7D99B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241585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bCs/>
          <w:noProof/>
          <w:sz w:val="16"/>
          <w:lang w:eastAsia="ja-JP"/>
        </w:rPr>
        <w:t>M</w:t>
      </w:r>
      <w:r w:rsidRPr="007B5C64">
        <w:rPr>
          <w:rFonts w:ascii="Courier New" w:eastAsia="SimSun" w:hAnsi="Courier New"/>
          <w:bCs/>
          <w:noProof/>
          <w:sz w:val="16"/>
        </w:rPr>
        <w:t>RB-ID</w:t>
      </w:r>
      <w:r w:rsidRPr="007B5C64">
        <w:rPr>
          <w:rFonts w:ascii="Courier New" w:eastAsia="SimSun" w:hAnsi="Courier New"/>
          <w:bCs/>
          <w:noProof/>
          <w:sz w:val="16"/>
          <w:lang w:eastAsia="ja-JP"/>
        </w:rPr>
        <w:t xml:space="preserve"> ::= INTEGER (1..512, ...)</w:t>
      </w:r>
    </w:p>
    <w:p w14:paraId="5FE663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2477E5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>MRB-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ProgressInformation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::=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CHOICE {</w:t>
      </w:r>
    </w:p>
    <w:p w14:paraId="26B220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>pdcp-SN12</w:t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INTEGER (0..4095),</w:t>
      </w:r>
    </w:p>
    <w:p w14:paraId="1AA3BF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sv-SE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>pdcp-SN18</w:t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INTEGER (0..262143),</w:t>
      </w:r>
    </w:p>
    <w:p w14:paraId="16F2118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choice-extension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ProtocolIE-Single-Container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{ {</w:t>
      </w:r>
      <w:r w:rsidRPr="007B5C64">
        <w:rPr>
          <w:rFonts w:ascii="Courier New" w:eastAsia="SimSun" w:hAnsi="Courier New"/>
          <w:snapToGrid w:val="0"/>
          <w:sz w:val="16"/>
        </w:rPr>
        <w:t xml:space="preserve"> MRB-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ProgressInformation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-ExtIEs} }</w:t>
      </w:r>
    </w:p>
    <w:p w14:paraId="5F975C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CCC5E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575136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>MRB-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ProgressInformation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XNAP-PROTOCOL-IES ::= {</w:t>
      </w:r>
    </w:p>
    <w:p w14:paraId="61983D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288034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59637B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588ECE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MDT-Activation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ENUMERATED {</w:t>
      </w:r>
    </w:p>
    <w:p w14:paraId="799925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immediate-MDT-only,</w:t>
      </w:r>
    </w:p>
    <w:p w14:paraId="033D3F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immediate-MDT-and-Trace,</w:t>
      </w:r>
    </w:p>
    <w:p w14:paraId="5FADA24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logged-MDT-only,</w:t>
      </w:r>
    </w:p>
    <w:p w14:paraId="23382E9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D60B7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26C25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9EE53E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MDT-Configuration ::= SEQUENCE {</w:t>
      </w:r>
    </w:p>
    <w:p w14:paraId="5716DB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mDT-Configuration-NR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MDT-Configuration-NR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2FD26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mDT-Configuration-EUTRA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MDT-Configuration-EUTRA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4C7EE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MDT-Configuration-ExtIEs} } OPTIONAL,</w:t>
      </w:r>
    </w:p>
    <w:p w14:paraId="6514BF7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8034A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15472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315" w:name="_Hlk168587257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MDT-Configuration-ExtIEs</w:t>
      </w:r>
      <w:bookmarkEnd w:id="1315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XNAP-PROTOCOL-EXTENSION ::= {</w:t>
      </w:r>
    </w:p>
    <w:p w14:paraId="7FBFB6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{ ID 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MN-only-MDT-collection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MN-only-MDT-collection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78D6B3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FC024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95245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43DD04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MN-only-MDT-collection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ENUMERATED {</w:t>
      </w:r>
    </w:p>
    <w:p w14:paraId="226BBBF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m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N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Only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1A169E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0CAFE3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68892C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0729D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MDT-Configuration-NR ::= SEQUENCE {</w:t>
      </w:r>
    </w:p>
    <w:p w14:paraId="38206B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mdt-Activation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MDT-Activation,</w:t>
      </w:r>
    </w:p>
    <w:p w14:paraId="4ED0A87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areaScopeOfMDT-NR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AreaScopeOfMDT-NR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5DCA3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>mDTMode-NR</w:t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MDTMode-NR,</w:t>
      </w:r>
    </w:p>
    <w:p w14:paraId="6C8946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signallingBasedMDTPLMNList</w:t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MDTPLMNList</w:t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OPTIONAL,</w:t>
      </w:r>
    </w:p>
    <w:p w14:paraId="695F14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 MDT-Configuration-NR-ExtIEs} } OPTIONAL,</w:t>
      </w:r>
    </w:p>
    <w:p w14:paraId="7F9E30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72A60F8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7AE9FD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MDT-Configuration-NR-ExtIEs XNAP-PROTOCOL-EXTENSION ::= {</w:t>
      </w:r>
    </w:p>
    <w:p w14:paraId="313791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{ID 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eastAsia="ko-KR"/>
        </w:rPr>
        <w:t>PNI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eastAsia="ko-KR"/>
        </w:rPr>
        <w:t>NPN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eastAsia="ko-KR"/>
        </w:rPr>
        <w:t>AreaScopeofMDT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 xml:space="preserve">EXTENSION 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eastAsia="ko-KR"/>
        </w:rPr>
        <w:t>PNI-NPN-AreaScopeofMDT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PRESENCE optional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},</w:t>
      </w:r>
    </w:p>
    <w:p w14:paraId="3BD4543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BAF1D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816B2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9CA32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MDT-Configuration-EUTRA ::= SEQUENCE {</w:t>
      </w:r>
    </w:p>
    <w:p w14:paraId="6D0661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mdt-Activation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MDT-Activation,</w:t>
      </w:r>
    </w:p>
    <w:p w14:paraId="28DCF87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areaScopeOfMDT-EUTRA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AreaScopeOfMDT-EUTRA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OPTIONAL,</w:t>
      </w:r>
    </w:p>
    <w:p w14:paraId="4035D5D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>mDTMode-EUTRA</w:t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MDTMode-EUTRA,</w:t>
      </w:r>
    </w:p>
    <w:p w14:paraId="6C5A3B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signallingBasedMDTPLMNList</w:t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MDTPLMNList,</w:t>
      </w:r>
    </w:p>
    <w:p w14:paraId="5CB604D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 MDT-Configuration-EUTRA-ExtIEs} } OPTIONAL,</w:t>
      </w:r>
    </w:p>
    <w:p w14:paraId="4DE56B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756659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2906A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MDT-Configuration-EUTRA-ExtIEs XNAP-PROTOCOL-EXTENSION ::= {</w:t>
      </w:r>
    </w:p>
    <w:p w14:paraId="295017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0A1F74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098CC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0F450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7CE6B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MDT-Location-Info ::= BIT STRING (SIZE (8))</w:t>
      </w:r>
    </w:p>
    <w:p w14:paraId="64FA13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8D83A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4A51FC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MDTPLMNList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(SIZE(1..maxnoofMDTPLMNs)) OF PLMN-Identity</w:t>
      </w:r>
    </w:p>
    <w:p w14:paraId="463ED8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4133A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MDTPLMN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Modification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List ::= SEQUENCE (SIZE(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0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..maxnoofMDTPLMNs)) OF PLMN-Identity</w:t>
      </w:r>
    </w:p>
    <w:p w14:paraId="20B290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D549CF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MDTMode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-NR ::= CHOICE {</w:t>
      </w:r>
    </w:p>
    <w:p w14:paraId="3216DF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immediateMDT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ImmediateMDT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-NR,</w:t>
      </w:r>
    </w:p>
    <w:p w14:paraId="3283C3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>loggedMDT</w:t>
      </w: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ab/>
        <w:t>LoggedMDT-NR,</w:t>
      </w:r>
    </w:p>
    <w:p w14:paraId="03F4F75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ab/>
        <w:t>...,</w:t>
      </w:r>
    </w:p>
    <w:p w14:paraId="67C0B39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ab/>
        <w:t>mDTMode-NR-Extension</w:t>
      </w: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ab/>
        <w:t>MDTMode-NR-Extension</w:t>
      </w:r>
    </w:p>
    <w:p w14:paraId="66B7A2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}</w:t>
      </w:r>
    </w:p>
    <w:p w14:paraId="2DDDC9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</w:p>
    <w:p w14:paraId="307688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MDTMode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 xml:space="preserve">-NR-Extension ::=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ProtocolIE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 xml:space="preserve">-Single-Container {{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MDTMode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-NR-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ExtensionIE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 xml:space="preserve"> }}</w:t>
      </w:r>
    </w:p>
    <w:p w14:paraId="4E59F1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</w:p>
    <w:p w14:paraId="6B8C47C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>MDTMode-NR-ExtensionIE XNAP-PROTOCOL-IES ::= {</w:t>
      </w:r>
    </w:p>
    <w:p w14:paraId="7FA9BD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ab/>
        <w:t>...</w:t>
      </w:r>
    </w:p>
    <w:p w14:paraId="2DD065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>}</w:t>
      </w:r>
    </w:p>
    <w:p w14:paraId="2EDF3F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</w:p>
    <w:p w14:paraId="459A72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>MDTMode-EUTRA ::= OCTET STRING</w:t>
      </w:r>
    </w:p>
    <w:p w14:paraId="511A967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</w:p>
    <w:p w14:paraId="040A371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</w:p>
    <w:p w14:paraId="16EFE5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MeasObjectContainer </w:t>
      </w:r>
      <w:r w:rsidRPr="007B5C64">
        <w:rPr>
          <w:rFonts w:ascii="Courier New" w:eastAsia="SimSun" w:hAnsi="Courier New"/>
          <w:noProof/>
          <w:sz w:val="16"/>
          <w:lang w:eastAsia="ko-KR"/>
        </w:rPr>
        <w:t>::= OCTET STRING</w:t>
      </w:r>
    </w:p>
    <w:p w14:paraId="0C4F42F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7C8A3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 xml:space="preserve">MeasurementsToActivate ::= 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 xml:space="preserve">BIT STRING 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(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SIZE (8)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)</w:t>
      </w:r>
    </w:p>
    <w:p w14:paraId="472C67F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</w:p>
    <w:p w14:paraId="0D9DE0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MeasurementThresholdA2 ::= CHOICE {</w:t>
      </w:r>
    </w:p>
    <w:p w14:paraId="7CC6D3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lastRenderedPageBreak/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threshold-RSRP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Threshold-RSRP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2BCD3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threshold-RSRQ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Threshold-RSRQ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104528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threshold-SINR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Threshold-SINR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DDFA9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>ProtocolIE-Single-Container</w:t>
      </w:r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 xml:space="preserve"> MeasurementThresholdA2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</w:p>
    <w:p w14:paraId="787BB7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D47B27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295EAC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MeasurementThresholdA2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XNAP-PROTOCOL-IES ::= {</w:t>
      </w:r>
    </w:p>
    <w:p w14:paraId="4C5C97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172FE6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23BBF5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CC55D8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AA1E8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Measurement-ID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::= </w:t>
      </w:r>
      <w:r w:rsidRPr="007B5C64">
        <w:rPr>
          <w:rFonts w:ascii="Courier New" w:eastAsia="SimSun" w:hAnsi="Courier New"/>
          <w:noProof/>
          <w:sz w:val="16"/>
          <w:lang w:eastAsia="ja-JP"/>
        </w:rPr>
        <w:t>INTEGER (1..4095,...)</w:t>
      </w:r>
    </w:p>
    <w:p w14:paraId="706DA5F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984E1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9C148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MIMOPRBusageInformation ::= SEQUENCE {</w:t>
      </w:r>
    </w:p>
    <w:p w14:paraId="470786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dl-GBR-PRB-usage-for-MIMO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DL-GBR-PRB-usage-for-MIMO,</w:t>
      </w:r>
    </w:p>
    <w:p w14:paraId="06B756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ul-GBR-PRB-usage-for-MIMO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UL-GBR-PRB-usage-for-MIMO,</w:t>
      </w:r>
    </w:p>
    <w:p w14:paraId="428F2CC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dl-non-GBR-PRB-usage-for-MIMO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DL-non-GBR-PRB-usage-for-MIMO,</w:t>
      </w:r>
    </w:p>
    <w:p w14:paraId="09B57DE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ul-non-GBR-PRB-usage-for-MIMO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UL-non-GBR-PRB-usage-for-MIMO,</w:t>
      </w:r>
    </w:p>
    <w:p w14:paraId="12AABAF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dl-Total-PRB-usage-for-MIMO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DL-Total-PRB-usage-for-MIMO,</w:t>
      </w:r>
    </w:p>
    <w:p w14:paraId="3AD35F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ul-Total-PRB-usage-for-MIMO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UL-Total-PRB-usage-for-MIMO,</w:t>
      </w:r>
    </w:p>
    <w:p w14:paraId="59F961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72"/>
          <w:tab w:val="left" w:pos="4608"/>
          <w:tab w:val="left" w:pos="4992"/>
          <w:tab w:val="left" w:pos="5376"/>
          <w:tab w:val="left" w:pos="5760"/>
          <w:tab w:val="left" w:pos="5828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 xml:space="preserve"> </w:t>
      </w:r>
      <w:proofErr w:type="spellStart"/>
      <w:r w:rsidRPr="007B5C64">
        <w:rPr>
          <w:rFonts w:ascii="Courier New" w:eastAsia="SimSun" w:hAnsi="Courier New"/>
          <w:noProof/>
          <w:sz w:val="16"/>
          <w:lang w:val="fr-FR" w:eastAsia="ko-KR"/>
        </w:rPr>
        <w:t>MIMOPRBusageInformation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 }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4F2DC4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...</w:t>
      </w:r>
    </w:p>
    <w:p w14:paraId="29D22D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</w:t>
      </w:r>
    </w:p>
    <w:p w14:paraId="7F1EBC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</w:p>
    <w:p w14:paraId="59307D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MIMOPRBusageInformation</w:t>
      </w:r>
      <w:r w:rsidRPr="007B5C64">
        <w:rPr>
          <w:rFonts w:ascii="Courier New" w:eastAsia="SimSun" w:hAnsi="Courier New"/>
          <w:sz w:val="16"/>
          <w:lang w:val="fr-FR"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XNAP-PROTOCOL-EXTENSION ::= {</w:t>
      </w:r>
    </w:p>
    <w:p w14:paraId="344DEB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2C5D21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0BCD6F5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3345F5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 w:hint="eastAsia"/>
          <w:noProof/>
          <w:sz w:val="16"/>
          <w:lang w:val="en-US"/>
        </w:rPr>
        <w:t>Mobile</w:t>
      </w:r>
      <w:r w:rsidRPr="007B5C64">
        <w:rPr>
          <w:rFonts w:ascii="Courier New" w:eastAsia="SimSun" w:hAnsi="Courier New"/>
          <w:noProof/>
          <w:sz w:val="16"/>
        </w:rPr>
        <w:t>IAB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-Authoriz</w:t>
      </w:r>
      <w:r w:rsidRPr="007B5C64">
        <w:rPr>
          <w:rFonts w:ascii="Courier New" w:eastAsia="SimSun" w:hAnsi="Courier New"/>
          <w:noProof/>
          <w:sz w:val="16"/>
          <w:lang w:val="en-US"/>
        </w:rPr>
        <w:t>ationStatus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ENUMERATED {</w:t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>authorized, not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-</w:t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>authorized</w:t>
      </w:r>
      <w:r w:rsidRPr="007B5C64">
        <w:rPr>
          <w:rFonts w:ascii="Courier New" w:eastAsia="SimSun" w:hAnsi="Courier New"/>
          <w:noProof/>
          <w:sz w:val="16"/>
        </w:rPr>
        <w:t>,...}</w:t>
      </w:r>
    </w:p>
    <w:p w14:paraId="6B39D8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252EEA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MobileIABCell ::= ENUMERATED {</w:t>
      </w:r>
    </w:p>
    <w:p w14:paraId="13DEE5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true,</w:t>
      </w:r>
    </w:p>
    <w:p w14:paraId="69240B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...</w:t>
      </w:r>
    </w:p>
    <w:p w14:paraId="26CB8FE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}</w:t>
      </w:r>
    </w:p>
    <w:p w14:paraId="6A5D9E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249033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Batang" w:hAnsi="Courier New"/>
          <w:noProof/>
          <w:sz w:val="16"/>
          <w:lang w:eastAsia="ko-KR"/>
        </w:rPr>
        <w:t>Mobility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::= BIT STRING (SIZE(32))</w:t>
      </w:r>
    </w:p>
    <w:p w14:paraId="4B0B92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5FAF1C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MobilityParametersModificationRange ::= SEQUENCE {</w:t>
      </w:r>
    </w:p>
    <w:p w14:paraId="5718FE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handoverTriggerChangeLowerLimit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(-20..20),</w:t>
      </w:r>
    </w:p>
    <w:p w14:paraId="74F41D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handoverTriggerChangeUpperLimit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(-20..20),</w:t>
      </w:r>
    </w:p>
    <w:p w14:paraId="541E4F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9D2A6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15630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28644B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MobilityParametersInformation ::= SEQUENCE {</w:t>
      </w:r>
    </w:p>
    <w:p w14:paraId="6408150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handoverTriggerChange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(-20..20),</w:t>
      </w:r>
    </w:p>
    <w:p w14:paraId="251B658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71246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3303C3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C83D4D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88A00E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MobilityRestrictionList ::= SEQUENCE {</w:t>
      </w:r>
    </w:p>
    <w:p w14:paraId="015238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serving-PLMN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PLMN-Identity,</w:t>
      </w:r>
    </w:p>
    <w:p w14:paraId="4A3C134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equivalent-PLMNs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SEQUENCE (SIZE(1..maxnoofEPLMNs)) OF PLMN-Identity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7DBD31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lastRenderedPageBreak/>
        <w:tab/>
        <w:t>rat-Restrictions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RAT-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RestrictionsList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5E2616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forbiddenAreaInformation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ForbiddenAreaList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762CAB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serviceAreaInformation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ServiceAreaList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2AB116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MobilityRestrictionList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66BFBF9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6525EE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B37CA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266045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MobilityRestrictionList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::={</w:t>
      </w:r>
    </w:p>
    <w:p w14:paraId="564D7D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{ ID id-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LastE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UTRANPLMNIdentity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EXTENSION PLMN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Identity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PRESENCE optional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75CC86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{ ID id-CNTypeRestrictionsForServing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CNTypeRestrictionsForServing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}|</w:t>
      </w:r>
    </w:p>
    <w:p w14:paraId="424932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{ ID id-CNTypeRestrictionsForEquivalent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CNTypeRestrictionsForEquivalent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}|</w:t>
      </w:r>
    </w:p>
    <w:p w14:paraId="0D33B1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{ ID id-NPNMobilityInformation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NPNMobilityInformation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}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31FCC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45FDF8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3B26B2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6A68E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CNTypeRestrictionsForEquivalent ::= SEQUENCE (SIZE(1..maxnoofEPLMNs)) OF CNTypeRestrictionsForEquivalentItem</w:t>
      </w:r>
    </w:p>
    <w:p w14:paraId="4EB8CC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29323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CNTypeRestrictionsForEquivalentItem ::= SEQUENCE {</w:t>
      </w:r>
    </w:p>
    <w:p w14:paraId="01CAE7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plmn-Identity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PLMN-Identity,</w:t>
      </w:r>
    </w:p>
    <w:p w14:paraId="602B77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cn-Type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ENUMERATED {epc-forbidden, fiveGC-forbidden, ...},</w:t>
      </w:r>
    </w:p>
    <w:p w14:paraId="7E8782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{CNTypeRestrictionsForEquivalentItem-ExtIEs} }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2FA02C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2EDDF5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4328C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2554BC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CNTypeRestrictionsForEquivalentItem-ExtIEs XNAP-PROTOCOL-EXTENSION ::={</w:t>
      </w:r>
    </w:p>
    <w:p w14:paraId="4D489F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60BAC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8DD6D8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1C065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CNTypeRestrictionsForServing ::= ENUMERATED {</w:t>
      </w:r>
    </w:p>
    <w:p w14:paraId="6D06CBA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epc-forbidden,</w:t>
      </w:r>
    </w:p>
    <w:p w14:paraId="38C029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EFA624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698E6D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2DD27B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RAT-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RestrictionsList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(SIZE(1..maxnoofPLMNs)) OF RAT-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RestrictionsItem</w:t>
      </w:r>
      <w:proofErr w:type="spellEnd"/>
    </w:p>
    <w:p w14:paraId="09496E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1174D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60F1A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RAT-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RestrictionsItem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1C81A9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plmn-Identity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PLMN-Identity,</w:t>
      </w:r>
    </w:p>
    <w:p w14:paraId="355F528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rat-RestrictionInformation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RAT-RestrictionInformation,</w:t>
      </w:r>
    </w:p>
    <w:p w14:paraId="24ED5EC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{RAT-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RestrictionsItem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 } OPTIONAL,</w:t>
      </w:r>
    </w:p>
    <w:p w14:paraId="4158F2E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0C6C15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29796B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2159A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RAT-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RestrictionsItem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::={</w:t>
      </w:r>
    </w:p>
    <w:p w14:paraId="01CA5A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{ ID id-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ExtendedRATRestrictionInformation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ExtendedRATRestrictionInformation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PRESENCE optional},</w:t>
      </w:r>
    </w:p>
    <w:p w14:paraId="4AF3E4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098621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9BDBD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F12FC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668AF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316" w:name="_Hlk98880510"/>
      <w:r w:rsidRPr="007B5C64">
        <w:rPr>
          <w:rFonts w:ascii="Courier New" w:eastAsia="SimSun" w:hAnsi="Courier New"/>
          <w:noProof/>
          <w:sz w:val="16"/>
          <w:lang w:eastAsia="ko-KR"/>
        </w:rPr>
        <w:t>RAT-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RestrictionInformation</w:t>
      </w:r>
      <w:bookmarkEnd w:id="1316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BIT STRING </w:t>
      </w:r>
      <w:r w:rsidRPr="007B5C64">
        <w:rPr>
          <w:rFonts w:ascii="Courier New" w:eastAsia="SimSun" w:hAnsi="Courier New"/>
          <w:noProof/>
          <w:sz w:val="16"/>
          <w:lang w:eastAsia="ja-JP"/>
        </w:rPr>
        <w:t>{e-UTRA (0),nR (1), nR-unlicensed (2), nR-LEO (3), nR-MEO (4), nR-GEO (5), nR-OTHERSAT (6)} (SIZE(8, ...))</w:t>
      </w:r>
    </w:p>
    <w:p w14:paraId="492311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16A24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FFA44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ForbiddenAreaList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(SIZE(1..maxnoofPLMNs)) OF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ForbiddenAreaItem</w:t>
      </w:r>
      <w:proofErr w:type="spellEnd"/>
    </w:p>
    <w:p w14:paraId="7F3371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38F31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760613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ForbiddenAreaItem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277DC7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plmn-Identity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PLMN-Identity,</w:t>
      </w:r>
    </w:p>
    <w:p w14:paraId="1F55C22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forbidden-TACs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SEQUENCE (SIZE(1..maxnoofForbiddenTACs)) OF TAC,</w:t>
      </w:r>
    </w:p>
    <w:p w14:paraId="38053E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ForbiddenAreaItem-ExtIEs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 } OPTIONAL,</w:t>
      </w:r>
    </w:p>
    <w:p w14:paraId="3C2F74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03A3B3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3A2944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5C24CD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ForbiddenAreaItem-ExtIEs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::={</w:t>
      </w:r>
    </w:p>
    <w:p w14:paraId="0ADEA1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19F28A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08AC6D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9F6FF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3AFD4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ServiceAreaList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(SIZE(1..maxnoofPLMNs)) OF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ServiceAreaItem</w:t>
      </w:r>
      <w:proofErr w:type="spellEnd"/>
    </w:p>
    <w:p w14:paraId="3B7FB4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D2F80B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269643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ServiceAreaItem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703752B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plmn-Identity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PLMN-Identity,</w:t>
      </w:r>
    </w:p>
    <w:p w14:paraId="156E5A6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allowed-TACs-ServiceArea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SEQUENCE (SIZE(1..maxnoofAllowedAreas)) OF TAC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58E11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not-allowed-TACs-ServiceArea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SEQUENCE (SIZE(1..maxnoofAllowedAreas)) OF TAC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764CF7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ServiceAreaItem-ExtIEs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 }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01C4AA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70C97C2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CAC6B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DAB29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ServiceAreaItem-ExtIEs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::={</w:t>
      </w:r>
    </w:p>
    <w:p w14:paraId="2A67F8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71C279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4CAB72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841F2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MR-DC-ResourceCoordinationInfo ::= SEQUENCE {</w:t>
      </w:r>
    </w:p>
    <w:p w14:paraId="4503B3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ng-RAN-Node-ResourceCoordinationInfo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NG-RAN-Node-ResourceCoordinationInfo,</w:t>
      </w:r>
    </w:p>
    <w:p w14:paraId="39FE24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{MR-DC-ResourceCoordinationInfo-ExtIEs}}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65D31F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F7212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64520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50AC09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MR-DC-ResourceCoordinationInfo-ExtIEs XNAP-PROTOCOL-EXTENSION ::= {</w:t>
      </w:r>
    </w:p>
    <w:p w14:paraId="288B0F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79DCFAF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D9461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075AC1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NG-RAN-Node-ResourceCoordinationInfo ::= CHOICE {</w:t>
      </w:r>
    </w:p>
    <w:p w14:paraId="2D576C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eutra-resource-coordination-info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E-UTRA-ResourceCoordinationInfo,</w:t>
      </w:r>
    </w:p>
    <w:p w14:paraId="0DDB36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nr-resource-coordination-info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NR-ResourceCoordinationInfo</w:t>
      </w:r>
    </w:p>
    <w:p w14:paraId="2DD14A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1242B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3A0ED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E-UTRA-ResourceCoordinationInfo ::= SEQUENCE {</w:t>
      </w:r>
    </w:p>
    <w:p w14:paraId="7FB1CF4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e-utra-cell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E-UTRA-CGI,</w:t>
      </w:r>
    </w:p>
    <w:p w14:paraId="6369B7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ul-coordination-info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(SIZE (6..4400)),</w:t>
      </w:r>
    </w:p>
    <w:p w14:paraId="69ACBC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dl-coordination-info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(SIZE (6..4400))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2D9F01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nr-cell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NR-CGI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1DDCDA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e-utra-coordination-assistance-info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E-UTRA-CoordinationAssistanceInfo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CC6B8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{E-UTRA-ResourceCoordinationInfo-ExtIEs}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E9BCF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A84B8E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0B533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29601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E-UTRA-ResourceCoordinationInfo-ExtIEs XNAP-PROTOCOL-EXTENSION ::= {</w:t>
      </w:r>
    </w:p>
    <w:p w14:paraId="4FB28C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FBF9A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48FC75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ADEBA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E-UTRA-CoordinationAssistanceInfo ::= ENUMERATED {coordination-not-required, ...}</w:t>
      </w:r>
    </w:p>
    <w:p w14:paraId="2D9E25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7130BD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NR-ResourceCoordinationInfo ::= SEQUENCE {</w:t>
      </w:r>
    </w:p>
    <w:p w14:paraId="20BA99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nr-cell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NR-CGI,</w:t>
      </w:r>
    </w:p>
    <w:p w14:paraId="31A119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ul-coordination-info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(SIZE (6..4400)),</w:t>
      </w:r>
    </w:p>
    <w:p w14:paraId="0C6893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dl-coordination-info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(SIZE (6..4400))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2F1C1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>e-utra-cell</w:t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  <w:t>E-UTRA-CGI</w:t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  <w:t>OPTIONAL,</w:t>
      </w:r>
    </w:p>
    <w:p w14:paraId="2FAB2B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nr-coordination-assistance-info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NR-CoordinationAssistanceInfo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54C1CF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ProtocolExtensionContainer { {NR-ResourceCoordinationInfo-ExtIEs} } 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A41A9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40EA6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10606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F23618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NR-ResourceCoordinationInfo-ExtIEs XNAP-PROTOCOL-EXTENSION ::= {</w:t>
      </w:r>
    </w:p>
    <w:p w14:paraId="1B60C6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AA3EDB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DE317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BF6BB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37AC5C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NR-CoordinationAssistanceInfo ::= ENUMERATED {coordination-not-required, ...}</w:t>
      </w:r>
    </w:p>
    <w:p w14:paraId="5801D48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94347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MessageOversizeNotification ::= SEQUENCE {</w:t>
      </w:r>
    </w:p>
    <w:p w14:paraId="051D37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maximumCellListSize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MaximumCellListSize,</w:t>
      </w:r>
    </w:p>
    <w:p w14:paraId="4CDBA23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{MessageOversizeNotification-ExtIEs}}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0EA76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DCAAC1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338C8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481B6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MessageOversizeNotification-ExtIEs XNAP-PROTOCOL-EXTENSION ::= {</w:t>
      </w:r>
    </w:p>
    <w:p w14:paraId="2F44C9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CE156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BC727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2330A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MaximumCellListSize ::= INTEGER(1..16384, ...)</w:t>
      </w:r>
    </w:p>
    <w:p w14:paraId="0B22C6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02D53C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MT-SDT-Information ::= SEQUENCE {</w:t>
      </w:r>
    </w:p>
    <w:p w14:paraId="75F323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szCs w:val="24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/>
          <w:noProof/>
          <w:snapToGrid w:val="0"/>
          <w:sz w:val="16"/>
          <w:szCs w:val="24"/>
          <w:lang w:val="en-US" w:eastAsia="ko-KR"/>
        </w:rPr>
        <w:t>mT-SDT-Indicator</w:t>
      </w:r>
      <w:r w:rsidRPr="007B5C64">
        <w:rPr>
          <w:rFonts w:ascii="Courier New" w:eastAsia="MS Mincho" w:hAnsi="Courier New"/>
          <w:noProof/>
          <w:snapToGrid w:val="0"/>
          <w:sz w:val="16"/>
          <w:szCs w:val="24"/>
          <w:lang w:val="en-US" w:eastAsia="ko-KR"/>
        </w:rPr>
        <w:tab/>
      </w:r>
      <w:r w:rsidRPr="007B5C64">
        <w:rPr>
          <w:rFonts w:ascii="Courier New" w:eastAsia="MS Mincho" w:hAnsi="Courier New"/>
          <w:noProof/>
          <w:snapToGrid w:val="0"/>
          <w:sz w:val="16"/>
          <w:szCs w:val="24"/>
          <w:lang w:val="en-US" w:eastAsia="ko-KR"/>
        </w:rPr>
        <w:tab/>
      </w:r>
      <w:r w:rsidRPr="007B5C64">
        <w:rPr>
          <w:rFonts w:ascii="Courier New" w:eastAsia="MS Mincho" w:hAnsi="Courier New"/>
          <w:noProof/>
          <w:snapToGrid w:val="0"/>
          <w:sz w:val="16"/>
          <w:szCs w:val="24"/>
          <w:lang w:val="en-US" w:eastAsia="ko-KR"/>
        </w:rPr>
        <w:tab/>
        <w:t>MT-SDT-Indicator,</w:t>
      </w:r>
    </w:p>
    <w:p w14:paraId="0B9480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val="sv-SE" w:eastAsia="ko-KR"/>
        </w:rPr>
      </w:pPr>
      <w:r w:rsidRPr="007B5C64">
        <w:rPr>
          <w:rFonts w:ascii="Courier New" w:eastAsia="MS Mincho" w:hAnsi="Courier New"/>
          <w:noProof/>
          <w:snapToGrid w:val="0"/>
          <w:sz w:val="16"/>
          <w:szCs w:val="24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>mT-SDT-DataSize</w:t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MT-SDT-DataSize</w:t>
      </w:r>
      <w:r w:rsidRPr="007B5C64">
        <w:rPr>
          <w:rFonts w:ascii="Courier New" w:eastAsia="Batang" w:hAnsi="Courier New"/>
          <w:noProof/>
          <w:sz w:val="16"/>
          <w:lang w:val="sv-SE" w:eastAsia="ko-KR"/>
        </w:rPr>
        <w:t>,</w:t>
      </w:r>
    </w:p>
    <w:p w14:paraId="5B2361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Batang" w:hAnsi="Courier New"/>
          <w:noProof/>
          <w:snapToGrid w:val="0"/>
          <w:sz w:val="16"/>
          <w:lang w:val="sv-SE"/>
        </w:rPr>
        <w:tab/>
      </w:r>
      <w:r w:rsidRPr="007B5C64">
        <w:rPr>
          <w:rFonts w:ascii="Courier New" w:eastAsia="Batang" w:hAnsi="Courier New"/>
          <w:noProof/>
          <w:snapToGrid w:val="0"/>
          <w:sz w:val="16"/>
          <w:lang w:val="fr-FR"/>
        </w:rPr>
        <w:t>iE-Extensions</w:t>
      </w:r>
      <w:r w:rsidRPr="007B5C64">
        <w:rPr>
          <w:rFonts w:ascii="Courier New" w:eastAsia="Batang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Batang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Batang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Batang" w:hAnsi="Courier New"/>
          <w:noProof/>
          <w:snapToGrid w:val="0"/>
          <w:sz w:val="16"/>
          <w:lang w:val="fr-FR"/>
        </w:rPr>
        <w:tab/>
        <w:t>ProtocolExtensionContainer { {</w:t>
      </w:r>
      <w:r w:rsidRPr="007B5C64">
        <w:rPr>
          <w:rFonts w:ascii="Courier New" w:eastAsia="Batang" w:hAnsi="Courier New"/>
          <w:noProof/>
          <w:sz w:val="16"/>
          <w:lang w:val="fr-FR" w:eastAsia="ko-KR"/>
        </w:rPr>
        <w:t xml:space="preserve"> MT-SDT-Information</w:t>
      </w:r>
      <w:r w:rsidRPr="007B5C64">
        <w:rPr>
          <w:rFonts w:ascii="Courier New" w:eastAsia="Batang" w:hAnsi="Courier New"/>
          <w:noProof/>
          <w:snapToGrid w:val="0"/>
          <w:sz w:val="16"/>
          <w:lang w:val="fr-FR"/>
        </w:rPr>
        <w:t>-ExtIEs} } OPTIONAL,</w:t>
      </w:r>
    </w:p>
    <w:p w14:paraId="7760AE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val="sv-SE"/>
        </w:rPr>
      </w:pPr>
      <w:r w:rsidRPr="007B5C64">
        <w:rPr>
          <w:rFonts w:ascii="Courier New" w:eastAsia="Batang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Batang" w:hAnsi="Courier New"/>
          <w:noProof/>
          <w:snapToGrid w:val="0"/>
          <w:sz w:val="16"/>
          <w:lang w:val="sv-SE"/>
        </w:rPr>
        <w:t>...</w:t>
      </w:r>
    </w:p>
    <w:p w14:paraId="531D56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7B5C64">
        <w:rPr>
          <w:rFonts w:ascii="Courier New" w:eastAsia="Batang" w:hAnsi="Courier New"/>
          <w:noProof/>
          <w:snapToGrid w:val="0"/>
          <w:sz w:val="16"/>
          <w:lang w:val="sv-SE"/>
        </w:rPr>
        <w:t>}</w:t>
      </w:r>
    </w:p>
    <w:p w14:paraId="278535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/>
        </w:rPr>
      </w:pPr>
    </w:p>
    <w:p w14:paraId="3C5F3B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val="sv-SE"/>
        </w:rPr>
      </w:pPr>
      <w:r w:rsidRPr="007B5C64">
        <w:rPr>
          <w:rFonts w:ascii="Courier New" w:eastAsia="Batang" w:hAnsi="Courier New"/>
          <w:noProof/>
          <w:sz w:val="16"/>
          <w:lang w:val="sv-SE" w:eastAsia="ko-KR"/>
        </w:rPr>
        <w:t>MT-SDT-Information</w:t>
      </w:r>
      <w:r w:rsidRPr="007B5C64">
        <w:rPr>
          <w:rFonts w:ascii="Courier New" w:eastAsia="Batang" w:hAnsi="Courier New"/>
          <w:noProof/>
          <w:snapToGrid w:val="0"/>
          <w:sz w:val="16"/>
          <w:lang w:val="sv-SE"/>
        </w:rPr>
        <w:t>-ExtIEs XNAP-PROTOCOL-EXTENSION ::= {</w:t>
      </w:r>
    </w:p>
    <w:p w14:paraId="2C7905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val="sv-SE"/>
        </w:rPr>
      </w:pPr>
      <w:r w:rsidRPr="007B5C64">
        <w:rPr>
          <w:rFonts w:ascii="Courier New" w:eastAsia="Batang" w:hAnsi="Courier New"/>
          <w:noProof/>
          <w:snapToGrid w:val="0"/>
          <w:sz w:val="16"/>
          <w:lang w:val="sv-SE"/>
        </w:rPr>
        <w:tab/>
        <w:t>...</w:t>
      </w:r>
    </w:p>
    <w:p w14:paraId="39E014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val="sv-SE"/>
        </w:rPr>
      </w:pPr>
      <w:r w:rsidRPr="007B5C64">
        <w:rPr>
          <w:rFonts w:ascii="Courier New" w:eastAsia="Batang" w:hAnsi="Courier New"/>
          <w:noProof/>
          <w:snapToGrid w:val="0"/>
          <w:sz w:val="16"/>
          <w:lang w:val="sv-SE"/>
        </w:rPr>
        <w:t>}</w:t>
      </w:r>
    </w:p>
    <w:p w14:paraId="64706E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val="sv-SE"/>
        </w:rPr>
      </w:pPr>
    </w:p>
    <w:p w14:paraId="4849604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>MT-SDT-DataSize</w:t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  <w:t>::= INTEGER (1..96000, ...)</w:t>
      </w:r>
    </w:p>
    <w:p w14:paraId="41FE85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</w:p>
    <w:p w14:paraId="5C6155F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szCs w:val="24"/>
          <w:lang w:val="sv-SE" w:eastAsia="ko-KR"/>
        </w:rPr>
      </w:pPr>
      <w:r w:rsidRPr="007B5C64">
        <w:rPr>
          <w:rFonts w:ascii="Courier New" w:eastAsia="MS Mincho" w:hAnsi="Courier New"/>
          <w:noProof/>
          <w:snapToGrid w:val="0"/>
          <w:sz w:val="16"/>
          <w:szCs w:val="24"/>
          <w:lang w:val="sv-SE" w:eastAsia="ko-KR"/>
        </w:rPr>
        <w:t>MT-SDT-Indicator ::= ENUMERATED {true, ...}</w:t>
      </w:r>
    </w:p>
    <w:p w14:paraId="1D2C65F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</w:p>
    <w:p w14:paraId="4B5057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MultiplexingInfo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SEQUENCE{</w:t>
      </w:r>
    </w:p>
    <w:p w14:paraId="644507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iAB-MT-Cell-List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IAB-MT-Cell-List,</w:t>
      </w:r>
    </w:p>
    <w:p w14:paraId="4733E9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{MultiplexingInfo-ExtIEs} } OPTIONAL,</w:t>
      </w:r>
    </w:p>
    <w:p w14:paraId="2D8F103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646E772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CDE1D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020E3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MultiplexingInfo-ExtIEs XNAP-PROTOCOL-EXTENSION ::= {</w:t>
      </w:r>
    </w:p>
    <w:p w14:paraId="38C826B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1832F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0CF761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1F23D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534F0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eastAsia="ko-KR"/>
        </w:rPr>
      </w:pPr>
      <w:bookmarkStart w:id="1317" w:name="_Hlk148729188"/>
      <w:r w:rsidRPr="007B5C64">
        <w:rPr>
          <w:rFonts w:ascii="Courier New" w:eastAsia="SimSun" w:hAnsi="Courier New" w:hint="eastAsia"/>
          <w:noProof/>
          <w:snapToGrid w:val="0"/>
          <w:sz w:val="16"/>
        </w:rPr>
        <w:t>Measured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UETrajectory ::= SEQUENCE (SIZE(1..</w:t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>maxnoofCellsTrajectory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)) OF 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Measured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UETrajectory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bCs/>
          <w:noProof/>
          <w:sz w:val="16"/>
          <w:lang w:eastAsia="ko-KR"/>
        </w:rPr>
        <w:t>Item</w:t>
      </w:r>
    </w:p>
    <w:p w14:paraId="5AF023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eastAsia="ko-KR"/>
        </w:rPr>
      </w:pPr>
    </w:p>
    <w:p w14:paraId="4996934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</w:rPr>
        <w:t>Measured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UETrajectory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bCs/>
          <w:noProof/>
          <w:sz w:val="16"/>
          <w:lang w:eastAsia="ko-KR"/>
        </w:rPr>
        <w:t>Item</w:t>
      </w:r>
      <w:r w:rsidRPr="007B5C64">
        <w:rPr>
          <w:rFonts w:ascii="Courier New" w:eastAsia="SimSun" w:hAnsi="Courier New" w:hint="eastAsia"/>
          <w:bCs/>
          <w:noProof/>
          <w:sz w:val="16"/>
        </w:rPr>
        <w:t xml:space="preserve"> ::= SEQUENCE{</w:t>
      </w:r>
    </w:p>
    <w:p w14:paraId="309D9B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</w:rPr>
      </w:pPr>
      <w:r w:rsidRPr="007B5C64">
        <w:rPr>
          <w:rFonts w:ascii="Courier New" w:eastAsia="SimSun" w:hAnsi="Courier New" w:hint="eastAsia"/>
          <w:bCs/>
          <w:noProof/>
          <w:sz w:val="16"/>
        </w:rPr>
        <w:tab/>
        <w:t>measuredtrajectoryCellInfo</w:t>
      </w:r>
      <w:r w:rsidRPr="007B5C64">
        <w:rPr>
          <w:rFonts w:ascii="Courier New" w:eastAsia="SimSun" w:hAnsi="Courier New" w:hint="eastAsia"/>
          <w:bCs/>
          <w:noProof/>
          <w:sz w:val="16"/>
        </w:rPr>
        <w:tab/>
      </w:r>
      <w:r w:rsidRPr="007B5C64">
        <w:rPr>
          <w:rFonts w:ascii="Courier New" w:eastAsia="SimSun" w:hAnsi="Courier New" w:hint="eastAsia"/>
          <w:bCs/>
          <w:noProof/>
          <w:sz w:val="16"/>
        </w:rPr>
        <w:tab/>
        <w:t>MeasuredTrajecto</w:t>
      </w:r>
      <w:r w:rsidRPr="007B5C64">
        <w:rPr>
          <w:rFonts w:ascii="Courier New" w:eastAsia="SimSun" w:hAnsi="Courier New"/>
          <w:bCs/>
          <w:noProof/>
          <w:sz w:val="16"/>
        </w:rPr>
        <w:t>r</w:t>
      </w:r>
      <w:r w:rsidRPr="007B5C64">
        <w:rPr>
          <w:rFonts w:ascii="Courier New" w:eastAsia="SimSun" w:hAnsi="Courier New" w:hint="eastAsia"/>
          <w:bCs/>
          <w:noProof/>
          <w:sz w:val="16"/>
        </w:rPr>
        <w:t>yCellInfo,</w:t>
      </w:r>
    </w:p>
    <w:p w14:paraId="2961B0F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bCs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ProtocolExtensionContainer { { 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Measured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UETrajectory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3CEEF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4BEB18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2ACE1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</w:rPr>
      </w:pPr>
    </w:p>
    <w:p w14:paraId="2D4C4AB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</w:rPr>
        <w:t>Measured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UETrajectory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bCs/>
          <w:noProof/>
          <w:sz w:val="16"/>
          <w:lang w:eastAsia="ko-KR"/>
        </w:rPr>
        <w:t>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 XNAP-PROTOCOL-EXTENSION ::= {</w:t>
      </w:r>
    </w:p>
    <w:p w14:paraId="62DA74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1C519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15F810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eastAsia="ko-KR"/>
        </w:rPr>
      </w:pPr>
    </w:p>
    <w:p w14:paraId="37E50FD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eastAsia="ko-KR"/>
        </w:rPr>
      </w:pPr>
    </w:p>
    <w:p w14:paraId="699E0E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hint="eastAsia"/>
          <w:bCs/>
          <w:noProof/>
          <w:sz w:val="16"/>
        </w:rPr>
        <w:t>MeasuredTrajecto</w:t>
      </w:r>
      <w:r w:rsidRPr="007B5C64">
        <w:rPr>
          <w:rFonts w:ascii="Courier New" w:eastAsia="SimSun" w:hAnsi="Courier New"/>
          <w:bCs/>
          <w:noProof/>
          <w:sz w:val="16"/>
        </w:rPr>
        <w:t>r</w:t>
      </w:r>
      <w:r w:rsidRPr="007B5C64">
        <w:rPr>
          <w:rFonts w:ascii="Courier New" w:eastAsia="SimSun" w:hAnsi="Courier New" w:hint="eastAsia"/>
          <w:bCs/>
          <w:noProof/>
          <w:sz w:val="16"/>
        </w:rPr>
        <w:t>yCellInfo</w:t>
      </w:r>
      <w:r w:rsidRPr="007B5C64">
        <w:rPr>
          <w:rFonts w:ascii="Courier New" w:eastAsia="SimSun" w:hAnsi="Courier New"/>
          <w:bCs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::= CHOICE {</w:t>
      </w:r>
    </w:p>
    <w:p w14:paraId="6F913C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nG-RAN-Cell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z w:val="16"/>
        </w:rPr>
        <w:t>Measured</w:t>
      </w:r>
      <w:r w:rsidRPr="007B5C64">
        <w:rPr>
          <w:rFonts w:ascii="Courier New" w:eastAsia="SimSun" w:hAnsi="Courier New"/>
          <w:noProof/>
          <w:sz w:val="16"/>
          <w:lang w:eastAsia="ko-KR"/>
        </w:rPr>
        <w:t>TrajectoryNGRANCellInfo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31D5F6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ProtocolIE-Single-Container { { Measured</w:t>
      </w:r>
      <w:r w:rsidRPr="007B5C64">
        <w:rPr>
          <w:rFonts w:ascii="Courier New" w:eastAsia="SimSun" w:hAnsi="Courier New" w:hint="eastAsia"/>
          <w:bCs/>
          <w:noProof/>
          <w:sz w:val="16"/>
        </w:rPr>
        <w:t>Trajecto</w:t>
      </w:r>
      <w:r w:rsidRPr="007B5C64">
        <w:rPr>
          <w:rFonts w:ascii="Courier New" w:eastAsia="SimSun" w:hAnsi="Courier New"/>
          <w:bCs/>
          <w:noProof/>
          <w:sz w:val="16"/>
        </w:rPr>
        <w:t>r</w:t>
      </w:r>
      <w:r w:rsidRPr="007B5C64">
        <w:rPr>
          <w:rFonts w:ascii="Courier New" w:eastAsia="SimSun" w:hAnsi="Courier New" w:hint="eastAsia"/>
          <w:bCs/>
          <w:noProof/>
          <w:sz w:val="16"/>
        </w:rPr>
        <w:t>yCellInfo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-ExtIEs} }</w:t>
      </w:r>
    </w:p>
    <w:p w14:paraId="7865879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A0F9AE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3B64A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hint="eastAsia"/>
          <w:bCs/>
          <w:noProof/>
          <w:sz w:val="16"/>
        </w:rPr>
        <w:t>MeasuredTrajecto</w:t>
      </w:r>
      <w:r w:rsidRPr="007B5C64">
        <w:rPr>
          <w:rFonts w:ascii="Courier New" w:eastAsia="SimSun" w:hAnsi="Courier New"/>
          <w:bCs/>
          <w:noProof/>
          <w:sz w:val="16"/>
        </w:rPr>
        <w:t>r</w:t>
      </w:r>
      <w:r w:rsidRPr="007B5C64">
        <w:rPr>
          <w:rFonts w:ascii="Courier New" w:eastAsia="SimSun" w:hAnsi="Courier New" w:hint="eastAsia"/>
          <w:bCs/>
          <w:noProof/>
          <w:sz w:val="16"/>
        </w:rPr>
        <w:t>yCellInfo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 XNAP-PROTOCOL-IES ::= {</w:t>
      </w:r>
    </w:p>
    <w:p w14:paraId="3363BE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48D65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F7788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7BFEB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</w:rPr>
        <w:t>Measured</w:t>
      </w:r>
      <w:r w:rsidRPr="007B5C64">
        <w:rPr>
          <w:rFonts w:ascii="Courier New" w:eastAsia="SimSun" w:hAnsi="Courier New"/>
          <w:noProof/>
          <w:sz w:val="16"/>
          <w:lang w:eastAsia="ko-KR"/>
        </w:rPr>
        <w:t>TrajectoryNGRANCellInfo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</w:t>
      </w:r>
      <w:r w:rsidRPr="007B5C64">
        <w:rPr>
          <w:rFonts w:ascii="Courier New" w:eastAsia="SimSun" w:hAnsi="Courier New"/>
          <w:noProof/>
          <w:sz w:val="16"/>
          <w:lang w:eastAsia="ko-KR"/>
        </w:rPr>
        <w:t>SEQUENCE {</w:t>
      </w:r>
    </w:p>
    <w:p w14:paraId="18C748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bidi="ar"/>
        </w:rPr>
        <w:t>g</w:t>
      </w:r>
      <w:r w:rsidRPr="007B5C64">
        <w:rPr>
          <w:rFonts w:ascii="Courier New" w:eastAsia="SimSun" w:hAnsi="Courier New"/>
          <w:noProof/>
          <w:snapToGrid w:val="0"/>
          <w:sz w:val="16"/>
          <w:lang w:bidi="ar"/>
        </w:rPr>
        <w:t>lobalNG-RANCell-ID</w:t>
      </w:r>
      <w:r w:rsidRPr="007B5C64">
        <w:rPr>
          <w:rFonts w:ascii="Courier New" w:eastAsia="SimSun" w:hAnsi="Courier New"/>
          <w:noProof/>
          <w:sz w:val="16"/>
          <w:lang w:bidi="ar"/>
        </w:rPr>
        <w:tab/>
      </w:r>
      <w:r w:rsidRPr="007B5C64">
        <w:rPr>
          <w:rFonts w:ascii="Courier New" w:eastAsia="SimSun" w:hAnsi="Courier New"/>
          <w:noProof/>
          <w:sz w:val="16"/>
          <w:lang w:bidi="ar"/>
        </w:rPr>
        <w:tab/>
      </w:r>
      <w:r w:rsidRPr="007B5C64">
        <w:rPr>
          <w:rFonts w:ascii="Courier New" w:eastAsia="SimSun" w:hAnsi="Courier New"/>
          <w:noProof/>
          <w:sz w:val="16"/>
          <w:lang w:bidi="ar"/>
        </w:rPr>
        <w:tab/>
      </w:r>
      <w:r w:rsidRPr="007B5C64">
        <w:rPr>
          <w:rFonts w:ascii="Courier New" w:eastAsia="SimSun" w:hAnsi="Courier New"/>
          <w:noProof/>
          <w:sz w:val="16"/>
          <w:lang w:bidi="a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GlobalNG-RANCell-ID,</w:t>
      </w:r>
    </w:p>
    <w:p w14:paraId="30376B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timeUEStaysInCell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</w:rPr>
        <w:tab/>
      </w:r>
      <w:r w:rsidRPr="007B5C64">
        <w:rPr>
          <w:rFonts w:ascii="Courier New" w:eastAsia="SimSun" w:hAnsi="Courier New" w:hint="eastAsia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INTEGER (0..4095</w:t>
      </w:r>
      <w:r w:rsidRPr="007B5C64">
        <w:rPr>
          <w:rFonts w:ascii="Courier New" w:eastAsia="SimSun" w:hAnsi="Courier New" w:hint="eastAsia"/>
          <w:noProof/>
          <w:sz w:val="16"/>
        </w:rPr>
        <w:t>)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591BF1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 w:hint="eastAsia"/>
          <w:noProof/>
          <w:sz w:val="16"/>
        </w:rPr>
        <w:t>Measured</w:t>
      </w:r>
      <w:r w:rsidRPr="007B5C64">
        <w:rPr>
          <w:rFonts w:ascii="Courier New" w:eastAsia="SimSun" w:hAnsi="Courier New"/>
          <w:noProof/>
          <w:sz w:val="16"/>
          <w:lang w:eastAsia="ko-KR"/>
        </w:rPr>
        <w:t>TrajectoryNGRANCellInfo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018A3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C336E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C1E5E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41B1C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</w:rPr>
        <w:t>Measured</w:t>
      </w:r>
      <w:r w:rsidRPr="007B5C64">
        <w:rPr>
          <w:rFonts w:ascii="Courier New" w:eastAsia="SimSun" w:hAnsi="Courier New"/>
          <w:noProof/>
          <w:sz w:val="16"/>
          <w:lang w:eastAsia="ko-KR"/>
        </w:rPr>
        <w:t>TrajectoryNGRANCellInfo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 XNAP-PROTOCOL-EXTENSION ::= {</w:t>
      </w:r>
    </w:p>
    <w:p w14:paraId="1F28E9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F9591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bookmarkEnd w:id="1317"/>
    <w:p w14:paraId="27FAF6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1DAC5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0CA49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N</w:t>
      </w:r>
    </w:p>
    <w:p w14:paraId="0B680A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16DF8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N6JitterInformation ::=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SEQUENCE {</w:t>
      </w:r>
    </w:p>
    <w:p w14:paraId="62DE1B7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n6JitterLowerBound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(-127..127),</w:t>
      </w:r>
    </w:p>
    <w:p w14:paraId="7DD0A4F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n6JitterUpperBound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(-127..127),</w:t>
      </w:r>
    </w:p>
    <w:p w14:paraId="4855271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N6JitterInformationExtIEs 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5C980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E4D3B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3DF83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N6JitterInformationExtIEs XNAP-PROTOCOL-EXTENSION ::= {</w:t>
      </w:r>
    </w:p>
    <w:p w14:paraId="00CFD85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0AA5F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}</w:t>
      </w:r>
    </w:p>
    <w:p w14:paraId="631FE8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A35EA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val="en-US" w:eastAsia="ko-KR"/>
        </w:rPr>
        <w:t>N</w:t>
      </w:r>
      <w:r w:rsidRPr="007B5C64">
        <w:rPr>
          <w:rFonts w:ascii="Courier New" w:eastAsia="SimSun" w:hAnsi="Courier New"/>
          <w:noProof/>
          <w:sz w:val="16"/>
          <w:lang w:eastAsia="ja-JP"/>
        </w:rPr>
        <w:t>A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C</w:t>
      </w:r>
      <w:r w:rsidRPr="007B5C64">
        <w:rPr>
          <w:rFonts w:ascii="Courier New" w:eastAsia="SimSun" w:hAnsi="Courier New"/>
          <w:noProof/>
          <w:sz w:val="16"/>
          <w:lang w:eastAsia="ja-JP"/>
        </w:rPr>
        <w:t>ell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R</w:t>
      </w:r>
      <w:r w:rsidRPr="007B5C64">
        <w:rPr>
          <w:rFonts w:ascii="Courier New" w:eastAsia="SimSun" w:hAnsi="Courier New"/>
          <w:noProof/>
          <w:sz w:val="16"/>
          <w:lang w:eastAsia="ja-JP"/>
        </w:rPr>
        <w:t>esource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C</w:t>
      </w:r>
      <w:r w:rsidRPr="007B5C64">
        <w:rPr>
          <w:rFonts w:ascii="Courier New" w:eastAsia="SimSun" w:hAnsi="Courier New"/>
          <w:noProof/>
          <w:sz w:val="16"/>
          <w:lang w:eastAsia="ja-JP"/>
        </w:rPr>
        <w:t>onfigurationLis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t</w:t>
      </w:r>
      <w:r w:rsidRPr="007B5C64">
        <w:rPr>
          <w:rFonts w:ascii="Courier New" w:eastAsia="SimSun" w:hAnsi="Courier New"/>
          <w:noProof/>
          <w:sz w:val="16"/>
          <w:lang w:val="en-US"/>
        </w:rPr>
        <w:t xml:space="preserve"> ::= SEQUENCE (SIZE(1..maxnoofHSNASlots)) OF </w:t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>NA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C</w:t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>ell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R</w:t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>esource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C</w:t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>onfiguration</w:t>
      </w:r>
      <w:r w:rsidRPr="007B5C64">
        <w:rPr>
          <w:rFonts w:ascii="Courier New" w:eastAsia="SimSun" w:hAnsi="Courier New"/>
          <w:noProof/>
          <w:sz w:val="16"/>
          <w:lang w:val="en-US"/>
        </w:rPr>
        <w:t>-Item</w:t>
      </w:r>
    </w:p>
    <w:p w14:paraId="616F97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</w:p>
    <w:p w14:paraId="110DB7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val="en-US" w:eastAsia="ja-JP"/>
        </w:rPr>
        <w:t>NA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C</w:t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>ell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R</w:t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>esource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C</w:t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>onfiguration</w:t>
      </w:r>
      <w:r w:rsidRPr="007B5C64">
        <w:rPr>
          <w:rFonts w:ascii="Courier New" w:eastAsia="SimSun" w:hAnsi="Courier New"/>
          <w:noProof/>
          <w:sz w:val="16"/>
          <w:lang w:val="en-US"/>
        </w:rPr>
        <w:t>-Item ::= SEQUENCE {</w:t>
      </w:r>
    </w:p>
    <w:p w14:paraId="564499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val="en-US"/>
        </w:rPr>
        <w:tab/>
        <w:t>nAdownlink</w:t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  <w:t>ENUMERATED {true, false, ...}</w:t>
      </w:r>
      <w:r w:rsidRPr="007B5C64">
        <w:rPr>
          <w:rFonts w:ascii="Courier New" w:eastAsia="SimSun" w:hAnsi="Courier New"/>
          <w:noProof/>
          <w:sz w:val="16"/>
          <w:lang w:val="en-US"/>
        </w:rPr>
        <w:tab/>
        <w:t>OPTIONAL,</w:t>
      </w:r>
    </w:p>
    <w:p w14:paraId="20B2C6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val="en-US"/>
        </w:rPr>
        <w:tab/>
        <w:t>nAuplink</w:t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>ENUMERATED {true, false, ...}</w:t>
      </w:r>
      <w:r w:rsidRPr="007B5C64">
        <w:rPr>
          <w:rFonts w:ascii="Courier New" w:eastAsia="SimSun" w:hAnsi="Courier New"/>
          <w:noProof/>
          <w:sz w:val="16"/>
          <w:lang w:val="en-US"/>
        </w:rPr>
        <w:tab/>
        <w:t>OPTIONAL,</w:t>
      </w:r>
    </w:p>
    <w:p w14:paraId="0577E0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/>
        </w:rPr>
      </w:pPr>
      <w:r w:rsidRPr="007B5C64">
        <w:rPr>
          <w:rFonts w:ascii="Courier New" w:eastAsia="SimSun" w:hAnsi="Courier New"/>
          <w:noProof/>
          <w:sz w:val="16"/>
          <w:lang w:val="en-US"/>
        </w:rPr>
        <w:tab/>
        <w:t>nAflexible</w:t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  <w:t>ENUMERATED {true, false, ...}</w:t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fr-FR"/>
        </w:rPr>
        <w:t>OPTIONAL,</w:t>
      </w:r>
    </w:p>
    <w:p w14:paraId="62FE6A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val="fr-FR" w:eastAsia="ja-JP"/>
        </w:rPr>
        <w:t xml:space="preserve"> NA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C</w:t>
      </w:r>
      <w:r w:rsidRPr="007B5C64">
        <w:rPr>
          <w:rFonts w:ascii="Courier New" w:eastAsia="SimSun" w:hAnsi="Courier New"/>
          <w:noProof/>
          <w:sz w:val="16"/>
          <w:lang w:val="fr-FR" w:eastAsia="ja-JP"/>
        </w:rPr>
        <w:t>ell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R</w:t>
      </w:r>
      <w:r w:rsidRPr="007B5C64">
        <w:rPr>
          <w:rFonts w:ascii="Courier New" w:eastAsia="SimSun" w:hAnsi="Courier New"/>
          <w:noProof/>
          <w:sz w:val="16"/>
          <w:lang w:val="fr-FR" w:eastAsia="ja-JP"/>
        </w:rPr>
        <w:t>esource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C</w:t>
      </w:r>
      <w:r w:rsidRPr="007B5C64">
        <w:rPr>
          <w:rFonts w:ascii="Courier New" w:eastAsia="SimSun" w:hAnsi="Courier New"/>
          <w:noProof/>
          <w:sz w:val="16"/>
          <w:lang w:val="fr-FR" w:eastAsia="ja-JP"/>
        </w:rPr>
        <w:t>onfiguration</w:t>
      </w:r>
      <w:r w:rsidRPr="007B5C64">
        <w:rPr>
          <w:rFonts w:ascii="Courier New" w:eastAsia="SimSun" w:hAnsi="Courier New"/>
          <w:noProof/>
          <w:sz w:val="16"/>
          <w:lang w:val="fr-FR"/>
        </w:rPr>
        <w:t>-Item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-ExtIEs} } OPTIONAL,</w:t>
      </w:r>
    </w:p>
    <w:p w14:paraId="5546AE3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...</w:t>
      </w:r>
    </w:p>
    <w:p w14:paraId="139773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fr-FR"/>
        </w:rPr>
      </w:pPr>
      <w:r w:rsidRPr="007B5C64">
        <w:rPr>
          <w:rFonts w:ascii="Courier New" w:eastAsia="SimSun" w:hAnsi="Courier New"/>
          <w:sz w:val="16"/>
          <w:lang w:val="fr-FR"/>
        </w:rPr>
        <w:t>}</w:t>
      </w:r>
    </w:p>
    <w:p w14:paraId="342428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fr-FR"/>
        </w:rPr>
      </w:pPr>
    </w:p>
    <w:p w14:paraId="6A423E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ja-JP"/>
        </w:rPr>
        <w:t>NA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C</w:t>
      </w:r>
      <w:r w:rsidRPr="007B5C64">
        <w:rPr>
          <w:rFonts w:ascii="Courier New" w:eastAsia="SimSun" w:hAnsi="Courier New"/>
          <w:noProof/>
          <w:sz w:val="16"/>
          <w:lang w:val="fr-FR" w:eastAsia="ja-JP"/>
        </w:rPr>
        <w:t>ell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R</w:t>
      </w:r>
      <w:r w:rsidRPr="007B5C64">
        <w:rPr>
          <w:rFonts w:ascii="Courier New" w:eastAsia="SimSun" w:hAnsi="Courier New"/>
          <w:noProof/>
          <w:sz w:val="16"/>
          <w:lang w:val="fr-FR" w:eastAsia="ja-JP"/>
        </w:rPr>
        <w:t>esource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C</w:t>
      </w:r>
      <w:r w:rsidRPr="007B5C64">
        <w:rPr>
          <w:rFonts w:ascii="Courier New" w:eastAsia="SimSun" w:hAnsi="Courier New"/>
          <w:noProof/>
          <w:sz w:val="16"/>
          <w:lang w:val="fr-FR" w:eastAsia="ja-JP"/>
        </w:rPr>
        <w:t>onfiguration</w:t>
      </w:r>
      <w:r w:rsidRPr="007B5C64">
        <w:rPr>
          <w:rFonts w:ascii="Courier New" w:eastAsia="SimSun" w:hAnsi="Courier New"/>
          <w:noProof/>
          <w:sz w:val="16"/>
          <w:lang w:val="fr-FR"/>
        </w:rPr>
        <w:t>-Item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-ExtIEs XNAP-PROTOCOL-EXTENSION ::= {</w:t>
      </w:r>
    </w:p>
    <w:p w14:paraId="0A74BA2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...</w:t>
      </w:r>
    </w:p>
    <w:p w14:paraId="3B15480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3A78E55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4B025E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34E285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NBIoT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-UL-DL-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AlignmentOffset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::= ENUMERATED {</w:t>
      </w:r>
    </w:p>
    <w:p w14:paraId="713164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khz-7dot5,</w:t>
      </w:r>
    </w:p>
    <w:p w14:paraId="0EE574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khz0,</w:t>
      </w:r>
    </w:p>
    <w:p w14:paraId="13B305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khz7dot5,</w:t>
      </w:r>
    </w:p>
    <w:p w14:paraId="55D69B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...</w:t>
      </w:r>
    </w:p>
    <w:p w14:paraId="2506D9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</w:t>
      </w:r>
    </w:p>
    <w:p w14:paraId="12D1E7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NE-DC-TDM-Pattern ::= SEQUENCE {</w:t>
      </w:r>
    </w:p>
    <w:p w14:paraId="1999AD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subframeAssignment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ENUMERATED {sa0,sa1,sa2,sa3,sa4,sa5,sa6},</w:t>
      </w:r>
    </w:p>
    <w:p w14:paraId="379CF2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harqOffset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INTEGER (0..9),</w:t>
      </w:r>
    </w:p>
    <w:p w14:paraId="1B12BB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ProtocolExtensionContainer { {NE-DC-TDM-Pattern-ExtIEs}}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OPTIONAL,</w:t>
      </w:r>
    </w:p>
    <w:p w14:paraId="38BBB5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...</w:t>
      </w:r>
    </w:p>
    <w:p w14:paraId="143BB1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51051A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4BC4E0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NE-DC-TDM-Pattern-ExtIEs XNAP-PROTOCOL-EXTENSION ::= {</w:t>
      </w:r>
    </w:p>
    <w:p w14:paraId="5ADDCE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0A4EA1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595D5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025FC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318" w:name="_Hlk515377169"/>
      <w:r w:rsidRPr="007B5C64">
        <w:rPr>
          <w:rFonts w:ascii="Courier New" w:eastAsia="SimSun" w:hAnsi="Courier New"/>
          <w:noProof/>
          <w:sz w:val="16"/>
          <w:lang w:eastAsia="ko-KR"/>
        </w:rPr>
        <w:t>NeighbourInformation-E-UTRA</w:t>
      </w:r>
      <w:bookmarkEnd w:id="1318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SEQUENCE (SIZE(1..maxnoofNeighbours)) OF NeighbourInformation-E-UTRA-Item</w:t>
      </w:r>
    </w:p>
    <w:p w14:paraId="2C43D8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1C2E2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NeighbourInformation-E-UTRA-Item ::= SEQUENCE {</w:t>
      </w:r>
    </w:p>
    <w:p w14:paraId="6C64FDF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e-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utra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-PCI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E-UTRAPCI,</w:t>
      </w:r>
    </w:p>
    <w:p w14:paraId="796F5F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e-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utra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cgi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E-UTRA-CGI,</w:t>
      </w:r>
    </w:p>
    <w:p w14:paraId="40A892F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earfcn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bookmarkStart w:id="1319" w:name="_Hlk515377005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E-UTRAARFCN</w:t>
      </w:r>
      <w:bookmarkEnd w:id="1319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,</w:t>
      </w:r>
    </w:p>
    <w:p w14:paraId="1E1C22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tac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TAC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,</w:t>
      </w:r>
    </w:p>
    <w:p w14:paraId="3855BE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ranac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RANAC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4C85998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val="fr-FR" w:eastAsia="ko-KR"/>
        </w:rPr>
        <w:t>NeighbourInformation</w:t>
      </w:r>
      <w:proofErr w:type="spellEnd"/>
      <w:r w:rsidRPr="007B5C64">
        <w:rPr>
          <w:rFonts w:ascii="Courier New" w:eastAsia="SimSun" w:hAnsi="Courier New"/>
          <w:noProof/>
          <w:sz w:val="16"/>
          <w:lang w:val="fr-FR" w:eastAsia="ko-KR"/>
        </w:rPr>
        <w:t>-E-UTRA-Item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} } 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3C5F04A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...</w:t>
      </w:r>
    </w:p>
    <w:p w14:paraId="2442D1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</w:t>
      </w:r>
    </w:p>
    <w:p w14:paraId="327CB86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</w:p>
    <w:p w14:paraId="75BB4D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NeighbourInformation-E-UTRA-Item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XNAP-PROTOCOL-EXTENSION ::={</w:t>
      </w:r>
    </w:p>
    <w:p w14:paraId="2DA8E5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437BEA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03E6EA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CBE3F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98E9BC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320" w:name="_Hlk515377583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NeighbourInformation-NR </w:t>
      </w:r>
      <w:bookmarkEnd w:id="1320"/>
      <w:r w:rsidRPr="007B5C64">
        <w:rPr>
          <w:rFonts w:ascii="Courier New" w:eastAsia="SimSun" w:hAnsi="Courier New"/>
          <w:noProof/>
          <w:sz w:val="16"/>
          <w:lang w:eastAsia="ko-KR"/>
        </w:rPr>
        <w:t>::= SEQUENCE (SIZE(1..maxnoofNeighbours)) OF NeighbourInformation-NR-Item</w:t>
      </w:r>
    </w:p>
    <w:p w14:paraId="2EF9F27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5D861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>NeighbourInformation-NR-Item ::= SEQUENCE {</w:t>
      </w:r>
    </w:p>
    <w:p w14:paraId="192CDEC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nr-PCI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NRPCI,</w:t>
      </w:r>
    </w:p>
    <w:p w14:paraId="696A271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>nr-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cgi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NR-CGI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,</w:t>
      </w:r>
    </w:p>
    <w:p w14:paraId="286A98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tac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TAC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,</w:t>
      </w:r>
    </w:p>
    <w:p w14:paraId="1C5C51E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ranac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RANAC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1CC00D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nr-mode-info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NeighbourInformation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-NR-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ModeInfo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0EC078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connectivitySupport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Connectivity-Support,</w:t>
      </w:r>
    </w:p>
    <w:p w14:paraId="08E6E6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bookmarkStart w:id="1321" w:name="OLE_LINK26"/>
      <w:r w:rsidRPr="007B5C64">
        <w:rPr>
          <w:rFonts w:ascii="Courier New" w:eastAsia="SimSun" w:hAnsi="Courier New"/>
          <w:noProof/>
          <w:snapToGrid w:val="0"/>
          <w:sz w:val="16"/>
        </w:rPr>
        <w:t>measurementTimingConfiguration</w:t>
      </w:r>
      <w:bookmarkEnd w:id="1321"/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OCTET STRING,</w:t>
      </w:r>
    </w:p>
    <w:p w14:paraId="1D34052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NeighbourInformation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-NR-Item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} }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6FB590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236598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0B9EE1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94DA9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NeighbourInformation-NR-Item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::={</w:t>
      </w:r>
    </w:p>
    <w:p w14:paraId="63639F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  <w:t>{ ID id-MobileIABCell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  <w:t>EXTENSION MobileIABCell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ab/>
        <w:t>PRESENCE optional},</w:t>
      </w:r>
    </w:p>
    <w:p w14:paraId="7FD967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5257FE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14D2A1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F9B8BF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D5669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NeighbourInformation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-NR-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ModeInfo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CHOICE {</w:t>
      </w:r>
    </w:p>
    <w:p w14:paraId="37110F0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fdd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-info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NeighbourInformation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-NR-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ModeFDDInfo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47A314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tdd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-info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NeighbourInformation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-NR-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ModeTDDInfo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EC1FB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ProtocolIE-Single-Container</w:t>
      </w:r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NeighbourInformation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-NR-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ModeInfo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Ext</w:t>
      </w:r>
      <w:r w:rsidRPr="007B5C64">
        <w:rPr>
          <w:rFonts w:ascii="Courier New" w:eastAsia="SimSun" w:hAnsi="Courier New"/>
          <w:snapToGrid w:val="0"/>
          <w:sz w:val="16"/>
        </w:rPr>
        <w:t>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</w:p>
    <w:p w14:paraId="72D8C9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1AFEE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5515F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NeighbourInformation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-NR-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ModeInfo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Ext</w:t>
      </w:r>
      <w:r w:rsidRPr="007B5C64">
        <w:rPr>
          <w:rFonts w:ascii="Courier New" w:eastAsia="SimSun" w:hAnsi="Courier New"/>
          <w:snapToGrid w:val="0"/>
          <w:sz w:val="16"/>
        </w:rPr>
        <w:t>IEs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snapToGrid w:val="0"/>
          <w:sz w:val="16"/>
        </w:rPr>
        <w:t>XNAP-PROTOCOL-IES ::= {</w:t>
      </w:r>
    </w:p>
    <w:p w14:paraId="2DBA8D7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68D0F1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32CCD5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733C6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85FC8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NeighbourInformation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-NR-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ModeFDDInfo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2DA1581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ul-NR-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FreqInfo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NRFrequencyInfo,</w:t>
      </w:r>
    </w:p>
    <w:p w14:paraId="21BDC8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dl-NR-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FequInfo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NRFrequencyInfo,</w:t>
      </w:r>
    </w:p>
    <w:p w14:paraId="08BF7F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NeighbourInformation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-NR-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ModeFDDInfo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 OPTIONAL,</w:t>
      </w:r>
    </w:p>
    <w:p w14:paraId="358E13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68196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475F7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CB019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NeighbourInformation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-NR-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ModeFDDInfo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1AC221B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4956CC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37B31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81514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BB461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bookmarkStart w:id="1322" w:name="_Hlk513536763"/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NeighbourInformation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-NR-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ModeTDDInfo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320129B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nr-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FreqInfo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NRFrequencyInfo,</w:t>
      </w:r>
    </w:p>
    <w:p w14:paraId="71A9D2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NeighbourInformation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-NR-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ModeTDDInfo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 OPTIONAL,</w:t>
      </w:r>
    </w:p>
    <w:p w14:paraId="1AF2F43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5904A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B8082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C2DCA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NeighbourInformation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-NR-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ModeTDDInfo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13C9D8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17E42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3DC26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FBCA58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32727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Neighbour-NG-RAN-Node-List </w:t>
      </w:r>
      <w:r w:rsidRPr="007B5C64">
        <w:rPr>
          <w:rFonts w:ascii="Courier New" w:eastAsia="SimSun" w:hAnsi="Courier New"/>
          <w:noProof/>
          <w:sz w:val="16"/>
          <w:lang w:eastAsia="ko-KR"/>
        </w:rPr>
        <w:t>::= SEQUENCE (SIZE(0..maxnoofNeighbour-NG-RAN-Nodes)) OF Neighbour-NG-RAN-Node-Item</w:t>
      </w:r>
    </w:p>
    <w:p w14:paraId="601E66F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960EA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Neighbour-NG-RAN-Node-Item ::= SEQUENCE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{</w:t>
      </w:r>
    </w:p>
    <w:p w14:paraId="660EF3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globalNG-RANNodeID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GlobalNG-RANNode-ID,</w:t>
      </w:r>
    </w:p>
    <w:p w14:paraId="66A618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local-NG-RAN-Node-Identifier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Local-NG-RAN-Node-Identifier,</w:t>
      </w:r>
    </w:p>
    <w:p w14:paraId="0CF932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{Neighbour-NG-RAN-Node-Item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 OPTIONAL,</w:t>
      </w:r>
    </w:p>
    <w:p w14:paraId="4F0FC0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A5357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A5367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CAA6C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Neighbour-NG-RAN-Node-Item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4112A4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3350F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5AD48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3C811B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D5BB5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NID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BIT STRING (SIZE(44))</w:t>
      </w:r>
    </w:p>
    <w:p w14:paraId="325E29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166F6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6118B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NRCarrierList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::= SEQUENCE (SIZE(1..</w:t>
      </w:r>
      <w:r w:rsidRPr="007B5C64">
        <w:rPr>
          <w:rFonts w:ascii="Courier New" w:eastAsia="SimSun" w:hAnsi="Courier New"/>
          <w:noProof/>
          <w:sz w:val="16"/>
          <w:lang w:eastAsia="ko-KR"/>
        </w:rPr>
        <w:t>maxnoofNRSCSs</w:t>
      </w:r>
      <w:r w:rsidRPr="007B5C64">
        <w:rPr>
          <w:rFonts w:ascii="Courier New" w:eastAsia="SimSun" w:hAnsi="Courier New"/>
          <w:snapToGrid w:val="0"/>
          <w:sz w:val="16"/>
        </w:rPr>
        <w:t xml:space="preserve">)) OF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NRCarrierItem</w:t>
      </w:r>
      <w:proofErr w:type="spellEnd"/>
    </w:p>
    <w:p w14:paraId="2A25AD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028A3C7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NRCarrierItem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</w:t>
      </w:r>
      <w:r w:rsidRPr="007B5C64">
        <w:rPr>
          <w:rFonts w:ascii="Courier New" w:eastAsia="SimSun" w:hAnsi="Courier New" w:hint="eastAsia"/>
          <w:snapToGrid w:val="0"/>
          <w:sz w:val="16"/>
        </w:rPr>
        <w:t>::</w:t>
      </w:r>
      <w:r w:rsidRPr="007B5C64">
        <w:rPr>
          <w:rFonts w:ascii="Courier New" w:eastAsia="SimSun" w:hAnsi="Courier New"/>
          <w:snapToGrid w:val="0"/>
          <w:sz w:val="16"/>
        </w:rPr>
        <w:t>= SEQUENCE {</w:t>
      </w:r>
    </w:p>
    <w:p w14:paraId="0C3D64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carrierSCS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NRSCS,</w:t>
      </w:r>
    </w:p>
    <w:p w14:paraId="2A50538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offsetToCarrier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INTEGER (0..2199, ...)</w:t>
      </w:r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66A151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carrierBandwidth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INTEGER (0..maxnoofPhysicalResourceBlocks, ...)</w:t>
      </w:r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55B03E3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NRCarrierItem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} } 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654F09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41C73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28E6F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D637E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NRCarrierItem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4CEDB1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55C95F0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294E89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4EC69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NRCellPRACHConfig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::= OCTET STRING</w:t>
      </w:r>
    </w:p>
    <w:p w14:paraId="3C9738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052DB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5B8F6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NG-RAN-Cell-Identity</w:t>
      </w:r>
      <w:bookmarkEnd w:id="1322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CHOICE {</w:t>
      </w:r>
    </w:p>
    <w:p w14:paraId="33E5FE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nr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NR-Cell-Identity,</w:t>
      </w:r>
    </w:p>
    <w:p w14:paraId="196EA4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e-utra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E-UTRA-Cell-Identity,</w:t>
      </w:r>
    </w:p>
    <w:p w14:paraId="44A4AC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ProtocolIE-Single-Container</w:t>
      </w:r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r w:rsidRPr="007B5C64">
        <w:rPr>
          <w:rFonts w:ascii="Courier New" w:eastAsia="SimSun" w:hAnsi="Courier New"/>
          <w:noProof/>
          <w:sz w:val="16"/>
          <w:lang w:eastAsia="ko-KR"/>
        </w:rPr>
        <w:t>NG-RAN-Cell-Identity-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Ext</w:t>
      </w:r>
      <w:r w:rsidRPr="007B5C64">
        <w:rPr>
          <w:rFonts w:ascii="Courier New" w:eastAsia="SimSun" w:hAnsi="Courier New"/>
          <w:snapToGrid w:val="0"/>
          <w:sz w:val="16"/>
        </w:rPr>
        <w:t>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</w:p>
    <w:p w14:paraId="7C812C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28F92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8E695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NG-RAN-Cell-Identity-ExtIEs </w:t>
      </w:r>
      <w:r w:rsidRPr="007B5C64">
        <w:rPr>
          <w:rFonts w:ascii="Courier New" w:eastAsia="SimSun" w:hAnsi="Courier New"/>
          <w:snapToGrid w:val="0"/>
          <w:sz w:val="16"/>
        </w:rPr>
        <w:t>XNAP-PROTOCOL-IES ::= {</w:t>
      </w:r>
    </w:p>
    <w:p w14:paraId="2107AC9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>...</w:t>
      </w:r>
    </w:p>
    <w:p w14:paraId="3E75F3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4E0888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385AD9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1063D90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NG-RAN-CellPCI ::= CHOICE {</w:t>
      </w:r>
    </w:p>
    <w:p w14:paraId="6188FB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nr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NRPCI,</w:t>
      </w:r>
    </w:p>
    <w:p w14:paraId="5F2A9B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e-utra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E-UTRAPCI,</w:t>
      </w:r>
    </w:p>
    <w:p w14:paraId="0091889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choice-extension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ProtocolIE-Single-Container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{ {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NG-RAN-CellPCI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-ExtIEs} }</w:t>
      </w:r>
    </w:p>
    <w:p w14:paraId="6A32BD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37A1DE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57DFA4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NG-RAN-CellPCI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-ExtIEs XNAP-PROTOCOL-IES ::= {</w:t>
      </w:r>
    </w:p>
    <w:p w14:paraId="39BAF5C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...</w:t>
      </w:r>
    </w:p>
    <w:p w14:paraId="547385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6ED527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0256C6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560672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NG-RANnode2SSBOffsetsModificationRange ::= SEQUENCE (SIZE(1..</w:t>
      </w:r>
      <w:proofErr w:type="spellStart"/>
      <w:r w:rsidRPr="007B5C64">
        <w:rPr>
          <w:rFonts w:ascii="Courier New" w:eastAsia="SimSun" w:hAnsi="Courier New"/>
          <w:sz w:val="16"/>
          <w:szCs w:val="16"/>
          <w:lang w:val="fr-FR" w:eastAsia="ko-KR"/>
        </w:rPr>
        <w:t>maxnoofSSBAreas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)) OF SSBOffsetModificationRange</w:t>
      </w:r>
    </w:p>
    <w:p w14:paraId="50504B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33640AF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323" w:name="_Hlk513550371"/>
      <w:r w:rsidRPr="007B5C64">
        <w:rPr>
          <w:rFonts w:ascii="Courier New" w:eastAsia="Batang" w:hAnsi="Courier New"/>
          <w:noProof/>
          <w:sz w:val="16"/>
          <w:lang w:eastAsia="ko-KR"/>
        </w:rPr>
        <w:t xml:space="preserve">NG-RANnodeUEXnAPID </w:t>
      </w:r>
      <w:bookmarkEnd w:id="1323"/>
      <w:r w:rsidRPr="007B5C64">
        <w:rPr>
          <w:rFonts w:ascii="Courier New" w:eastAsia="Batang" w:hAnsi="Courier New"/>
          <w:noProof/>
          <w:sz w:val="16"/>
          <w:lang w:eastAsia="ko-KR"/>
        </w:rPr>
        <w:t>::= INTEGER (0..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Batang" w:hAnsi="Courier New"/>
          <w:noProof/>
          <w:sz w:val="16"/>
          <w:lang w:eastAsia="ko-KR"/>
        </w:rPr>
        <w:t>4294967295)</w:t>
      </w:r>
    </w:p>
    <w:p w14:paraId="2005F72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FE787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03EAA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</w:rPr>
      </w:pPr>
      <w:bookmarkStart w:id="1324" w:name="_Hlk515425589"/>
      <w:r w:rsidRPr="007B5C64">
        <w:rPr>
          <w:rFonts w:ascii="Courier New" w:eastAsia="SimSun" w:hAnsi="Courier New"/>
          <w:noProof/>
          <w:sz w:val="16"/>
          <w:lang w:eastAsia="ja-JP"/>
        </w:rPr>
        <w:t>NumberofActiveUEs</w:t>
      </w:r>
      <w:bookmarkStart w:id="1325" w:name="MCCQCTEMPBM_00000310"/>
      <w:r w:rsidRPr="007B5C64">
        <w:rPr>
          <w:rFonts w:ascii="Courier New" w:eastAsia="DengXian" w:hAnsi="Courier New" w:cs="Courier New"/>
          <w:noProof/>
          <w:snapToGrid w:val="0"/>
          <w:sz w:val="16"/>
        </w:rPr>
        <w:t xml:space="preserve">::= </w:t>
      </w:r>
      <w:bookmarkEnd w:id="1325"/>
      <w:r w:rsidRPr="007B5C64">
        <w:rPr>
          <w:rFonts w:ascii="Courier New" w:eastAsia="SimSun" w:hAnsi="Courier New"/>
          <w:noProof/>
          <w:sz w:val="16"/>
          <w:lang w:eastAsia="ja-JP"/>
        </w:rPr>
        <w:t>INTEGER(0..16777215, ...)</w:t>
      </w:r>
    </w:p>
    <w:p w14:paraId="4F0CCD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923E3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0E765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NodeAssociatedInfoResult ::= SEQUENCE {</w:t>
      </w:r>
    </w:p>
    <w:p w14:paraId="383B14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energyCost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EnergyCost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D7BC3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 NodeAssociatedInfoResult-ExtIEs} } OPTIONAL,</w:t>
      </w:r>
    </w:p>
    <w:p w14:paraId="200DD4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DA115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7CB198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59EEF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NodeAssociatedInfoResult-ExtIEs XNAP-PROTOCOL-EXTENSION ::= {</w:t>
      </w:r>
    </w:p>
    <w:p w14:paraId="3D62D9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42BB8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C40CF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D736F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07F26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326" w:name="_Hlk148729173"/>
      <w:bookmarkStart w:id="1327" w:name="_Hlk148727340"/>
      <w:r w:rsidRPr="007B5C64">
        <w:rPr>
          <w:rFonts w:ascii="Courier New" w:eastAsia="SimSun" w:hAnsi="Courier New"/>
          <w:noProof/>
          <w:sz w:val="16"/>
          <w:lang w:eastAsia="ko-KR"/>
        </w:rPr>
        <w:t>NodeMeasurementInitiationResult-List ::= SEQUENCE (SIZE(1..maxFailedMeasPerNode)) OF NodeMeasurementInitiationResult-Item</w:t>
      </w:r>
    </w:p>
    <w:p w14:paraId="48FE07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476DB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ED11E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NodeMeasurementInitiationResult-Item ::= SEQUENCE {</w:t>
      </w:r>
    </w:p>
    <w:p w14:paraId="6781F3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nodemeasurementFailedReportCharacteristics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STRING(SIZE(32)),</w:t>
      </w:r>
    </w:p>
    <w:p w14:paraId="7F6A8A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cause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Cause,</w:t>
      </w:r>
    </w:p>
    <w:p w14:paraId="355D7A0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ProtocolExtensionContainer { { NodeMeasurementInitiationResult-Item-ExtIEs} } OPTIONAL,</w:t>
      </w:r>
    </w:p>
    <w:p w14:paraId="5E1E43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4A1C7F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25010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49D4F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NodeMeasurementInitiationResult-Item-ExtIEs XNAP-PROTOCOL-EXTENSION ::= {</w:t>
      </w:r>
    </w:p>
    <w:p w14:paraId="7206D0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A7211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bookmarkEnd w:id="1326"/>
    <w:p w14:paraId="550731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bookmarkEnd w:id="1327"/>
    <w:p w14:paraId="100F062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B6CD1B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NoofRRCConnections </w:t>
      </w:r>
      <w:bookmarkStart w:id="1328" w:name="MCCQCTEMPBM_00000311"/>
      <w:r w:rsidRPr="007B5C64">
        <w:rPr>
          <w:rFonts w:ascii="Courier New" w:eastAsia="DengXian" w:hAnsi="Courier New" w:cs="Courier New"/>
          <w:noProof/>
          <w:snapToGrid w:val="0"/>
          <w:sz w:val="16"/>
        </w:rPr>
        <w:t xml:space="preserve">::= INTEGER </w:t>
      </w:r>
      <w:bookmarkEnd w:id="1328"/>
      <w:r w:rsidRPr="007B5C64">
        <w:rPr>
          <w:rFonts w:ascii="Courier New" w:eastAsia="SimSun" w:hAnsi="Courier New"/>
          <w:noProof/>
          <w:sz w:val="16"/>
          <w:lang w:eastAsia="ja-JP"/>
        </w:rPr>
        <w:t>(1..65536,...)</w:t>
      </w:r>
    </w:p>
    <w:p w14:paraId="08B69D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0B94B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F9AD9C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N</w:t>
      </w:r>
      <w:bookmarkStart w:id="1329" w:name="_Hlk513546616"/>
      <w:r w:rsidRPr="007B5C64">
        <w:rPr>
          <w:rFonts w:ascii="Courier New" w:eastAsia="SimSun" w:hAnsi="Courier New"/>
          <w:noProof/>
          <w:sz w:val="16"/>
          <w:lang w:eastAsia="ko-KR"/>
        </w:rPr>
        <w:t>onDynamic5QIDescriptor</w:t>
      </w:r>
      <w:bookmarkEnd w:id="1324"/>
      <w:bookmarkEnd w:id="1329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SEQUENCE {</w:t>
      </w:r>
    </w:p>
    <w:p w14:paraId="32A0FA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fiveQI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FiveQI,</w:t>
      </w:r>
    </w:p>
    <w:p w14:paraId="64BEEF0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priorityLevelQoS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PriorityLevelQoS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BE4FA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averagingWindow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AveragingWindow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6A7345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maximumDataBurstVolume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MaximumDataBurstVolume 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633E25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{Non</w:t>
      </w:r>
      <w:r w:rsidRPr="007B5C64">
        <w:rPr>
          <w:rFonts w:ascii="Courier New" w:eastAsia="SimSun" w:hAnsi="Courier New"/>
          <w:noProof/>
          <w:sz w:val="16"/>
          <w:lang w:eastAsia="ko-KR"/>
        </w:rPr>
        <w:t>Dynamic5QIDescriptor-ExtIEs</w:t>
      </w:r>
      <w:r w:rsidRPr="007B5C64">
        <w:rPr>
          <w:rFonts w:ascii="Courier New" w:eastAsia="SimSun" w:hAnsi="Courier New"/>
          <w:snapToGrid w:val="0"/>
          <w:sz w:val="16"/>
        </w:rPr>
        <w:t xml:space="preserve"> 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62309B5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DC3AF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72F73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26149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NonDynamic5QIDescriptor-ExtIEs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7953652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id-CNPacketDelayBudgetDownlink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ExtendedPacketDelayBudget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0F5B9E8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id-CNPacketDelayBudgetUplink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ExtendedPacketDelayBudget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PRESENCE optional},</w:t>
      </w:r>
    </w:p>
    <w:p w14:paraId="48DE289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0DC716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29A3B0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7C5680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B34A8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NRARFCN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INTEGER (0.. maxNRARFCN)</w:t>
      </w:r>
    </w:p>
    <w:p w14:paraId="6E3281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2998E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7F6C3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bookmarkStart w:id="1330" w:name="_Hlk44448002"/>
      <w:r w:rsidRPr="007B5C64">
        <w:rPr>
          <w:rFonts w:ascii="Courier New" w:eastAsia="SimSun" w:hAnsi="Courier New"/>
          <w:noProof/>
          <w:sz w:val="16"/>
          <w:lang w:eastAsia="ko-KR"/>
        </w:rPr>
        <w:t>NG-eNB-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RadioResourceStatus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::= SEQUENCE {</w:t>
      </w:r>
    </w:p>
    <w:bookmarkEnd w:id="1330"/>
    <w:p w14:paraId="50C15B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68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val="fr-FR" w:eastAsia="ko-KR"/>
        </w:rPr>
        <w:t>dL</w:t>
      </w:r>
      <w:proofErr w:type="spellEnd"/>
      <w:r w:rsidRPr="007B5C64">
        <w:rPr>
          <w:rFonts w:ascii="Courier New" w:eastAsia="SimSun" w:hAnsi="Courier New"/>
          <w:sz w:val="16"/>
          <w:lang w:val="fr-FR" w:eastAsia="ko-KR"/>
        </w:rPr>
        <w:t>-GBR-PRB-usage</w:t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  <w:t>DL-GBR-PRB-usage,</w:t>
      </w:r>
    </w:p>
    <w:p w14:paraId="24EB651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fr-FR" w:eastAsia="ko-KR"/>
        </w:rPr>
      </w:pPr>
      <w:r w:rsidRPr="007B5C64">
        <w:rPr>
          <w:rFonts w:ascii="Courier New" w:eastAsia="SimSun" w:hAnsi="Courier New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val="fr-FR" w:eastAsia="ko-KR"/>
        </w:rPr>
        <w:t>uL</w:t>
      </w:r>
      <w:proofErr w:type="spellEnd"/>
      <w:r w:rsidRPr="007B5C64">
        <w:rPr>
          <w:rFonts w:ascii="Courier New" w:eastAsia="SimSun" w:hAnsi="Courier New"/>
          <w:sz w:val="16"/>
          <w:lang w:val="fr-FR" w:eastAsia="ko-KR"/>
        </w:rPr>
        <w:t>-GBR-PRB-usage</w:t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  <w:t>UL-GBR-PRB-usage,</w:t>
      </w:r>
    </w:p>
    <w:p w14:paraId="759133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it-IT" w:eastAsia="ko-KR"/>
        </w:rPr>
      </w:pP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it-IT" w:eastAsia="ko-KR"/>
        </w:rPr>
        <w:t>dL-non-GBR-PRB-usage</w:t>
      </w:r>
      <w:r w:rsidRPr="007B5C64">
        <w:rPr>
          <w:rFonts w:ascii="Courier New" w:eastAsia="SimSun" w:hAnsi="Courier New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z w:val="16"/>
          <w:lang w:val="it-IT" w:eastAsia="ko-KR"/>
        </w:rPr>
        <w:tab/>
        <w:t>DL-non-GBR-PRB-usage,</w:t>
      </w:r>
    </w:p>
    <w:p w14:paraId="5E79B49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it-IT" w:eastAsia="ko-KR"/>
        </w:rPr>
      </w:pPr>
      <w:r w:rsidRPr="007B5C64">
        <w:rPr>
          <w:rFonts w:ascii="Courier New" w:eastAsia="SimSun" w:hAnsi="Courier New"/>
          <w:sz w:val="16"/>
          <w:lang w:val="it-IT" w:eastAsia="ko-KR"/>
        </w:rPr>
        <w:tab/>
        <w:t>uL-non-GBR-PRB-usage</w:t>
      </w:r>
      <w:r w:rsidRPr="007B5C64">
        <w:rPr>
          <w:rFonts w:ascii="Courier New" w:eastAsia="SimSun" w:hAnsi="Courier New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z w:val="16"/>
          <w:lang w:val="it-IT" w:eastAsia="ko-KR"/>
        </w:rPr>
        <w:tab/>
        <w:t>UL-non-GBR-PRB-usage,</w:t>
      </w:r>
    </w:p>
    <w:p w14:paraId="7E11FF3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fr-FR" w:eastAsia="ko-KR"/>
        </w:rPr>
      </w:pPr>
      <w:r w:rsidRPr="007B5C64">
        <w:rPr>
          <w:rFonts w:ascii="Courier New" w:eastAsia="SimSun" w:hAnsi="Courier New"/>
          <w:sz w:val="16"/>
          <w:lang w:val="it-IT"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val="fr-FR" w:eastAsia="ko-KR"/>
        </w:rPr>
        <w:t>dL</w:t>
      </w:r>
      <w:proofErr w:type="spellEnd"/>
      <w:r w:rsidRPr="007B5C64">
        <w:rPr>
          <w:rFonts w:ascii="Courier New" w:eastAsia="SimSun" w:hAnsi="Courier New"/>
          <w:sz w:val="16"/>
          <w:lang w:val="fr-FR" w:eastAsia="ko-KR"/>
        </w:rPr>
        <w:t>-</w:t>
      </w:r>
      <w:r w:rsidRPr="007B5C64">
        <w:rPr>
          <w:rFonts w:ascii="Courier New" w:eastAsia="SimSun" w:hAnsi="Courier New"/>
          <w:bCs/>
          <w:sz w:val="16"/>
          <w:lang w:val="fr-FR" w:eastAsia="ko-KR"/>
        </w:rPr>
        <w:t>Total-PRB-usage</w:t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  <w:t>DL-</w:t>
      </w:r>
      <w:r w:rsidRPr="007B5C64">
        <w:rPr>
          <w:rFonts w:ascii="Courier New" w:eastAsia="SimSun" w:hAnsi="Courier New"/>
          <w:bCs/>
          <w:sz w:val="16"/>
          <w:lang w:val="fr-FR" w:eastAsia="ko-KR"/>
        </w:rPr>
        <w:t>Total-PRB-usage</w:t>
      </w:r>
      <w:r w:rsidRPr="007B5C64">
        <w:rPr>
          <w:rFonts w:ascii="Courier New" w:eastAsia="SimSun" w:hAnsi="Courier New"/>
          <w:sz w:val="16"/>
          <w:lang w:val="fr-FR" w:eastAsia="ko-KR"/>
        </w:rPr>
        <w:t>,</w:t>
      </w:r>
    </w:p>
    <w:p w14:paraId="1378AC3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val="fr-FR" w:eastAsia="ko-KR"/>
        </w:rPr>
        <w:t>uL</w:t>
      </w:r>
      <w:proofErr w:type="spellEnd"/>
      <w:r w:rsidRPr="007B5C64">
        <w:rPr>
          <w:rFonts w:ascii="Courier New" w:eastAsia="SimSun" w:hAnsi="Courier New"/>
          <w:sz w:val="16"/>
          <w:lang w:val="fr-FR" w:eastAsia="ko-KR"/>
        </w:rPr>
        <w:t>-</w:t>
      </w:r>
      <w:r w:rsidRPr="007B5C64">
        <w:rPr>
          <w:rFonts w:ascii="Courier New" w:eastAsia="SimSun" w:hAnsi="Courier New"/>
          <w:bCs/>
          <w:sz w:val="16"/>
          <w:lang w:val="fr-FR" w:eastAsia="ko-KR"/>
        </w:rPr>
        <w:t>Total-PRB-usage</w:t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  <w:t>UL-</w:t>
      </w:r>
      <w:r w:rsidRPr="007B5C64">
        <w:rPr>
          <w:rFonts w:ascii="Courier New" w:eastAsia="SimSun" w:hAnsi="Courier New"/>
          <w:bCs/>
          <w:sz w:val="16"/>
          <w:lang w:val="fr-FR" w:eastAsia="ko-KR"/>
        </w:rPr>
        <w:t>Total-PRB-usage</w:t>
      </w:r>
      <w:r w:rsidRPr="007B5C64">
        <w:rPr>
          <w:rFonts w:ascii="Courier New" w:eastAsia="SimSun" w:hAnsi="Courier New"/>
          <w:sz w:val="16"/>
          <w:lang w:val="fr-FR" w:eastAsia="ko-KR"/>
        </w:rPr>
        <w:t>,</w:t>
      </w:r>
    </w:p>
    <w:p w14:paraId="177355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 xml:space="preserve"> NG-eNB-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RadioResourceStatus</w:t>
      </w:r>
      <w:r w:rsidRPr="007B5C64">
        <w:rPr>
          <w:rFonts w:ascii="Courier New" w:eastAsia="SimSun" w:hAnsi="Courier New"/>
          <w:sz w:val="16"/>
          <w:lang w:val="fr-FR" w:eastAsia="ko-KR"/>
        </w:rPr>
        <w:t>-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 } OPTIONAL,</w:t>
      </w:r>
    </w:p>
    <w:p w14:paraId="3E979D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5971DA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FCB45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42A2AA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NG-eNB-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RadioResourceStatus</w:t>
      </w:r>
      <w:r w:rsidRPr="007B5C64">
        <w:rPr>
          <w:rFonts w:ascii="Courier New" w:eastAsia="SimSun" w:hAnsi="Courier New"/>
          <w:sz w:val="16"/>
          <w:lang w:eastAsia="ko-KR"/>
        </w:rPr>
        <w:t>-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50B388B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id-DL-scheduling-PDCCH-CCE-usage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DL-scheduling-PDCCH-CCE-usage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129076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id-UL-scheduling-PDCCH-CCE-usage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UL-scheduling-PDCCH-CCE-usage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4B1ED1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7863CC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27B14C2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7C2DB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DL-scheduling-PDCCH-CCE-usage</w:t>
      </w:r>
      <w:r w:rsidRPr="007B5C64">
        <w:rPr>
          <w:rFonts w:ascii="Courier New" w:eastAsia="Batang" w:hAnsi="Courier New"/>
          <w:noProof/>
          <w:sz w:val="16"/>
          <w:lang w:eastAsia="ko-KR"/>
        </w:rPr>
        <w:t xml:space="preserve"> ::= INTEGER (0..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Batang" w:hAnsi="Courier New"/>
          <w:noProof/>
          <w:sz w:val="16"/>
          <w:lang w:eastAsia="ko-KR"/>
        </w:rPr>
        <w:t>100)</w:t>
      </w:r>
    </w:p>
    <w:p w14:paraId="6977B97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UL-scheduling-PDCCH-CCE-usage</w:t>
      </w:r>
      <w:r w:rsidRPr="007B5C64">
        <w:rPr>
          <w:rFonts w:ascii="Courier New" w:eastAsia="Batang" w:hAnsi="Courier New"/>
          <w:noProof/>
          <w:sz w:val="16"/>
          <w:lang w:eastAsia="ko-KR"/>
        </w:rPr>
        <w:t xml:space="preserve"> ::= INTEGER (0..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Batang" w:hAnsi="Courier New"/>
          <w:noProof/>
          <w:sz w:val="16"/>
          <w:lang w:eastAsia="ko-KR"/>
        </w:rPr>
        <w:t>100)</w:t>
      </w:r>
    </w:p>
    <w:p w14:paraId="3113E5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347DC9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6E7ADF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TNLCapacityIndicator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110A57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dLTNLOfferedCapacity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OfferedCapacity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4C95B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dLTNL</w:t>
      </w:r>
      <w:r w:rsidRPr="007B5C64">
        <w:rPr>
          <w:rFonts w:ascii="Courier New" w:eastAsia="SimSun" w:hAnsi="Courier New"/>
          <w:noProof/>
          <w:sz w:val="16"/>
          <w:lang w:eastAsia="en-GB"/>
        </w:rPr>
        <w:t>AvailableCapacity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>AvailableCapacity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4BB6C2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uLTNLOfferedCapacity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OfferedCapacity,</w:t>
      </w:r>
    </w:p>
    <w:p w14:paraId="3D5A7F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uLTNLAvailableCapacity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AvailableCapacity,</w:t>
      </w:r>
    </w:p>
    <w:p w14:paraId="53E557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TNLCapacityIndicator-ExtIEs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 OPTIONAL,</w:t>
      </w:r>
    </w:p>
    <w:p w14:paraId="204C52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2AFE08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6E8A77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510F06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TNLCapacityIndicator-ExtIEs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486D0A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1A44FA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63507C6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1C1944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</w:pPr>
      <w:bookmarkStart w:id="1331" w:name="MCCQCTEMPBM_00000312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Non-F1-TerminatingTopologyBHInformation</w:t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ab/>
        <w:t>::= SEQUENCE {</w:t>
      </w:r>
    </w:p>
    <w:p w14:paraId="1A6209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3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ab/>
        <w:t>nonF1Terminating</w:t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BHInformation-List</w:t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>NonF1Terminating</w:t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BHInformation-List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,</w:t>
      </w:r>
    </w:p>
    <w:p w14:paraId="3E2215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3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</w:rPr>
      </w:pP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bAPControlPDURLCCH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-List</w:t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BAPControlPDURLCCH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-List</w:t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  <w:t>OPTIONAL,</w:t>
      </w:r>
    </w:p>
    <w:p w14:paraId="3CA8F0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72"/>
          <w:tab w:val="left" w:pos="4608"/>
          <w:tab w:val="left" w:pos="4992"/>
          <w:tab w:val="left" w:pos="5376"/>
          <w:tab w:val="left" w:pos="5760"/>
          <w:tab w:val="left" w:pos="5828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>iE</w:t>
      </w:r>
      <w:proofErr w:type="spellEnd"/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>-Extensions</w:t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 xml:space="preserve"> { {Non-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F1-TerminatingTopologyBHInformation</w:t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>-ExtIEs} }</w:t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ab/>
        <w:t>OPTIONAL,</w:t>
      </w:r>
    </w:p>
    <w:p w14:paraId="381BFC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ab/>
        <w:t>...</w:t>
      </w:r>
    </w:p>
    <w:p w14:paraId="24C2276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>}</w:t>
      </w:r>
    </w:p>
    <w:p w14:paraId="476F3D9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119A9E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Non-F1-TerminatingTopologyBHInformation</w:t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>-</w:t>
      </w:r>
      <w:proofErr w:type="spellStart"/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>ExtIEs</w:t>
      </w:r>
      <w:proofErr w:type="spellEnd"/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 xml:space="preserve"> XNAP-PROTOCOL-EXTENSION ::= {</w:t>
      </w:r>
    </w:p>
    <w:p w14:paraId="73B1FE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ab/>
        <w:t>...</w:t>
      </w:r>
    </w:p>
    <w:p w14:paraId="0E8CE1B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>}</w:t>
      </w:r>
    </w:p>
    <w:p w14:paraId="4DBC4F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</w:pPr>
    </w:p>
    <w:p w14:paraId="4C352F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>NonF1Terminating</w:t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BHInformation-List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 xml:space="preserve"> ::= SEQUENCE (SIZE(1..maxnoofBHInfo)) OF </w:t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>NonF1Terminating</w:t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BHInformation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</w:p>
    <w:p w14:paraId="2F6F4B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5BB469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>NonF1Terminating</w:t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BHInformation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 ::= SEQUENCE {</w:t>
      </w:r>
    </w:p>
    <w:p w14:paraId="333C64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lastRenderedPageBreak/>
        <w:tab/>
        <w:t>bHInfoIndex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BHInfoIndex,</w:t>
      </w:r>
    </w:p>
    <w:p w14:paraId="2ED7BD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dlNon-F1Term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val="en-US"/>
        </w:rPr>
        <w:t>inating</w:t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BHInfo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  <w:t>DLNonF1Term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val="en-US"/>
        </w:rPr>
        <w:t>inating</w:t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-</w:t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BHInfo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  <w:t>OPTIONAL,</w:t>
      </w:r>
    </w:p>
    <w:p w14:paraId="2583979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  <w:t>ulNon-F1Term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val="en-US"/>
        </w:rPr>
        <w:t>inating</w:t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BHInfo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  <w:t>ULNonF1Term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val="en-US"/>
        </w:rPr>
        <w:t>inating</w:t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-</w:t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BHInfo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  <w:t>OPTIONAL,</w:t>
      </w:r>
    </w:p>
    <w:p w14:paraId="445A57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iE-Extension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ProtocolExtensionContainer</w:t>
      </w:r>
      <w:proofErr w:type="spellEnd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 xml:space="preserve"> { {</w:t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 xml:space="preserve"> NonF1Terminating</w:t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BHInformation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-ExtIEs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} }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OPTIONAL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,</w:t>
      </w:r>
    </w:p>
    <w:p w14:paraId="58D476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...</w:t>
      </w:r>
    </w:p>
    <w:p w14:paraId="69CEF4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439357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0697B9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>NonF1Terminating</w:t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BHInformation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-Item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 xml:space="preserve">-ExtIEs 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XNAP-PROTOCOL-EXTENSION ::= {</w:t>
      </w:r>
    </w:p>
    <w:p w14:paraId="05ABB7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...</w:t>
      </w:r>
    </w:p>
    <w:p w14:paraId="27A8BA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}</w:t>
      </w:r>
    </w:p>
    <w:p w14:paraId="0EFDE1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</w:pPr>
    </w:p>
    <w:p w14:paraId="3CB055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</w:pPr>
    </w:p>
    <w:p w14:paraId="53D62A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NonUPTraffic ::= CHOICE {</w:t>
      </w:r>
    </w:p>
    <w:p w14:paraId="5A2C06F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nonUPTrafficType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NonUPTrafficType,</w:t>
      </w:r>
    </w:p>
    <w:p w14:paraId="661523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controlPlaneTrafficType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ControlPlaneTrafficType,</w:t>
      </w:r>
    </w:p>
    <w:p w14:paraId="54110DC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choice-extension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ProtocolIE-Single-Container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 xml:space="preserve"> { {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 xml:space="preserve"> </w:t>
      </w:r>
      <w:proofErr w:type="spellStart"/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NonUPTraffic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-ExtIEs</w:t>
      </w:r>
      <w:proofErr w:type="spellEnd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} }</w:t>
      </w:r>
    </w:p>
    <w:p w14:paraId="2D4A3F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146DDC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55A595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NonUPTraffic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-</w:t>
      </w:r>
      <w:proofErr w:type="spellStart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ExtIEs</w:t>
      </w:r>
      <w:proofErr w:type="spellEnd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 xml:space="preserve"> XNAP-PROTOCOL-IES ::= {</w:t>
      </w:r>
    </w:p>
    <w:p w14:paraId="4C6BDF1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...</w:t>
      </w:r>
    </w:p>
    <w:p w14:paraId="61598B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4348D4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</w:pPr>
    </w:p>
    <w:p w14:paraId="5C123A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224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 xml:space="preserve">NonUPTrafficType </w:t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 xml:space="preserve">::= 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ENUMERATED {ueassociatedf1ap, nonueassociatedf1ap, nonf1, ...}</w:t>
      </w:r>
    </w:p>
    <w:p w14:paraId="426385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7F16A4B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224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NoPDUSessionIndication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>::= ENUMERATED {true, ...}</w:t>
      </w:r>
    </w:p>
    <w:bookmarkEnd w:id="1331"/>
    <w:p w14:paraId="22B956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B3ED0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NPN-Broadcast-Information ::= CHOICE {</w:t>
      </w:r>
    </w:p>
    <w:p w14:paraId="73DE7F1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snpn-Information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NPN-Broadcast-Information-SNPN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39BEEE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pni-npn-Information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NPN-Broadcast-Information-PNI-NPN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6CD906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ProtocolIE-Single-Container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{ {</w:t>
      </w:r>
      <w:r w:rsidRPr="007B5C64">
        <w:rPr>
          <w:rFonts w:ascii="Courier New" w:eastAsia="SimSun" w:hAnsi="Courier New"/>
          <w:noProof/>
          <w:sz w:val="16"/>
          <w:lang w:eastAsia="ko-KR"/>
        </w:rPr>
        <w:t>NPN-Broadcast-Information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-ExtIEs} }</w:t>
      </w:r>
    </w:p>
    <w:p w14:paraId="5CE6A6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79E1A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76E62C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NPN-Broadcast-Information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 XNAP-PROTOCOL-IES ::= {</w:t>
      </w:r>
    </w:p>
    <w:p w14:paraId="50CF486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B1A4DE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B2C25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7B25B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NPN-Broadcast-Information-SNPN ::= SEQUENCE {</w:t>
      </w:r>
    </w:p>
    <w:p w14:paraId="4074A7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broadcastSNPNID-List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BroadcastSNPNID-List,</w:t>
      </w:r>
    </w:p>
    <w:p w14:paraId="563EA90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NPN-Broadcast-Information-SNPN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3CE6CA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CEDDEF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C8FCF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408C76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NPN-Broadcast-Information-SNPN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1FD776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27DD13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674ACB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NPN-Broadcast-Information-PNI-NPN ::= SEQUENCE {</w:t>
      </w:r>
    </w:p>
    <w:p w14:paraId="3B5C443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broadcastPNI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-NPN-ID-Information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BroadcastPNI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-NPN-ID-Information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5DB2601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iE-Extension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NPN-Broadcast-Information-PNI-NPN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z w:val="16"/>
          <w:lang w:val="fr-FR"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} }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,</w:t>
      </w:r>
    </w:p>
    <w:p w14:paraId="1F1DA9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...</w:t>
      </w:r>
    </w:p>
    <w:p w14:paraId="4FEA34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66E847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781E1A6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NPN-Broadcast-Information-PNI-NPN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 xml:space="preserve">-ExtIEs 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XNAP-PROTOCOL-EXTENSION ::= {</w:t>
      </w:r>
    </w:p>
    <w:p w14:paraId="35E716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7D4E017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lastRenderedPageBreak/>
        <w:t>}</w:t>
      </w:r>
    </w:p>
    <w:p w14:paraId="349C5A5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6D41FF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NPNMobilityInformation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::= CHOICE {</w:t>
      </w:r>
    </w:p>
    <w:p w14:paraId="17EB8B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snpn-mobility-information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NPNMobilityInformation-SNPN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,</w:t>
      </w:r>
    </w:p>
    <w:p w14:paraId="424A20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pni-npn-mobility-information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NPNMobilityInformation-PNI-NPN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,</w:t>
      </w:r>
    </w:p>
    <w:p w14:paraId="30D320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choice-extension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ProtocolIE-Single-Container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{ {NPNMobilityInformation-ExtIEs} }</w:t>
      </w:r>
    </w:p>
    <w:p w14:paraId="2E88131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3550E77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7BCBB9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NPNMobilityInformation-ExtIEs XNAP-PROTOCOL-IES ::= {</w:t>
      </w:r>
    </w:p>
    <w:p w14:paraId="519B79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...</w:t>
      </w:r>
    </w:p>
    <w:p w14:paraId="54978E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554B6E3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49CFABA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NPNMobilityInformation-SNPN ::= SEQUENCE {</w:t>
      </w:r>
    </w:p>
    <w:p w14:paraId="3EF96C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serving-NID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NID,</w:t>
      </w:r>
    </w:p>
    <w:p w14:paraId="01BF93F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NPNMobilityInformation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-SNPN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-ExtIEs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} }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,</w:t>
      </w:r>
    </w:p>
    <w:p w14:paraId="2D9D27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00F0FFC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890AF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1BC2FB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NPNMobilityInformation-SNPN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4B7F44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id-EquivalentSNPNs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EquivalentSNPNs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6C6AB4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54A6FCF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254401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CEFD1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NPNMobilityInformation-PNI-NPN ::= SEQUENCE {</w:t>
      </w:r>
    </w:p>
    <w:p w14:paraId="57566D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allowedPNI-NPN-ID-List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AllowedPNI-NPN-ID-List,</w:t>
      </w:r>
    </w:p>
    <w:p w14:paraId="29A875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iE-Extension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NPNMobilityInformation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-PNI-NPN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-ExtIEs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} }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,</w:t>
      </w:r>
    </w:p>
    <w:p w14:paraId="3EBDFF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...</w:t>
      </w:r>
    </w:p>
    <w:p w14:paraId="1A08E3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621830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54FB10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NPNMobilityInformation-PNI-NPN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 xml:space="preserve">-ExtIEs 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XNAP-PROTOCOL-EXTENSION ::= {</w:t>
      </w:r>
    </w:p>
    <w:p w14:paraId="3EBE300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2146333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1D26E2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77BEB5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6A49C1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NPNPagingAssistanceInformation 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::= CHOICE {</w:t>
      </w:r>
    </w:p>
    <w:p w14:paraId="2A80873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pni-npn-Information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NPNPagingAssistanceInformation-PNI-NPN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,</w:t>
      </w:r>
    </w:p>
    <w:p w14:paraId="1FCFFA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choice-extension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ProtocolIE-Single-Container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{ {NPNPagingAssistanceInformation-ExtIEs} }</w:t>
      </w:r>
    </w:p>
    <w:p w14:paraId="08D888E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7608760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3DA4FD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NPNPagingAssistanceInformation-ExtIEs XNAP-PROTOCOL-IES ::= {</w:t>
      </w:r>
    </w:p>
    <w:p w14:paraId="7DA2D2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...</w:t>
      </w:r>
    </w:p>
    <w:p w14:paraId="6A73FC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7E9D66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7770DE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NPNPagingAssistanceInformation-PNI-NPN ::= SEQUENCE {</w:t>
      </w:r>
    </w:p>
    <w:p w14:paraId="401713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allowed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PNI-NPN-ID-List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Allowed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PNI-NPN-ID-List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,</w:t>
      </w:r>
    </w:p>
    <w:p w14:paraId="5055EE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NPNPagingAssistanceInformation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-PNI-NPN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-ExtIEs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} }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,</w:t>
      </w:r>
    </w:p>
    <w:p w14:paraId="0BBCBB3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...</w:t>
      </w:r>
    </w:p>
    <w:p w14:paraId="626800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4AED08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0277013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NPNPagingAssistanceInformation-PNI-NPN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 xml:space="preserve">-ExtIEs 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XNAP-PROTOCOL-EXTENSION ::= {</w:t>
      </w:r>
    </w:p>
    <w:p w14:paraId="2A76F1B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302436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7846EE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54384E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0F1594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NPN-Support ::= CHOICE {</w:t>
      </w:r>
    </w:p>
    <w:p w14:paraId="49FBEE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sNPN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NPN-Support-SNPN,</w:t>
      </w:r>
    </w:p>
    <w:p w14:paraId="60F76C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val="fr-FR" w:eastAsia="ko-KR"/>
        </w:rPr>
        <w:t>choice</w:t>
      </w:r>
      <w:proofErr w:type="spellEnd"/>
      <w:r w:rsidRPr="007B5C64">
        <w:rPr>
          <w:rFonts w:ascii="Courier New" w:eastAsia="SimSun" w:hAnsi="Courier New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val="fr-FR" w:eastAsia="ko-KR"/>
        </w:rPr>
        <w:t>ProtocolIE</w:t>
      </w:r>
      <w:proofErr w:type="spellEnd"/>
      <w:r w:rsidRPr="007B5C64">
        <w:rPr>
          <w:rFonts w:ascii="Courier New" w:eastAsia="SimSun" w:hAnsi="Courier New"/>
          <w:sz w:val="16"/>
          <w:lang w:val="fr-FR" w:eastAsia="ko-KR"/>
        </w:rPr>
        <w:t>-Single-Container { {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NPN-Support</w:t>
      </w:r>
      <w:r w:rsidRPr="007B5C64">
        <w:rPr>
          <w:rFonts w:ascii="Courier New" w:eastAsia="SimSun" w:hAnsi="Courier New"/>
          <w:sz w:val="16"/>
          <w:lang w:val="fr-FR" w:eastAsia="ko-KR"/>
        </w:rPr>
        <w:t>-</w:t>
      </w:r>
      <w:proofErr w:type="spellStart"/>
      <w:r w:rsidRPr="007B5C64">
        <w:rPr>
          <w:rFonts w:ascii="Courier New" w:eastAsia="SimSun" w:hAnsi="Courier New"/>
          <w:sz w:val="16"/>
          <w:lang w:val="fr-FR" w:eastAsia="ko-KR"/>
        </w:rPr>
        <w:t>ExtIEs</w:t>
      </w:r>
      <w:proofErr w:type="spellEnd"/>
      <w:r w:rsidRPr="007B5C64">
        <w:rPr>
          <w:rFonts w:ascii="Courier New" w:eastAsia="SimSun" w:hAnsi="Courier New"/>
          <w:sz w:val="16"/>
          <w:lang w:val="fr-FR" w:eastAsia="ko-KR"/>
        </w:rPr>
        <w:t>} }</w:t>
      </w:r>
    </w:p>
    <w:p w14:paraId="0F0274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</w:t>
      </w:r>
    </w:p>
    <w:p w14:paraId="6C2DEB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</w:p>
    <w:p w14:paraId="38B570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NPN-Support</w:t>
      </w:r>
      <w:r w:rsidRPr="007B5C64">
        <w:rPr>
          <w:rFonts w:ascii="Courier New" w:eastAsia="SimSun" w:hAnsi="Courier New"/>
          <w:sz w:val="16"/>
          <w:lang w:val="fr-FR" w:eastAsia="ko-KR"/>
        </w:rPr>
        <w:t>-</w:t>
      </w:r>
      <w:proofErr w:type="spellStart"/>
      <w:r w:rsidRPr="007B5C64">
        <w:rPr>
          <w:rFonts w:ascii="Courier New" w:eastAsia="SimSun" w:hAnsi="Courier New"/>
          <w:sz w:val="16"/>
          <w:lang w:val="fr-FR" w:eastAsia="ko-KR"/>
        </w:rPr>
        <w:t>ExtIEs</w:t>
      </w:r>
      <w:proofErr w:type="spellEnd"/>
      <w:r w:rsidRPr="007B5C64">
        <w:rPr>
          <w:rFonts w:ascii="Courier New" w:eastAsia="SimSun" w:hAnsi="Courier New"/>
          <w:sz w:val="16"/>
          <w:lang w:val="fr-FR" w:eastAsia="ko-KR"/>
        </w:rPr>
        <w:t xml:space="preserve"> 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XNAP-PROTOCOL-IES </w:t>
      </w:r>
      <w:r w:rsidRPr="007B5C64">
        <w:rPr>
          <w:rFonts w:ascii="Courier New" w:eastAsia="SimSun" w:hAnsi="Courier New"/>
          <w:sz w:val="16"/>
          <w:lang w:val="fr-FR" w:eastAsia="ko-KR"/>
        </w:rPr>
        <w:t>::= {</w:t>
      </w:r>
    </w:p>
    <w:p w14:paraId="23BA34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fr-FR" w:eastAsia="ko-KR"/>
        </w:rPr>
      </w:pPr>
      <w:r w:rsidRPr="007B5C64">
        <w:rPr>
          <w:rFonts w:ascii="Courier New" w:eastAsia="SimSun" w:hAnsi="Courier New"/>
          <w:sz w:val="16"/>
          <w:lang w:val="fr-FR" w:eastAsia="ko-KR"/>
        </w:rPr>
        <w:tab/>
        <w:t>...</w:t>
      </w:r>
    </w:p>
    <w:p w14:paraId="3980BF2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fr-FR" w:eastAsia="ko-KR"/>
        </w:rPr>
      </w:pPr>
      <w:r w:rsidRPr="007B5C64">
        <w:rPr>
          <w:rFonts w:ascii="Courier New" w:eastAsia="SimSun" w:hAnsi="Courier New"/>
          <w:sz w:val="16"/>
          <w:lang w:val="fr-FR" w:eastAsia="ko-KR"/>
        </w:rPr>
        <w:t>}</w:t>
      </w:r>
    </w:p>
    <w:p w14:paraId="1B311DE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4654A9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NPN-Support-SNPN ::= SEQUENCE {</w:t>
      </w:r>
    </w:p>
    <w:p w14:paraId="39075A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nid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NID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,</w:t>
      </w:r>
    </w:p>
    <w:p w14:paraId="6A15F7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</w:t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z w:val="16"/>
          <w:lang w:val="fr-FR" w:eastAsia="ko-KR"/>
        </w:rPr>
        <w:t xml:space="preserve"> { {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NPN-Support</w:t>
      </w:r>
      <w:r w:rsidRPr="007B5C64">
        <w:rPr>
          <w:rFonts w:ascii="Courier New" w:eastAsia="SimSun" w:hAnsi="Courier New"/>
          <w:sz w:val="16"/>
          <w:lang w:val="fr-FR" w:eastAsia="ko-KR"/>
        </w:rPr>
        <w:t>-SNPN-</w:t>
      </w:r>
      <w:proofErr w:type="spellStart"/>
      <w:r w:rsidRPr="007B5C64">
        <w:rPr>
          <w:rFonts w:ascii="Courier New" w:eastAsia="SimSun" w:hAnsi="Courier New"/>
          <w:sz w:val="16"/>
          <w:lang w:val="fr-FR" w:eastAsia="ko-KR"/>
        </w:rPr>
        <w:t>ExtIEs</w:t>
      </w:r>
      <w:proofErr w:type="spellEnd"/>
      <w:r w:rsidRPr="007B5C64">
        <w:rPr>
          <w:rFonts w:ascii="Courier New" w:eastAsia="SimSun" w:hAnsi="Courier New"/>
          <w:sz w:val="16"/>
          <w:lang w:val="fr-FR" w:eastAsia="ko-KR"/>
        </w:rPr>
        <w:t>} }</w:t>
      </w:r>
      <w:r w:rsidRPr="007B5C64">
        <w:rPr>
          <w:rFonts w:ascii="Courier New" w:eastAsia="SimSun" w:hAnsi="Courier New"/>
          <w:sz w:val="16"/>
          <w:lang w:val="fr-FR" w:eastAsia="ko-KR"/>
        </w:rPr>
        <w:tab/>
        <w:t>OPTIONAL,</w:t>
      </w:r>
    </w:p>
    <w:p w14:paraId="67D4B4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>...</w:t>
      </w:r>
    </w:p>
    <w:p w14:paraId="6618EE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657F38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5C95C8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NPN-Support</w:t>
      </w:r>
      <w:r w:rsidRPr="007B5C64">
        <w:rPr>
          <w:rFonts w:ascii="Courier New" w:eastAsia="SimSun" w:hAnsi="Courier New"/>
          <w:sz w:val="16"/>
          <w:lang w:eastAsia="ko-KR"/>
        </w:rPr>
        <w:t>-SNPN-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 xml:space="preserve"> XN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AP-PROTOCOL-EXTENSION </w:t>
      </w:r>
      <w:r w:rsidRPr="007B5C64">
        <w:rPr>
          <w:rFonts w:ascii="Courier New" w:eastAsia="SimSun" w:hAnsi="Courier New"/>
          <w:sz w:val="16"/>
          <w:lang w:eastAsia="ko-KR"/>
        </w:rPr>
        <w:t>::= {</w:t>
      </w:r>
    </w:p>
    <w:p w14:paraId="792D397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...</w:t>
      </w:r>
    </w:p>
    <w:p w14:paraId="57018EB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>}</w:t>
      </w:r>
    </w:p>
    <w:p w14:paraId="71CE28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0CF0CA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bookmarkStart w:id="1332" w:name="MCCQCTEMPBM_00000313"/>
      <w:r w:rsidRPr="007B5C64">
        <w:rPr>
          <w:rFonts w:ascii="Courier New" w:eastAsia="DengXian" w:hAnsi="Courier New" w:cs="Courier New"/>
          <w:noProof/>
          <w:snapToGrid w:val="0"/>
          <w:sz w:val="16"/>
        </w:rPr>
        <w:t>NPRACHConfiguration::=</w:t>
      </w:r>
      <w:bookmarkEnd w:id="1332"/>
      <w:r w:rsidRPr="007B5C64">
        <w:rPr>
          <w:rFonts w:ascii="Courier New" w:eastAsia="DengXian" w:hAnsi="Courier New"/>
          <w:noProof/>
          <w:snapToGrid w:val="0"/>
          <w:sz w:val="16"/>
        </w:rPr>
        <w:t xml:space="preserve"> SEQUENCE {</w:t>
      </w:r>
    </w:p>
    <w:p w14:paraId="0C8D4E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fdd-or-tdd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CHOICE {</w:t>
      </w:r>
    </w:p>
    <w:p w14:paraId="2415DB9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fdd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bookmarkStart w:id="1333" w:name="MCCQCTEMPBM_00000314"/>
      <w:r w:rsidRPr="007B5C64">
        <w:rPr>
          <w:rFonts w:ascii="Courier New" w:eastAsia="DengXian" w:hAnsi="Courier New" w:cs="Courier New"/>
          <w:noProof/>
          <w:snapToGrid w:val="0"/>
          <w:sz w:val="16"/>
        </w:rPr>
        <w:t>NPRACHConfiguration-FDD,</w:t>
      </w:r>
    </w:p>
    <w:p w14:paraId="759692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  <w:t>tdd</w:t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  <w:t>NPRACHConfiguration-TDD,</w:t>
      </w:r>
    </w:p>
    <w:bookmarkEnd w:id="1333"/>
    <w:p w14:paraId="2C8B16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choice-extension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ProtocolIE-Single-Container { { FDD-or-TDD-in-NPRACHConfiguration-Choice-ExtIEs} }</w:t>
      </w:r>
    </w:p>
    <w:p w14:paraId="6EF187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>},</w:t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</w:r>
    </w:p>
    <w:p w14:paraId="42E9CF2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  <w:t>iE-Extensions</w:t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  <w:t>ProtocolExtensionContainer { {</w:t>
      </w:r>
      <w:bookmarkStart w:id="1334" w:name="MCCQCTEMPBM_00000315"/>
      <w:r w:rsidRPr="007B5C64">
        <w:rPr>
          <w:rFonts w:ascii="Courier New" w:eastAsia="DengXian" w:hAnsi="Courier New" w:cs="Courier New"/>
          <w:noProof/>
          <w:snapToGrid w:val="0"/>
          <w:sz w:val="16"/>
          <w:lang w:val="fr-FR"/>
        </w:rPr>
        <w:t xml:space="preserve"> NPRACHConfiguration</w:t>
      </w:r>
      <w:bookmarkEnd w:id="1334"/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>-ExtIEs} }</w:t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  <w:t>OPTIONAL,</w:t>
      </w:r>
    </w:p>
    <w:p w14:paraId="1EBC64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>...</w:t>
      </w:r>
    </w:p>
    <w:p w14:paraId="3C65AD5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23B709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</w:p>
    <w:p w14:paraId="3FE3A8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bookmarkStart w:id="1335" w:name="MCCQCTEMPBM_00000316"/>
      <w:r w:rsidRPr="007B5C64">
        <w:rPr>
          <w:rFonts w:ascii="Courier New" w:eastAsia="DengXian" w:hAnsi="Courier New" w:cs="Courier New"/>
          <w:noProof/>
          <w:snapToGrid w:val="0"/>
          <w:sz w:val="16"/>
        </w:rPr>
        <w:t>NPRACHConfiguration</w:t>
      </w:r>
      <w:bookmarkEnd w:id="1335"/>
      <w:r w:rsidRPr="007B5C64">
        <w:rPr>
          <w:rFonts w:ascii="Courier New" w:eastAsia="DengXian" w:hAnsi="Courier New"/>
          <w:noProof/>
          <w:snapToGrid w:val="0"/>
          <w:sz w:val="16"/>
        </w:rPr>
        <w:t>-ExtIEs XNAP-PROTOCOL-EXTENSION ::= {</w:t>
      </w:r>
    </w:p>
    <w:p w14:paraId="1BCB6E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664CF4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3148FC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</w:p>
    <w:p w14:paraId="5807748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FDD-or-TDD-in-NPRACHConfiguration-Choice-ExtIEs XNAP-PROTOCOL-IES ::= {</w:t>
      </w:r>
    </w:p>
    <w:p w14:paraId="310E1D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592B6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687D80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</w:p>
    <w:p w14:paraId="31A8DE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bookmarkStart w:id="1336" w:name="MCCQCTEMPBM_00000317"/>
      <w:r w:rsidRPr="007B5C64">
        <w:rPr>
          <w:rFonts w:ascii="Courier New" w:eastAsia="DengXian" w:hAnsi="Courier New" w:cs="Courier New"/>
          <w:noProof/>
          <w:snapToGrid w:val="0"/>
          <w:sz w:val="16"/>
        </w:rPr>
        <w:t>NPRACHConfiguration-FDD::=</w:t>
      </w:r>
      <w:bookmarkEnd w:id="1336"/>
      <w:r w:rsidRPr="007B5C64">
        <w:rPr>
          <w:rFonts w:ascii="Courier New" w:eastAsia="DengXian" w:hAnsi="Courier New"/>
          <w:noProof/>
          <w:snapToGrid w:val="0"/>
          <w:sz w:val="16"/>
        </w:rPr>
        <w:t xml:space="preserve"> SEQUENCE {</w:t>
      </w:r>
    </w:p>
    <w:p w14:paraId="366172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76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nprach-CP-length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NPRACH-CP-Length,</w:t>
      </w:r>
    </w:p>
    <w:p w14:paraId="538174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anchorCarrier-NPRACHConfig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OCTET STRING</w:t>
      </w:r>
      <w:r w:rsidRPr="007B5C64">
        <w:rPr>
          <w:rFonts w:ascii="Courier New" w:eastAsia="DengXian" w:hAnsi="Courier New"/>
          <w:noProof/>
          <w:snapToGrid w:val="0"/>
          <w:sz w:val="16"/>
        </w:rPr>
        <w:t>,</w:t>
      </w:r>
    </w:p>
    <w:p w14:paraId="2856FE1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 xml:space="preserve">anchorCarrier-EDT-NPRACHConfig 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OCTET STRING</w:t>
      </w:r>
      <w:r w:rsidRPr="007B5C64">
        <w:rPr>
          <w:rFonts w:ascii="Courier New" w:eastAsia="DengXian" w:hAnsi="Courier New"/>
          <w:noProof/>
          <w:snapToGrid w:val="0"/>
          <w:sz w:val="16"/>
        </w:rPr>
        <w:t xml:space="preserve"> 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OPTIONAL,</w:t>
      </w:r>
    </w:p>
    <w:p w14:paraId="2C5EB5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060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anchorCarrier-Format2-NPRACHConfig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OCTET STRING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OPTIONAL,</w:t>
      </w:r>
    </w:p>
    <w:p w14:paraId="48767C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anchorCarrier-Format2-EDT-NPRACHConfig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OCTET STRING</w:t>
      </w:r>
      <w:r w:rsidRPr="007B5C64">
        <w:rPr>
          <w:rFonts w:ascii="Courier New" w:eastAsia="DengXian" w:hAnsi="Courier New"/>
          <w:noProof/>
          <w:snapToGrid w:val="0"/>
          <w:sz w:val="16"/>
        </w:rPr>
        <w:t xml:space="preserve"> 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OPTIONAL,</w:t>
      </w:r>
    </w:p>
    <w:p w14:paraId="04858DF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non-anchorCarrier-NPRACHConfig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OCTET STRING</w:t>
      </w:r>
      <w:r w:rsidRPr="007B5C64">
        <w:rPr>
          <w:rFonts w:ascii="Courier New" w:eastAsia="DengXian" w:hAnsi="Courier New"/>
          <w:noProof/>
          <w:snapToGrid w:val="0"/>
          <w:sz w:val="16"/>
        </w:rPr>
        <w:t xml:space="preserve"> 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OPTIONAL,</w:t>
      </w:r>
    </w:p>
    <w:p w14:paraId="12A497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non-anchorCarrier-Format2-NPRACHConfig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OCTET STRING</w:t>
      </w:r>
      <w:r w:rsidRPr="007B5C64">
        <w:rPr>
          <w:rFonts w:ascii="Courier New" w:eastAsia="DengXian" w:hAnsi="Courier New"/>
          <w:noProof/>
          <w:snapToGrid w:val="0"/>
          <w:sz w:val="16"/>
        </w:rPr>
        <w:t xml:space="preserve"> 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OPTIONAL,</w:t>
      </w:r>
    </w:p>
    <w:p w14:paraId="4F4D128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14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510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>iE-Extensions</w:t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  <w:t>ProtocolExtensionContainer { {</w:t>
      </w:r>
      <w:bookmarkStart w:id="1337" w:name="MCCQCTEMPBM_00000318"/>
      <w:r w:rsidRPr="007B5C64">
        <w:rPr>
          <w:rFonts w:ascii="Courier New" w:eastAsia="DengXian" w:hAnsi="Courier New" w:cs="Courier New"/>
          <w:noProof/>
          <w:snapToGrid w:val="0"/>
          <w:sz w:val="16"/>
          <w:lang w:val="fr-FR"/>
        </w:rPr>
        <w:t xml:space="preserve"> NPRACHConfiguration-FDD</w:t>
      </w:r>
      <w:bookmarkEnd w:id="1337"/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>-ExtIEs} }</w:t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  <w:t>OPTIONAL,</w:t>
      </w:r>
    </w:p>
    <w:p w14:paraId="5ACCAFA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>...</w:t>
      </w:r>
    </w:p>
    <w:p w14:paraId="797BF8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2404CD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</w:p>
    <w:p w14:paraId="675913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bookmarkStart w:id="1338" w:name="MCCQCTEMPBM_00000319"/>
      <w:r w:rsidRPr="007B5C64">
        <w:rPr>
          <w:rFonts w:ascii="Courier New" w:eastAsia="DengXian" w:hAnsi="Courier New" w:cs="Courier New"/>
          <w:noProof/>
          <w:snapToGrid w:val="0"/>
          <w:sz w:val="16"/>
        </w:rPr>
        <w:t>NPRACHConfiguration-FDD</w:t>
      </w:r>
      <w:bookmarkEnd w:id="1338"/>
      <w:r w:rsidRPr="007B5C64">
        <w:rPr>
          <w:rFonts w:ascii="Courier New" w:eastAsia="DengXian" w:hAnsi="Courier New"/>
          <w:noProof/>
          <w:snapToGrid w:val="0"/>
          <w:sz w:val="16"/>
        </w:rPr>
        <w:t>-ExtIEs XNAP-PROTOCOL-EXTENSION ::= {</w:t>
      </w:r>
    </w:p>
    <w:p w14:paraId="5F4E45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58D5F9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23C49F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</w:p>
    <w:p w14:paraId="49191A1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bookmarkStart w:id="1339" w:name="MCCQCTEMPBM_00000320"/>
      <w:r w:rsidRPr="007B5C64">
        <w:rPr>
          <w:rFonts w:ascii="Courier New" w:eastAsia="DengXian" w:hAnsi="Courier New" w:cs="Courier New"/>
          <w:noProof/>
          <w:snapToGrid w:val="0"/>
          <w:sz w:val="16"/>
        </w:rPr>
        <w:t>NPRACHConfiguration-TDD::=</w:t>
      </w:r>
      <w:bookmarkEnd w:id="1339"/>
      <w:r w:rsidRPr="007B5C64">
        <w:rPr>
          <w:rFonts w:ascii="Courier New" w:eastAsia="DengXian" w:hAnsi="Courier New"/>
          <w:noProof/>
          <w:snapToGrid w:val="0"/>
          <w:sz w:val="16"/>
        </w:rPr>
        <w:t xml:space="preserve"> SEQUENCE {</w:t>
      </w:r>
    </w:p>
    <w:p w14:paraId="630AB6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nprach-preambleFormat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NPRACH-preambleFormat,</w:t>
      </w:r>
    </w:p>
    <w:p w14:paraId="2CFBC3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anchorCarrier-NPRACHConfigTDD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OCTET STRING</w:t>
      </w:r>
      <w:r w:rsidRPr="007B5C64">
        <w:rPr>
          <w:rFonts w:ascii="Courier New" w:eastAsia="DengXian" w:hAnsi="Courier New"/>
          <w:noProof/>
          <w:snapToGrid w:val="0"/>
          <w:sz w:val="16"/>
        </w:rPr>
        <w:t>,</w:t>
      </w:r>
    </w:p>
    <w:p w14:paraId="518E89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non-anchorCarrierFequencyConfiglist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 xml:space="preserve">Non-AnchorCarrierFrequencylist 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OPTIONAL,</w:t>
      </w:r>
    </w:p>
    <w:p w14:paraId="644A7C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non-anchorCarrier-NPRACHConfigTDD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OCTET STRING</w:t>
      </w:r>
      <w:r w:rsidRPr="007B5C64">
        <w:rPr>
          <w:rFonts w:ascii="Courier New" w:eastAsia="DengXian" w:hAnsi="Courier New"/>
          <w:noProof/>
          <w:snapToGrid w:val="0"/>
          <w:sz w:val="16"/>
        </w:rPr>
        <w:t xml:space="preserve"> 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OPTIONAL,</w:t>
      </w:r>
    </w:p>
    <w:p w14:paraId="18A5AF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198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iE-Extensions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ProtocolExtensionContainer { {</w:t>
      </w:r>
      <w:bookmarkStart w:id="1340" w:name="MCCQCTEMPBM_00000321"/>
      <w:r w:rsidRPr="007B5C64">
        <w:rPr>
          <w:rFonts w:ascii="Courier New" w:eastAsia="DengXian" w:hAnsi="Courier New" w:cs="Courier New"/>
          <w:noProof/>
          <w:snapToGrid w:val="0"/>
          <w:sz w:val="16"/>
        </w:rPr>
        <w:t xml:space="preserve"> NPRACHConfiguration-TDD</w:t>
      </w:r>
      <w:bookmarkEnd w:id="1340"/>
      <w:r w:rsidRPr="007B5C64">
        <w:rPr>
          <w:rFonts w:ascii="Courier New" w:eastAsia="DengXian" w:hAnsi="Courier New"/>
          <w:noProof/>
          <w:snapToGrid w:val="0"/>
          <w:sz w:val="16"/>
        </w:rPr>
        <w:t>-ExtIEs} }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OPTIONAL,</w:t>
      </w:r>
    </w:p>
    <w:p w14:paraId="2738CA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</w:p>
    <w:p w14:paraId="48B5EA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...</w:t>
      </w:r>
    </w:p>
    <w:p w14:paraId="05F5EE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46D485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</w:p>
    <w:p w14:paraId="62126C3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bookmarkStart w:id="1341" w:name="MCCQCTEMPBM_00000322"/>
      <w:r w:rsidRPr="007B5C64">
        <w:rPr>
          <w:rFonts w:ascii="Courier New" w:eastAsia="DengXian" w:hAnsi="Courier New" w:cs="Courier New"/>
          <w:noProof/>
          <w:snapToGrid w:val="0"/>
          <w:sz w:val="16"/>
        </w:rPr>
        <w:t>NPRACHConfiguration-TDD</w:t>
      </w:r>
      <w:bookmarkEnd w:id="1341"/>
      <w:r w:rsidRPr="007B5C64">
        <w:rPr>
          <w:rFonts w:ascii="Courier New" w:eastAsia="DengXian" w:hAnsi="Courier New"/>
          <w:noProof/>
          <w:snapToGrid w:val="0"/>
          <w:sz w:val="16"/>
        </w:rPr>
        <w:t>-ExtIEs XNAP-PROTOCOL-EXTENSION ::= {</w:t>
      </w:r>
    </w:p>
    <w:p w14:paraId="77CE8F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4A6B29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0C28E5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</w:p>
    <w:p w14:paraId="17F8209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NPRACH-CP-Length::=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ENUMERATED {</w:t>
      </w:r>
    </w:p>
    <w:p w14:paraId="2506D4D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us66dot7,</w:t>
      </w:r>
    </w:p>
    <w:p w14:paraId="1220E8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us266dot7,</w:t>
      </w:r>
    </w:p>
    <w:p w14:paraId="13926A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730DD41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748EA4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</w:p>
    <w:p w14:paraId="1F3ACF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 xml:space="preserve">NPRACH-preambleFormat::= 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ENUMERATED {fmt0,fmt1,fmt2,fmt0a,fmt1a,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2E26939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</w:p>
    <w:p w14:paraId="18FA097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Non-AnchorCarrierFrequencylist</w:t>
      </w:r>
      <w:r w:rsidRPr="007B5C64">
        <w:rPr>
          <w:rFonts w:ascii="Courier New" w:eastAsia="SimSun" w:hAnsi="Courier New"/>
          <w:noProof/>
          <w:snapToGrid w:val="0"/>
          <w:sz w:val="16"/>
        </w:rPr>
        <w:t xml:space="preserve"> ::= SEQUENCE (SIZE(1..</w:t>
      </w:r>
      <w:r w:rsidRPr="007B5C64">
        <w:rPr>
          <w:rFonts w:ascii="Courier New" w:eastAsia="SimSun" w:hAnsi="Courier New"/>
          <w:noProof/>
          <w:sz w:val="16"/>
          <w:lang w:eastAsia="ko-KR"/>
        </w:rPr>
        <w:t>maxnoofNonAnchorCarrierFreqConfig</w:t>
      </w:r>
      <w:r w:rsidRPr="007B5C64">
        <w:rPr>
          <w:rFonts w:ascii="Courier New" w:eastAsia="SimSun" w:hAnsi="Courier New"/>
          <w:noProof/>
          <w:snapToGrid w:val="0"/>
          <w:sz w:val="16"/>
        </w:rPr>
        <w:t>)) OF</w:t>
      </w:r>
    </w:p>
    <w:p w14:paraId="4B48DC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SEQUENCE {</w:t>
      </w:r>
    </w:p>
    <w:p w14:paraId="454ECA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non-anchorCarrierFrquency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OCTET STRING</w:t>
      </w:r>
      <w:r w:rsidRPr="007B5C64">
        <w:rPr>
          <w:rFonts w:ascii="Courier New" w:eastAsia="DengXian" w:hAnsi="Courier New"/>
          <w:noProof/>
          <w:snapToGrid w:val="0"/>
          <w:sz w:val="16"/>
        </w:rPr>
        <w:t>,</w:t>
      </w:r>
    </w:p>
    <w:p w14:paraId="7AAB44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ProtocolExtensionContainer { {</w:t>
      </w:r>
      <w:r w:rsidRPr="007B5C64">
        <w:rPr>
          <w:rFonts w:ascii="Courier New" w:eastAsia="DengXian" w:hAnsi="Courier New"/>
          <w:noProof/>
          <w:snapToGrid w:val="0"/>
          <w:sz w:val="16"/>
        </w:rPr>
        <w:t xml:space="preserve"> Non-AnchorCarrierFrequencylist</w:t>
      </w:r>
      <w:r w:rsidRPr="007B5C64">
        <w:rPr>
          <w:rFonts w:ascii="Courier New" w:eastAsia="SimSun" w:hAnsi="Courier New"/>
          <w:noProof/>
          <w:snapToGrid w:val="0"/>
          <w:sz w:val="16"/>
        </w:rPr>
        <w:t>-ExtIEs} } OPTIONAL,</w:t>
      </w:r>
    </w:p>
    <w:p w14:paraId="176BBC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1B292E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}</w:t>
      </w:r>
    </w:p>
    <w:p w14:paraId="15F014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363C92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Non-AnchorCarrierFrequencylist</w:t>
      </w:r>
      <w:r w:rsidRPr="007B5C64">
        <w:rPr>
          <w:rFonts w:ascii="Courier New" w:eastAsia="SimSun" w:hAnsi="Courier New"/>
          <w:noProof/>
          <w:snapToGrid w:val="0"/>
          <w:sz w:val="16"/>
        </w:rPr>
        <w:t>-ExtIEs XNAP-PROTOCOL-EXTENSION ::= {</w:t>
      </w:r>
    </w:p>
    <w:p w14:paraId="4CC489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2AE77FC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0E1DA3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222587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4D19D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NR-Cell-Identity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BIT STRING (SIZE (36))</w:t>
      </w:r>
    </w:p>
    <w:p w14:paraId="489A12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9BBAB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FB0E27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NG-RAN-Cell-Identity-ListinRANPagingArea ::= SEQUENCE (SIZE (1..maxnoofCellsinRNA)) OF NG-RAN-Cell-Identity</w:t>
      </w:r>
    </w:p>
    <w:p w14:paraId="0FECC9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342" w:name="_Hlk513540941"/>
    </w:p>
    <w:p w14:paraId="09F8E89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CFEC7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NR-CGI</w:t>
      </w:r>
      <w:bookmarkEnd w:id="1342"/>
      <w:r w:rsidRPr="007B5C64">
        <w:rPr>
          <w:rFonts w:ascii="Courier New" w:eastAsia="SimSun" w:hAnsi="Courier New"/>
          <w:noProof/>
          <w:sz w:val="16"/>
          <w:lang w:val="fr-FR" w:eastAsia="ko-KR"/>
        </w:rPr>
        <w:t xml:space="preserve"> ::= SEQUENCE {</w:t>
      </w:r>
    </w:p>
    <w:p w14:paraId="4536C9F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plmn-id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PLMN-I</w:t>
      </w:r>
      <w:r w:rsidRPr="007B5C64">
        <w:rPr>
          <w:rFonts w:ascii="Courier New" w:eastAsia="SimSun" w:hAnsi="Courier New"/>
          <w:sz w:val="16"/>
          <w:lang w:val="fr-FR" w:eastAsia="ko-KR"/>
        </w:rPr>
        <w:t>dentity,</w:t>
      </w:r>
    </w:p>
    <w:p w14:paraId="61EEE9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nr-CI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NR-Cell-Identity,</w:t>
      </w:r>
    </w:p>
    <w:p w14:paraId="2576A13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NR-CGI-</w:t>
      </w:r>
      <w:proofErr w:type="spellStart"/>
      <w:r w:rsidRPr="007B5C64">
        <w:rPr>
          <w:rFonts w:ascii="Courier New" w:eastAsia="SimSun" w:hAnsi="Courier New"/>
          <w:noProof/>
          <w:sz w:val="16"/>
          <w:lang w:val="fr-FR" w:eastAsia="ko-KR"/>
        </w:rPr>
        <w:t>Ext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} } 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,</w:t>
      </w:r>
    </w:p>
    <w:p w14:paraId="53130BC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1CB79A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AAEE5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2B030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NR-CGI-ExtIEs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2C4E96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5DE6EF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7F8056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7979BC4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NR-U-Channel-List ::= SEQUENCE (SIZE (1..maxnoofNR-UChannelIDs)) OF NR-U-Channel-Item</w:t>
      </w:r>
    </w:p>
    <w:p w14:paraId="4E38C0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7237AD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NR-U-Channel-Item ::= SEQUENCE {</w:t>
      </w:r>
    </w:p>
    <w:p w14:paraId="5D0D0C7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-U-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ChannelID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NR-U-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ChannelID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58A54C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channelOccupancyTimePercentageDL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ChannelOccupancyTimePercentage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587AD8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energyDetectionThresholdDL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EnergyDetectionThreshold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7BC2DA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iE-Extension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{NR-U-Channel-Item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z w:val="16"/>
          <w:lang w:val="fr-FR" w:eastAsia="ko-KR"/>
        </w:rPr>
        <w:t>Ext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} } 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,</w:t>
      </w:r>
    </w:p>
    <w:p w14:paraId="7D4E29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...</w:t>
      </w:r>
    </w:p>
    <w:p w14:paraId="3A9062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501127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D1933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NR-U-Channel-Item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0AE537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val="en-US"/>
        </w:rPr>
        <w:tab/>
        <w:t xml:space="preserve">{ ID </w:t>
      </w:r>
      <w:bookmarkStart w:id="1343" w:name="_Hlk114070111"/>
      <w:r w:rsidRPr="007B5C64">
        <w:rPr>
          <w:rFonts w:ascii="Courier New" w:eastAsia="SimSun" w:hAnsi="Courier New"/>
          <w:noProof/>
          <w:sz w:val="16"/>
          <w:lang w:val="en-US"/>
        </w:rPr>
        <w:t>id-ChannelOccupancyTimePercentageUL</w:t>
      </w:r>
      <w:bookmarkEnd w:id="1343"/>
      <w:r w:rsidRPr="007B5C64">
        <w:rPr>
          <w:rFonts w:ascii="Courier New" w:eastAsia="SimSun" w:hAnsi="Courier New"/>
          <w:noProof/>
          <w:sz w:val="16"/>
          <w:lang w:val="en-US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val="en-US"/>
        </w:rPr>
        <w:tab/>
        <w:t>EXTENSION ChannelOccupancyTimePercentage</w:t>
      </w:r>
      <w:r w:rsidRPr="007B5C64">
        <w:rPr>
          <w:rFonts w:ascii="Courier New" w:eastAsia="SimSun" w:hAnsi="Courier New"/>
          <w:noProof/>
          <w:sz w:val="16"/>
          <w:lang w:val="en-US"/>
        </w:rPr>
        <w:tab/>
        <w:t>PRESENCE optional}|</w:t>
      </w:r>
    </w:p>
    <w:p w14:paraId="1697EF3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val="en-US"/>
        </w:rPr>
        <w:tab/>
        <w:t>{ ID id-EnergyDetectionThresholdUL</w:t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val="en-US"/>
        </w:rPr>
        <w:tab/>
        <w:t>EXTENSION EnergyDetectionThreshold</w:t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  <w:t>PRESENCE optional}|</w:t>
      </w:r>
    </w:p>
    <w:p w14:paraId="5DC16C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id-RadioResourceStatusNR-U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EXTENSION RadioResourceStatusNR-U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optional},</w:t>
      </w:r>
    </w:p>
    <w:p w14:paraId="60646C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07A2B8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089940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7A3C3FC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NR-U-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ChannelID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::= INTEGER (1..maxnoofNR-UChannelIDs, ...)</w:t>
      </w:r>
    </w:p>
    <w:p w14:paraId="74672FB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359FA1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ChannelOccupancyTimePercentage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::= INTEGER (0..100,...)</w:t>
      </w:r>
    </w:p>
    <w:p w14:paraId="480F39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0B2078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EnergyDetectionThreshold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::= INTEGER (-100..-50, ...)</w:t>
      </w:r>
    </w:p>
    <w:p w14:paraId="77C6ED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257FBA8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30237B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NR-U-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ChannelInfo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-List ::= SEQUENCE (SIZE (1..maxnoofNR-UChannelIDs)) OF NR-U-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Channel</w:t>
      </w:r>
      <w:r w:rsidRPr="007B5C64">
        <w:rPr>
          <w:rFonts w:ascii="Courier New" w:eastAsia="SimSun" w:hAnsi="Courier New" w:hint="eastAsia"/>
          <w:snapToGrid w:val="0"/>
          <w:sz w:val="16"/>
        </w:rPr>
        <w:t>Info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-Item</w:t>
      </w:r>
    </w:p>
    <w:p w14:paraId="5C37494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5003DE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NR-U-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Channe</w:t>
      </w:r>
      <w:r w:rsidRPr="007B5C64">
        <w:rPr>
          <w:rFonts w:ascii="Courier New" w:eastAsia="SimSun" w:hAnsi="Courier New" w:hint="eastAsia"/>
          <w:snapToGrid w:val="0"/>
          <w:sz w:val="16"/>
        </w:rPr>
        <w:t>l</w:t>
      </w:r>
      <w:r w:rsidRPr="007B5C64">
        <w:rPr>
          <w:rFonts w:ascii="Courier New" w:eastAsia="SimSun" w:hAnsi="Courier New"/>
          <w:snapToGrid w:val="0"/>
          <w:sz w:val="16"/>
        </w:rPr>
        <w:t>Info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-Item ::= SEQUENCE {</w:t>
      </w:r>
    </w:p>
    <w:p w14:paraId="3F6F179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-U-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ChannelID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  <w:t>NR-U-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ChannelID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23E92BB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nRARFCN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NRARFCN,</w:t>
      </w:r>
    </w:p>
    <w:p w14:paraId="433ECA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bandwidth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Bandwidth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5AF99A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iE-Extension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{NR-U-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Channe</w:t>
      </w:r>
      <w:r w:rsidRPr="007B5C64">
        <w:rPr>
          <w:rFonts w:ascii="Courier New" w:eastAsia="SimSun" w:hAnsi="Courier New" w:hint="eastAsia"/>
          <w:snapToGrid w:val="0"/>
          <w:sz w:val="16"/>
          <w:lang w:val="fr-FR"/>
        </w:rPr>
        <w:t>l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-Item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z w:val="16"/>
          <w:lang w:val="fr-FR" w:eastAsia="ko-KR"/>
        </w:rPr>
        <w:t>Ext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} } 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,</w:t>
      </w:r>
    </w:p>
    <w:p w14:paraId="349A20D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17EB2E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34688B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29B837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>NR-U-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Channe</w:t>
      </w:r>
      <w:r w:rsidRPr="007B5C64">
        <w:rPr>
          <w:rFonts w:ascii="Courier New" w:eastAsia="SimSun" w:hAnsi="Courier New" w:hint="eastAsia"/>
          <w:snapToGrid w:val="0"/>
          <w:sz w:val="16"/>
          <w:lang w:val="fr-FR"/>
        </w:rPr>
        <w:t>l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-Item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z w:val="16"/>
          <w:lang w:val="fr-FR"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z w:val="16"/>
          <w:lang w:val="fr-FR" w:eastAsia="ko-KR"/>
        </w:rPr>
        <w:t xml:space="preserve"> 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XNAP-PROTOCOL-EXTENSION ::= {</w:t>
      </w:r>
    </w:p>
    <w:p w14:paraId="1B4716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113FD9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597F4E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</w:p>
    <w:p w14:paraId="03EE09E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</w:p>
    <w:p w14:paraId="5DFE74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Bandwidth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::= ENUMERATED{mhz10, mhz20, mhz40, mhz60, mhz80, ...,mhz100}</w:t>
      </w:r>
    </w:p>
    <w:p w14:paraId="05C08D3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46F5FEE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A2XServicesAuthorized ::= SEQUENCE {</w:t>
      </w:r>
    </w:p>
    <w:p w14:paraId="664187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erial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Aerial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AF0F1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a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erial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Controller</w:t>
      </w:r>
      <w:r w:rsidRPr="007B5C64">
        <w:rPr>
          <w:rFonts w:ascii="Courier New" w:eastAsia="SimSun" w:hAnsi="Courier New"/>
          <w:noProof/>
          <w:sz w:val="16"/>
          <w:lang w:eastAsia="ko-KR"/>
        </w:rPr>
        <w:t>UE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Aerial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Controller</w:t>
      </w:r>
      <w:r w:rsidRPr="007B5C64">
        <w:rPr>
          <w:rFonts w:ascii="Courier New" w:eastAsia="SimSun" w:hAnsi="Courier New"/>
          <w:noProof/>
          <w:sz w:val="16"/>
          <w:lang w:eastAsia="ko-KR"/>
        </w:rPr>
        <w:t>UE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864721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ProtocolExtensionContainer { {NRA2XServicesAuthorized-ExtIEs}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07941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6E236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F538D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3749F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A2XServicesAuthorized-ExtIEs XNAP-PROTOCOL-EXTENSION ::= {</w:t>
      </w:r>
    </w:p>
    <w:p w14:paraId="6C267E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BDCBA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DEB83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4F22F49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NRCyclicPrefix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::= ENUMERATED {normal, extended, ...}</w:t>
      </w:r>
    </w:p>
    <w:p w14:paraId="0B0E37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3B76B9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lastRenderedPageBreak/>
        <w:t>NRDL-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ULTransmissionPeriodicity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::= ENUMERATED {ms0p5, ms0p625, ms1, ms1p25, ms2, ms2p5, ms3, ms4, ms5, ms10, ms20, ms40, ms60, ms80, ms100, ms120, ms140, ms160, ...}</w:t>
      </w:r>
    </w:p>
    <w:p w14:paraId="54B364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011CE8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NRFrequencyBand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::= INTEGER (1..1024, ...)</w:t>
      </w:r>
    </w:p>
    <w:p w14:paraId="4D0C4A8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6B93DC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2287E6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NRFrequencyBand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-List ::= SEQUENCE (SIZE(1..maxnoofNRCellBands)) OF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NRFrequencyBandItem</w:t>
      </w:r>
      <w:proofErr w:type="spellEnd"/>
    </w:p>
    <w:p w14:paraId="529DAE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064950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NRFrequencyBandItem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::= SEQUENCE {</w:t>
      </w:r>
    </w:p>
    <w:p w14:paraId="4598F23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nr-frequency-band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NRFrequencyBand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17919DB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supported-SUL-Band-List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SupportedSULBandList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OPTIONAL,</w:t>
      </w:r>
    </w:p>
    <w:p w14:paraId="485D79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iE-Extension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NRFrequencyBandItem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} } 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,</w:t>
      </w:r>
    </w:p>
    <w:p w14:paraId="4517CB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3CDC4A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A2900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1F2BC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NRFrequencyBandItem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183ED72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3DD1CE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34F01AC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7A4011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06EDE5C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6F93D2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bookmarkStart w:id="1344" w:name="_Hlk515377712"/>
      <w:proofErr w:type="spellStart"/>
      <w:r w:rsidRPr="007B5C64">
        <w:rPr>
          <w:rFonts w:ascii="Courier New" w:eastAsia="SimSun" w:hAnsi="Courier New"/>
          <w:snapToGrid w:val="0"/>
          <w:sz w:val="16"/>
        </w:rPr>
        <w:t>NRFrequencyInfo</w:t>
      </w:r>
      <w:bookmarkEnd w:id="1344"/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::= SEQUENCE {</w:t>
      </w:r>
    </w:p>
    <w:p w14:paraId="14EF7F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nrARFCN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NRARFCN,</w:t>
      </w:r>
    </w:p>
    <w:p w14:paraId="430C14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sul-information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SUL-Information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OPTIONAL,</w:t>
      </w:r>
    </w:p>
    <w:p w14:paraId="41774A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frequencyBand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-List</w:t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NRFrequencyBand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-List,</w:t>
      </w:r>
    </w:p>
    <w:p w14:paraId="186C022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NRFrequencyInfo-ExtIEs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029ACF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810C8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6F4EB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CEAE6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NRFrequencyInfo-ExtIEs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5A9F46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 ID id-FrequencyShift7p5khz</w:t>
      </w:r>
      <w:r w:rsidRPr="007B5C6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>EXTENSION FrequencyShift7p5khz</w:t>
      </w:r>
      <w:r w:rsidRPr="007B5C64">
        <w:rPr>
          <w:rFonts w:ascii="Courier New" w:eastAsia="SimSun" w:hAnsi="Courier New"/>
          <w:snapToGrid w:val="0"/>
          <w:sz w:val="16"/>
        </w:rPr>
        <w:tab/>
        <w:t>PRESENCE optional },...</w:t>
      </w:r>
    </w:p>
    <w:p w14:paraId="2B501C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3B69B1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60D231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NRMobilityHistoryReport ::= OCTET STRING</w:t>
      </w:r>
    </w:p>
    <w:p w14:paraId="7AD364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1ABE0D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0827B00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NRModeInfo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::= CHOICE {</w:t>
      </w:r>
    </w:p>
    <w:p w14:paraId="7598F25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fdd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NRModeInfoFDD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07956F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tdd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NRModeInfoTDD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0AD183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ProtocolIE-Single-Container</w:t>
      </w:r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NRModeInfo-ExtIEs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</w:p>
    <w:p w14:paraId="229FB7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43CF93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23232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NRModeInfo-ExtIEs </w:t>
      </w:r>
      <w:r w:rsidRPr="007B5C64">
        <w:rPr>
          <w:rFonts w:ascii="Courier New" w:eastAsia="SimSun" w:hAnsi="Courier New"/>
          <w:snapToGrid w:val="0"/>
          <w:sz w:val="16"/>
        </w:rPr>
        <w:t>XNAP-PROTOCOL-IES ::= {</w:t>
      </w:r>
    </w:p>
    <w:p w14:paraId="2AB668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32DF38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388DDA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50FCC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NRModeInfoFDD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::= SEQUENCE {</w:t>
      </w:r>
    </w:p>
    <w:p w14:paraId="3A2FD4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ulNRFrequencyInfo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NRFrequencyInfo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57E97D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dlNRFrequencyInfo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NRFrequencyInfo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3379F8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ulNRTransmissonBandwidth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NRTransmissionBandwidth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692ED4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dlNRTransmissonBandwidth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NRTransmissionBandwidth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44A2FB7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NRModeInfoFDD-ExtIEs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} } 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3B97058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BBB4C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>}</w:t>
      </w:r>
    </w:p>
    <w:p w14:paraId="4B6A29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2D5F1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NRModeInfoFDD-ExtIEs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249D09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 ID 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ULCarrierList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 xml:space="preserve">EXTENSION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NRCarrierList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377C47C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 ID id-</w:t>
      </w:r>
      <w:proofErr w:type="spellStart"/>
      <w:r w:rsidRPr="007B5C64">
        <w:rPr>
          <w:rFonts w:ascii="Courier New" w:eastAsia="SimSun" w:hAnsi="Courier New" w:hint="eastAsia"/>
          <w:snapToGrid w:val="0"/>
          <w:sz w:val="16"/>
        </w:rPr>
        <w:t>D</w:t>
      </w:r>
      <w:r w:rsidRPr="007B5C64">
        <w:rPr>
          <w:rFonts w:ascii="Courier New" w:eastAsia="SimSun" w:hAnsi="Courier New"/>
          <w:snapToGrid w:val="0"/>
          <w:sz w:val="16"/>
        </w:rPr>
        <w:t>LCarrierList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 xml:space="preserve">EXTENSION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NRCarrierList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PRESENCE optional }</w:t>
      </w:r>
      <w:r w:rsidRPr="007B5C64">
        <w:rPr>
          <w:rFonts w:ascii="Courier New" w:eastAsia="SimSun" w:hAnsi="Courier New"/>
          <w:noProof/>
          <w:snapToGrid w:val="0"/>
          <w:sz w:val="16"/>
        </w:rPr>
        <w:t>|</w:t>
      </w:r>
    </w:p>
    <w:p w14:paraId="35D9F9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id-UL-</w:t>
      </w:r>
      <w:r w:rsidRPr="007B5C64">
        <w:rPr>
          <w:rFonts w:ascii="Courier New" w:eastAsia="SimSun" w:hAnsi="Courier New"/>
          <w:noProof/>
          <w:sz w:val="16"/>
        </w:rPr>
        <w:t>GNB-DU-Cell-Resource-Configuration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</w:t>
      </w:r>
      <w:r w:rsidRPr="007B5C64">
        <w:rPr>
          <w:rFonts w:ascii="Courier New" w:eastAsia="SimSun" w:hAnsi="Courier New"/>
          <w:noProof/>
          <w:sz w:val="16"/>
        </w:rPr>
        <w:t>GNB-DU-Cell-Resource-Configuration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06335E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 ID id-DL-GNB-DU-Cell-Resource-Configuration</w:t>
      </w:r>
      <w:r w:rsidRPr="007B5C6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>EXTENSION GNB-DU-Cell-Resource-Configuration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PRESENCE optional },</w:t>
      </w:r>
    </w:p>
    <w:p w14:paraId="7BC40A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...</w:t>
      </w:r>
    </w:p>
    <w:p w14:paraId="2AD6DA0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0F765D8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4AEE3B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307970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NRModeInfoTDD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::= SEQUENCE {</w:t>
      </w:r>
    </w:p>
    <w:p w14:paraId="3DDDEB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nrFrequencyInfo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NRFrequencyInfo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05AC7A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nrTransmissonBandwidth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NRTransmissionBandwidth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44E1AF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iE-Extension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val="fr-FR" w:eastAsia="ko-KR"/>
        </w:rPr>
        <w:t>NRModeInfoTDD-ExtIEs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} } 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,</w:t>
      </w:r>
    </w:p>
    <w:p w14:paraId="210608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...</w:t>
      </w:r>
    </w:p>
    <w:p w14:paraId="7F84C5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238F0E4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422362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 xml:space="preserve">NRModeInfoTDD-ExtIEs 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XNAP-PROTOCOL-EXTENSION ::= {</w:t>
      </w:r>
    </w:p>
    <w:p w14:paraId="629713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{ ID id-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IntendedTDD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-DL-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ULConfiguration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-NR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 xml:space="preserve">EXTENSION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IntendedTDD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-DL-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ULConfiguration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-NR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 xml:space="preserve">PRESENCE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optional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}|</w:t>
      </w:r>
    </w:p>
    <w:p w14:paraId="58D734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{ ID id-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TDDULDLConfigurationCommonNR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 xml:space="preserve">EXTENSION </w:t>
      </w:r>
      <w:r w:rsidRPr="007B5C64">
        <w:rPr>
          <w:rFonts w:ascii="Courier New" w:eastAsia="SimSun" w:hAnsi="Courier New"/>
          <w:noProof/>
          <w:sz w:val="16"/>
          <w:lang w:eastAsia="ko-KR"/>
        </w:rPr>
        <w:t>TDDULDLConfigurationCommonNR</w:t>
      </w:r>
      <w:r w:rsidRPr="007B5C64">
        <w:rPr>
          <w:rFonts w:ascii="Courier New" w:eastAsia="SimSun" w:hAnsi="Courier New" w:hint="eastAsia"/>
          <w:noProof/>
          <w:sz w:val="16"/>
        </w:rPr>
        <w:tab/>
      </w:r>
      <w:r w:rsidRPr="007B5C64">
        <w:rPr>
          <w:rFonts w:ascii="Courier New" w:eastAsia="SimSun" w:hAnsi="Courier New" w:hint="eastAsia"/>
          <w:noProof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52F809F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 ID 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CarrierList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 xml:space="preserve">EXTENSION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NRCarrierList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PRESENCE optional }</w:t>
      </w:r>
      <w:bookmarkStart w:id="1345" w:name="MCCQCTEMPBM_00000323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|</w:t>
      </w:r>
    </w:p>
    <w:p w14:paraId="10A32E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{ ID id-</w:t>
      </w:r>
      <w:proofErr w:type="spellStart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tdd</w:t>
      </w:r>
      <w:proofErr w:type="spellEnd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-GNB-DU-Cell-Resource-Configuration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CRITICALITY ignore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EXTENSION GNB-DU-Cell-Resource-Configuration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PRESENCE optional }</w:t>
      </w:r>
      <w:bookmarkEnd w:id="1345"/>
      <w:r w:rsidRPr="007B5C64">
        <w:rPr>
          <w:rFonts w:ascii="Courier New" w:eastAsia="SimSun" w:hAnsi="Courier New" w:hint="eastAsia"/>
          <w:noProof/>
          <w:snapToGrid w:val="0"/>
          <w:sz w:val="16"/>
        </w:rPr>
        <w:t>|</w:t>
      </w:r>
    </w:p>
    <w:p w14:paraId="5F2CB8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id-Transmission-Bandwidth-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asymmetric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EXTENSION Transmission-Bandwidth-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asymmetric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7B5C64">
        <w:rPr>
          <w:rFonts w:ascii="Courier New" w:eastAsia="SimSun" w:hAnsi="Courier New" w:hint="eastAsia"/>
          <w:noProof/>
          <w:sz w:val="16"/>
        </w:rPr>
        <w:t xml:space="preserve"> </w:t>
      </w: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51BA2E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6E9D37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206DD4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0866D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03080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 w:rsidRPr="007B5C64">
        <w:rPr>
          <w:rFonts w:ascii="Courier New" w:eastAsia="DengXian" w:hAnsi="Courier New"/>
          <w:noProof/>
          <w:snapToGrid w:val="0"/>
          <w:sz w:val="16"/>
        </w:rPr>
        <w:t>, nrb33, nrb62, nrb124, nrb148, nrb248</w:t>
      </w:r>
      <w:r w:rsidRPr="007B5C64">
        <w:rPr>
          <w:rFonts w:ascii="Courier New" w:eastAsia="SimSun" w:hAnsi="Courier New"/>
          <w:noProof/>
          <w:sz w:val="16"/>
          <w:lang w:eastAsia="ja-JP"/>
        </w:rPr>
        <w:t>, nrb44, nrb58, nrb92, nrb119, nrb188, nrb242, nrb15</w:t>
      </w: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FB181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7BF3F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EECBE8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NR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PagingeDRXInformation ::= SEQUENCE {</w:t>
      </w:r>
    </w:p>
    <w:p w14:paraId="4B56DC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nRP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aging-eDRX-Cycle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NR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Paging-eDRX-Cycle,</w:t>
      </w:r>
    </w:p>
    <w:p w14:paraId="5E58B3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nRP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aging-Time-Window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NR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Paging-Time-Window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  <w:t>OPTIONAL,</w:t>
      </w:r>
    </w:p>
    <w:p w14:paraId="0BE9C1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 w:hint="eastAsia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fr-FR"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NR</w:t>
      </w:r>
      <w:r w:rsidRPr="007B5C64">
        <w:rPr>
          <w:rFonts w:ascii="Courier New" w:eastAsia="SimSun" w:hAnsi="Courier New" w:hint="eastAsia"/>
          <w:noProof/>
          <w:sz w:val="16"/>
          <w:lang w:val="fr-FR" w:eastAsia="ko-KR"/>
        </w:rPr>
        <w:t>PagingeDRXInformation-ExtIEs} }</w:t>
      </w:r>
      <w:r w:rsidRPr="007B5C64">
        <w:rPr>
          <w:rFonts w:ascii="Courier New" w:eastAsia="SimSun" w:hAnsi="Courier New" w:hint="eastAsia"/>
          <w:noProof/>
          <w:sz w:val="16"/>
          <w:lang w:val="fr-FR" w:eastAsia="ko-KR"/>
        </w:rPr>
        <w:tab/>
        <w:t>OPTIONAL,</w:t>
      </w:r>
    </w:p>
    <w:p w14:paraId="21B82E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...</w:t>
      </w:r>
    </w:p>
    <w:p w14:paraId="31CFE8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>}</w:t>
      </w:r>
    </w:p>
    <w:p w14:paraId="1006696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105979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NR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 xml:space="preserve">PagingeDRXInformation-ExtIEs </w:t>
      </w:r>
      <w:r w:rsidRPr="007B5C64">
        <w:rPr>
          <w:rFonts w:ascii="Courier New" w:eastAsia="SimSun" w:hAnsi="Courier New"/>
          <w:noProof/>
          <w:sz w:val="16"/>
          <w:lang w:eastAsia="ko-KR"/>
        </w:rPr>
        <w:t>XNAP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-PROTOCOL-EXTENSION ::= {</w:t>
      </w:r>
    </w:p>
    <w:p w14:paraId="2E953E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  <w:t>...</w:t>
      </w:r>
    </w:p>
    <w:p w14:paraId="2E7EC7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>}</w:t>
      </w:r>
    </w:p>
    <w:p w14:paraId="50C95DF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826986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NR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Paging-eDRX-Cycle ::= ENUMERATED {</w:t>
      </w:r>
    </w:p>
    <w:p w14:paraId="5BB1B9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hfquarter, 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hfhalf, hf1, hf2, hf4,</w:t>
      </w:r>
    </w:p>
    <w:p w14:paraId="4C18F2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  <w:t>hf8, hf16,</w:t>
      </w:r>
    </w:p>
    <w:p w14:paraId="740F56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  <w:t>hf32, hf64, hf128, hf256,</w:t>
      </w:r>
    </w:p>
    <w:p w14:paraId="0B68092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hf512, hf1024,</w:t>
      </w:r>
    </w:p>
    <w:p w14:paraId="3133FD0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  <w:t>...</w:t>
      </w:r>
    </w:p>
    <w:p w14:paraId="327DCF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>}</w:t>
      </w:r>
    </w:p>
    <w:p w14:paraId="1F7D0EB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BA9AED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7A612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>NR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Paging-Time-Window ::= ENUMERATED {</w:t>
      </w:r>
    </w:p>
    <w:p w14:paraId="192E02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  <w:t>s1, s2, s3, s4, s5,</w:t>
      </w:r>
    </w:p>
    <w:p w14:paraId="151DD3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  <w:t>s6, s7, s8, s9, s10,</w:t>
      </w:r>
    </w:p>
    <w:p w14:paraId="345318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  <w:t>s11, s12, s13, s14, s15, s16,</w:t>
      </w:r>
    </w:p>
    <w:p w14:paraId="72DC9C8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...</w:t>
      </w:r>
      <w:r w:rsidRPr="007B5C64">
        <w:rPr>
          <w:rFonts w:ascii="Courier New" w:eastAsia="SimSun" w:hAnsi="Courier New"/>
          <w:noProof/>
          <w:sz w:val="16"/>
          <w:lang w:eastAsia="ko-KR"/>
        </w:rPr>
        <w:t>,s17, s18, s19, s20, s21, s22,</w:t>
      </w:r>
    </w:p>
    <w:p w14:paraId="146D06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s23, s24, s25, s26, s27, s28, s29,</w:t>
      </w:r>
    </w:p>
    <w:p w14:paraId="35A651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s30, s31, s32</w:t>
      </w:r>
    </w:p>
    <w:p w14:paraId="4889B5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>}</w:t>
      </w:r>
    </w:p>
    <w:p w14:paraId="660EDB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317BD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NRPagingeDRXInformationforRRCINACTIVE ::= SEQUENCE {</w:t>
      </w:r>
    </w:p>
    <w:p w14:paraId="20D3B6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nRPaging-eDRX-Cycle-Inactive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NRPaging-eDRX-Cycle-Inactive,</w:t>
      </w:r>
    </w:p>
    <w:p w14:paraId="750BC4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 NRPagingeDRXInformationforRRCINACTIVE-ExtIEs}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5F76AC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6BE74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396851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07CF4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NRPagingeDRXInformationforRRCINACTIVE-ExtIEs XNAP-PROTOCOL-EXTENSION ::= {</w:t>
      </w:r>
    </w:p>
    <w:p w14:paraId="44ADC2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917B4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D6CC8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15FA6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NRPaging-eDRX-Cycle-Inactive ::= ENUMERATED {</w:t>
      </w:r>
    </w:p>
    <w:p w14:paraId="5D855F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hfquarter, hfhalf, hf1,</w:t>
      </w:r>
    </w:p>
    <w:p w14:paraId="60BA95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0F979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DAB668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238A24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NR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Paging</w:t>
      </w:r>
      <w:r w:rsidRPr="007B5C64">
        <w:rPr>
          <w:rFonts w:ascii="Courier New" w:eastAsia="SimSun" w:hAnsi="Courier New"/>
          <w:noProof/>
          <w:sz w:val="16"/>
          <w:lang w:eastAsia="ko-KR"/>
        </w:rPr>
        <w:t>Long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eDRXInformation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>forRRCINACTIVE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 xml:space="preserve"> ::= SEQUENCE {</w:t>
      </w:r>
    </w:p>
    <w:p w14:paraId="05B7CC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nRP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aging-</w:t>
      </w:r>
      <w:r w:rsidRPr="007B5C64">
        <w:rPr>
          <w:rFonts w:ascii="Courier New" w:eastAsia="SimSun" w:hAnsi="Courier New"/>
          <w:noProof/>
          <w:sz w:val="16"/>
          <w:lang w:eastAsia="ko-KR"/>
        </w:rPr>
        <w:t>long-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eDRX-Cycle</w:t>
      </w:r>
      <w:r w:rsidRPr="007B5C64">
        <w:rPr>
          <w:rFonts w:ascii="Courier New" w:eastAsia="SimSun" w:hAnsi="Courier New"/>
          <w:noProof/>
          <w:sz w:val="16"/>
          <w:lang w:eastAsia="ko-KR"/>
        </w:rPr>
        <w:t>-Inactive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NR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Paging-</w:t>
      </w:r>
      <w:r w:rsidRPr="007B5C64">
        <w:rPr>
          <w:rFonts w:ascii="Courier New" w:eastAsia="SimSun" w:hAnsi="Courier New"/>
          <w:noProof/>
          <w:sz w:val="16"/>
          <w:lang w:eastAsia="ko-KR"/>
        </w:rPr>
        <w:t>long-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eDRX-Cycle</w:t>
      </w:r>
      <w:r w:rsidRPr="007B5C64">
        <w:rPr>
          <w:rFonts w:ascii="Courier New" w:eastAsia="SimSun" w:hAnsi="Courier New"/>
          <w:noProof/>
          <w:sz w:val="16"/>
          <w:lang w:eastAsia="ko-KR"/>
        </w:rPr>
        <w:t>-Inactive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,</w:t>
      </w:r>
    </w:p>
    <w:p w14:paraId="772859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nRP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aging-Time-Window</w:t>
      </w:r>
      <w:r w:rsidRPr="007B5C64">
        <w:rPr>
          <w:rFonts w:ascii="Courier New" w:eastAsia="SimSun" w:hAnsi="Courier New"/>
          <w:noProof/>
          <w:sz w:val="16"/>
          <w:lang w:eastAsia="ko-KR"/>
        </w:rPr>
        <w:t>-Inactive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NR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Paging-Time-Window</w:t>
      </w:r>
      <w:r w:rsidRPr="007B5C64">
        <w:rPr>
          <w:rFonts w:ascii="Courier New" w:eastAsia="SimSun" w:hAnsi="Courier New"/>
          <w:noProof/>
          <w:sz w:val="16"/>
          <w:lang w:eastAsia="ko-KR"/>
        </w:rPr>
        <w:t>-Inactive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,</w:t>
      </w:r>
    </w:p>
    <w:p w14:paraId="620874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 w:hint="eastAsia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fr-FR" w:eastAsia="ko-KR"/>
        </w:rPr>
        <w:t>ProtocolExtensionContainer { {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NR</w:t>
      </w:r>
      <w:r w:rsidRPr="007B5C64">
        <w:rPr>
          <w:rFonts w:ascii="Courier New" w:eastAsia="SimSun" w:hAnsi="Courier New" w:hint="eastAsia"/>
          <w:noProof/>
          <w:sz w:val="16"/>
          <w:lang w:val="fr-FR" w:eastAsia="ko-KR"/>
        </w:rPr>
        <w:t>Paging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Long</w:t>
      </w:r>
      <w:r w:rsidRPr="007B5C64">
        <w:rPr>
          <w:rFonts w:ascii="Courier New" w:eastAsia="SimSun" w:hAnsi="Courier New" w:hint="eastAsia"/>
          <w:noProof/>
          <w:sz w:val="16"/>
          <w:lang w:val="fr-FR" w:eastAsia="ko-KR"/>
        </w:rPr>
        <w:t>eDRXInformation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forRRCINACTIVE</w:t>
      </w:r>
      <w:r w:rsidRPr="007B5C64">
        <w:rPr>
          <w:rFonts w:ascii="Courier New" w:eastAsia="SimSun" w:hAnsi="Courier New" w:hint="eastAsia"/>
          <w:noProof/>
          <w:sz w:val="16"/>
          <w:lang w:val="fr-FR" w:eastAsia="ko-KR"/>
        </w:rPr>
        <w:t>-ExtIEs} }</w:t>
      </w:r>
      <w:r w:rsidRPr="007B5C64">
        <w:rPr>
          <w:rFonts w:ascii="Courier New" w:eastAsia="SimSun" w:hAnsi="Courier New" w:hint="eastAsia"/>
          <w:noProof/>
          <w:sz w:val="16"/>
          <w:lang w:val="fr-FR" w:eastAsia="ko-KR"/>
        </w:rPr>
        <w:tab/>
        <w:t>OPTIONAL,</w:t>
      </w:r>
    </w:p>
    <w:p w14:paraId="79641A0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 w:hint="eastAsia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...</w:t>
      </w:r>
    </w:p>
    <w:p w14:paraId="104752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1B2224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07DBE2D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NRPagingLongeDRXInformationforRRCINACTIVE-ExtIEs XNAP-PROTOCOL-EXTENSION ::= {</w:t>
      </w:r>
    </w:p>
    <w:p w14:paraId="199AB8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...</w:t>
      </w:r>
    </w:p>
    <w:p w14:paraId="5F9402B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4C3A37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706D027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NRPaging-long-eDRX-Cycle-Inactive ::= ENUMERATED {</w:t>
      </w:r>
    </w:p>
    <w:p w14:paraId="2105C1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hf2, hf4, hf8, hf16,</w:t>
      </w:r>
    </w:p>
    <w:p w14:paraId="74D517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hf32, hf64, hf128, hf256,</w:t>
      </w:r>
    </w:p>
    <w:p w14:paraId="2DE6739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hf512, hf1024,</w:t>
      </w:r>
    </w:p>
    <w:p w14:paraId="7CED06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  <w:t>...</w:t>
      </w:r>
    </w:p>
    <w:p w14:paraId="2C1981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>}</w:t>
      </w:r>
    </w:p>
    <w:p w14:paraId="6993F2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BC633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2DA8168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NR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Paging-Time-Window</w:t>
      </w:r>
      <w:r w:rsidRPr="007B5C64">
        <w:rPr>
          <w:rFonts w:ascii="Courier New" w:eastAsia="SimSun" w:hAnsi="Courier New"/>
          <w:noProof/>
          <w:sz w:val="16"/>
          <w:lang w:eastAsia="ko-KR"/>
        </w:rPr>
        <w:t>-Inactive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 xml:space="preserve"> ::= ENUMERATED {</w:t>
      </w:r>
    </w:p>
    <w:p w14:paraId="247621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  <w:t>s1, s2, s3, s4, s5,</w:t>
      </w:r>
    </w:p>
    <w:p w14:paraId="62EB26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  <w:t>s6, s7, s8, s9, s10,</w:t>
      </w:r>
    </w:p>
    <w:p w14:paraId="724073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  <w:t>s11, s12, s13, s14, s15, s16,</w:t>
      </w:r>
    </w:p>
    <w:p w14:paraId="2DA0260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s17, s18, s19, s20, s21, s22,</w:t>
      </w:r>
    </w:p>
    <w:p w14:paraId="73DEB16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s23, s24, s25, s26, s27, s28, s29,</w:t>
      </w:r>
    </w:p>
    <w:p w14:paraId="4149A4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s30, s31, s32</w:t>
      </w:r>
      <w:r w:rsidRPr="007B5C64">
        <w:rPr>
          <w:rFonts w:ascii="Courier New" w:eastAsia="SimSun" w:hAnsi="Courier New"/>
          <w:noProof/>
          <w:snapToGrid w:val="0"/>
          <w:sz w:val="16"/>
        </w:rPr>
        <w:t>, ...</w:t>
      </w:r>
    </w:p>
    <w:p w14:paraId="412E01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1D09547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09FB593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NRPCI ::= INTEGER (0..1007, ...)</w:t>
      </w:r>
    </w:p>
    <w:p w14:paraId="0A9B4F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0344DEC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NRSCS ::= ENUMERATED { scs15, scs30, scs60, scs120, ..., scs480, scs960}</w:t>
      </w:r>
    </w:p>
    <w:p w14:paraId="042247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320B21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70009E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bookmarkStart w:id="1346" w:name="_Hlk513548571"/>
      <w:proofErr w:type="spellStart"/>
      <w:r w:rsidRPr="007B5C64">
        <w:rPr>
          <w:rFonts w:ascii="Courier New" w:eastAsia="SimSun" w:hAnsi="Courier New"/>
          <w:snapToGrid w:val="0"/>
          <w:sz w:val="16"/>
        </w:rPr>
        <w:t>NRTransmissionBandwidth</w:t>
      </w:r>
      <w:bookmarkEnd w:id="1346"/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  <w:t xml:space="preserve">::= </w:t>
      </w:r>
      <w:r w:rsidRPr="007B5C64">
        <w:rPr>
          <w:rFonts w:ascii="Courier New" w:eastAsia="DengXian" w:hAnsi="Courier New"/>
          <w:noProof/>
          <w:snapToGrid w:val="0"/>
          <w:sz w:val="16"/>
        </w:rPr>
        <w:t>SEQUENCE {</w:t>
      </w:r>
    </w:p>
    <w:p w14:paraId="62C79F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nRSCS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NRSCS,</w:t>
      </w:r>
    </w:p>
    <w:p w14:paraId="1F4767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nRNRB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NRNRB,</w:t>
      </w:r>
    </w:p>
    <w:p w14:paraId="1151FE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>iE-Extensions</w:t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  <w:t>ProtocolExtensionContainer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NRTransmissionBandwidth</w:t>
      </w: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>-ExtIEs</w:t>
      </w:r>
      <w:proofErr w:type="spellEnd"/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>} } OPTIONAL,</w:t>
      </w:r>
    </w:p>
    <w:p w14:paraId="11951B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>...</w:t>
      </w:r>
    </w:p>
    <w:p w14:paraId="203F58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3931E1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</w:p>
    <w:p w14:paraId="499F8A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NRPPaPositioningInformation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</w:t>
      </w:r>
      <w:r w:rsidRPr="007B5C64">
        <w:rPr>
          <w:rFonts w:ascii="Courier New" w:eastAsia="SimSun" w:hAnsi="Courier New"/>
          <w:noProof/>
          <w:sz w:val="16"/>
          <w:lang w:eastAsia="ko-KR"/>
        </w:rPr>
        <w:t>::= SEQUENCE {</w:t>
      </w:r>
    </w:p>
    <w:p w14:paraId="0894D2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routingID</w:t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RoutingID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506D4C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n</w:t>
      </w:r>
      <w:r w:rsidRPr="007B5C64">
        <w:rPr>
          <w:rFonts w:ascii="Courier New" w:eastAsia="SimSun" w:hAnsi="Courier New"/>
          <w:noProof/>
          <w:sz w:val="16"/>
          <w:lang w:eastAsia="ja-JP"/>
        </w:rPr>
        <w:t>RPPaTransactionID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INTEGER (0..32767</w:t>
      </w:r>
      <w:r w:rsidRPr="007B5C64">
        <w:rPr>
          <w:rFonts w:ascii="Courier New" w:eastAsia="SimSun" w:hAnsi="Courier New"/>
          <w:noProof/>
          <w:sz w:val="16"/>
          <w:lang w:eastAsia="ko-KR"/>
        </w:rPr>
        <w:t>),</w:t>
      </w:r>
    </w:p>
    <w:p w14:paraId="0C2477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iE-Extension 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 NRPPaPositioningInformation-ExtIEs} } OPTIONAL,</w:t>
      </w:r>
    </w:p>
    <w:p w14:paraId="6E082D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4AD4F1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634F62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8D3455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NRPPaPositioningInformation-ExtIEs XNAP-PROTOCOL-EXTENSION ::= {</w:t>
      </w:r>
    </w:p>
    <w:p w14:paraId="7C176C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99FB63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F1DA7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FA281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</w:p>
    <w:p w14:paraId="7843491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NRTransmissionBandwidth</w:t>
      </w:r>
      <w:r w:rsidRPr="007B5C64">
        <w:rPr>
          <w:rFonts w:ascii="Courier New" w:eastAsia="DengXian" w:hAnsi="Courier New"/>
          <w:noProof/>
          <w:snapToGrid w:val="0"/>
          <w:sz w:val="16"/>
        </w:rPr>
        <w:t>-ExtIEs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</w:rPr>
        <w:t xml:space="preserve"> XNAP-PROTOCOL-EXTENSION ::= {</w:t>
      </w:r>
    </w:p>
    <w:p w14:paraId="485796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6330C28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60A2C2B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F1446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Transmission-Bandwidth-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asymmetric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SEQUENCE {</w:t>
      </w:r>
    </w:p>
    <w:p w14:paraId="27D56E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ul-Transmission-Bandwidth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NRTransmissionBandwidth,</w:t>
      </w:r>
    </w:p>
    <w:p w14:paraId="41F3DD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dl-Transmission-Bandwidth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NRTransmissionBandwidth,</w:t>
      </w:r>
    </w:p>
    <w:p w14:paraId="438462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 Transmission-Bandwidth-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asymmetric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-ExtIEs} } OPTIONAL,</w:t>
      </w:r>
    </w:p>
    <w:p w14:paraId="48CB042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F6C37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596F47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B2E39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Transmission-Bandwidth-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asymmetric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 XNAP-PROTOCOL-EXTENSION ::= {</w:t>
      </w:r>
    </w:p>
    <w:p w14:paraId="675FBD8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EF6FD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4762A5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442BB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F310E2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347" w:name="_Hlk515385418"/>
      <w:r w:rsidRPr="007B5C64">
        <w:rPr>
          <w:rFonts w:ascii="Courier New" w:eastAsia="SimSun" w:hAnsi="Courier New"/>
          <w:noProof/>
          <w:sz w:val="16"/>
          <w:lang w:eastAsia="ko-KR"/>
        </w:rPr>
        <w:t>NumberOfAntennaPorts-E-UTRA</w:t>
      </w:r>
      <w:bookmarkEnd w:id="1347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ENUMERATED {an1, an2, an4, ...}</w:t>
      </w:r>
    </w:p>
    <w:p w14:paraId="67F9B75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1FAE95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NG-RANTraceID 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::=OCTET STRING (SIZE (8))</w:t>
      </w:r>
    </w:p>
    <w:p w14:paraId="41D637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2115B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NonGBRResources-Offered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ENUMERATED {true, ...}</w:t>
      </w:r>
    </w:p>
    <w:p w14:paraId="7EEA56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F0FC3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NRV2XServicesAuthorized ::= SEQUENCE {</w:t>
      </w:r>
    </w:p>
    <w:p w14:paraId="1ADBEE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vehicleUE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VehicleUE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024867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pedestrianUE 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PedestrianUE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EAEE09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{NRV2XServicesAuthorized-ExtIEs} }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05EBCE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4258A2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5D6949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2B3060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NRV2XServicesAuthorized-ExtIEs XNAP-PROTOCOL-EXTENSION ::= {</w:t>
      </w:r>
    </w:p>
    <w:p w14:paraId="7A0282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lastRenderedPageBreak/>
        <w:tab/>
        <w:t>...</w:t>
      </w:r>
    </w:p>
    <w:p w14:paraId="4D4B55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5E28364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47B705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53506E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NRUE</w:t>
      </w:r>
      <w:r w:rsidRPr="007B5C64">
        <w:rPr>
          <w:rFonts w:ascii="Courier New" w:eastAsia="SimSun" w:hAnsi="Courier New"/>
          <w:noProof/>
          <w:snapToGrid w:val="0"/>
          <w:sz w:val="16"/>
        </w:rPr>
        <w:t>Sidelink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AggregateMaximumBitRate ::= SEQUENCE {</w:t>
      </w:r>
    </w:p>
    <w:p w14:paraId="4FA02B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uE</w:t>
      </w:r>
      <w:r w:rsidRPr="007B5C64">
        <w:rPr>
          <w:rFonts w:ascii="Courier New" w:eastAsia="SimSun" w:hAnsi="Courier New"/>
          <w:noProof/>
          <w:snapToGrid w:val="0"/>
          <w:sz w:val="16"/>
        </w:rPr>
        <w:t>SidelinkA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ggregateMaximumBitRate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BitRate,</w:t>
      </w:r>
    </w:p>
    <w:p w14:paraId="4EBBA9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{NRUE</w:t>
      </w:r>
      <w:r w:rsidRPr="007B5C64">
        <w:rPr>
          <w:rFonts w:ascii="Courier New" w:eastAsia="SimSun" w:hAnsi="Courier New"/>
          <w:noProof/>
          <w:snapToGrid w:val="0"/>
          <w:sz w:val="16"/>
        </w:rPr>
        <w:t>Sidelink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AggregateMaximumBitRate-ExtIEs} } OPTIONAL,</w:t>
      </w:r>
    </w:p>
    <w:p w14:paraId="105480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4D75C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515EC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52D77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NRUE</w:t>
      </w:r>
      <w:r w:rsidRPr="007B5C64">
        <w:rPr>
          <w:rFonts w:ascii="Courier New" w:eastAsia="SimSun" w:hAnsi="Courier New"/>
          <w:noProof/>
          <w:snapToGrid w:val="0"/>
          <w:sz w:val="16"/>
        </w:rPr>
        <w:t>Sidelink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AggregateMaximumBitRate-ExtIEs XNAP-PROTOCOL-EXTENSION ::= {</w:t>
      </w:r>
    </w:p>
    <w:p w14:paraId="4C556FC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4AD30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32F71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4E1FFD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NSAG-ID ::= INTEGER (0..255, ...)</w:t>
      </w:r>
    </w:p>
    <w:p w14:paraId="3C5C587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DB9C9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B744D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O</w:t>
      </w:r>
    </w:p>
    <w:p w14:paraId="57D2E5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0B427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A57444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OfferedCapacity</w:t>
      </w:r>
      <w:bookmarkStart w:id="1348" w:name="MCCQCTEMPBM_00000324"/>
      <w:proofErr w:type="spellEnd"/>
      <w:r w:rsidRPr="007B5C64">
        <w:rPr>
          <w:rFonts w:ascii="Courier New" w:eastAsia="DengXian" w:hAnsi="Courier New" w:cs="Courier New"/>
          <w:noProof/>
          <w:snapToGrid w:val="0"/>
          <w:sz w:val="16"/>
        </w:rPr>
        <w:t> ::= INTEGER (</w:t>
      </w:r>
      <w:bookmarkEnd w:id="1348"/>
      <w:r w:rsidRPr="007B5C64">
        <w:rPr>
          <w:rFonts w:ascii="Courier New" w:eastAsia="SimSun" w:hAnsi="Courier New"/>
          <w:noProof/>
          <w:sz w:val="16"/>
          <w:lang w:eastAsia="ja-JP"/>
        </w:rPr>
        <w:t>1..</w:t>
      </w:r>
      <w:r w:rsidRPr="007B5C64">
        <w:rPr>
          <w:rFonts w:ascii="Courier New" w:eastAsia="SimSun" w:hAnsi="Courier New"/>
          <w:noProof/>
          <w:sz w:val="16"/>
          <w:szCs w:val="18"/>
          <w:lang w:eastAsia="ja-JP"/>
        </w:rPr>
        <w:t xml:space="preserve"> 16777216</w:t>
      </w:r>
      <w:r w:rsidRPr="007B5C64">
        <w:rPr>
          <w:rFonts w:ascii="Courier New" w:eastAsia="SimSun" w:hAnsi="Courier New"/>
          <w:noProof/>
          <w:sz w:val="16"/>
          <w:lang w:eastAsia="ja-JP"/>
        </w:rPr>
        <w:t>,...</w:t>
      </w:r>
      <w:r w:rsidRPr="007B5C64">
        <w:rPr>
          <w:rFonts w:ascii="Courier New" w:eastAsia="DengXian" w:hAnsi="Courier New"/>
          <w:noProof/>
          <w:sz w:val="16"/>
        </w:rPr>
        <w:t>)</w:t>
      </w:r>
    </w:p>
    <w:p w14:paraId="70E3065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076704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OffsetOfNbiotChannelNumberToEARFCN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ENUMERATED {</w:t>
      </w:r>
    </w:p>
    <w:p w14:paraId="6ABE0A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minusTen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79CAE9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minusNine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0E1BE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minusEightDotFive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F5CD0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minusEight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46A6A7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minusSeven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027FD0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minusSix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C60D4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minusFive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9B815F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minusFourDotFive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6308D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minusFour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FBD24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minusThree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63013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minusTwo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D70E27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minusOne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EACD5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minusZeroDotFive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78D73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zero,</w:t>
      </w:r>
    </w:p>
    <w:p w14:paraId="789433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one,</w:t>
      </w:r>
    </w:p>
    <w:p w14:paraId="688DDB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two,</w:t>
      </w:r>
    </w:p>
    <w:p w14:paraId="25180A6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three,</w:t>
      </w:r>
    </w:p>
    <w:p w14:paraId="26533AF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threeDotFive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620964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four,</w:t>
      </w:r>
    </w:p>
    <w:p w14:paraId="1D72B4F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five,</w:t>
      </w:r>
    </w:p>
    <w:p w14:paraId="549536C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six,</w:t>
      </w:r>
    </w:p>
    <w:p w14:paraId="7B6362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seven,</w:t>
      </w:r>
    </w:p>
    <w:p w14:paraId="2EC0424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sevenDotFive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0BA76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eight,</w:t>
      </w:r>
    </w:p>
    <w:p w14:paraId="2C5A4F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nine,</w:t>
      </w:r>
    </w:p>
    <w:p w14:paraId="1FADA8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642749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523A2E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D2331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P</w:t>
      </w:r>
    </w:p>
    <w:p w14:paraId="6A25C4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5F661C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PositioningInformation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</w:t>
      </w:r>
      <w:r w:rsidRPr="007B5C64">
        <w:rPr>
          <w:rFonts w:ascii="Courier New" w:eastAsia="SimSun" w:hAnsi="Courier New"/>
          <w:noProof/>
          <w:sz w:val="16"/>
          <w:lang w:eastAsia="ko-KR"/>
        </w:rPr>
        <w:t>::= SEQUENCE {</w:t>
      </w:r>
    </w:p>
    <w:p w14:paraId="18112B9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requestedSRSTransmissionCharacteristics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RequestedSRSTransmissionCharacteristics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65C116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routingID</w:t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RoutingID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3B7E33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n</w:t>
      </w:r>
      <w:r w:rsidRPr="007B5C64">
        <w:rPr>
          <w:rFonts w:ascii="Courier New" w:eastAsia="SimSun" w:hAnsi="Courier New"/>
          <w:noProof/>
          <w:sz w:val="16"/>
          <w:lang w:eastAsia="ja-JP"/>
        </w:rPr>
        <w:t>RPPaTransactionID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INTEGER (0..32767</w:t>
      </w:r>
      <w:r w:rsidRPr="007B5C64">
        <w:rPr>
          <w:rFonts w:ascii="Courier New" w:eastAsia="SimSun" w:hAnsi="Courier New"/>
          <w:noProof/>
          <w:sz w:val="16"/>
          <w:lang w:eastAsia="ko-KR"/>
        </w:rPr>
        <w:t>),</w:t>
      </w:r>
    </w:p>
    <w:p w14:paraId="737EB8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iE-Extension 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 PositioningInformation-ExtIEs} } OPTIONAL,</w:t>
      </w:r>
    </w:p>
    <w:p w14:paraId="5F6FDDE5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  <w:rPrChange w:id="1349" w:author="Author" w:date="2025-09-04T17:36:00Z" w16du:dateUtc="2025-09-04T15:36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E7DAB">
        <w:rPr>
          <w:rFonts w:ascii="Courier New" w:eastAsia="SimSun" w:hAnsi="Courier New"/>
          <w:noProof/>
          <w:sz w:val="16"/>
          <w:lang w:val="fr-FR" w:eastAsia="ko-KR"/>
          <w:rPrChange w:id="1350" w:author="Author" w:date="2025-09-04T17:36:00Z" w16du:dateUtc="2025-09-04T15:36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  <w:t>...</w:t>
      </w:r>
    </w:p>
    <w:p w14:paraId="61A08842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  <w:rPrChange w:id="1351" w:author="Author" w:date="2025-09-04T17:36:00Z" w16du:dateUtc="2025-09-04T15:36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</w:pPr>
      <w:r w:rsidRPr="00EE7DAB">
        <w:rPr>
          <w:rFonts w:ascii="Courier New" w:eastAsia="SimSun" w:hAnsi="Courier New"/>
          <w:noProof/>
          <w:sz w:val="16"/>
          <w:lang w:val="fr-FR" w:eastAsia="ko-KR"/>
          <w:rPrChange w:id="1352" w:author="Author" w:date="2025-09-04T17:36:00Z" w16du:dateUtc="2025-09-04T15:36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  <w:t>}</w:t>
      </w:r>
    </w:p>
    <w:p w14:paraId="669845A8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  <w:rPrChange w:id="1353" w:author="Author" w:date="2025-09-04T17:36:00Z" w16du:dateUtc="2025-09-04T15:36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</w:pPr>
    </w:p>
    <w:p w14:paraId="7AB53DA2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  <w:rPrChange w:id="1354" w:author="Author" w:date="2025-09-04T17:36:00Z" w16du:dateUtc="2025-09-04T15:36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</w:pPr>
      <w:r w:rsidRPr="00EE7DAB">
        <w:rPr>
          <w:rFonts w:ascii="Courier New" w:eastAsia="SimSun" w:hAnsi="Courier New"/>
          <w:noProof/>
          <w:snapToGrid w:val="0"/>
          <w:sz w:val="16"/>
          <w:lang w:val="fr-FR" w:eastAsia="ko-KR"/>
          <w:rPrChange w:id="1355" w:author="Author" w:date="2025-09-04T17:36:00Z" w16du:dateUtc="2025-09-04T15:36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>PositioningInformation-ExtIEs XNAP-PROTOCOL-EXTENSION ::= {</w:t>
      </w:r>
    </w:p>
    <w:p w14:paraId="160A5682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  <w:rPrChange w:id="1356" w:author="Author" w:date="2025-09-04T17:36:00Z" w16du:dateUtc="2025-09-04T15:36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</w:pPr>
      <w:r w:rsidRPr="00EE7DAB">
        <w:rPr>
          <w:rFonts w:ascii="Courier New" w:eastAsia="SimSun" w:hAnsi="Courier New"/>
          <w:noProof/>
          <w:snapToGrid w:val="0"/>
          <w:sz w:val="16"/>
          <w:lang w:val="fr-FR" w:eastAsia="ko-KR"/>
          <w:rPrChange w:id="1357" w:author="Author" w:date="2025-09-04T17:36:00Z" w16du:dateUtc="2025-09-04T15:36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  <w:t>...</w:t>
      </w:r>
    </w:p>
    <w:p w14:paraId="25A56702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  <w:rPrChange w:id="1358" w:author="Author" w:date="2025-09-04T17:36:00Z" w16du:dateUtc="2025-09-04T15:36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</w:pPr>
      <w:r w:rsidRPr="00EE7DAB">
        <w:rPr>
          <w:rFonts w:ascii="Courier New" w:eastAsia="SimSun" w:hAnsi="Courier New"/>
          <w:noProof/>
          <w:snapToGrid w:val="0"/>
          <w:sz w:val="16"/>
          <w:lang w:val="fr-FR" w:eastAsia="ko-KR"/>
          <w:rPrChange w:id="1359" w:author="Author" w:date="2025-09-04T17:36:00Z" w16du:dateUtc="2025-09-04T15:36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>}</w:t>
      </w:r>
    </w:p>
    <w:p w14:paraId="556D90E4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  <w:rPrChange w:id="1360" w:author="Author" w:date="2025-09-04T17:36:00Z" w16du:dateUtc="2025-09-04T15:36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</w:pPr>
    </w:p>
    <w:p w14:paraId="675C5A82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  <w:rPrChange w:id="1361" w:author="Author" w:date="2025-09-04T17:36:00Z" w16du:dateUtc="2025-09-04T15:36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</w:pPr>
      <w:r w:rsidRPr="00EE7DAB">
        <w:rPr>
          <w:rFonts w:ascii="Courier New" w:eastAsia="SimSun" w:hAnsi="Courier New"/>
          <w:noProof/>
          <w:sz w:val="16"/>
          <w:lang w:val="fr-FR" w:eastAsia="ko-KR"/>
          <w:rPrChange w:id="1362" w:author="Author" w:date="2025-09-04T17:36:00Z" w16du:dateUtc="2025-09-04T15:36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  <w:t>PacketDelayBudget ::= INTEGER (0..1023, ...)</w:t>
      </w:r>
    </w:p>
    <w:p w14:paraId="5D092BB4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  <w:rPrChange w:id="1363" w:author="Author" w:date="2025-09-04T17:36:00Z" w16du:dateUtc="2025-09-04T15:36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</w:pPr>
    </w:p>
    <w:p w14:paraId="43DE899B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  <w:rPrChange w:id="1364" w:author="Author" w:date="2025-09-04T17:36:00Z" w16du:dateUtc="2025-09-04T15:36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</w:pPr>
    </w:p>
    <w:p w14:paraId="4B51EAC1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  <w:rPrChange w:id="1365" w:author="Author" w:date="2025-09-04T17:36:00Z" w16du:dateUtc="2025-09-04T15:36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</w:pPr>
      <w:r w:rsidRPr="00EE7DAB">
        <w:rPr>
          <w:rFonts w:ascii="Courier New" w:eastAsia="SimSun" w:hAnsi="Courier New"/>
          <w:noProof/>
          <w:sz w:val="16"/>
          <w:lang w:val="fr-FR" w:eastAsia="ko-KR"/>
          <w:rPrChange w:id="1366" w:author="Author" w:date="2025-09-04T17:36:00Z" w16du:dateUtc="2025-09-04T15:36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  <w:t>PacketErrorRate</w:t>
      </w:r>
      <w:bookmarkStart w:id="1367" w:name="_Hlk515425527"/>
      <w:r w:rsidRPr="00EE7DAB">
        <w:rPr>
          <w:rFonts w:ascii="Courier New" w:eastAsia="SimSun" w:hAnsi="Courier New"/>
          <w:noProof/>
          <w:sz w:val="16"/>
          <w:lang w:val="fr-FR" w:eastAsia="ko-KR"/>
          <w:rPrChange w:id="1368" w:author="Author" w:date="2025-09-04T17:36:00Z" w16du:dateUtc="2025-09-04T15:36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  <w:t xml:space="preserve"> ::= </w:t>
      </w:r>
      <w:r w:rsidRPr="00EE7DAB">
        <w:rPr>
          <w:rFonts w:ascii="Courier New" w:eastAsia="SimSun" w:hAnsi="Courier New"/>
          <w:noProof/>
          <w:snapToGrid w:val="0"/>
          <w:sz w:val="16"/>
          <w:lang w:val="fr-FR" w:eastAsia="ko-KR"/>
          <w:rPrChange w:id="1369" w:author="Author" w:date="2025-09-04T17:36:00Z" w16du:dateUtc="2025-09-04T15:36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>SEQUENCE {</w:t>
      </w:r>
    </w:p>
    <w:p w14:paraId="20A7DA16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  <w:rPrChange w:id="1370" w:author="Author" w:date="2025-09-04T17:36:00Z" w16du:dateUtc="2025-09-04T15:36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</w:pPr>
      <w:r w:rsidRPr="00EE7DAB">
        <w:rPr>
          <w:rFonts w:ascii="Courier New" w:eastAsia="SimSun" w:hAnsi="Courier New"/>
          <w:noProof/>
          <w:snapToGrid w:val="0"/>
          <w:sz w:val="16"/>
          <w:lang w:val="fr-FR" w:eastAsia="ko-KR"/>
          <w:rPrChange w:id="1371" w:author="Author" w:date="2025-09-04T17:36:00Z" w16du:dateUtc="2025-09-04T15:36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  <w:t>pER-Scalar</w:t>
      </w:r>
      <w:r w:rsidRPr="00EE7DAB">
        <w:rPr>
          <w:rFonts w:ascii="Courier New" w:eastAsia="SimSun" w:hAnsi="Courier New"/>
          <w:noProof/>
          <w:snapToGrid w:val="0"/>
          <w:sz w:val="16"/>
          <w:lang w:val="fr-FR" w:eastAsia="ko-KR"/>
          <w:rPrChange w:id="1372" w:author="Author" w:date="2025-09-04T17:36:00Z" w16du:dateUtc="2025-09-04T15:36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noProof/>
          <w:snapToGrid w:val="0"/>
          <w:sz w:val="16"/>
          <w:lang w:val="fr-FR" w:eastAsia="ko-KR"/>
          <w:rPrChange w:id="1373" w:author="Author" w:date="2025-09-04T17:36:00Z" w16du:dateUtc="2025-09-04T15:36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noProof/>
          <w:snapToGrid w:val="0"/>
          <w:sz w:val="16"/>
          <w:lang w:val="fr-FR" w:eastAsia="ko-KR"/>
          <w:rPrChange w:id="1374" w:author="Author" w:date="2025-09-04T17:36:00Z" w16du:dateUtc="2025-09-04T15:36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  <w:t>PER-Scalar,</w:t>
      </w:r>
    </w:p>
    <w:p w14:paraId="62664E04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  <w:rPrChange w:id="1375" w:author="Author" w:date="2025-09-04T17:36:00Z" w16du:dateUtc="2025-09-04T15:36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</w:pPr>
      <w:r w:rsidRPr="00EE7DAB">
        <w:rPr>
          <w:rFonts w:ascii="Courier New" w:eastAsia="SimSun" w:hAnsi="Courier New"/>
          <w:noProof/>
          <w:snapToGrid w:val="0"/>
          <w:sz w:val="16"/>
          <w:lang w:val="fr-FR" w:eastAsia="ko-KR"/>
          <w:rPrChange w:id="1376" w:author="Author" w:date="2025-09-04T17:36:00Z" w16du:dateUtc="2025-09-04T15:36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  <w:t>pER-Exponent</w:t>
      </w:r>
      <w:r w:rsidRPr="00EE7DAB">
        <w:rPr>
          <w:rFonts w:ascii="Courier New" w:eastAsia="SimSun" w:hAnsi="Courier New"/>
          <w:noProof/>
          <w:snapToGrid w:val="0"/>
          <w:sz w:val="16"/>
          <w:lang w:val="fr-FR" w:eastAsia="ko-KR"/>
          <w:rPrChange w:id="1377" w:author="Author" w:date="2025-09-04T17:36:00Z" w16du:dateUtc="2025-09-04T15:36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noProof/>
          <w:snapToGrid w:val="0"/>
          <w:sz w:val="16"/>
          <w:lang w:val="fr-FR" w:eastAsia="ko-KR"/>
          <w:rPrChange w:id="1378" w:author="Author" w:date="2025-09-04T17:36:00Z" w16du:dateUtc="2025-09-04T15:36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  <w:t>PER-Exponent,</w:t>
      </w:r>
    </w:p>
    <w:p w14:paraId="09CBC8FF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  <w:rPrChange w:id="1379" w:author="Author" w:date="2025-09-04T17:36:00Z" w16du:dateUtc="2025-09-04T15:36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</w:pPr>
      <w:r w:rsidRPr="00EE7DAB">
        <w:rPr>
          <w:rFonts w:ascii="Courier New" w:eastAsia="SimSun" w:hAnsi="Courier New"/>
          <w:noProof/>
          <w:snapToGrid w:val="0"/>
          <w:sz w:val="16"/>
          <w:lang w:val="fr-FR" w:eastAsia="ko-KR"/>
          <w:rPrChange w:id="1380" w:author="Author" w:date="2025-09-04T17:36:00Z" w16du:dateUtc="2025-09-04T15:36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  <w:t>iE-Extensions</w:t>
      </w:r>
      <w:r w:rsidRPr="00EE7DAB">
        <w:rPr>
          <w:rFonts w:ascii="Courier New" w:eastAsia="SimSun" w:hAnsi="Courier New"/>
          <w:noProof/>
          <w:snapToGrid w:val="0"/>
          <w:sz w:val="16"/>
          <w:lang w:val="fr-FR" w:eastAsia="ko-KR"/>
          <w:rPrChange w:id="1381" w:author="Author" w:date="2025-09-04T17:36:00Z" w16du:dateUtc="2025-09-04T15:36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noProof/>
          <w:snapToGrid w:val="0"/>
          <w:sz w:val="16"/>
          <w:lang w:val="fr-FR" w:eastAsia="ko-KR"/>
          <w:rPrChange w:id="1382" w:author="Author" w:date="2025-09-04T17:36:00Z" w16du:dateUtc="2025-09-04T15:36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  <w:t>ProtocolExtensionContai</w:t>
      </w:r>
      <w:r w:rsidRPr="00EE7DAB">
        <w:rPr>
          <w:rFonts w:ascii="Courier New" w:eastAsia="SimSun" w:hAnsi="Courier New"/>
          <w:noProof/>
          <w:sz w:val="16"/>
          <w:lang w:val="fr-FR" w:eastAsia="ko-KR"/>
          <w:rPrChange w:id="1383" w:author="Author" w:date="2025-09-04T17:36:00Z" w16du:dateUtc="2025-09-04T15:36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  <w:t>ner { {PacketErrorRate</w:t>
      </w:r>
      <w:r w:rsidRPr="00EE7DAB">
        <w:rPr>
          <w:rFonts w:ascii="Courier New" w:eastAsia="SimSun" w:hAnsi="Courier New"/>
          <w:noProof/>
          <w:snapToGrid w:val="0"/>
          <w:sz w:val="16"/>
          <w:lang w:val="fr-FR" w:eastAsia="ko-KR"/>
          <w:rPrChange w:id="1384" w:author="Author" w:date="2025-09-04T17:36:00Z" w16du:dateUtc="2025-09-04T15:36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>-ExtIEs} }</w:t>
      </w:r>
      <w:r w:rsidRPr="00EE7DAB">
        <w:rPr>
          <w:rFonts w:ascii="Courier New" w:eastAsia="SimSun" w:hAnsi="Courier New"/>
          <w:noProof/>
          <w:snapToGrid w:val="0"/>
          <w:sz w:val="16"/>
          <w:lang w:val="fr-FR" w:eastAsia="ko-KR"/>
          <w:rPrChange w:id="1385" w:author="Author" w:date="2025-09-04T17:36:00Z" w16du:dateUtc="2025-09-04T15:36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  <w:t>OPTIONAL,</w:t>
      </w:r>
    </w:p>
    <w:p w14:paraId="69EA94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E7DAB">
        <w:rPr>
          <w:rFonts w:ascii="Courier New" w:eastAsia="SimSun" w:hAnsi="Courier New"/>
          <w:noProof/>
          <w:snapToGrid w:val="0"/>
          <w:sz w:val="16"/>
          <w:lang w:val="fr-FR" w:eastAsia="ko-KR"/>
          <w:rPrChange w:id="1386" w:author="Author" w:date="2025-09-04T17:36:00Z" w16du:dateUtc="2025-09-04T15:36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674D50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C0A81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A0D74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PacketErrorRate-ExtIEs XNAP-PROTOCOL-EXTENSION ::= {</w:t>
      </w:r>
    </w:p>
    <w:p w14:paraId="513957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FEA9FF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70721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7AB0D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PagingCause ::= ENUMERATED {</w:t>
      </w:r>
    </w:p>
    <w:p w14:paraId="382DF4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voice,</w:t>
      </w:r>
    </w:p>
    <w:p w14:paraId="5605A7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1FA86E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316E1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4FD111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PedestrianUE</w:t>
      </w:r>
      <w:r w:rsidRPr="007B5C64">
        <w:rPr>
          <w:rFonts w:ascii="Courier New" w:eastAsia="SimSun" w:hAnsi="Courier New"/>
          <w:sz w:val="16"/>
          <w:lang w:eastAsia="ko-KR"/>
        </w:rPr>
        <w:t xml:space="preserve"> ::= ENUMERATED {</w:t>
      </w:r>
    </w:p>
    <w:p w14:paraId="22922A9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authorized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C77C3D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not-authorized,</w:t>
      </w:r>
    </w:p>
    <w:p w14:paraId="79A197D3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sv-SE" w:eastAsia="ko-KR"/>
          <w:rPrChange w:id="1387" w:author="Author" w:date="2025-09-04T20:05:00Z" w16du:dateUtc="2025-09-04T18:05:00Z">
            <w:rPr>
              <w:rFonts w:ascii="Courier New" w:eastAsia="SimSun" w:hAnsi="Courier New"/>
              <w:sz w:val="16"/>
              <w:lang w:eastAsia="ko-KR"/>
            </w:rPr>
          </w:rPrChange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r w:rsidRPr="00EE7DAB">
        <w:rPr>
          <w:rFonts w:ascii="Courier New" w:eastAsia="SimSun" w:hAnsi="Courier New"/>
          <w:sz w:val="16"/>
          <w:lang w:val="sv-SE" w:eastAsia="ko-KR"/>
          <w:rPrChange w:id="1388" w:author="Author" w:date="2025-09-04T20:05:00Z" w16du:dateUtc="2025-09-04T18:05:00Z">
            <w:rPr>
              <w:rFonts w:ascii="Courier New" w:eastAsia="SimSun" w:hAnsi="Courier New"/>
              <w:sz w:val="16"/>
              <w:lang w:eastAsia="ko-KR"/>
            </w:rPr>
          </w:rPrChange>
        </w:rPr>
        <w:t>...</w:t>
      </w:r>
    </w:p>
    <w:p w14:paraId="474A6FBD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sv-SE" w:eastAsia="ko-KR"/>
          <w:rPrChange w:id="1389" w:author="Author" w:date="2025-09-04T20:05:00Z" w16du:dateUtc="2025-09-04T18:05:00Z">
            <w:rPr>
              <w:rFonts w:ascii="Courier New" w:eastAsia="SimSun" w:hAnsi="Courier New"/>
              <w:sz w:val="16"/>
              <w:lang w:eastAsia="ko-KR"/>
            </w:rPr>
          </w:rPrChange>
        </w:rPr>
      </w:pPr>
      <w:r w:rsidRPr="00EE7DAB">
        <w:rPr>
          <w:rFonts w:ascii="Courier New" w:eastAsia="SimSun" w:hAnsi="Courier New"/>
          <w:sz w:val="16"/>
          <w:lang w:val="sv-SE" w:eastAsia="ko-KR"/>
          <w:rPrChange w:id="1390" w:author="Author" w:date="2025-09-04T20:05:00Z" w16du:dateUtc="2025-09-04T18:05:00Z">
            <w:rPr>
              <w:rFonts w:ascii="Courier New" w:eastAsia="SimSun" w:hAnsi="Courier New"/>
              <w:sz w:val="16"/>
              <w:lang w:eastAsia="ko-KR"/>
            </w:rPr>
          </w:rPrChange>
        </w:rPr>
        <w:t>}</w:t>
      </w:r>
    </w:p>
    <w:p w14:paraId="0DAD89B1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sv-SE" w:eastAsia="ko-KR"/>
          <w:rPrChange w:id="1391" w:author="Author" w:date="2025-09-04T20:05:00Z" w16du:dateUtc="2025-09-04T18:05:00Z">
            <w:rPr>
              <w:rFonts w:ascii="Courier New" w:eastAsia="Malgun Gothic" w:hAnsi="Courier New"/>
              <w:noProof/>
              <w:sz w:val="16"/>
              <w:lang w:eastAsia="ko-KR"/>
            </w:rPr>
          </w:rPrChange>
        </w:rPr>
      </w:pPr>
    </w:p>
    <w:p w14:paraId="55881195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  <w:rPrChange w:id="1392" w:author="Author" w:date="2025-09-04T20:05:00Z" w16du:dateUtc="2025-09-04T18:05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</w:pP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393" w:author="Author" w:date="2025-09-04T20:05:00Z" w16du:dateUtc="2025-09-04T18:05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>PER-Scalar ::= INTEGER (0..9</w:t>
      </w:r>
      <w:r w:rsidRPr="00EE7DAB">
        <w:rPr>
          <w:rFonts w:ascii="Courier New" w:eastAsia="SimSun" w:hAnsi="Courier New"/>
          <w:noProof/>
          <w:sz w:val="16"/>
          <w:lang w:val="sv-SE" w:eastAsia="ko-KR"/>
          <w:rPrChange w:id="1394" w:author="Author" w:date="2025-09-04T20:05:00Z" w16du:dateUtc="2025-09-04T18:05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  <w:t>, ...</w:t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395" w:author="Author" w:date="2025-09-04T20:05:00Z" w16du:dateUtc="2025-09-04T18:05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>)</w:t>
      </w:r>
    </w:p>
    <w:p w14:paraId="60176981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  <w:rPrChange w:id="1396" w:author="Author" w:date="2025-09-04T20:05:00Z" w16du:dateUtc="2025-09-04T18:05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</w:pPr>
    </w:p>
    <w:p w14:paraId="7D3754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PER-Exponent ::= INTEGER (0..9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, ...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)</w:t>
      </w:r>
      <w:bookmarkEnd w:id="1367"/>
    </w:p>
    <w:p w14:paraId="4EB850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0FF089D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PEIPSassistanceInformation ::= SEQUENCE {</w:t>
      </w:r>
    </w:p>
    <w:p w14:paraId="19E570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cNsubgroupID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CNsubgroupID,</w:t>
      </w:r>
    </w:p>
    <w:p w14:paraId="121E6A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{PEIPSassistanceInformation-ExtIEs} } OPTIONAL,</w:t>
      </w:r>
    </w:p>
    <w:p w14:paraId="33E258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...</w:t>
      </w:r>
    </w:p>
    <w:p w14:paraId="0D6F0E3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7880A2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79D6B4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PEIPSassistanceInformation-ExtIEs XNAP-PROTOCOL-EXTENSION ::= {</w:t>
      </w:r>
    </w:p>
    <w:p w14:paraId="3CCA22B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31A3C67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3027FB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1EAE6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B8669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PacketLossRate ::= INTEGER (0..1000, ...)</w:t>
      </w:r>
    </w:p>
    <w:p w14:paraId="1E83F2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6EF15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D1E3E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PagingDRX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::= </w:t>
      </w:r>
      <w:r w:rsidRPr="007B5C64">
        <w:rPr>
          <w:rFonts w:ascii="Courier New" w:eastAsia="SimSun" w:hAnsi="Courier New"/>
          <w:sz w:val="16"/>
          <w:lang w:eastAsia="ko-KR"/>
        </w:rPr>
        <w:t>ENUMERATED {</w:t>
      </w:r>
    </w:p>
    <w:p w14:paraId="6C543D6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v32,</w:t>
      </w:r>
    </w:p>
    <w:p w14:paraId="76C3D5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v64,</w:t>
      </w:r>
    </w:p>
    <w:p w14:paraId="51E58E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v128,</w:t>
      </w:r>
    </w:p>
    <w:p w14:paraId="6E8813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v256,</w:t>
      </w:r>
    </w:p>
    <w:p w14:paraId="755CCEC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...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sz w:val="16"/>
          <w:lang w:eastAsia="ko-KR"/>
        </w:rPr>
        <w:t>,</w:t>
      </w:r>
    </w:p>
    <w:p w14:paraId="04756E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v512,</w:t>
      </w:r>
    </w:p>
    <w:p w14:paraId="280BC6C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v1024</w:t>
      </w:r>
    </w:p>
    <w:p w14:paraId="66D4D8BD" w14:textId="77777777" w:rsidR="00ED1635" w:rsidRPr="007B5C64" w:rsidRDefault="00ED1635" w:rsidP="00ED1635">
      <w:pPr>
        <w:tabs>
          <w:tab w:val="left" w:pos="3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}</w:t>
      </w:r>
    </w:p>
    <w:p w14:paraId="0E8BC9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3CA13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A6532E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PagingPriority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sz w:val="16"/>
          <w:lang w:eastAsia="ko-KR"/>
        </w:rPr>
        <w:t>::= ENUMERATED {</w:t>
      </w:r>
    </w:p>
    <w:p w14:paraId="375F77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priolevel1,</w:t>
      </w:r>
    </w:p>
    <w:p w14:paraId="646810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priolevel2,</w:t>
      </w:r>
    </w:p>
    <w:p w14:paraId="075F66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priolevel3,</w:t>
      </w:r>
    </w:p>
    <w:p w14:paraId="71FBE5A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priolevel4,</w:t>
      </w:r>
    </w:p>
    <w:p w14:paraId="67A68F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priolevel5,</w:t>
      </w:r>
    </w:p>
    <w:p w14:paraId="7BE040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priolevel6,</w:t>
      </w:r>
    </w:p>
    <w:p w14:paraId="65132B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priolevel7,</w:t>
      </w:r>
    </w:p>
    <w:p w14:paraId="2B7F3C5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priolevel8,</w:t>
      </w:r>
    </w:p>
    <w:p w14:paraId="4B3A29F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...</w:t>
      </w:r>
    </w:p>
    <w:p w14:paraId="116A00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>}</w:t>
      </w:r>
    </w:p>
    <w:p w14:paraId="2A9EC8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86FBF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PartialListIndicator ::= ENUMERATED {partial, ...}</w:t>
      </w:r>
    </w:p>
    <w:p w14:paraId="621A149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D94A1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</w:rPr>
        <w:t>PC5QoSParameters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69F7F7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 w:hint="eastAsia"/>
          <w:noProof/>
          <w:sz w:val="16"/>
          <w:lang w:eastAsia="ja-JP"/>
        </w:rPr>
        <w:t>pc5QoSFlowList</w:t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 w:hint="eastAsia"/>
          <w:noProof/>
          <w:sz w:val="16"/>
          <w:lang w:eastAsia="ja-JP"/>
        </w:rPr>
        <w:tab/>
        <w:t>PC5QoSFlowList</w:t>
      </w:r>
      <w:r w:rsidRPr="007B5C64">
        <w:rPr>
          <w:rFonts w:ascii="Courier New" w:eastAsia="Batang" w:hAnsi="Courier New"/>
          <w:noProof/>
          <w:sz w:val="16"/>
          <w:lang w:eastAsia="ja-JP"/>
        </w:rPr>
        <w:t>,</w:t>
      </w:r>
    </w:p>
    <w:p w14:paraId="68D6B7B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Batang" w:hAnsi="Courier New" w:hint="eastAsia"/>
          <w:noProof/>
          <w:sz w:val="16"/>
          <w:lang w:eastAsia="ja-JP"/>
        </w:rPr>
        <w:tab/>
        <w:t>pc</w:t>
      </w:r>
      <w:r w:rsidRPr="007B5C64">
        <w:rPr>
          <w:rFonts w:ascii="Courier New" w:eastAsia="Batang" w:hAnsi="Courier New"/>
          <w:noProof/>
          <w:sz w:val="16"/>
          <w:lang w:eastAsia="ja-JP"/>
        </w:rPr>
        <w:t>5LinkAggregateBitRates</w:t>
      </w:r>
      <w:r w:rsidRPr="007B5C64">
        <w:rPr>
          <w:rFonts w:ascii="Courier New" w:eastAsia="Batang" w:hAnsi="Courier New" w:hint="eastAsia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>BitRate</w:t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  <w:t>OPTIONAL,</w:t>
      </w:r>
    </w:p>
    <w:p w14:paraId="105295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</w:t>
      </w:r>
      <w:r w:rsidRPr="007B5C64">
        <w:rPr>
          <w:rFonts w:ascii="Courier New" w:eastAsia="Batang" w:hAnsi="Courier New" w:hint="eastAsia"/>
          <w:noProof/>
          <w:sz w:val="16"/>
          <w:lang w:eastAsia="ja-JP"/>
        </w:rPr>
        <w:t xml:space="preserve"> 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PC5QoSParameters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-ExtIEs} }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4B3224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5DB43E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66D48A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02DC9C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6465360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PC5QoSParameters-ExtIEs XNAP-PROTOCOL-EXTENSION ::= {</w:t>
      </w:r>
    </w:p>
    <w:p w14:paraId="19D66E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5251926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1E6B4A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1510F2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7B5C64">
        <w:rPr>
          <w:rFonts w:ascii="Courier New" w:eastAsia="Batang" w:hAnsi="Courier New" w:hint="eastAsia"/>
          <w:noProof/>
          <w:sz w:val="16"/>
          <w:lang w:eastAsia="ja-JP"/>
        </w:rPr>
        <w:t>PC5QoSFlowList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SEQUENCE (SIZE(1..maxnoofP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C5QoSFlows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)) OF</w:t>
      </w:r>
      <w:r w:rsidRPr="007B5C64">
        <w:rPr>
          <w:rFonts w:ascii="Courier New" w:eastAsia="Batang" w:hAnsi="Courier New"/>
          <w:noProof/>
          <w:sz w:val="16"/>
          <w:lang w:eastAsia="ja-JP"/>
        </w:rPr>
        <w:t xml:space="preserve"> </w:t>
      </w:r>
      <w:r w:rsidRPr="007B5C64">
        <w:rPr>
          <w:rFonts w:ascii="Courier New" w:eastAsia="Batang" w:hAnsi="Courier New" w:hint="eastAsia"/>
          <w:noProof/>
          <w:sz w:val="16"/>
          <w:lang w:eastAsia="ja-JP"/>
        </w:rPr>
        <w:t>PC5Qo</w:t>
      </w:r>
      <w:r w:rsidRPr="007B5C64">
        <w:rPr>
          <w:rFonts w:ascii="Courier New" w:eastAsia="Batang" w:hAnsi="Courier New"/>
          <w:noProof/>
          <w:sz w:val="16"/>
          <w:lang w:eastAsia="ja-JP"/>
        </w:rPr>
        <w:t>SF</w:t>
      </w:r>
      <w:r w:rsidRPr="007B5C64">
        <w:rPr>
          <w:rFonts w:ascii="Courier New" w:eastAsia="Batang" w:hAnsi="Courier New" w:hint="eastAsia"/>
          <w:noProof/>
          <w:sz w:val="16"/>
          <w:lang w:eastAsia="ja-JP"/>
        </w:rPr>
        <w:t>low</w:t>
      </w:r>
      <w:r w:rsidRPr="007B5C64">
        <w:rPr>
          <w:rFonts w:ascii="Courier New" w:eastAsia="Batang" w:hAnsi="Courier New"/>
          <w:noProof/>
          <w:sz w:val="16"/>
          <w:lang w:eastAsia="ja-JP"/>
        </w:rPr>
        <w:t>Item</w:t>
      </w:r>
    </w:p>
    <w:p w14:paraId="4625D11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</w:rPr>
        <w:t xml:space="preserve">-- </w:t>
      </w:r>
      <w:r w:rsidRPr="007B5C64">
        <w:rPr>
          <w:rFonts w:ascii="Courier New" w:eastAsia="SimSun" w:hAnsi="Courier New"/>
          <w:noProof/>
          <w:sz w:val="16"/>
          <w:lang w:eastAsia="ja-JP"/>
        </w:rPr>
        <w:t>The size of the PC5 QoS Flow List shall not exceed 2048 items.</w:t>
      </w:r>
    </w:p>
    <w:p w14:paraId="33D3A8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</w:p>
    <w:p w14:paraId="59F8648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7B5C64">
        <w:rPr>
          <w:rFonts w:ascii="Courier New" w:eastAsia="Batang" w:hAnsi="Courier New" w:hint="eastAsia"/>
          <w:noProof/>
          <w:sz w:val="16"/>
          <w:lang w:eastAsia="ja-JP"/>
        </w:rPr>
        <w:t>PC5Qo</w:t>
      </w:r>
      <w:r w:rsidRPr="007B5C64">
        <w:rPr>
          <w:rFonts w:ascii="Courier New" w:eastAsia="Batang" w:hAnsi="Courier New"/>
          <w:noProof/>
          <w:sz w:val="16"/>
          <w:lang w:eastAsia="ja-JP"/>
        </w:rPr>
        <w:t>SF</w:t>
      </w:r>
      <w:r w:rsidRPr="007B5C64">
        <w:rPr>
          <w:rFonts w:ascii="Courier New" w:eastAsia="Batang" w:hAnsi="Courier New" w:hint="eastAsia"/>
          <w:noProof/>
          <w:sz w:val="16"/>
          <w:lang w:eastAsia="ja-JP"/>
        </w:rPr>
        <w:t>low</w:t>
      </w:r>
      <w:r w:rsidRPr="007B5C64">
        <w:rPr>
          <w:rFonts w:ascii="Courier New" w:eastAsia="Batang" w:hAnsi="Courier New"/>
          <w:noProof/>
          <w:sz w:val="16"/>
          <w:lang w:eastAsia="ja-JP"/>
        </w:rPr>
        <w:t>Item::= SEQUENCE {</w:t>
      </w:r>
    </w:p>
    <w:p w14:paraId="293572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pQI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FiveQI,</w:t>
      </w:r>
    </w:p>
    <w:p w14:paraId="0278471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 w:hint="eastAsia"/>
          <w:noProof/>
          <w:sz w:val="16"/>
        </w:rPr>
        <w:tab/>
        <w:t>pc</w:t>
      </w:r>
      <w:r w:rsidRPr="007B5C64">
        <w:rPr>
          <w:rFonts w:ascii="Courier New" w:eastAsia="Batang" w:hAnsi="Courier New"/>
          <w:noProof/>
          <w:sz w:val="16"/>
          <w:lang w:eastAsia="ja-JP"/>
        </w:rPr>
        <w:t>5FlowBitRates</w:t>
      </w:r>
      <w:r w:rsidRPr="007B5C64">
        <w:rPr>
          <w:rFonts w:ascii="Courier New" w:eastAsia="SimSun" w:hAnsi="Courier New" w:hint="eastAsia"/>
          <w:noProof/>
          <w:sz w:val="16"/>
        </w:rPr>
        <w:tab/>
      </w:r>
      <w:r w:rsidRPr="007B5C64">
        <w:rPr>
          <w:rFonts w:ascii="Courier New" w:eastAsia="SimSun" w:hAnsi="Courier New" w:hint="eastAsia"/>
          <w:noProof/>
          <w:sz w:val="16"/>
        </w:rPr>
        <w:tab/>
      </w:r>
      <w:r w:rsidRPr="007B5C64">
        <w:rPr>
          <w:rFonts w:ascii="Courier New" w:eastAsia="SimSun" w:hAnsi="Courier New" w:hint="eastAsia"/>
          <w:noProof/>
          <w:sz w:val="16"/>
        </w:rPr>
        <w:tab/>
      </w:r>
      <w:r w:rsidRPr="007B5C64">
        <w:rPr>
          <w:rFonts w:ascii="Courier New" w:eastAsia="SimSun" w:hAnsi="Courier New" w:hint="eastAsia"/>
          <w:noProof/>
          <w:sz w:val="16"/>
        </w:rPr>
        <w:tab/>
        <w:t>PC</w:t>
      </w:r>
      <w:r w:rsidRPr="007B5C64">
        <w:rPr>
          <w:rFonts w:ascii="Courier New" w:eastAsia="Batang" w:hAnsi="Courier New"/>
          <w:noProof/>
          <w:sz w:val="16"/>
          <w:lang w:eastAsia="ja-JP"/>
        </w:rPr>
        <w:t>5FlowBitRates</w:t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  <w:t>OPTIONAL,</w:t>
      </w:r>
    </w:p>
    <w:p w14:paraId="5B4C1C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 w:hint="eastAsia"/>
          <w:noProof/>
          <w:sz w:val="16"/>
        </w:rPr>
        <w:tab/>
        <w:t>range</w:t>
      </w:r>
      <w:r w:rsidRPr="007B5C64">
        <w:rPr>
          <w:rFonts w:ascii="Courier New" w:eastAsia="SimSun" w:hAnsi="Courier New" w:hint="eastAsia"/>
          <w:noProof/>
          <w:sz w:val="16"/>
        </w:rPr>
        <w:tab/>
      </w:r>
      <w:r w:rsidRPr="007B5C64">
        <w:rPr>
          <w:rFonts w:ascii="Courier New" w:eastAsia="SimSun" w:hAnsi="Courier New" w:hint="eastAsia"/>
          <w:noProof/>
          <w:sz w:val="16"/>
        </w:rPr>
        <w:tab/>
      </w:r>
      <w:r w:rsidRPr="007B5C64">
        <w:rPr>
          <w:rFonts w:ascii="Courier New" w:eastAsia="SimSun" w:hAnsi="Courier New" w:hint="eastAsia"/>
          <w:noProof/>
          <w:sz w:val="16"/>
        </w:rPr>
        <w:tab/>
      </w:r>
      <w:r w:rsidRPr="007B5C64">
        <w:rPr>
          <w:rFonts w:ascii="Courier New" w:eastAsia="SimSun" w:hAnsi="Courier New" w:hint="eastAsia"/>
          <w:noProof/>
          <w:sz w:val="16"/>
        </w:rPr>
        <w:tab/>
      </w:r>
      <w:r w:rsidRPr="007B5C64">
        <w:rPr>
          <w:rFonts w:ascii="Courier New" w:eastAsia="SimSun" w:hAnsi="Courier New" w:hint="eastAsia"/>
          <w:noProof/>
          <w:sz w:val="16"/>
        </w:rPr>
        <w:tab/>
      </w:r>
      <w:r w:rsidRPr="007B5C64">
        <w:rPr>
          <w:rFonts w:ascii="Courier New" w:eastAsia="SimSun" w:hAnsi="Courier New" w:hint="eastAsia"/>
          <w:noProof/>
          <w:sz w:val="16"/>
        </w:rPr>
        <w:tab/>
        <w:t>Range</w:t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 w:hint="eastAsia"/>
          <w:noProof/>
          <w:sz w:val="16"/>
        </w:rPr>
        <w:tab/>
      </w:r>
      <w:r w:rsidRPr="007B5C64">
        <w:rPr>
          <w:rFonts w:ascii="Courier New" w:eastAsia="SimSun" w:hAnsi="Courier New" w:hint="eastAsia"/>
          <w:noProof/>
          <w:sz w:val="16"/>
        </w:rPr>
        <w:tab/>
      </w:r>
      <w:r w:rsidRPr="007B5C64">
        <w:rPr>
          <w:rFonts w:ascii="Courier New" w:eastAsia="Batang" w:hAnsi="Courier New"/>
          <w:noProof/>
          <w:sz w:val="16"/>
          <w:lang w:eastAsia="ja-JP"/>
        </w:rPr>
        <w:t>OPTIONAL,</w:t>
      </w:r>
    </w:p>
    <w:p w14:paraId="11E342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</w:t>
      </w:r>
      <w:r w:rsidRPr="007B5C64">
        <w:rPr>
          <w:rFonts w:ascii="Courier New" w:eastAsia="Batang" w:hAnsi="Courier New"/>
          <w:noProof/>
          <w:sz w:val="16"/>
          <w:lang w:eastAsia="ja-JP"/>
        </w:rPr>
        <w:t xml:space="preserve"> PC5QoSFlowItem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-ExtIEs} }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566E7A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676A35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091B6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2119D7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Batang" w:hAnsi="Courier New"/>
          <w:noProof/>
          <w:sz w:val="16"/>
          <w:lang w:eastAsia="ja-JP"/>
        </w:rPr>
        <w:t>PC5QoSFlowItem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77647CC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651300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250C1EE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5D09FB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62F1F77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 w:hint="eastAsia"/>
          <w:noProof/>
          <w:sz w:val="16"/>
        </w:rPr>
        <w:t>PC</w:t>
      </w:r>
      <w:r w:rsidRPr="007B5C64">
        <w:rPr>
          <w:rFonts w:ascii="Courier New" w:eastAsia="Batang" w:hAnsi="Courier New"/>
          <w:noProof/>
          <w:sz w:val="16"/>
          <w:lang w:eastAsia="ja-JP"/>
        </w:rPr>
        <w:t>5FlowBitRates</w:t>
      </w:r>
      <w:r w:rsidRPr="007B5C64">
        <w:rPr>
          <w:rFonts w:ascii="Courier New" w:eastAsia="SimSun" w:hAnsi="Courier New" w:hint="eastAsia"/>
          <w:noProof/>
          <w:sz w:val="16"/>
        </w:rPr>
        <w:t xml:space="preserve"> </w:t>
      </w:r>
      <w:r w:rsidRPr="007B5C64">
        <w:rPr>
          <w:rFonts w:ascii="Courier New" w:eastAsia="Batang" w:hAnsi="Courier New"/>
          <w:noProof/>
          <w:sz w:val="16"/>
          <w:lang w:eastAsia="ja-JP"/>
        </w:rPr>
        <w:t>::= SEQUENCE {</w:t>
      </w:r>
    </w:p>
    <w:p w14:paraId="77AFA2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guaranteedFlowBitRate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BitRate,</w:t>
      </w:r>
    </w:p>
    <w:p w14:paraId="27EE05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m</w:t>
      </w:r>
      <w:r w:rsidRPr="007B5C64">
        <w:rPr>
          <w:rFonts w:ascii="Courier New" w:eastAsia="SimSun" w:hAnsi="Courier New"/>
          <w:noProof/>
          <w:sz w:val="16"/>
          <w:lang w:eastAsia="ko-KR"/>
        </w:rPr>
        <w:t>aximum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FlowBitRate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BitRate,</w:t>
      </w:r>
    </w:p>
    <w:p w14:paraId="714FEF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</w:t>
      </w:r>
      <w:r w:rsidRPr="007B5C64">
        <w:rPr>
          <w:rFonts w:ascii="Courier New" w:eastAsia="SimSun" w:hAnsi="Courier New"/>
          <w:noProof/>
          <w:sz w:val="16"/>
        </w:rPr>
        <w:t xml:space="preserve"> PC</w:t>
      </w:r>
      <w:r w:rsidRPr="007B5C64">
        <w:rPr>
          <w:rFonts w:ascii="Courier New" w:eastAsia="Batang" w:hAnsi="Courier New"/>
          <w:noProof/>
          <w:sz w:val="16"/>
          <w:lang w:eastAsia="ja-JP"/>
        </w:rPr>
        <w:t>5FlowBitRates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-ExtIEs} }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2297E5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3853AE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D6630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5460E2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</w:rPr>
        <w:t>PC</w:t>
      </w:r>
      <w:r w:rsidRPr="007B5C64">
        <w:rPr>
          <w:rFonts w:ascii="Courier New" w:eastAsia="Batang" w:hAnsi="Courier New"/>
          <w:noProof/>
          <w:sz w:val="16"/>
          <w:lang w:eastAsia="ja-JP"/>
        </w:rPr>
        <w:t>5FlowBitRates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23EB41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13434F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183DAC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10302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PDCPChangeIndication ::= CHOICE {</w:t>
      </w:r>
    </w:p>
    <w:p w14:paraId="3B7586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from-S-NG-RAN-node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 xml:space="preserve">ENUMERATED {s-ng-ran-node-key-update-required,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pdcp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-data-recovery-required, ...},</w:t>
      </w:r>
    </w:p>
    <w:p w14:paraId="26AD26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from-M-NG-RAN-node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ENUMERATED {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pdcp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-data-recovery-required, ...},</w:t>
      </w:r>
    </w:p>
    <w:p w14:paraId="5BBA9F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ProtocolIE-Single-Container</w:t>
      </w:r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PDCPChangeIndication-ExtIEs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</w:p>
    <w:p w14:paraId="218C59F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063E8F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3EE1B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PDCPChangeIndication-ExtIEs </w:t>
      </w:r>
      <w:r w:rsidRPr="007B5C64">
        <w:rPr>
          <w:rFonts w:ascii="Courier New" w:eastAsia="SimSun" w:hAnsi="Courier New"/>
          <w:snapToGrid w:val="0"/>
          <w:sz w:val="16"/>
        </w:rPr>
        <w:t>XNAP-PROTOCOL-IES ::= {</w:t>
      </w:r>
    </w:p>
    <w:p w14:paraId="50A9DAE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1F3EA1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40C031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83958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AF380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iCs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PDCPDuplicationConfiguration</w:t>
      </w:r>
      <w:r w:rsidRPr="007B5C64">
        <w:rPr>
          <w:rFonts w:ascii="Courier New" w:eastAsia="SimSun" w:hAnsi="Courier New"/>
          <w:bCs/>
          <w:iCs/>
          <w:noProof/>
          <w:sz w:val="16"/>
          <w:lang w:eastAsia="ja-JP"/>
        </w:rPr>
        <w:t xml:space="preserve"> ::= ENUMERATED {</w:t>
      </w:r>
    </w:p>
    <w:p w14:paraId="2AA20EE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configured,</w:t>
      </w:r>
    </w:p>
    <w:p w14:paraId="262244C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de-configured,</w:t>
      </w:r>
    </w:p>
    <w:p w14:paraId="0BB55B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77532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6266A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ADFAE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23D1A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PDCPSNLength ::= SEQUENCE {</w:t>
      </w:r>
    </w:p>
    <w:p w14:paraId="6D3A499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</w:rPr>
        <w:tab/>
        <w:t>ulPDCPSNLength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ENUMERATED {v12bits, v18bits, ...},</w:t>
      </w:r>
    </w:p>
    <w:p w14:paraId="70272B1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</w:rPr>
        <w:tab/>
        <w:t>dlPDCPSNLength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ENUMERATED {v12bits, v18bits, ...},</w:t>
      </w:r>
    </w:p>
    <w:p w14:paraId="29AD9C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>ProtocolExtensionCon</w:t>
      </w:r>
      <w:r w:rsidRPr="007B5C64">
        <w:rPr>
          <w:rFonts w:ascii="Courier New" w:eastAsia="SimSun" w:hAnsi="Courier New"/>
          <w:noProof/>
          <w:sz w:val="16"/>
          <w:lang w:eastAsia="ko-KR"/>
        </w:rPr>
        <w:t>tainer { {PDCPSNLength-ExtIEs}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045E7C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7E17E1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0AF2D9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B75EA8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PDCPSNLength-ExtIEs</w:t>
      </w:r>
      <w:r w:rsidRPr="007B5C64">
        <w:rPr>
          <w:rFonts w:ascii="Courier New" w:eastAsia="SimSun" w:hAnsi="Courier New"/>
          <w:noProof/>
          <w:snapToGrid w:val="0"/>
          <w:sz w:val="16"/>
        </w:rPr>
        <w:t xml:space="preserve"> XNAP-PROTOCOL-EXTENSION ::= {</w:t>
      </w:r>
    </w:p>
    <w:p w14:paraId="35B224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0E2050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08C830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2FC2D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PDUSetQoSParameters ::= SEQUENCE {</w:t>
      </w:r>
    </w:p>
    <w:p w14:paraId="1F5927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ulPDUSetQoSInformation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PDUSetQoSInformation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A5353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dlPDUSetQoSInformation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PDUSetQoSInformation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9B206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</w:rPr>
      </w:pPr>
      <w:bookmarkStart w:id="1397" w:name="MCCQCTEMPBM_00000325"/>
      <w:r w:rsidRPr="007B5C64">
        <w:rPr>
          <w:rFonts w:ascii="Courier New" w:eastAsia="SimSun" w:hAnsi="Courier New" w:cs="Courier New"/>
          <w:noProof/>
          <w:sz w:val="16"/>
        </w:rPr>
        <w:tab/>
        <w:t>iE-Extensions</w:t>
      </w:r>
      <w:r w:rsidRPr="007B5C64">
        <w:rPr>
          <w:rFonts w:ascii="Courier New" w:eastAsia="SimSun" w:hAnsi="Courier New" w:cs="Courier New"/>
          <w:noProof/>
          <w:sz w:val="16"/>
        </w:rPr>
        <w:tab/>
      </w:r>
      <w:r w:rsidRPr="007B5C64">
        <w:rPr>
          <w:rFonts w:ascii="Courier New" w:eastAsia="SimSun" w:hAnsi="Courier New" w:cs="Courier New"/>
          <w:noProof/>
          <w:sz w:val="16"/>
        </w:rPr>
        <w:tab/>
      </w:r>
      <w:r w:rsidRPr="007B5C64">
        <w:rPr>
          <w:rFonts w:ascii="Courier New" w:eastAsia="SimSun" w:hAnsi="Courier New" w:cs="Courier New"/>
          <w:noProof/>
          <w:sz w:val="16"/>
        </w:rPr>
        <w:tab/>
      </w:r>
      <w:r w:rsidRPr="007B5C64">
        <w:rPr>
          <w:rFonts w:ascii="Courier New" w:eastAsia="SimSun" w:hAnsi="Courier New" w:cs="Courier New"/>
          <w:noProof/>
          <w:sz w:val="16"/>
        </w:rPr>
        <w:tab/>
      </w:r>
      <w:r w:rsidRPr="007B5C64">
        <w:rPr>
          <w:rFonts w:ascii="Courier New" w:eastAsia="SimSun" w:hAnsi="Courier New" w:cs="Courier New"/>
          <w:noProof/>
          <w:sz w:val="16"/>
        </w:rPr>
        <w:tab/>
      </w:r>
      <w:r w:rsidRPr="007B5C64">
        <w:rPr>
          <w:rFonts w:ascii="Courier New" w:eastAsia="SimSun" w:hAnsi="Courier New" w:cs="Courier New"/>
          <w:noProof/>
          <w:sz w:val="16"/>
        </w:rPr>
        <w:tab/>
      </w:r>
      <w:r w:rsidRPr="007B5C64">
        <w:rPr>
          <w:rFonts w:ascii="Courier New" w:eastAsia="SimSun" w:hAnsi="Courier New" w:cs="Courier New"/>
          <w:noProof/>
          <w:sz w:val="16"/>
        </w:rPr>
        <w:tab/>
        <w:t xml:space="preserve">ProtocolExtensionContainer { { </w:t>
      </w:r>
      <w:bookmarkEnd w:id="1397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PDUSetQoSParameters</w:t>
      </w:r>
      <w:bookmarkStart w:id="1398" w:name="MCCQCTEMPBM_00000326"/>
      <w:r w:rsidRPr="007B5C64">
        <w:rPr>
          <w:rFonts w:ascii="Courier New" w:eastAsia="SimSun" w:hAnsi="Courier New" w:cs="Courier New"/>
          <w:noProof/>
          <w:sz w:val="16"/>
        </w:rPr>
        <w:t>-ExtIEs } }</w:t>
      </w:r>
      <w:r w:rsidRPr="007B5C64">
        <w:rPr>
          <w:rFonts w:ascii="Courier New" w:eastAsia="SimSun" w:hAnsi="Courier New" w:cs="Courier New"/>
          <w:noProof/>
          <w:sz w:val="16"/>
        </w:rPr>
        <w:tab/>
        <w:t>OPTIONAL</w:t>
      </w:r>
    </w:p>
    <w:bookmarkEnd w:id="1398"/>
    <w:p w14:paraId="2DBEB56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}</w:t>
      </w:r>
    </w:p>
    <w:p w14:paraId="0841740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520CFA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PDUSetQoSParameters</w:t>
      </w:r>
      <w:r w:rsidRPr="007B5C64">
        <w:rPr>
          <w:rFonts w:ascii="Courier New" w:eastAsia="SimSun" w:hAnsi="Courier New"/>
          <w:noProof/>
          <w:sz w:val="16"/>
        </w:rPr>
        <w:t>-ExtIEs XNAP-PROTOCOL-EXTENSION ::= {</w:t>
      </w:r>
    </w:p>
    <w:p w14:paraId="5703FD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F30D8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}</w:t>
      </w:r>
    </w:p>
    <w:p w14:paraId="1FE875B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3F9E8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560B3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PDUSetQoSInformation</w:t>
      </w:r>
      <w:bookmarkStart w:id="1399" w:name="MCCQCTEMPBM_00000327"/>
      <w:r w:rsidRPr="007B5C64">
        <w:rPr>
          <w:rFonts w:ascii="Courier New" w:eastAsia="SimSun" w:hAnsi="Courier New" w:cs="Courier New"/>
          <w:noProof/>
          <w:sz w:val="16"/>
        </w:rPr>
        <w:tab/>
        <w:t>::= SEQUENCE {</w:t>
      </w:r>
    </w:p>
    <w:p w14:paraId="39C00C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</w:rPr>
      </w:pPr>
      <w:r w:rsidRPr="007B5C64">
        <w:rPr>
          <w:rFonts w:ascii="Courier New" w:eastAsia="SimSun" w:hAnsi="Courier New" w:cs="Courier New"/>
          <w:noProof/>
          <w:sz w:val="16"/>
        </w:rPr>
        <w:tab/>
        <w:t>pduSetDelayBudget</w:t>
      </w:r>
      <w:r w:rsidRPr="007B5C64">
        <w:rPr>
          <w:rFonts w:ascii="Courier New" w:eastAsia="SimSun" w:hAnsi="Courier New" w:cs="Courier New"/>
          <w:noProof/>
          <w:sz w:val="16"/>
        </w:rPr>
        <w:tab/>
      </w:r>
      <w:r w:rsidRPr="007B5C64">
        <w:rPr>
          <w:rFonts w:ascii="Courier New" w:eastAsia="SimSun" w:hAnsi="Courier New" w:cs="Courier New"/>
          <w:noProof/>
          <w:sz w:val="16"/>
        </w:rPr>
        <w:tab/>
      </w:r>
      <w:r w:rsidRPr="007B5C64">
        <w:rPr>
          <w:rFonts w:ascii="Courier New" w:eastAsia="SimSun" w:hAnsi="Courier New" w:cs="Courier New"/>
          <w:noProof/>
          <w:sz w:val="16"/>
        </w:rPr>
        <w:tab/>
      </w:r>
      <w:r w:rsidRPr="007B5C64">
        <w:rPr>
          <w:rFonts w:ascii="Courier New" w:eastAsia="SimSun" w:hAnsi="Courier New" w:cs="Courier New"/>
          <w:noProof/>
          <w:sz w:val="16"/>
        </w:rPr>
        <w:tab/>
      </w:r>
      <w:r w:rsidRPr="007B5C64">
        <w:rPr>
          <w:rFonts w:ascii="Courier New" w:eastAsia="SimSun" w:hAnsi="Courier New" w:cs="Courier New"/>
          <w:noProof/>
          <w:sz w:val="16"/>
        </w:rPr>
        <w:tab/>
      </w:r>
      <w:r w:rsidRPr="007B5C64">
        <w:rPr>
          <w:rFonts w:ascii="Courier New" w:eastAsia="SimSun" w:hAnsi="Courier New" w:cs="Courier New"/>
          <w:noProof/>
          <w:sz w:val="16"/>
        </w:rPr>
        <w:tab/>
        <w:t>ExtendedPacketDelayBudget</w:t>
      </w:r>
      <w:r w:rsidRPr="007B5C64">
        <w:rPr>
          <w:rFonts w:ascii="Courier New" w:eastAsia="SimSun" w:hAnsi="Courier New" w:cs="Courier New"/>
          <w:noProof/>
          <w:sz w:val="16"/>
        </w:rPr>
        <w:tab/>
      </w:r>
      <w:r w:rsidRPr="007B5C64">
        <w:rPr>
          <w:rFonts w:ascii="Courier New" w:eastAsia="SimSun" w:hAnsi="Courier New" w:cs="Courier New"/>
          <w:noProof/>
          <w:sz w:val="16"/>
        </w:rPr>
        <w:tab/>
        <w:t>OPTIONAL,</w:t>
      </w:r>
    </w:p>
    <w:p w14:paraId="17991F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</w:rPr>
      </w:pPr>
      <w:r w:rsidRPr="007B5C64">
        <w:rPr>
          <w:rFonts w:ascii="Courier New" w:eastAsia="SimSun" w:hAnsi="Courier New" w:cs="Courier New"/>
          <w:noProof/>
          <w:sz w:val="16"/>
        </w:rPr>
        <w:tab/>
        <w:t>pduSetErrorRate</w:t>
      </w:r>
      <w:r w:rsidRPr="007B5C64">
        <w:rPr>
          <w:rFonts w:ascii="Courier New" w:eastAsia="SimSun" w:hAnsi="Courier New" w:cs="Courier New"/>
          <w:noProof/>
          <w:sz w:val="16"/>
        </w:rPr>
        <w:tab/>
      </w:r>
      <w:r w:rsidRPr="007B5C64">
        <w:rPr>
          <w:rFonts w:ascii="Courier New" w:eastAsia="SimSun" w:hAnsi="Courier New" w:cs="Courier New"/>
          <w:noProof/>
          <w:sz w:val="16"/>
        </w:rPr>
        <w:tab/>
      </w:r>
      <w:r w:rsidRPr="007B5C64">
        <w:rPr>
          <w:rFonts w:ascii="Courier New" w:eastAsia="SimSun" w:hAnsi="Courier New" w:cs="Courier New"/>
          <w:noProof/>
          <w:sz w:val="16"/>
        </w:rPr>
        <w:tab/>
      </w:r>
      <w:r w:rsidRPr="007B5C64">
        <w:rPr>
          <w:rFonts w:ascii="Courier New" w:eastAsia="SimSun" w:hAnsi="Courier New" w:cs="Courier New"/>
          <w:noProof/>
          <w:sz w:val="16"/>
        </w:rPr>
        <w:tab/>
      </w:r>
      <w:r w:rsidRPr="007B5C64">
        <w:rPr>
          <w:rFonts w:ascii="Courier New" w:eastAsia="SimSun" w:hAnsi="Courier New" w:cs="Courier New"/>
          <w:noProof/>
          <w:sz w:val="16"/>
        </w:rPr>
        <w:tab/>
      </w:r>
      <w:r w:rsidRPr="007B5C64">
        <w:rPr>
          <w:rFonts w:ascii="Courier New" w:eastAsia="SimSun" w:hAnsi="Courier New" w:cs="Courier New"/>
          <w:noProof/>
          <w:sz w:val="16"/>
        </w:rPr>
        <w:tab/>
      </w:r>
      <w:r w:rsidRPr="007B5C64">
        <w:rPr>
          <w:rFonts w:ascii="Courier New" w:eastAsia="SimSun" w:hAnsi="Courier New" w:cs="Courier New"/>
          <w:noProof/>
          <w:sz w:val="16"/>
        </w:rPr>
        <w:tab/>
        <w:t>PacketErrorRate</w:t>
      </w:r>
      <w:r w:rsidRPr="007B5C64">
        <w:rPr>
          <w:rFonts w:ascii="Courier New" w:eastAsia="SimSun" w:hAnsi="Courier New" w:cs="Courier New"/>
          <w:noProof/>
          <w:sz w:val="16"/>
        </w:rPr>
        <w:tab/>
      </w:r>
      <w:r w:rsidRPr="007B5C64">
        <w:rPr>
          <w:rFonts w:ascii="Courier New" w:eastAsia="SimSun" w:hAnsi="Courier New" w:cs="Courier New"/>
          <w:noProof/>
          <w:sz w:val="16"/>
        </w:rPr>
        <w:tab/>
      </w:r>
      <w:r w:rsidRPr="007B5C64">
        <w:rPr>
          <w:rFonts w:ascii="Courier New" w:eastAsia="SimSun" w:hAnsi="Courier New" w:cs="Courier New"/>
          <w:noProof/>
          <w:sz w:val="16"/>
        </w:rPr>
        <w:tab/>
      </w:r>
      <w:r w:rsidRPr="007B5C64">
        <w:rPr>
          <w:rFonts w:ascii="Courier New" w:eastAsia="SimSun" w:hAnsi="Courier New" w:cs="Courier New"/>
          <w:noProof/>
          <w:sz w:val="16"/>
        </w:rPr>
        <w:tab/>
      </w:r>
      <w:r w:rsidRPr="007B5C64">
        <w:rPr>
          <w:rFonts w:ascii="Courier New" w:eastAsia="SimSun" w:hAnsi="Courier New" w:cs="Courier New"/>
          <w:noProof/>
          <w:sz w:val="16"/>
        </w:rPr>
        <w:tab/>
        <w:t>OPTIONAL,</w:t>
      </w:r>
    </w:p>
    <w:p w14:paraId="685211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val="fr-FR"/>
        </w:rPr>
      </w:pPr>
      <w:r w:rsidRPr="007B5C64">
        <w:rPr>
          <w:rFonts w:ascii="Courier New" w:eastAsia="SimSun" w:hAnsi="Courier New" w:cs="Courier New"/>
          <w:noProof/>
          <w:sz w:val="16"/>
        </w:rPr>
        <w:tab/>
        <w:t>pduSetIntegratedHandlingInformation</w:t>
      </w:r>
      <w:r w:rsidRPr="007B5C64">
        <w:rPr>
          <w:rFonts w:ascii="Courier New" w:eastAsia="SimSun" w:hAnsi="Courier New" w:cs="Courier New"/>
          <w:noProof/>
          <w:sz w:val="16"/>
        </w:rPr>
        <w:tab/>
      </w:r>
      <w:r w:rsidRPr="007B5C64">
        <w:rPr>
          <w:rFonts w:ascii="Courier New" w:eastAsia="SimSun" w:hAnsi="Courier New" w:cs="Courier New"/>
          <w:noProof/>
          <w:sz w:val="16"/>
        </w:rPr>
        <w:tab/>
        <w:t>ENUMERATED {true, false, ...}</w:t>
      </w:r>
      <w:r w:rsidRPr="007B5C64">
        <w:rPr>
          <w:rFonts w:ascii="Courier New" w:eastAsia="SimSun" w:hAnsi="Courier New" w:cs="Courier New"/>
          <w:noProof/>
          <w:sz w:val="16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fr-FR"/>
        </w:rPr>
        <w:t>OPTIONAL,</w:t>
      </w:r>
    </w:p>
    <w:p w14:paraId="2F7E0C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val="fr-FR"/>
        </w:rPr>
      </w:pPr>
      <w:r w:rsidRPr="007B5C64">
        <w:rPr>
          <w:rFonts w:ascii="Courier New" w:eastAsia="SimSun" w:hAnsi="Courier New" w:cs="Courier New"/>
          <w:noProof/>
          <w:sz w:val="16"/>
          <w:lang w:val="fr-FR"/>
        </w:rPr>
        <w:tab/>
        <w:t>iE-Extensions</w:t>
      </w:r>
      <w:r w:rsidRPr="007B5C64">
        <w:rPr>
          <w:rFonts w:ascii="Courier New" w:eastAsia="SimSun" w:hAnsi="Courier New" w:cs="Courier New"/>
          <w:noProof/>
          <w:sz w:val="16"/>
          <w:lang w:val="fr-F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fr-F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fr-F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fr-F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fr-F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fr-F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fr-FR"/>
        </w:rPr>
        <w:tab/>
        <w:t xml:space="preserve">ProtocolExtensionContainer { { </w:t>
      </w:r>
      <w:bookmarkEnd w:id="1399"/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PDUSetQoSInformation</w:t>
      </w:r>
      <w:bookmarkStart w:id="1400" w:name="MCCQCTEMPBM_00000328"/>
      <w:r w:rsidRPr="007B5C64">
        <w:rPr>
          <w:rFonts w:ascii="Courier New" w:eastAsia="SimSun" w:hAnsi="Courier New" w:cs="Courier New"/>
          <w:noProof/>
          <w:sz w:val="16"/>
          <w:lang w:val="fr-FR"/>
        </w:rPr>
        <w:t>-ExtIEs } }</w:t>
      </w:r>
      <w:r w:rsidRPr="007B5C64">
        <w:rPr>
          <w:rFonts w:ascii="Courier New" w:eastAsia="SimSun" w:hAnsi="Courier New" w:cs="Courier New"/>
          <w:noProof/>
          <w:sz w:val="16"/>
          <w:lang w:val="fr-FR"/>
        </w:rPr>
        <w:tab/>
        <w:t>OPTIONAL</w:t>
      </w:r>
    </w:p>
    <w:bookmarkEnd w:id="1400"/>
    <w:p w14:paraId="11B5F3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/>
        </w:rPr>
      </w:pPr>
      <w:r w:rsidRPr="007B5C64">
        <w:rPr>
          <w:rFonts w:ascii="Courier New" w:eastAsia="SimSun" w:hAnsi="Courier New"/>
          <w:noProof/>
          <w:sz w:val="16"/>
          <w:lang w:val="fr-FR"/>
        </w:rPr>
        <w:t>}</w:t>
      </w:r>
    </w:p>
    <w:p w14:paraId="0C558A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/>
        </w:rPr>
      </w:pPr>
    </w:p>
    <w:p w14:paraId="48A206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PDUSetQoSInformation</w:t>
      </w:r>
      <w:r w:rsidRPr="007B5C64">
        <w:rPr>
          <w:rFonts w:ascii="Courier New" w:eastAsia="SimSun" w:hAnsi="Courier New"/>
          <w:noProof/>
          <w:sz w:val="16"/>
          <w:lang w:val="fr-FR"/>
        </w:rPr>
        <w:t>-ExtIEs XNAP-PROTOCOL-EXTENSION ::= {</w:t>
      </w:r>
    </w:p>
    <w:p w14:paraId="0AD50BC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z w:val="16"/>
        </w:rPr>
        <w:t>...</w:t>
      </w:r>
    </w:p>
    <w:p w14:paraId="2A309F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}</w:t>
      </w:r>
    </w:p>
    <w:p w14:paraId="2657D77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12F2DB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cs="Arial"/>
          <w:noProof/>
          <w:sz w:val="16"/>
          <w:szCs w:val="24"/>
          <w:lang w:eastAsia="ko-KR"/>
        </w:rPr>
        <w:t>PDUSetbasedHandlingIndicator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ENUMERATED {</w:t>
      </w:r>
    </w:p>
    <w:p w14:paraId="09DDCE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supported,</w:t>
      </w:r>
    </w:p>
    <w:p w14:paraId="1D3B43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5A9C2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C8636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23DB302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AD417C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5A0D03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401" w:name="_Hlk513990763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PDUSessionAggregateMaximumBitRate ::= SEQUENCE {</w:t>
      </w:r>
    </w:p>
    <w:p w14:paraId="256073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downlink-session-AMBR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BitRate,</w:t>
      </w:r>
    </w:p>
    <w:p w14:paraId="00480E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uplink-session-AMBR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BitRate,</w:t>
      </w:r>
    </w:p>
    <w:p w14:paraId="67694A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{PDUSessionAggregateMaximumBitRate-ExtIEs} }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4D6125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22FB03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2C0108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D468B9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PDUSessionAggregateMaximumBitRate-ExtIEs XNAP-PROTOCOL-EXTENSION ::= {</w:t>
      </w:r>
    </w:p>
    <w:p w14:paraId="46651D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03A0E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E5692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A2E1D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620EA2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PDUSession-List ::= SEQUENCE (SIZE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(1..</w:t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 xml:space="preserve"> maxnoofPDUSessions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))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OF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</w:t>
      </w:r>
      <w:r w:rsidRPr="007B5C64">
        <w:rPr>
          <w:rFonts w:ascii="Courier New" w:eastAsia="SimSun" w:hAnsi="Courier New"/>
          <w:noProof/>
          <w:sz w:val="16"/>
          <w:lang w:eastAsia="ko-KR"/>
        </w:rPr>
        <w:t>-ID</w:t>
      </w:r>
    </w:p>
    <w:p w14:paraId="67C3F8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4320B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EEFC7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PDUSession-List-withCause ::= SEQUENCE (SIZE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(1..</w:t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 xml:space="preserve"> maxnoofPDUSessions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))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OF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PDUSession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-List-withCause-Item</w:t>
      </w:r>
    </w:p>
    <w:p w14:paraId="7FCDF41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1B195E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PDUSession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-List-withCause-Item ::= SEQUENCE {</w:t>
      </w:r>
    </w:p>
    <w:p w14:paraId="373B3C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pduSessionId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PDUSession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-ID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,</w:t>
      </w:r>
    </w:p>
    <w:p w14:paraId="767D57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cause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Cause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OPTIONAL,</w:t>
      </w:r>
    </w:p>
    <w:p w14:paraId="41877B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PDUSession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-List-withCause-Item-ExtIEs</w:t>
      </w:r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058954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0721EF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51B1C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C2A2F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PDUSession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-List-withCause-Item-ExtIEs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297929E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28492B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1A03A60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904F3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E0994C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PDUSession-List-withDataForwardingFromTarget ::= SEQUENCE (SIZE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(1..</w:t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 xml:space="preserve"> maxnoofPDUSessions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))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OF</w:t>
      </w:r>
    </w:p>
    <w:p w14:paraId="009C7A1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PDUSession-List-withDataForwardingFromTarget-Item</w:t>
      </w:r>
    </w:p>
    <w:p w14:paraId="0E03C2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4155308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PDUSession-List-withDataForwardingFromTarget-Item ::= SEQUENCE {</w:t>
      </w:r>
    </w:p>
    <w:p w14:paraId="7C3297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</w:t>
      </w:r>
      <w:r w:rsidRPr="007B5C64">
        <w:rPr>
          <w:rFonts w:ascii="Courier New" w:eastAsia="SimSun" w:hAnsi="Courier New"/>
          <w:noProof/>
          <w:sz w:val="16"/>
          <w:lang w:eastAsia="ko-KR"/>
        </w:rPr>
        <w:t>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3BF54D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dataforwardinginfoTarget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DataForwardingInfoFromTargetNGRANnode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4C9A39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PDUSession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-List-withDataForwardingFromTarget-Item-ExtIEs</w:t>
      </w:r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53932F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08AA2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17A50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C6E7A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PDUSession-List-withDataForwardingFromTarget-Item-ExtIEs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357122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 ID id-DRB-IDs-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takenintouse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CRITICALITY reject</w:t>
      </w:r>
      <w:r w:rsidRPr="007B5C64">
        <w:rPr>
          <w:rFonts w:ascii="Courier New" w:eastAsia="SimSun" w:hAnsi="Courier New"/>
          <w:snapToGrid w:val="0"/>
          <w:sz w:val="16"/>
        </w:rPr>
        <w:tab/>
        <w:t>EXTENSION DRB-List</w:t>
      </w:r>
      <w:r w:rsidRPr="007B5C64">
        <w:rPr>
          <w:rFonts w:ascii="Courier New" w:eastAsia="SimSun" w:hAnsi="Courier New"/>
          <w:snapToGrid w:val="0"/>
          <w:sz w:val="16"/>
        </w:rPr>
        <w:tab/>
        <w:t>PRESENCE optional},</w:t>
      </w:r>
    </w:p>
    <w:p w14:paraId="505621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13590D4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5A5E35E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B47B19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874EE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PDUSession-List-withDataForwardingRequest ::= SEQUENCE (SIZE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(1..</w:t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 xml:space="preserve"> maxnoofPDUSessions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))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OF</w:t>
      </w:r>
    </w:p>
    <w:p w14:paraId="78F486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PDUSession-List-withDataForwardingRequest-Item</w:t>
      </w:r>
    </w:p>
    <w:p w14:paraId="57CBB8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D77858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PDUSession-List-withDataForwardingRequest-Item ::= SEQUENCE {</w:t>
      </w:r>
    </w:p>
    <w:p w14:paraId="2D4B7C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</w:t>
      </w:r>
      <w:r w:rsidRPr="007B5C64">
        <w:rPr>
          <w:rFonts w:ascii="Courier New" w:eastAsia="SimSun" w:hAnsi="Courier New"/>
          <w:noProof/>
          <w:sz w:val="16"/>
          <w:lang w:eastAsia="ko-KR"/>
        </w:rPr>
        <w:t>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44011F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dataforwardingInfofromSource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DataforwardingandOffloadingInfofromSource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7A1A5C4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dRBtoBeReleasedList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DRBToQoSFlowMapping-List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60522B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PDUSession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-List-withDataForwardingRequest-Item-ExtIEs</w:t>
      </w:r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4B6B850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6DC23C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65584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9BF67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PDUSession-List-withDataForwardingRequest-Item-ExtIEs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4F0330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{ID id-C</w:t>
      </w:r>
      <w:r w:rsidRPr="007B5C64">
        <w:rPr>
          <w:rFonts w:ascii="Courier New" w:eastAsia="SimSun" w:hAnsi="Courier New"/>
          <w:noProof/>
          <w:sz w:val="16"/>
          <w:lang w:eastAsia="ko-KR"/>
        </w:rPr>
        <w:t>ause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</w:rPr>
        <w:t xml:space="preserve">EXTENSION </w:t>
      </w:r>
      <w:r w:rsidRPr="007B5C64">
        <w:rPr>
          <w:rFonts w:ascii="Courier New" w:eastAsia="SimSun" w:hAnsi="Courier New"/>
          <w:noProof/>
          <w:sz w:val="16"/>
          <w:lang w:eastAsia="ko-KR"/>
        </w:rPr>
        <w:t>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PRESENCE optional}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485C7E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...</w:t>
      </w:r>
    </w:p>
    <w:p w14:paraId="1F737E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2CCE5F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43A35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81460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PDUSessionsListToBeReleased-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UPError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SEQUENCE (SIZE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(1..</w:t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 xml:space="preserve"> maxnoofPDUSessions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)) OF PDUSessions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>ListToBeReleased-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UPError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</w:t>
      </w:r>
    </w:p>
    <w:p w14:paraId="50BDFC8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38D89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>ListToBeReleased-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UPError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 ::= SEQUENCE {</w:t>
      </w:r>
    </w:p>
    <w:p w14:paraId="07D298C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</w:t>
      </w:r>
      <w:r w:rsidRPr="007B5C64">
        <w:rPr>
          <w:rFonts w:ascii="Courier New" w:eastAsia="SimSun" w:hAnsi="Courier New"/>
          <w:noProof/>
          <w:sz w:val="16"/>
          <w:lang w:eastAsia="ko-KR"/>
        </w:rPr>
        <w:t>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353B98F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u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serPlaneErrorIndicator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UserPlaneErrorIndicator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4A689F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>ProtocolExtensionContainer { {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>ListToBeReleased-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UPError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-Item-ExtIEs</w:t>
      </w:r>
      <w:r w:rsidRPr="007B5C64">
        <w:rPr>
          <w:rFonts w:ascii="Courier New" w:eastAsia="SimSun" w:hAnsi="Courier New"/>
          <w:noProof/>
          <w:snapToGrid w:val="0"/>
          <w:sz w:val="16"/>
        </w:rPr>
        <w:t>} }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2AC4E5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E9B04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C176D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9CAFD5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>ListToBeReleased-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UPError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-Item-ExtIEs </w:t>
      </w:r>
      <w:r w:rsidRPr="007B5C64">
        <w:rPr>
          <w:rFonts w:ascii="Courier New" w:eastAsia="SimSun" w:hAnsi="Courier New"/>
          <w:noProof/>
          <w:snapToGrid w:val="0"/>
          <w:sz w:val="16"/>
        </w:rPr>
        <w:t>XNAP-PROTOCOL-EXTENSION ::= {</w:t>
      </w:r>
    </w:p>
    <w:p w14:paraId="6B6514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1FD8C0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595200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1401"/>
    <w:p w14:paraId="39EED86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AF014C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759BC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189BD3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PDU Session related message level IEs BEGIN</w:t>
      </w:r>
    </w:p>
    <w:p w14:paraId="2D095F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5B9300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179B4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50DA4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75E70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D1B9C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474933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PDU Session Resources Admitted List</w:t>
      </w:r>
    </w:p>
    <w:p w14:paraId="5E49D8C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520DCF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6DFB0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E7107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126CB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PDUSessionResourcesAdmitted-List ::= SEQUENCE (SIZE(1..</w:t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>maxnoofPDUSessions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)) OF PDUSessionResourcesAdmitted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</w:t>
      </w:r>
    </w:p>
    <w:p w14:paraId="5853ACE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D1E2E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PDUSessionResourcesAdmitted</w:t>
      </w:r>
      <w:r w:rsidRPr="007B5C64">
        <w:rPr>
          <w:rFonts w:ascii="Courier New" w:eastAsia="SimSun" w:hAnsi="Courier New"/>
          <w:sz w:val="16"/>
          <w:lang w:eastAsia="ko-KR"/>
        </w:rPr>
        <w:t>-Item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29FD2B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</w:t>
      </w:r>
      <w:r w:rsidRPr="007B5C64">
        <w:rPr>
          <w:rFonts w:ascii="Courier New" w:eastAsia="SimSun" w:hAnsi="Courier New"/>
          <w:noProof/>
          <w:sz w:val="16"/>
          <w:lang w:eastAsia="ko-KR"/>
        </w:rPr>
        <w:t>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706A543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pduSessionResourceAdmittedInfo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PDUSessionResourceAdmittedInfo,</w:t>
      </w:r>
    </w:p>
    <w:p w14:paraId="3A2D93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{PDUSessionResourcesAdmitted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-ExtIEs}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17DA78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C907A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DC6A9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97025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PDUSessionResourcesAdmitted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 XNAP-PROTOCOL-EXTENSION ::= {</w:t>
      </w:r>
    </w:p>
    <w:p w14:paraId="4E5ACC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C635A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A98CB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2C0CE8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9BF877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PDUSessionResourceAdmittedInfo ::= SEQUENCE {</w:t>
      </w:r>
    </w:p>
    <w:p w14:paraId="33BC3D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dL-NG-U-TNL-Information-Unchanged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ENUMERATED {true, ...}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578BED6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qosFlowsAdmitted-List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QoSFlowsAdmitted-List,</w:t>
      </w:r>
    </w:p>
    <w:p w14:paraId="2E1FA4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qosFlowsNotAdmitted-List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QoSFlows-List-withCause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F079C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dataForwardingInfoFromTarget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DataForwardingInfoFromTargetNGRANnode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20D8F6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{PDUSessionResourceAdmittedInfo-ExtIEs}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4D428B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CE8D2F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AF2FE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7274A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PDUSessionResourceAdmittedInfo-ExtIEs XNAP-PROTOCOL-EXTENSION ::= {</w:t>
      </w:r>
    </w:p>
    <w:p w14:paraId="7954C8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{ ID id-SecondarydataForwardingInfoFromTarget-List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SecondarydataForwardingInfoFromTarget-List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449828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C435E1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F7D8D3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EA06B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B3B72A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402" w:name="_Hlk513990804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2AA9FE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76C61B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PDU Session Resources Not Admitted List</w:t>
      </w:r>
    </w:p>
    <w:p w14:paraId="291892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2EB167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6D761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FBEC29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43BEF3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PDUSessionResourcesNotAdmitted-List</w:t>
      </w:r>
      <w:bookmarkEnd w:id="1402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::= SEQUENCE (SIZE (1..maxnoofPDUSessions)) OF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PDUSessionResourcesNotAdmitted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</w:t>
      </w:r>
    </w:p>
    <w:p w14:paraId="0A554B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54EA4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PDUSessionResourcesNotAdmitted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  <w:r w:rsidRPr="007B5C64">
        <w:rPr>
          <w:rFonts w:ascii="Courier New" w:eastAsia="SimSun" w:hAnsi="Courier New"/>
          <w:sz w:val="16"/>
          <w:lang w:eastAsia="ko-KR"/>
        </w:rPr>
        <w:t xml:space="preserve"> ::= SEQUENCE {</w:t>
      </w:r>
    </w:p>
    <w:p w14:paraId="350408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</w:t>
      </w:r>
      <w:r w:rsidRPr="007B5C64">
        <w:rPr>
          <w:rFonts w:ascii="Courier New" w:eastAsia="SimSun" w:hAnsi="Courier New"/>
          <w:noProof/>
          <w:sz w:val="16"/>
          <w:lang w:eastAsia="ko-KR"/>
        </w:rPr>
        <w:t>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76B5E8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cause</w:t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Cause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  <w:t>OPTIONAL,</w:t>
      </w:r>
    </w:p>
    <w:p w14:paraId="3BA4D0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PDUSessionResourcesNotAdmitted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  <w:r w:rsidRPr="007B5C64">
        <w:rPr>
          <w:rFonts w:ascii="Courier New" w:eastAsia="SimSun" w:hAnsi="Courier New"/>
          <w:snapToGrid w:val="0"/>
          <w:sz w:val="16"/>
        </w:rPr>
        <w:t>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3CDA483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D123E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00014D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E2D4C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PDUSessionResourcesNotAdmitted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  <w:r w:rsidRPr="007B5C64">
        <w:rPr>
          <w:rFonts w:ascii="Courier New" w:eastAsia="SimSun" w:hAnsi="Courier New"/>
          <w:snapToGrid w:val="0"/>
          <w:sz w:val="16"/>
        </w:rPr>
        <w:t>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2AE3AC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7B65CB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0B4C84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1939B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6BDF0E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403" w:name="_Hlk513990739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FCF74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>--</w:t>
      </w:r>
    </w:p>
    <w:p w14:paraId="74BB27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PDU Session Resources To Be Setup List</w:t>
      </w:r>
    </w:p>
    <w:p w14:paraId="4AE164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43E368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62070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580E7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D36710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PDUSessionResourcesToBeSetup-List</w:t>
      </w:r>
      <w:bookmarkEnd w:id="1403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SEQUENCE (SIZE(1..</w:t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>maxnoofPDUSessions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)) OF PDUSessionResourcesToBeSetup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</w:t>
      </w:r>
    </w:p>
    <w:p w14:paraId="0C9BF8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68B063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PDUSessionResourcesToBeSetup</w:t>
      </w:r>
      <w:r w:rsidRPr="007B5C64">
        <w:rPr>
          <w:rFonts w:ascii="Courier New" w:eastAsia="SimSun" w:hAnsi="Courier New"/>
          <w:sz w:val="16"/>
          <w:lang w:eastAsia="ko-KR"/>
        </w:rPr>
        <w:t>-Item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2E7A725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</w:t>
      </w:r>
      <w:r w:rsidRPr="007B5C64">
        <w:rPr>
          <w:rFonts w:ascii="Courier New" w:eastAsia="SimSun" w:hAnsi="Courier New"/>
          <w:noProof/>
          <w:sz w:val="16"/>
          <w:lang w:eastAsia="ko-KR"/>
        </w:rPr>
        <w:t>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2A80CE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s-NSSAI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S-NSSAI,</w:t>
      </w:r>
    </w:p>
    <w:p w14:paraId="2A711B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pduSessionAMBR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PDUSessionAggregateMaximumBitRate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5044C1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uL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-NG-U-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TNLatUPF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UPTransportLayerInformation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8B2865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source-DL-NG-U-TNL-Information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bookmarkStart w:id="1404" w:name="_Hlk525922913"/>
      <w:r w:rsidRPr="007B5C64">
        <w:rPr>
          <w:rFonts w:ascii="Courier New" w:eastAsia="SimSun" w:hAnsi="Courier New"/>
          <w:noProof/>
          <w:sz w:val="16"/>
          <w:lang w:eastAsia="ko-KR"/>
        </w:rPr>
        <w:t>UPTransportLayerInformation</w:t>
      </w:r>
      <w:bookmarkEnd w:id="1404"/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73D80E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securityIndication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SecurityIndication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2BE55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pduSessionType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PDUSessionType,</w:t>
      </w:r>
    </w:p>
    <w:p w14:paraId="1AE2F20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pduSessionNetworkInstance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PDUSessionNetworkInstance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F6BF1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qosFlowsToBeSetup-List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QoSFlowsToBeSetup-List,</w:t>
      </w:r>
    </w:p>
    <w:p w14:paraId="3B13F8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dataforwardinginfofromSource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DataforwardingandOffloadingInfofromSource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83119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{PDUSessionResourcesToBeSetup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-ExtIEs}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EB8668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3422F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D2C93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22985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PDUSessionResourcesToBeSetup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 XNAP-PROTOCOL-EXTENSION ::= {</w:t>
      </w:r>
    </w:p>
    <w:p w14:paraId="7DF80C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id-Additional-UL-NG-U-TNLatUPF-List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Additional-UL-NG-U-TNLatUPF-List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300B93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id-PDUSessionCommonNetworkInstance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PDUSessionCommonNetworkInstance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471EE96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id-Redundant-UL-NG-U-TNLatUPF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</w:t>
      </w:r>
      <w:r w:rsidRPr="007B5C64">
        <w:rPr>
          <w:rFonts w:ascii="Courier New" w:eastAsia="SimSun" w:hAnsi="Courier New"/>
          <w:noProof/>
          <w:sz w:val="16"/>
          <w:lang w:eastAsia="ko-KR"/>
        </w:rPr>
        <w:t>UPTransportLayerInformation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</w:t>
      </w:r>
      <w:bookmarkStart w:id="1405" w:name="_Hlk44462442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bookmarkEnd w:id="1405"/>
    <w:p w14:paraId="07EC2A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id-Additional-Redundant-UL-NG-U-TNLatUPF-List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Additional-UL-NG-U-TNLatUPF-List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0A261D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id-RedundantCommonNetworkInstance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PDUSessionCommonNetworkInstance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7349846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napToGrid w:val="0"/>
          <w:sz w:val="16"/>
        </w:rPr>
        <w:t>RedundantPDUSessionInformation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RedundantPDUSessionInformation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</w:t>
      </w:r>
      <w:r w:rsidRPr="007B5C64">
        <w:rPr>
          <w:rFonts w:ascii="Courier New" w:eastAsia="SimSun" w:hAnsi="Courier New"/>
          <w:noProof/>
          <w:sz w:val="16"/>
          <w:lang w:eastAsia="ko-KR"/>
        </w:rPr>
        <w:t>|</w:t>
      </w:r>
    </w:p>
    <w:p w14:paraId="6668D1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id-MBS-SessionAssociatedInformation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EXTENSION MBS-SessionAssociatedInformation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5E29197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9C2F5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74F02F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D325E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07195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406" w:name="_Hlk515434045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08407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0422ED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PDU Session Resource Setup Info - SN terminated</w:t>
      </w:r>
    </w:p>
    <w:p w14:paraId="4AEB7F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477F31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5954EC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BFBA5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01543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PDUSessionResourceSetupInfo-SNterminated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4AC89A3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uL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-NG-U-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TNLatUPF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UPTransportLayerInformation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0CD126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pduSessionType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PDUSessionType,</w:t>
      </w:r>
    </w:p>
    <w:p w14:paraId="4EB40B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pduSessionNetworkInstance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PDUSessionNetworkInstance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6C2D39C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qosFlowsToBeSetup-List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QoSFlowsToBeSetup-List-Setup-SNterminated,</w:t>
      </w:r>
    </w:p>
    <w:p w14:paraId="1E0E81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dataforwardinginfofromSource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DataforwardingandOffloadingInfofromSource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D90AE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securityIndication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SecurityIndication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2954EF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{PDUSessionResourceSetupInfo-SNterminated-ExtIEs}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504132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85FB7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B1B1E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A642A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PDUSessionResourceSetupInfo-SNterminated-ExtIEs XNAP-PROTOCOL-EXTENSION ::= {</w:t>
      </w:r>
    </w:p>
    <w:p w14:paraId="7FBF8B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id-SecurityResult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SecurityResult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7269CB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id-PDUSessionCommonNetworkInstance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PDUSessionCommonNetworkInstance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5FC37E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id-DefaultDRB-Allowed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DefaultDRB-Allowed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69DAD8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id-SplitSessionIndicator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SplitSessionIndicator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0BB9AB9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id-NonGBRResources-Offered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NonGBRResources-Offered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6CF9A7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id-Redundant-UL-NG-U-TNLatUPF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</w:t>
      </w:r>
      <w:r w:rsidRPr="007B5C64">
        <w:rPr>
          <w:rFonts w:ascii="Courier New" w:eastAsia="SimSun" w:hAnsi="Courier New"/>
          <w:noProof/>
          <w:sz w:val="16"/>
          <w:lang w:eastAsia="ko-KR"/>
        </w:rPr>
        <w:t>UPTransportLayerInformation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40AA80F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id-RedundantCommonNetworkInstance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PDUSessionCommonNetworkInstance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682335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napToGrid w:val="0"/>
          <w:sz w:val="16"/>
        </w:rPr>
        <w:t>RedundantPDUSessionInformation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RedundantPDUSessionInformation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29C3074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9FA139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9CF67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4BF57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QoSFlowsToBeSetup-List-Setup-SNterminated ::= SEQUENCE (SIZE(1..maxnoofQoSFlows)) OF QoSFlowsToBeSetup-List-Setup-SNterminated-Item</w:t>
      </w:r>
    </w:p>
    <w:p w14:paraId="2B907F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18088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QoSFlowsToBeSetup-List-Setup-SNterminated-Item ::= SEQUENCE {</w:t>
      </w:r>
    </w:p>
    <w:p w14:paraId="1AFB4AE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qfi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QoSFlow</w:t>
      </w:r>
      <w:r w:rsidRPr="007B5C64">
        <w:rPr>
          <w:rFonts w:ascii="Courier New" w:eastAsia="SimSun" w:hAnsi="Courier New" w:cs="Arial"/>
          <w:bCs/>
          <w:iCs/>
          <w:noProof/>
          <w:sz w:val="16"/>
          <w:lang w:eastAsia="ja-JP"/>
        </w:rPr>
        <w:t>Identifier</w:t>
      </w:r>
      <w:r w:rsidRPr="007B5C64">
        <w:rPr>
          <w:rFonts w:ascii="Courier New" w:eastAsia="SimSun" w:hAnsi="Courier New"/>
          <w:sz w:val="16"/>
          <w:lang w:eastAsia="ko-KR"/>
        </w:rPr>
        <w:t>,</w:t>
      </w:r>
    </w:p>
    <w:p w14:paraId="357606F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qosFlowLevelQoSParameters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QoSFlowLevelQoSParameters</w:t>
      </w:r>
      <w:r w:rsidRPr="007B5C64">
        <w:rPr>
          <w:rFonts w:ascii="Courier New" w:eastAsia="SimSun" w:hAnsi="Courier New"/>
          <w:sz w:val="16"/>
          <w:lang w:eastAsia="ko-KR"/>
        </w:rPr>
        <w:t>,</w:t>
      </w:r>
    </w:p>
    <w:p w14:paraId="0BF70E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offeredGBRQoSFlowInfo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GBRQoSFlowInfo</w:t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  <w:t>OPTIONAL,</w:t>
      </w:r>
    </w:p>
    <w:p w14:paraId="1FE693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{QoSFlowsToBeSetup-List-Setup-SNterminated-Item-ExtIEs}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BB1E1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218B13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852C5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A6AB1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QoSFlowsToBeSetup-List-Setup-SNterminated-Item-ExtIEs XNAP-PROTOCOL-EXTENSION ::= {</w:t>
      </w:r>
    </w:p>
    <w:p w14:paraId="3A1B886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id-TSCTrafficCharacteristics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TSCTrafficCharacteristics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4D4D94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id-RedundantQoSFlowIndicator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RedundantQoSFlowIndicator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343BDAE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74A5A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A7F38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D96D4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E5D0AA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726ED5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PDU Session Resource Setup Response Info - SN terminated</w:t>
      </w:r>
    </w:p>
    <w:p w14:paraId="20FCB7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1A267A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123D8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7319E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5AB4DE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PDUSessionResourceSetupResponseInfo-SNterminated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47D791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>dL-NG-U-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TNLatNG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-RAN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UPTransportLayerInformation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40015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dRBsToBeSetup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DRBsToBeSetupList-SetupResponse-SNterminated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23634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dataforwardinginfoTarget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DataForwardingInfoFromTargetNGRANnode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74870D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qosFlowsNotAdmittedList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QoSFlows-List-withCause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7C2B11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securityResult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SecurityResult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OPTIONAL,</w:t>
      </w:r>
    </w:p>
    <w:p w14:paraId="1B3DF57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ProtocolExtensionContainer { {PDUSessionResourceSetupResponseInfo-SNterminated-ExtIEs}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2FF7A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E12168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6F68D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B99E0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PDUSessionResourceSetupResponseInfo-SNterminated-ExtIEs XNAP-PROTOCOL-EXTENSION ::= {</w:t>
      </w:r>
    </w:p>
    <w:p w14:paraId="793C21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id-DRB-IDs-takenintouse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DRB-List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12D0E0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id-Redundant-D</w:t>
      </w:r>
      <w:r w:rsidRPr="007B5C64">
        <w:rPr>
          <w:rFonts w:ascii="Courier New" w:eastAsia="SimSun" w:hAnsi="Courier New"/>
          <w:noProof/>
          <w:sz w:val="16"/>
          <w:lang w:eastAsia="ko-KR"/>
        </w:rPr>
        <w:t>L-NG-U-TNLatNG-RAN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</w:t>
      </w:r>
      <w:r w:rsidRPr="007B5C64">
        <w:rPr>
          <w:rFonts w:ascii="Courier New" w:eastAsia="SimSun" w:hAnsi="Courier New"/>
          <w:noProof/>
          <w:sz w:val="16"/>
          <w:lang w:eastAsia="ko-KR"/>
        </w:rPr>
        <w:t>UPTransportLayerInformation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72487B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napToGrid w:val="0"/>
          <w:sz w:val="16"/>
        </w:rPr>
        <w:t>UsedRSNInformation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RedundantPDUSessionInformation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61C26C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id-S-CPAC-dataforwardinginfofromSource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DataforwardingandOffloadingInfofromSource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,</w:t>
      </w:r>
    </w:p>
    <w:p w14:paraId="7AD0C1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58923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9153B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E984B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DRBsToBeSetupList-SetupResponse-SNterminated ::= SEQUENCE (SIZE(1..maxnoofDRBs)) OF DRBsToBeSetupList-SetupResponse-SNterminated-Item</w:t>
      </w:r>
    </w:p>
    <w:p w14:paraId="63A101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2C028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DRBsToBeSetupList-SetupResponse-SNterminated-Item ::= SEQUENCE {</w:t>
      </w:r>
    </w:p>
    <w:p w14:paraId="10E962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drb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-ID</w:t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  <w:t>DRB-ID,</w:t>
      </w:r>
    </w:p>
    <w:p w14:paraId="646F5E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-UL-PDCP-UP-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TNLInfo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UPTransportParameters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F7ECC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dRB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-QoS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QoSFlowLevelQoSParameters,</w:t>
      </w:r>
    </w:p>
    <w:p w14:paraId="5E691D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pDCP-SNLength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PDCPSNLength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1989F2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rLC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-Mode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RLCMode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,</w:t>
      </w:r>
    </w:p>
    <w:p w14:paraId="571D71C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uL-Configuration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ULConfiguration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1FA1DE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secondary-SN-UL-PDCP-UP-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TNLInfo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UPTransportParameters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FEFC3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duplicationActivation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DuplicationActivation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C20E3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qoSFlowsMappedtoDRB-SetupResponse-SNterminated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QoSFlowsMappedtoDRB-SetupResponse-SNterminated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4BC13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ProtocolExtensionContainer { {DRBsToBeSetupList-SetupResponse-SNterminated-Item-ExtIEs}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E5366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093B6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DCC37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E7305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DRBsToBeSetupList-SetupResponse-SNterminated-Item-ExtIEs XNAP-PROTOCOL-EXTENSION ::= {</w:t>
      </w:r>
    </w:p>
    <w:p w14:paraId="3DB362F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id-Additional-PDCP-Duplication-TNL-List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Additional-PDCP-Duplication-TNL-List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25E88C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id-RLCDuplicationInformation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RLCDuplicationInformation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6561E9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84CA0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EA30A0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FC462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QoSFlowsMappedtoDRB-SetupResponse-SNterminated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(SIZE(1..maxnoofQoSFlows)) OF</w:t>
      </w:r>
    </w:p>
    <w:p w14:paraId="6C13A9E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QoSFlowsMappedtoDRB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SetupResponse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</w:p>
    <w:p w14:paraId="496B2A7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F49D0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QoSFlowsMappedtoDRB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SetupResponse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 ::= SEQUENCE {</w:t>
      </w:r>
    </w:p>
    <w:p w14:paraId="3DC550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</w:t>
      </w:r>
      <w:r w:rsidRPr="007B5C64">
        <w:rPr>
          <w:rFonts w:ascii="Courier New" w:eastAsia="SimSun" w:hAnsi="Courier New" w:cs="Arial"/>
          <w:bCs/>
          <w:iCs/>
          <w:noProof/>
          <w:sz w:val="16"/>
          <w:lang w:eastAsia="ja-JP"/>
        </w:rPr>
        <w:t>Identifier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</w:t>
      </w:r>
      <w:r w:rsidRPr="007B5C64">
        <w:rPr>
          <w:rFonts w:ascii="Courier New" w:eastAsia="SimSun" w:hAnsi="Courier New" w:cs="Arial"/>
          <w:bCs/>
          <w:iCs/>
          <w:noProof/>
          <w:sz w:val="16"/>
          <w:lang w:eastAsia="ja-JP"/>
        </w:rPr>
        <w:t>Identifier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559DEC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mCGRequestedGBRQoSFlowInfo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GBRQoSFlowInfo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682FC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</w:rPr>
        <w:t>qosFlowMappingIndication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>QoSFlowMappingIndication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0A28B5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QoSFlowsMappedtoDRB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SetupResponse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6BEAA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B8E7E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4AA16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C3CC2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QoSFlowsMappedtoDRB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SetupResponse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XNAP-PROTOCOL-EXTENSION ::= {</w:t>
      </w:r>
    </w:p>
    <w:p w14:paraId="620B19F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id-CurrentQoSParaSetIndex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QoSParaSetIndex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bookmarkStart w:id="1407" w:name="MCCQCTEMPBM_00000329"/>
      <w:r w:rsidRPr="007B5C64">
        <w:rPr>
          <w:rFonts w:ascii="Courier New" w:eastAsia="SimSun" w:hAnsi="Courier New" w:cs="Courier New"/>
          <w:snapToGrid w:val="0"/>
          <w:sz w:val="16"/>
          <w:lang w:eastAsia="ko-KR"/>
        </w:rPr>
        <w:t>|</w:t>
      </w:r>
    </w:p>
    <w:p w14:paraId="5EF079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cs="Courier New"/>
          <w:snapToGrid w:val="0"/>
          <w:sz w:val="16"/>
          <w:lang w:eastAsia="ko-KR"/>
        </w:rPr>
        <w:tab/>
        <w:t>{ ID id-</w:t>
      </w:r>
      <w:proofErr w:type="spellStart"/>
      <w:r w:rsidRPr="007B5C64">
        <w:rPr>
          <w:rFonts w:ascii="Courier New" w:eastAsia="SimSun" w:hAnsi="Courier New" w:cs="Courier New"/>
          <w:snapToGrid w:val="0"/>
          <w:sz w:val="16"/>
          <w:lang w:eastAsia="ko-KR"/>
        </w:rPr>
        <w:t>SourceDLForwardingIPAddress</w:t>
      </w:r>
      <w:proofErr w:type="spellEnd"/>
      <w:r w:rsidRPr="007B5C64">
        <w:rPr>
          <w:rFonts w:ascii="Courier New" w:eastAsia="SimSun" w:hAnsi="Courier New" w:cs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 w:cs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7B5C64">
        <w:rPr>
          <w:rFonts w:ascii="Courier New" w:eastAsia="SimSun" w:hAnsi="Courier New" w:cs="Courier New"/>
          <w:snapToGrid w:val="0"/>
          <w:sz w:val="16"/>
          <w:lang w:eastAsia="ko-KR"/>
        </w:rPr>
        <w:t>TransportLayerAddress</w:t>
      </w:r>
      <w:proofErr w:type="spellEnd"/>
      <w:r w:rsidRPr="007B5C64">
        <w:rPr>
          <w:rFonts w:ascii="Courier New" w:eastAsia="SimSun" w:hAnsi="Courier New" w:cs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lang w:eastAsia="ko-KR"/>
        </w:rPr>
        <w:tab/>
        <w:t>PRESENCE optional</w:t>
      </w:r>
      <w:bookmarkEnd w:id="1407"/>
      <w:r w:rsidRPr="007B5C64">
        <w:rPr>
          <w:rFonts w:ascii="Courier New" w:eastAsia="SimSun" w:hAnsi="Courier New"/>
          <w:snapToGrid w:val="0"/>
          <w:sz w:val="16"/>
        </w:rPr>
        <w:t>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4A69F4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DC982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6B055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5BAB7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718A7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7EFEE3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0A92A5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PDU Session Resource Setup Info - MN terminated</w:t>
      </w:r>
    </w:p>
    <w:p w14:paraId="36D57A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36D294C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7A17F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9AF38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226C05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PDUSessionResourceSetupInfo-MNterminated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53ACF1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pduSessionType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PDUSessionType,</w:t>
      </w:r>
    </w:p>
    <w:p w14:paraId="2CC4B0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dRBsToBeSetup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DRBsToBeSetupList-Setup-MNterminated,</w:t>
      </w:r>
    </w:p>
    <w:p w14:paraId="10BC509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ProtocolExtensionContainer { {PDUSessionResourceSetupInfo-MNterminated-ExtIEs}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36DAC1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16EEC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78252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D9EF0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PDUSessionResourceSetupInfo-MNterminated-ExtIEs XNAP-PROTOCOL-EXTENSION ::= {</w:t>
      </w:r>
    </w:p>
    <w:p w14:paraId="1570331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C646C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3A208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A1F31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DRBsToBeSetupList-Setup-MNterminated ::= SEQUENCE (SIZE(1..maxnoofDRBs)) OF DRBsToBeSetupList-Setup-MNterminated-Item</w:t>
      </w:r>
    </w:p>
    <w:p w14:paraId="19A8E59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F7C71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DRBsToBeSetupList-Setup-MNterminated-Item ::= SEQUENCE {</w:t>
      </w:r>
    </w:p>
    <w:p w14:paraId="6422C1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drb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-ID</w:t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  <w:t>DRB-ID,</w:t>
      </w:r>
    </w:p>
    <w:p w14:paraId="24639E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-UL-PDCP-UP-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TNLInfo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UPTransportParameters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CBB29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rLC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-Mode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RLCMode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,</w:t>
      </w:r>
    </w:p>
    <w:p w14:paraId="5325F1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uL-Configuration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ULConfiguration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71AB57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dRB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-QoS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QoSFlowLevelQoSParameters,</w:t>
      </w:r>
    </w:p>
    <w:p w14:paraId="553D75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pDCP-SNLength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PDCPSNLength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1C15E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secondary-MN-UL-PDCP-UP-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TNLInfo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UPTransportParameters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625707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duplicationActivation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DuplicationActivation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FD00C8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qoSFlowsMappedtoDRB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-Setup-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QoSFlowsMappedtoDRB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-Setup-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B7CE24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ProtocolExtensionContainer { {DRBsToBeSetupList-Setup-MNterminated-Item-ExtIEs}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10235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CD9E26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DCECE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1CD2D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DRBsToBeSetupList-Setup-MNterminated-Item-ExtIEs XNAP-PROTOCOL-EXTENSION ::= {</w:t>
      </w:r>
    </w:p>
    <w:p w14:paraId="0763C6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id-Additional-PDCP-Duplication-TNL-List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Additional-PDCP-Duplication-TNL-List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19D352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id-RLCDuplicationInformation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RLCDuplicationInformation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5B17BC3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89C96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A4569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3EE94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QoSFlowsMappedtoDRB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-Setup-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(SIZE(1..maxnoofQoSFlows)) OF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QoSFlowsMappedtoDRB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-Setup-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</w:p>
    <w:p w14:paraId="72D107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82400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QoSFlowsMappedtoDRB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-Setup-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 ::= SEQUENCE {</w:t>
      </w:r>
    </w:p>
    <w:p w14:paraId="783743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</w:t>
      </w:r>
      <w:r w:rsidRPr="007B5C64">
        <w:rPr>
          <w:rFonts w:ascii="Courier New" w:eastAsia="SimSun" w:hAnsi="Courier New" w:cs="Arial"/>
          <w:bCs/>
          <w:iCs/>
          <w:noProof/>
          <w:sz w:val="16"/>
          <w:lang w:eastAsia="ja-JP"/>
        </w:rPr>
        <w:t>Identifier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</w:t>
      </w:r>
      <w:r w:rsidRPr="007B5C64">
        <w:rPr>
          <w:rFonts w:ascii="Courier New" w:eastAsia="SimSun" w:hAnsi="Courier New" w:cs="Arial"/>
          <w:bCs/>
          <w:iCs/>
          <w:noProof/>
          <w:sz w:val="16"/>
          <w:lang w:eastAsia="ja-JP"/>
        </w:rPr>
        <w:t>Identifier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7B1BB00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qoSFlowLevelQoSParameters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QoSFlowLevelQoSParameters,</w:t>
      </w:r>
    </w:p>
    <w:p w14:paraId="703D35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</w:rPr>
        <w:tab/>
        <w:t>qosFlowMappingIndication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>QoSFlowMappingIndication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77419A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QoSFlowsMappedtoDRB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-Setup-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ADE3E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B17C7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A447A0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00A68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QoSFlowsMappedtoDRB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-Setup-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XNAP-PROTOCOL-EXTENSION ::= {</w:t>
      </w:r>
    </w:p>
    <w:p w14:paraId="6A4BC6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id-TSCTrafficCharacteristics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TSCTrafficCharacteristics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781512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B62C6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774824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BB69D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7CFE0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CDC608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6D701F9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PDU Session Resource Setup Response Info - MN terminated</w:t>
      </w:r>
    </w:p>
    <w:p w14:paraId="0178CA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11EC72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6DE27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3A1BD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EDDD7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PDUSessionResourceSetupResponseInfo-MNterminated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4F9158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dRBsAdmittedList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DRBsAdmittedList-SetupResponse-MNterminated,</w:t>
      </w:r>
    </w:p>
    <w:p w14:paraId="15FD54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 xml:space="preserve">ProtocolExtensionContainer { {PDUSessionResourceSetupResponseInfo-MNterminated-ExtIEs} } 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32964A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lastRenderedPageBreak/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4AB251B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5F618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D12D4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PDUSessionResourceSetupResponseInfo-MNterminated-ExtIEs XNAP-PROTOCOL-EXTENSION ::= {</w:t>
      </w:r>
    </w:p>
    <w:p w14:paraId="165BE0C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{</w:t>
      </w:r>
      <w:r w:rsidRPr="007B5C64">
        <w:rPr>
          <w:rFonts w:ascii="Courier New" w:eastAsia="SimSun" w:hAnsi="Courier New"/>
          <w:noProof/>
          <w:sz w:val="16"/>
          <w:lang w:eastAsia="ko-KR"/>
        </w:rPr>
        <w:t>ID id-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RBsNotAdmittedSetupModifyList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EXTENSION DRB-List-withCause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},</w:t>
      </w:r>
    </w:p>
    <w:p w14:paraId="5DCA6D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9E097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81DC0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876BB9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DRBsAdmittedList-SetupResponse-MNterminated ::= SEQUENCE (SIZE(1..maxnoofDRBs)) OF DRBsAdmittedList-SetupResponse-MNterminated-Item</w:t>
      </w:r>
    </w:p>
    <w:p w14:paraId="6E086A8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3EC68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DRBsAdmittedList-SetupResponse-MNterminated-Item ::= SEQUENCE {</w:t>
      </w:r>
    </w:p>
    <w:p w14:paraId="2F5EE4F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drb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-ID</w:t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  <w:t>DRB-ID,</w:t>
      </w:r>
    </w:p>
    <w:p w14:paraId="668312E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-DL-SCG-UP-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TNLInfo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UPTransportParameters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4D78F7B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secondary-SN-DL-SCG-UP-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TNLInfo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UPTransportParameters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4C412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lCID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LCID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6105BA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ProtocolExtensionContainer { {DRBsAdmittedList-SetupResponse-MNterminated-Item-ExtIEs}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3DDD93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0E310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20208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2FF3F7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DRBsAdmittedList-SetupResponse-MNterminated-Item-ExtIEs XNAP-PROTOCOL-EXTENSION ::= {</w:t>
      </w:r>
    </w:p>
    <w:p w14:paraId="3533AC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id-Additional-PDCP-Duplication-TNL-List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Additional-PDCP-Duplication-TNL-List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1A725D8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id-QoSFlowsMappedtoDRB-SetupResponse-MNterminated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QoSFlowsMappedtoDRB-SetupResponse-MNterminated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307AD0F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2B08F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A6B78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7EC3E3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QoSFlowsMappedtoDRB-SetupResponse-MNterminated ::= SEQUENCE (SIZE(1..maxnoofQoSFlows)) OF QoSFlowsMappedtoDRB-SetupResponse-MNterminated-Item</w:t>
      </w:r>
    </w:p>
    <w:p w14:paraId="0D1B8E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53DAD1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QoSFlowsMappedtoDRB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SetupResponse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 ::= SEQUENCE {</w:t>
      </w:r>
    </w:p>
    <w:p w14:paraId="5A25F2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</w:t>
      </w:r>
      <w:r w:rsidRPr="007B5C64">
        <w:rPr>
          <w:rFonts w:ascii="Courier New" w:eastAsia="SimSun" w:hAnsi="Courier New" w:cs="Arial"/>
          <w:bCs/>
          <w:iCs/>
          <w:noProof/>
          <w:sz w:val="16"/>
          <w:lang w:eastAsia="ja-JP"/>
        </w:rPr>
        <w:t>Identifier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</w:t>
      </w:r>
      <w:r w:rsidRPr="007B5C64">
        <w:rPr>
          <w:rFonts w:ascii="Courier New" w:eastAsia="SimSun" w:hAnsi="Courier New" w:cs="Arial"/>
          <w:bCs/>
          <w:iCs/>
          <w:noProof/>
          <w:sz w:val="16"/>
          <w:lang w:eastAsia="ja-JP"/>
        </w:rPr>
        <w:t>Identifier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7CE217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currentQoSParaSetIndex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QoSParaSetIndex,</w:t>
      </w:r>
    </w:p>
    <w:p w14:paraId="08B894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QoSFlowsMappedtoDRB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SetupResponse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C24E7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ECC82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6B726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B45C5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QoSFlowsMappedtoDRB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SetupResponse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XNAP-PROTOCOL-EXTENSION ::= {</w:t>
      </w:r>
    </w:p>
    <w:p w14:paraId="1EBC2B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3CD53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707D4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27884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48178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60AD6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68CC2CC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PDU Session Resource Modification Info - SN terminated</w:t>
      </w:r>
    </w:p>
    <w:p w14:paraId="7BDDA7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016A0D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C8A22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A544D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F24A0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PDUSessionResourceModificationInfo-SNterminated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4B25088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uL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-NG-U-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TNLatUPF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UPTransportLayerInformation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66C4E2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pduSessionNetworkInstance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PDUSessionNetworkInstance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A40C8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qosFlowsToBeSetup-List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QoSFlowsToBeSetup-List-Setup-SNterminated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25E6C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dataforwardinginfofromSource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DataforwardingandOffloadingInfofromSource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B6C05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qosFlowsToBeModified-List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QoSFlowsToBeSetup-List-Modified-SNterminated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A21C4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qoSFlowsToBeReleased-List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QoSFlows-List-withCause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4C6F59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drbsToBeModifiedList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DRBsToBeModified-List-Modified-SNterminated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6D0E4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dRBsToBeReleased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</w:t>
      </w:r>
      <w:r w:rsidRPr="007B5C64">
        <w:rPr>
          <w:rFonts w:ascii="Courier New" w:eastAsia="SimSun" w:hAnsi="Courier New"/>
          <w:noProof/>
          <w:sz w:val="16"/>
          <w:lang w:eastAsia="ko-KR"/>
        </w:rPr>
        <w:t>-List-withCause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76E345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ProtocolExtensionContainer { {PDUSessionResourceModificationInfo-SNterminated-ExtIEs}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7F302B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0BBD6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10FE4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9BA0CE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PDUSessionResourceModificationInfo-SNterminated-ExtIEs XNAP-PROTOCOL-EXTENSION ::= {</w:t>
      </w:r>
    </w:p>
    <w:p w14:paraId="618E9A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id-PDUSessionCommonNetworkInstance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PDUSessionCommonNetworkInstance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36D7138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{ID id-DefaultDRB-Allowed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DefaultDRB-Allowed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741511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{ID id-NonGBRResources-Offered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NonGBRResources-Offered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675459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{ID id-Redundant-UL-NG-U-TNLatUPF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</w:t>
      </w:r>
      <w:r w:rsidRPr="007B5C64">
        <w:rPr>
          <w:rFonts w:ascii="Courier New" w:eastAsia="SimSun" w:hAnsi="Courier New"/>
          <w:noProof/>
          <w:sz w:val="16"/>
          <w:lang w:eastAsia="ko-KR"/>
        </w:rPr>
        <w:t>UPTransportLayerInformation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29EC89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{ID id-RedundantCommonNetworkInstance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PDUSessionCommonNetworkInstance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7266C1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{ID id-S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ecurityIndication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</w:t>
      </w:r>
      <w:r w:rsidRPr="007B5C64">
        <w:rPr>
          <w:rFonts w:ascii="Courier New" w:eastAsia="SimSun" w:hAnsi="Courier New"/>
          <w:noProof/>
          <w:sz w:val="16"/>
          <w:lang w:eastAsia="ko-KR"/>
        </w:rPr>
        <w:t>SecurityIndication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6B291A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2E97B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22B65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5E4B2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QoSFlowsToBeSetup-List-Modified-SNterminated ::= SEQUENCE (SIZE(1..maxnoofQoSFlows)) OF QoSFlowsToBeSetup-List-Modified-SNterminated-Item</w:t>
      </w:r>
    </w:p>
    <w:p w14:paraId="31968F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7FD849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QoSFlowsToBeSetup-List-Modified-SNterminated-Item ::= SEQUENCE {</w:t>
      </w:r>
    </w:p>
    <w:p w14:paraId="53D521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qfi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QoSFlow</w:t>
      </w:r>
      <w:r w:rsidRPr="007B5C64">
        <w:rPr>
          <w:rFonts w:ascii="Courier New" w:eastAsia="SimSun" w:hAnsi="Courier New" w:cs="Arial"/>
          <w:bCs/>
          <w:iCs/>
          <w:noProof/>
          <w:sz w:val="16"/>
          <w:lang w:eastAsia="ja-JP"/>
        </w:rPr>
        <w:t>Identifier</w:t>
      </w:r>
      <w:r w:rsidRPr="007B5C64">
        <w:rPr>
          <w:rFonts w:ascii="Courier New" w:eastAsia="SimSun" w:hAnsi="Courier New"/>
          <w:sz w:val="16"/>
          <w:lang w:eastAsia="ko-KR"/>
        </w:rPr>
        <w:t>,</w:t>
      </w:r>
    </w:p>
    <w:p w14:paraId="326680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qosFlowLevelQoSParameters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QoSFlowLevelQoSParameters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</w:t>
      </w:r>
      <w:r w:rsidRPr="007B5C64">
        <w:rPr>
          <w:rFonts w:ascii="Courier New" w:eastAsia="SimSun" w:hAnsi="Courier New"/>
          <w:sz w:val="16"/>
          <w:lang w:eastAsia="ko-KR"/>
        </w:rPr>
        <w:t>,</w:t>
      </w:r>
    </w:p>
    <w:p w14:paraId="215708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offeredGBRQoSFlowInfo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GBRQoSFlowInfo</w:t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  <w:t>OPTIONAL,</w:t>
      </w:r>
    </w:p>
    <w:p w14:paraId="22DD21F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</w:rPr>
        <w:t>qosFlowMappingIndication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>QoSFlowMappingIndication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186C8D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ProtocolExtensionContainer { {QoSFlowsToBeSetup-List-Modified-SNterminated-Item-ExtIEs}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7708A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376AA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A75EEF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95E71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QoSFlowsToBeSetup-List-Modified-SNterminated-Item-ExtIEs XNAP-PROTOCOL-EXTENSION ::= {</w:t>
      </w:r>
    </w:p>
    <w:p w14:paraId="673D8B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id-TSCTrafficCharacteristics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TSCTrafficCharacteristics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3F29A0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id-RedundantQoSFlowIndicator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RedundantQoSFlowIndicator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3B1063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ED225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EE5A6D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B3F5F7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DRBsToBeModified-List-Modified-SNterminated ::= SEQUENCE (SIZE(1..maxnoofDRBs)) OF DRBsToBeModified-List-Modified-SNterminated-Item</w:t>
      </w:r>
    </w:p>
    <w:p w14:paraId="393D9F9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C200B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DRBsToBeModified-List-Modified-SNterminated-Item ::= SEQUENCE {</w:t>
      </w:r>
    </w:p>
    <w:p w14:paraId="44547E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drb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-ID</w:t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  <w:t>DRB-ID,</w:t>
      </w:r>
    </w:p>
    <w:p w14:paraId="788FC9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-DL-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SCG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-UP-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TNLInfo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UPTransportParameters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F33B7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secondary-MN-DL-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SCG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-UP-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TNLInfo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UPTransportParameters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E0095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lCID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LCID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7771E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rlc-status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RLC-Status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FC8463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ProtocolExtensionContainer { {DRBsToBeModified-List-Modified-SNterminated-Item-ExtIEs}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13A8AF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DF2F20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C3C33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C8866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DRBsToBeModified-List-Modified-SNterminated-Item-ExtIEs XNAP-PROTOCOL-EXTENSION ::= {</w:t>
      </w:r>
    </w:p>
    <w:p w14:paraId="27D663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id-Additional-PDCP-Duplication-TNL-List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Additional-PDCP-Duplication-TNL-List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66AED3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BE3ABF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849AB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D49109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70EE6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619E14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>-- PDU Session Resource Modification Response Info - SN terminated</w:t>
      </w:r>
    </w:p>
    <w:p w14:paraId="08767D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44C785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55DBB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7E7DFC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57FB3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PDUSessionResourceModificationResponseInfo-SNterminated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4F282E8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>dL-NG-U-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TNLatNG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-RAN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UPTransportLayerInformation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38DA7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dRBsToBeSetup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DRBsToBeSetupList-SetupResponse-SNterminated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C4F0F9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dataforwardinginfoTarget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DataForwardingInfoFromTargetNGRANnode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0015FA9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dRBsToBeModified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DRBsToBeModifiedList-ModificationResponse-SNterminated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63B01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dRBsToBeReleased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</w:t>
      </w:r>
      <w:r w:rsidRPr="007B5C64">
        <w:rPr>
          <w:rFonts w:ascii="Courier New" w:eastAsia="SimSun" w:hAnsi="Courier New"/>
          <w:noProof/>
          <w:sz w:val="16"/>
          <w:lang w:eastAsia="ko-KR"/>
        </w:rPr>
        <w:t>-List-withCause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0A89C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dataforwardinginfofromSource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DataforwardingandOffloadingInfofromSource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5F904A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qosFlowsNotAdmittedTBAdded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QoSFlows-List-withCause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D8627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qosFlowsReleased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QoSFlows-List-withCause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5E98D9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 xml:space="preserve">ProtocolExtensionContainer { {PDUSessionResourceModificationResponseInfo-SNterminated-ExtIEs} } 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28E20D3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0321F0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80F038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306AF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PDUSessionResourceModificationResponseInfo-SNterminated-ExtIEs XNAP-PROTOCOL-EXTENSION ::= {</w:t>
      </w:r>
    </w:p>
    <w:p w14:paraId="32905C1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id-DRB-IDs-takenintouse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DRB-List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6728EE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id-Redundant-D</w:t>
      </w:r>
      <w:r w:rsidRPr="007B5C64">
        <w:rPr>
          <w:rFonts w:ascii="Courier New" w:eastAsia="SimSun" w:hAnsi="Courier New"/>
          <w:noProof/>
          <w:sz w:val="16"/>
          <w:lang w:eastAsia="ko-KR"/>
        </w:rPr>
        <w:t>L-NG-U-TNLatNG-RAN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</w:t>
      </w:r>
      <w:r w:rsidRPr="007B5C64">
        <w:rPr>
          <w:rFonts w:ascii="Courier New" w:eastAsia="SimSun" w:hAnsi="Courier New"/>
          <w:noProof/>
          <w:sz w:val="16"/>
          <w:lang w:eastAsia="ko-KR"/>
        </w:rPr>
        <w:t>UPTransportLayerInformation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285D9A7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7B5C64">
        <w:rPr>
          <w:rFonts w:ascii="Courier New" w:eastAsia="SimSun" w:hAnsi="Courier New"/>
          <w:noProof/>
          <w:sz w:val="16"/>
          <w:lang w:eastAsia="ko-KR"/>
        </w:rPr>
        <w:t>id-SecurityResult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SecurityResult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29FBB45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841BFF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D6E9B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75FF5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DRBsToBeModifiedList-ModificationResponse-SNterminated ::= SEQUENCE (SIZE(1..maxnoofDRBs)) OF</w:t>
      </w:r>
    </w:p>
    <w:p w14:paraId="274942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DRBsToBeModifiedList-ModificationResponse-SNterminated-Item</w:t>
      </w:r>
    </w:p>
    <w:p w14:paraId="407E75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E734AB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DRBsToBeModifiedList-ModificationResponse-SNterminated-Item ::= SEQUENCE {</w:t>
      </w:r>
    </w:p>
    <w:p w14:paraId="38058B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drb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-ID</w:t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  <w:t>DRB-ID,</w:t>
      </w:r>
    </w:p>
    <w:p w14:paraId="47B6F2C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-UL-PDCP-UP-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TNLInfo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UPTransportParameters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08CF0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dRB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-QoS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QoSFlowLevelQoSParameters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9F8CB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qoSFlowsMappedtoDRB-SetupResponse-SNterminated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QoSFlowsMappedtoDRB-SetupResponse-SNterminated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68AF337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ProtocolExtensionContainer { {DRBsToBeModifiedList-ModificationResponse-SNterminated-Item-ExtIEs}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4572F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FBAD43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D6BA1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51E0C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DRBsToBeModifiedList-ModificationResponse-SNterminated-Item-ExtIEs XNAP-PROTOCOL-EXTENSION ::= {</w:t>
      </w:r>
    </w:p>
    <w:p w14:paraId="0CC4F76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408" w:name="_Hlk39774278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id-Additional-PDCP-Duplication-TNL-List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Additional-PDCP-Duplication-TNL-List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7B531B7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id-RLCDuplicationInformation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RLCDuplicationInformation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3E511B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secondary-SN-UL-PDCP-UP-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TNLInfo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 xml:space="preserve">EXTENSION </w:t>
      </w:r>
      <w:r w:rsidRPr="007B5C64">
        <w:rPr>
          <w:rFonts w:ascii="Courier New" w:eastAsia="SimSun" w:hAnsi="Courier New"/>
          <w:noProof/>
          <w:sz w:val="16"/>
          <w:lang w:eastAsia="ko-KR"/>
        </w:rPr>
        <w:t>UPTransportParameters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optional}|</w:t>
      </w:r>
    </w:p>
    <w:p w14:paraId="489774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pdcpDuplicationConfiguration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PDCPDuplicationConfiguration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755C5A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id-duplicationActivation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DuplicationActivation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bookmarkEnd w:id="1408"/>
    <w:p w14:paraId="7312E1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64EA8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292AA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F94B96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7999E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B5BDB4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0DF8EA3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PDU Session Resource Modification Info - MN terminated</w:t>
      </w:r>
    </w:p>
    <w:p w14:paraId="213D56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491D30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FE472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A037B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295715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PDUSessionResourceModificationInfo-MNterminated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6A296C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pduSessionType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PDUSessionType,</w:t>
      </w:r>
    </w:p>
    <w:p w14:paraId="52427A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dRBsToBeSetup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DRBsToBeSetupList-Setup-MNterminated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B5908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dRBsToBeModified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DRBsToBeModifiedList-Modification-MNterminated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19E43A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dRBsToBeReleased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</w:t>
      </w:r>
      <w:r w:rsidRPr="007B5C64">
        <w:rPr>
          <w:rFonts w:ascii="Courier New" w:eastAsia="SimSun" w:hAnsi="Courier New"/>
          <w:noProof/>
          <w:sz w:val="16"/>
          <w:lang w:eastAsia="ko-KR"/>
        </w:rPr>
        <w:t>-List-withCause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F967E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ProtocolExtensionContainer { {PDUSessionResourceModificationInfo-MNterminated-ExtIEs}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B6D2E3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69262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8DBEC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7FBA2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PDUSessionResourceModificationInfo-MNterminated-ExtIEs XNAP-PROTOCOL-EXTENSION ::= {</w:t>
      </w:r>
    </w:p>
    <w:p w14:paraId="1B8FA1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033605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E032C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AC223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DRBsToBeModifiedList-Modification-MNterminated ::= SEQUENCE (SIZE(1..maxnoofDRBs)) OF</w:t>
      </w:r>
    </w:p>
    <w:p w14:paraId="64CD0A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DRBsToBeModifiedList-Modification-MNterminated-Item</w:t>
      </w:r>
    </w:p>
    <w:p w14:paraId="290D73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40D98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DRBsToBeModifiedList-Modification-MNterminated-Item ::= SEQUENCE {</w:t>
      </w:r>
    </w:p>
    <w:p w14:paraId="18A641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drb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-ID</w:t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  <w:t>DRB-ID,</w:t>
      </w:r>
    </w:p>
    <w:p w14:paraId="3D311DE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-UL-PDCP-UP-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TNLInfo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UPTransportParameters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054DAE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dRB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-QoS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QoSFlowLevelQoSParameters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725F45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secondary-MN-UL-PDCP-UP-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TNLInfo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UPTransportParameters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4BF87C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uL-Configuration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ULConfiguration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16C998F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pdcpDuplicationConfiguration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 xml:space="preserve">PDCPDuplicationConfiguration 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4EFF21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duplicationActivation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DuplicationActivation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CBE24D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qoSFlowsMappedtoDRB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-Setup-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QoSFlowsMappedtoDRB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-Setup-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1598AD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ProtocolExtensionContainer { {DRBsToBeModifiedList-Modification-MNterminated-Item-ExtIEs}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D38FD2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E549E8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F5287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C1E2C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DRBsToBeModifiedList-Modification-MNterminated-Item-ExtIEs XNAP-PROTOCOL-EXTENSION ::= {</w:t>
      </w:r>
    </w:p>
    <w:p w14:paraId="4C968C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id-Additional-PDCP-Duplication-TNL-List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Additional-PDCP-Duplication-TNL-List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468C33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id-RLCDuplicationInformation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RLCDuplicationInformation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0BA736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8E112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D9741F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ECA21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B67BEF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6171B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4F97EE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PDU Session Resource Modification Response Info - MN terminated</w:t>
      </w:r>
    </w:p>
    <w:p w14:paraId="12A776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3D80DAC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35628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B5270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4A425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PDUSessionResourceModificationResponseInfo-MNterminated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383CFA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dRBsAdmittedList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DRBsAdmittedList-ModificationResponse-MNterminated,</w:t>
      </w:r>
    </w:p>
    <w:p w14:paraId="16741E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dRBsReleasedList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DRB-List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FB4E0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dRBsNotAdmittedSetupModifyList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DRB-List-withCause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91E52B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 xml:space="preserve">ProtocolExtensionContainer { {PDUSessionResourceModificationResponseInfo-MNterminated-ExtIEs} } 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7B589F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11FA73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0346D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669A1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PDUSessionResourceModificationResponseInfo-MNterminated-ExtIEs XNAP-PROTOCOL-EXTENSION ::= {</w:t>
      </w:r>
    </w:p>
    <w:p w14:paraId="1D635A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...</w:t>
      </w:r>
    </w:p>
    <w:p w14:paraId="0790AA1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3D916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A5190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DRBsAdmittedList-ModificationResponse-MNterminated ::= SEQUENCE (SIZE(1..maxnoofDRBs)) OF DRBsAdmittedList-ModificationResponse-MNterminated-Item</w:t>
      </w:r>
    </w:p>
    <w:p w14:paraId="36259C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C02B5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DRBsAdmittedList-ModificationResponse-MNterminated-Item ::= SEQUENCE {</w:t>
      </w:r>
    </w:p>
    <w:p w14:paraId="6EF7C5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drb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-ID</w:t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  <w:t>DRB-ID,</w:t>
      </w:r>
    </w:p>
    <w:p w14:paraId="326D5A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-DL-SCG-UP-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TNLInfo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UPTransportParameters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8240D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secondary-SN-DL-SCG-UP-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TNLInfo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UPTransportParameters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0A296F0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lCID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LCID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729478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ProtocolExtensionContainer { {DRBsAdmittedList-ModificationResponse-MNterminated-Item-ExtIEs}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44EBC2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396E9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F94C1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8CC7B6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DRBsAdmittedList-ModificationResponse-MNterminated-Item-ExtIEs XNAP-PROTOCOL-EXTENSION ::= {</w:t>
      </w:r>
    </w:p>
    <w:p w14:paraId="17A65F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id-Additional-PDCP-Duplication-TNL-List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Additional-PDCP-Duplication-TNL-List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64A115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id-QoSFlowsMappedtoDRB-SetupResponse-MNterminated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QoSFlowsMappedtoDRB-SetupResponse-MNterminated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12CB8DF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611E6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7D1A31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06A93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39C2B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93593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277596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PDU Session Resource Change Required Info - SN terminated</w:t>
      </w:r>
    </w:p>
    <w:p w14:paraId="652B79D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4FEEA1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0A8F97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D75ED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0332F9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PDUSessionResourceChangeRequiredInfo-SNterminated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76B6B5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dataforwardinginfofromSource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DataforwardingandOffloadingInfofromSource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5A63F8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ProtocolExtensionContainer { {PDUSessionResourceChangeRequiredInfo-SNterminated-ExtIEs}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4843F3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1E8DA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D1D68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C445A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PDUSessionResourceChangeRequiredInfo-SNterminated-ExtIEs XNAP-PROTOCOL-EXTENSION ::= {</w:t>
      </w:r>
    </w:p>
    <w:p w14:paraId="255F5A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62E4E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97B84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2869C8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130AA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3017CE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4B2251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PDU Session Resource Change Confirm Info - SN terminated</w:t>
      </w:r>
    </w:p>
    <w:p w14:paraId="7EA677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53484F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8239B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9225F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6AAB1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PDUSessionResourceChangeConfirmInfo-SNterminated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7D5C8F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dataforwardinginfoTarget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DataForwardingInfoFromTargetNGRANnode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62EE6E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ProtocolExtensionContainer { {PDUSessionResourceChangeConfirmInfo-SNterminated-ExtIEs}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018798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5FBF1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D6C05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40F752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PDUSessionResourceChangeConfirmInfo-SNterminated-ExtIEs XNAP-PROTOCOL-EXTENSION ::= {</w:t>
      </w:r>
    </w:p>
    <w:p w14:paraId="300F13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id-DRB-IDs-takenintouse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DRB-List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4D68C2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6E9E9F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6C219E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F6967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9B366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275B2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283C0B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PDU Session Resource Change Required Info - MN terminated</w:t>
      </w:r>
    </w:p>
    <w:p w14:paraId="2288FD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7C6880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011D3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6FCA2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4E4ED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PDUSessionResourceChangeRequiredInfo-MNterminated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4D796BE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ProtocolExtensionContainer { {PDUSessionResourceChangeRequiredInfo-MNterminated-ExtIEs}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462E1D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235EAC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97D18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F3147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PDUSessionResourceChangeRequiredInfo-MNterminated-ExtIEs XNAP-PROTOCOL-EXTENSION ::= {</w:t>
      </w:r>
    </w:p>
    <w:p w14:paraId="5099CD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777A3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3C2BB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08D63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B3FE6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D6A32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7E1AA38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PDU Session Resource Change Confirm Info - MN terminated</w:t>
      </w:r>
    </w:p>
    <w:p w14:paraId="5F003D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2732C8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240F4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0FDA8C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E3FED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PDUSessionResourceChangeConfirmInfo-MNterminated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058145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ProtocolExtensionContainer { {PDUSessionResourceChangeConfirmInfo-MNterminated-ExtIEs}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4B4B75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8E2FA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6A1BE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62600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PDUSessionResourceChangeConfirmInfo-MNterminated-ExtIEs XNAP-PROTOCOL-EXTENSION ::= {</w:t>
      </w:r>
    </w:p>
    <w:p w14:paraId="1AEB6B9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48BE5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5F0A2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B843B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AEFA67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6D0FD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5A9C663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PDU Session Resource Modification Required Info - SN terminated</w:t>
      </w:r>
    </w:p>
    <w:p w14:paraId="3D0A0A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454EE98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F6160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5B13F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BE5D0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PDUSessionResourceModRqdInfo-SNterminated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0A751A1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>dL-NG-U-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TNLatNG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-RAN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UPTransportLayerInformation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497722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qoSFlowsToBeReleased-List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QoSFlows-List-withCause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A65E9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dataforwardinginfofromSource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DataforwardingandOffloadingInfofromSource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2B496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drbsToBeSetupList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DRBsToBeSetup-List-ModRqd-SNterminated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4F5F12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drbsToBeModifiedList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DRBsToBeModified-List-ModRqd-SNterminated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A30D9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dRBsToBeReleased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</w:t>
      </w:r>
      <w:r w:rsidRPr="007B5C64">
        <w:rPr>
          <w:rFonts w:ascii="Courier New" w:eastAsia="SimSun" w:hAnsi="Courier New"/>
          <w:noProof/>
          <w:sz w:val="16"/>
          <w:lang w:eastAsia="ko-KR"/>
        </w:rPr>
        <w:t>-List-withCause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F19D0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ProtocolExtensionContainer { {PDUSessionResourceModRqdInfo-SNterminated-ExtIEs}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C5BD9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AB204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A56B4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B6975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PDUSessionResourceModRqdInfo-SNterminated-ExtIEs XNAP-PROTOCOL-EXTENSION ::= {</w:t>
      </w:r>
    </w:p>
    <w:p w14:paraId="77D315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7F94C8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1F950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48D46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DRBsToBeSetup-List-ModRqd-SNterminated ::= SEQUENCE (SIZE(1..maxnoofDRBs)) OF DRBsToBeSetup-List-ModRqd-SNterminated-Item</w:t>
      </w:r>
    </w:p>
    <w:p w14:paraId="7AD3650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AD724B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DRBsToBeSetup-List-ModRqd-SNterminated-Item ::= SEQUENCE {</w:t>
      </w:r>
    </w:p>
    <w:p w14:paraId="4AA962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drb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-ID</w:t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  <w:t>DRB-ID,</w:t>
      </w:r>
    </w:p>
    <w:p w14:paraId="5F29C5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 w:hint="eastAsia"/>
          <w:noProof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pDCP-SNLength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PDCPSNLength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609CD4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-UL-PDCP-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UPTNLinfo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UPTransportParameters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B8479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dRB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-QoS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QoSFlowLevelQoSParameters,</w:t>
      </w:r>
    </w:p>
    <w:p w14:paraId="24300B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secondary-SN-UL-PDCP-UP-TNLInfo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UPTransportParameters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22C47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duplicationActivation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DuplicationActivation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7BEFA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uL-Configuration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ULConfiguration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48E59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qoSFlowsMappedtoDRB-ModRqd-SNterminated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QoSFlowsSetupMappedtoDRB-ModRqd-SNterminated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40096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rLC-Mode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RLCMode,</w:t>
      </w:r>
    </w:p>
    <w:p w14:paraId="558D18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ProtocolExtensionContainer { {DRBsToBeSetup-List-ModRqd-SNterminated-Item-ExtIEs}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0F0F71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743B6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BC2C5D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A2D74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DRBsToBeSetup-List-ModRqd-SNterminated-Item-ExtIEs XNAP-PROTOCOL-EXTENSION ::= {</w:t>
      </w:r>
    </w:p>
    <w:p w14:paraId="1CE1A59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id-Additional-PDCP-Duplication-TNL-List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Additional-PDCP-Duplication-TNL-List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179AEA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id-RLCDuplicationInformation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RLCDuplicationInformation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2D3061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427761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8EA0E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62E823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QoSFlowsSetupMappedtoDRB-ModRqd-SNterminated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(SIZE(1..maxnoofQoSFlows)) OF</w:t>
      </w:r>
    </w:p>
    <w:p w14:paraId="7145E5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QoSFlowsSetupMappedtoDRB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ModRqd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</w:p>
    <w:p w14:paraId="216FF2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EC31B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QoSFlowsSetupMappedtoDRB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ModRqd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 ::= SEQUENCE {</w:t>
      </w:r>
    </w:p>
    <w:p w14:paraId="7E0148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</w:t>
      </w:r>
      <w:r w:rsidRPr="007B5C64">
        <w:rPr>
          <w:rFonts w:ascii="Courier New" w:eastAsia="SimSun" w:hAnsi="Courier New" w:cs="Arial"/>
          <w:bCs/>
          <w:iCs/>
          <w:noProof/>
          <w:sz w:val="16"/>
          <w:lang w:eastAsia="ja-JP"/>
        </w:rPr>
        <w:t>Identifier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</w:t>
      </w:r>
      <w:r w:rsidRPr="007B5C64">
        <w:rPr>
          <w:rFonts w:ascii="Courier New" w:eastAsia="SimSun" w:hAnsi="Courier New" w:cs="Arial"/>
          <w:bCs/>
          <w:iCs/>
          <w:noProof/>
          <w:sz w:val="16"/>
          <w:lang w:eastAsia="ja-JP"/>
        </w:rPr>
        <w:t>Identifier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1235C7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mCGRequestedGBRQoSFlowInfo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GBRQoSFlowInfo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43197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QoSFlowsSetupMappedtoDRB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ModRqd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D9DBF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7CD52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AD8C4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8F37F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QoSFlowsSetupMappedtoDRB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ModRqd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XNAP-PROTOCOL-EXTENSION ::= {</w:t>
      </w:r>
    </w:p>
    <w:p w14:paraId="607DBA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{ID id-Q</w:t>
      </w:r>
      <w:r w:rsidRPr="007B5C64">
        <w:rPr>
          <w:rFonts w:ascii="Courier New" w:eastAsia="SimSun" w:hAnsi="Courier New"/>
          <w:noProof/>
          <w:sz w:val="16"/>
        </w:rPr>
        <w:t>osFlowMappingIndication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</w:t>
      </w:r>
      <w:r w:rsidRPr="007B5C64">
        <w:rPr>
          <w:rFonts w:ascii="Courier New" w:eastAsia="SimSun" w:hAnsi="Courier New"/>
          <w:noProof/>
          <w:snapToGrid w:val="0"/>
          <w:sz w:val="16"/>
        </w:rPr>
        <w:t>QoSFlowMappingIndication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525FD9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22C08C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E5931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EDC37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DRBsToBeModified-List-ModRqd-SNterminated ::= SEQUENCE (SIZE(1..maxnoofDRBs)) OF DRBsToBeModified-List-ModRqd-SNterminated-Item</w:t>
      </w:r>
    </w:p>
    <w:p w14:paraId="514CAE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5DEF67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DRBsToBeModified-List-ModRqd-SNterminated-Item ::= SEQUENCE {</w:t>
      </w:r>
    </w:p>
    <w:p w14:paraId="55A0FF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drb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-ID</w:t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  <w:t>DRB-ID,</w:t>
      </w:r>
    </w:p>
    <w:p w14:paraId="1C7E6E2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-UL-PDCP-UP-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TNLInfo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UPTransportParameters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95415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dRB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-QoS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QoSFlowLevelQoSParameters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69B9440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secondary-SN-UL-PDCP-UP-TNLInfo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UPTransportParameters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372CCD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uL-Configuration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ULConfiguration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6629B60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pdcpDuplicationConfiguration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PDCPDuplicationConfiguration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693883B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duplicationActivation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DuplicationActivation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822735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qoSFlowsMappedtoDRB-ModRqd-SNterminated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QoSFlowsModifiedMappedtoDRB-ModRqd-SNterminated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1CAF218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ProtocolExtensionContainer { {DRBsToBeModified-List-ModRqd-SNterminated-Item-ExtIEs}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5A6F5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11FD4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D1A3D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2B14C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DRBsToBeModified-List-ModRqd-SNterminated-Item-ExtIEs XNAP-PROTOCOL-EXTENSION ::= {</w:t>
      </w:r>
    </w:p>
    <w:p w14:paraId="06D7DA6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id-Additional-PDCP-Duplication-TNL-List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Additional-PDCP-Duplication-TNL-List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21E33C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id-RLCDuplicationInformation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RLCDuplicationInformation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25A5F6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AE84D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CE110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131368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QoSFlowsModifiedMappedtoDRB-ModRqd-SNterminated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(SIZE(1..maxnoofQoSFlows)) OF</w:t>
      </w:r>
    </w:p>
    <w:p w14:paraId="2805023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QoSFlowsModifiedMappedtoDRB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ModRqd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</w:p>
    <w:p w14:paraId="63324A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B6980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QoSFlowsModifiedMappedtoDRB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ModRqd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 ::= SEQUENCE {</w:t>
      </w:r>
    </w:p>
    <w:p w14:paraId="39658B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</w:t>
      </w:r>
      <w:r w:rsidRPr="007B5C64">
        <w:rPr>
          <w:rFonts w:ascii="Courier New" w:eastAsia="SimSun" w:hAnsi="Courier New" w:cs="Arial"/>
          <w:bCs/>
          <w:iCs/>
          <w:noProof/>
          <w:sz w:val="16"/>
          <w:lang w:eastAsia="ja-JP"/>
        </w:rPr>
        <w:t>Identifier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</w:t>
      </w:r>
      <w:r w:rsidRPr="007B5C64">
        <w:rPr>
          <w:rFonts w:ascii="Courier New" w:eastAsia="SimSun" w:hAnsi="Courier New" w:cs="Arial"/>
          <w:bCs/>
          <w:iCs/>
          <w:noProof/>
          <w:sz w:val="16"/>
          <w:lang w:eastAsia="ja-JP"/>
        </w:rPr>
        <w:t>Identifier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07B487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mCGRequestedGBRQoSFlowInfo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GBRQoSFlowInfo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3B042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QoSFlowsModifiedMappedtoDRB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ModRqd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C0134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538CF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F744D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BC574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QoSFlowsModifiedMappedtoDRB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ModRqd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SNterminated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XNAP-PROTOCOL-EXTENSION ::= {</w:t>
      </w:r>
    </w:p>
    <w:p w14:paraId="61005B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{ID id-Q</w:t>
      </w:r>
      <w:r w:rsidRPr="007B5C64">
        <w:rPr>
          <w:rFonts w:ascii="Courier New" w:eastAsia="SimSun" w:hAnsi="Courier New"/>
          <w:noProof/>
          <w:sz w:val="16"/>
        </w:rPr>
        <w:t>osFlowMappingIndication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</w:t>
      </w:r>
      <w:r w:rsidRPr="007B5C64">
        <w:rPr>
          <w:rFonts w:ascii="Courier New" w:eastAsia="SimSun" w:hAnsi="Courier New"/>
          <w:noProof/>
          <w:snapToGrid w:val="0"/>
          <w:sz w:val="16"/>
        </w:rPr>
        <w:t>QoSFlowMappingIndication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65B1D1F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1D105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ACE4E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7B6EB8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F76AFF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749CF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55991F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PDU Session Resource Modification Confirm Info - SN terminated</w:t>
      </w:r>
    </w:p>
    <w:p w14:paraId="6E5F51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59CB8E2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118D0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FFAD5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4CC93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PDUSessionResourceModConfirmInfo-SNterminated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27368F9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uL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-NG-U-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TNLatUPF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UPTransportLayerInformation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33086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dRBsAdmittedList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DRBsAdmittedList-ModConfirm-SNterminated,</w:t>
      </w:r>
    </w:p>
    <w:p w14:paraId="27AB72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dRBsNotAdmittedSetupModifyList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DRB-List-withCause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74F399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dataforwardinginfoTarget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DataForwardingInfoFromTargetNGRANnode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562487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ProtocolExtensionContainer { {PDUSessionResourceModConfirmInfo-SNterminated-ExtIEs}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6824C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FCD0D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892F5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8E5C90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PDUSessionResourceModConfirmInfo-SNterminated-ExtIEs XNAP-PROTOCOL-EXTENSION ::= {</w:t>
      </w:r>
    </w:p>
    <w:p w14:paraId="025ECDF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id-DRB-IDs-takenintouse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DRB-List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0A1059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03A8C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120E0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5580F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DRBsAdmittedList-ModConfirm-SNterminated ::= SEQUENCE (SIZE(1..maxnoofDRBs)) OF</w:t>
      </w:r>
    </w:p>
    <w:p w14:paraId="4E65B7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DRBsAdmittedList-ModConfirm-SNterminated-Item</w:t>
      </w:r>
    </w:p>
    <w:p w14:paraId="2F2B59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D0D4C3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DRBsAdmittedList-ModConfirm-SNterminated-Item ::= SEQUENCE {</w:t>
      </w:r>
    </w:p>
    <w:p w14:paraId="7232B0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drb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-ID</w:t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  <w:t>DRB-ID,</w:t>
      </w:r>
    </w:p>
    <w:p w14:paraId="1DAEDC9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-DL-CG-UP-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TNLInfo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UPTransportParameter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85261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secondary-MN-DL-CG-UP-TNLInfo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UPTransportParameters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B80DA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lCID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LCID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9581A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ProtocolExtensionContainer { {DRBsAdmittedList-ModConfirm-SNterminated-Item-ExtIEs}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3EF74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461A0C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06138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CB105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DRBsAdmittedList-ModConfirm-SNterminated-Item-ExtIEs XNAP-PROTOCOL-EXTENSION ::= {</w:t>
      </w:r>
    </w:p>
    <w:p w14:paraId="6E2F959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id-Additional-PDCP-Duplication-TNL-List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Additional-PDCP-Duplication-TNL-List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328BB79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50F435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59679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8BA66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1F5AA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88D15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2776E5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PDU Session Resource Modification Required Info - MN terminated</w:t>
      </w:r>
    </w:p>
    <w:p w14:paraId="175D46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706C0F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C956F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BF379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67D192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PDUSessionResourceModRqdInfo-MNterminated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583ACA8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513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dRBsToBe</w:t>
      </w:r>
      <w:r w:rsidRPr="007B5C64">
        <w:rPr>
          <w:rFonts w:ascii="Courier New" w:eastAsia="SimSun" w:hAnsi="Courier New"/>
          <w:noProof/>
          <w:snapToGrid w:val="0"/>
          <w:sz w:val="16"/>
        </w:rPr>
        <w:t>Modified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DRBsToBeModified-List-ModRqd-</w:t>
      </w:r>
      <w:r w:rsidRPr="007B5C64">
        <w:rPr>
          <w:rFonts w:ascii="Courier New" w:eastAsia="SimSun" w:hAnsi="Courier New"/>
          <w:noProof/>
          <w:snapToGrid w:val="0"/>
          <w:sz w:val="16"/>
        </w:rPr>
        <w:t>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Nterminated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OPTIONAL,</w:t>
      </w:r>
    </w:p>
    <w:p w14:paraId="627883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dRBsToBeReleased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</w:t>
      </w:r>
      <w:r w:rsidRPr="007B5C64">
        <w:rPr>
          <w:rFonts w:ascii="Courier New" w:eastAsia="SimSun" w:hAnsi="Courier New"/>
          <w:noProof/>
          <w:sz w:val="16"/>
          <w:lang w:eastAsia="ko-KR"/>
        </w:rPr>
        <w:t>-List-withCause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452B8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ProtocolExtensionContainer { {PDUSessionResourceModRqdInfo-MNterminated-ExtIEs}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47568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72A1F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60DF2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01B5E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PDUSessionResourceModRqdInfo-MNterminated-ExtIEs XNAP-PROTOCOL-EXTENSION ::= {</w:t>
      </w:r>
    </w:p>
    <w:p w14:paraId="550CDDF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9ABCD2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EEB3AF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14327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8604A8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DRBsToBeModified-List-ModRqd-</w:t>
      </w:r>
      <w:r w:rsidRPr="007B5C64">
        <w:rPr>
          <w:rFonts w:ascii="Courier New" w:eastAsia="SimSun" w:hAnsi="Courier New"/>
          <w:noProof/>
          <w:snapToGrid w:val="0"/>
          <w:sz w:val="16"/>
        </w:rPr>
        <w:t>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Nterminated ::= SEQUENCE (SIZE(1..maxnoofDRBs)) OF DRBsToBeModified-List-ModRqd-</w:t>
      </w:r>
      <w:r w:rsidRPr="007B5C64">
        <w:rPr>
          <w:rFonts w:ascii="Courier New" w:eastAsia="SimSun" w:hAnsi="Courier New"/>
          <w:noProof/>
          <w:snapToGrid w:val="0"/>
          <w:sz w:val="16"/>
        </w:rPr>
        <w:t>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Nterminated-Item</w:t>
      </w:r>
    </w:p>
    <w:p w14:paraId="1118E2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2BD16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DRBsToBeModified-List-ModRqd-</w:t>
      </w:r>
      <w:r w:rsidRPr="007B5C64">
        <w:rPr>
          <w:rFonts w:ascii="Courier New" w:eastAsia="SimSun" w:hAnsi="Courier New"/>
          <w:noProof/>
          <w:snapToGrid w:val="0"/>
          <w:sz w:val="16"/>
        </w:rPr>
        <w:t>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Nterminated-Item ::= SEQUENCE {</w:t>
      </w:r>
    </w:p>
    <w:p w14:paraId="2B1FF4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drb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-ID</w:t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  <w:t>DRB-ID,</w:t>
      </w:r>
    </w:p>
    <w:p w14:paraId="03E98C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835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-DL-SCG-UP-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TNLInfo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UPTransportLayerInformation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1B1687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secondary-SN-DL-SCG-UP-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TNLInfo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UPTransportLayerInformation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E006F1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lCID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LCID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OPTIONAL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1B2E6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rlc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-status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RLC-Status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74E174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{DRBsToBeModified-List-ModRqd-</w:t>
      </w:r>
      <w:r w:rsidRPr="007B5C64">
        <w:rPr>
          <w:rFonts w:ascii="Courier New" w:eastAsia="SimSun" w:hAnsi="Courier New"/>
          <w:noProof/>
          <w:snapToGrid w:val="0"/>
          <w:sz w:val="16"/>
        </w:rPr>
        <w:t>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Nterminated-Item-ExtIEs} } OPTIONAL,</w:t>
      </w:r>
    </w:p>
    <w:p w14:paraId="09DFC48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884334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2AF433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8B37A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DRBsToBeModified-List-ModRqd-</w:t>
      </w:r>
      <w:r w:rsidRPr="007B5C64">
        <w:rPr>
          <w:rFonts w:ascii="Courier New" w:eastAsia="SimSun" w:hAnsi="Courier New"/>
          <w:noProof/>
          <w:snapToGrid w:val="0"/>
          <w:sz w:val="16"/>
        </w:rPr>
        <w:t>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Nterminated-Item-ExtIEs XNAP-PROTOCOL-EXTENSION ::= {</w:t>
      </w:r>
    </w:p>
    <w:p w14:paraId="686832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id-Additional-PDCP-Duplication-TNL-List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Additional-PDCP-Duplication-TNL-List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005D47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589E9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6D2A9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ABBDB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3EB516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059E129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1C3CEE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PDU Session Resource Modification Confirm Info - MN terminated</w:t>
      </w:r>
    </w:p>
    <w:p w14:paraId="6886FF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1E04200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F4E4A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9945C7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BAB23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PDUSessionResourceModConfirmInfo-MNterminated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1F783EC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ProtocolExtensionContainer { {PDUSessionResourceModConfirmInfo-MNterminated-ExtIEs}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30C9D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60214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8DD5C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F3234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PDUSessionResourceModConfirmInfo-MNterminated-ExtIEs XNAP-PROTOCOL-EXTENSION ::= {</w:t>
      </w:r>
    </w:p>
    <w:p w14:paraId="7403AE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C4039F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6FDAB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CA557F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E2DB9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B3A60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1991D8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PDU Session Resource Setup Complete Info - SN terminated</w:t>
      </w:r>
    </w:p>
    <w:p w14:paraId="0B3A6B8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5B3B3B6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A62F5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16484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PDUSessionResourceBearerSetupCompleteInfo-SNterminated ::=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SEQUENCE {</w:t>
      </w:r>
    </w:p>
    <w:p w14:paraId="583C3B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dRBsToBeSetupList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  <w:t xml:space="preserve">SEQUENCE (SIZE(1..maxnoofDRBs)) OF 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DRBsToBeSetupList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BearerSetupComplete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SNterminated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-Item,</w:t>
      </w:r>
    </w:p>
    <w:p w14:paraId="19CF19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ProtocolExtensionContainer { {PDUSessionResourceBearerSetupCompleteInfo-SNterminated-ExtIEs}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91B41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5AF7D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85CE4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EADD3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PDUSessionResourceBearerSetupCompleteInfo-SNterminated-ExtIEs XNAP-PROTOCOL-EXTENSION ::= {</w:t>
      </w:r>
    </w:p>
    <w:p w14:paraId="2D901F9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D17DB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7492DE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D72B9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z w:val="16"/>
          <w:lang w:eastAsia="ko-KR"/>
        </w:rPr>
        <w:t>DRBsToBeSetupList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BearerSetupComplete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SNterminated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-Item ::= SEQUENCE {</w:t>
      </w:r>
    </w:p>
    <w:p w14:paraId="354FDB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dRB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-ID</w:t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  <w:t>DRB-ID,</w:t>
      </w:r>
    </w:p>
    <w:p w14:paraId="53AD1C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Xn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-U-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TNLInfoatM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UPTransportLayerInformation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33101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DRBsToBeSetupList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BearerSetupComplete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SNterminated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A0D5C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D95B7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3A35B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D0A78E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z w:val="16"/>
          <w:lang w:eastAsia="ko-KR"/>
        </w:rPr>
        <w:t>DRBsToBeSetupList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BearerSetupComplete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SNterminated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XNAP-PROTOCOL-EXTENSION ::= {</w:t>
      </w:r>
    </w:p>
    <w:p w14:paraId="25CDF0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{ID id-Secondary-MN-Xn-U-TNLInfoatM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UPTransportLayerInformation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688373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5FEFC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23269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30CE0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002C4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353B008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PDU Session related message level IEs END</w:t>
      </w:r>
    </w:p>
    <w:p w14:paraId="33903A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3F3232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3B7EC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2035B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PDUSessionResourceSecondaryRATUsageList ::= SEQUENCE (SIZE(1..maxnoofPDUSessions)) OF PDUSessionResourceSecondaryRATUsageItem</w:t>
      </w:r>
    </w:p>
    <w:p w14:paraId="15C7A8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79E06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PDUSessionResourceSecondaryRATUsageItem ::= SEQUENCE {</w:t>
      </w:r>
    </w:p>
    <w:p w14:paraId="747400C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PDUSession-ID,</w:t>
      </w:r>
    </w:p>
    <w:p w14:paraId="214EC6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secondaryRATUsageInformation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SecondaryRATUsageInformation,</w:t>
      </w:r>
    </w:p>
    <w:p w14:paraId="663097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{PDUSessionResourceSecondaryRATUsageItem-ExtIEs}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13E78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4A300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C5CDB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15475F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PDUSessionResourceSecondaryRATUsageItem-ExtIEs XNAP-PROTOCOL-EXTENSION ::= {</w:t>
      </w:r>
    </w:p>
    <w:p w14:paraId="703DD8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FAB3F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7C103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2A2B9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PDUSessionUsageReport ::= SEQUENCE {</w:t>
      </w:r>
    </w:p>
    <w:p w14:paraId="37B8DD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rATType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ENUMERATED {nr, eutra, ..., nr-unlicensed, e-utra-unlicensed},</w:t>
      </w:r>
    </w:p>
    <w:p w14:paraId="4A260DD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pDUSessionTimedReportList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VolumeTimedReportList,</w:t>
      </w:r>
    </w:p>
    <w:p w14:paraId="30EE96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{PDUSessionUsageReport-ExtIEs} } OPTIONAL,</w:t>
      </w:r>
    </w:p>
    <w:p w14:paraId="4C0038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3F96EC7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BFA98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7A715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PDUSessionUsageReport-ExtIEs XNAP-PROTOCOL-EXTENSION ::= {</w:t>
      </w:r>
    </w:p>
    <w:p w14:paraId="5FF516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8695C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D159B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101866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PDUSessionType</w:t>
      </w:r>
      <w:bookmarkEnd w:id="1406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ENUMERATED {ipv4, ipv6, ipv4v6, ethernet, unstructured, ...}</w:t>
      </w:r>
    </w:p>
    <w:p w14:paraId="528EC9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AE3A5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409" w:name="_Hlk513550486"/>
      <w:r w:rsidRPr="007B5C64">
        <w:rPr>
          <w:rFonts w:ascii="Courier New" w:eastAsia="SimSun" w:hAnsi="Courier New"/>
          <w:noProof/>
          <w:sz w:val="16"/>
          <w:lang w:eastAsia="ko-KR"/>
        </w:rPr>
        <w:t>PDUSession-ID</w:t>
      </w:r>
      <w:bookmarkEnd w:id="1409"/>
      <w:r w:rsidRPr="007B5C64">
        <w:rPr>
          <w:rFonts w:ascii="Courier New" w:eastAsia="SimSun" w:hAnsi="Courier New"/>
          <w:noProof/>
          <w:sz w:val="16"/>
          <w:lang w:eastAsia="ko-KR"/>
        </w:rPr>
        <w:tab/>
        <w:t>::= INTEGER (0..255)</w:t>
      </w:r>
    </w:p>
    <w:p w14:paraId="1A4224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67949D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PDUSessionNetworkInstance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INTEGER (1..256, ...)</w:t>
      </w:r>
    </w:p>
    <w:p w14:paraId="261393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81AFF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PDUSessionCommonNetworkInstance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OCTET STRING</w:t>
      </w:r>
    </w:p>
    <w:p w14:paraId="1EBF7F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38F6E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PDUSession-PairID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INTEGER (0..255, ...)</w:t>
      </w:r>
    </w:p>
    <w:p w14:paraId="208CDF0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7552B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96034F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ADD7D0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Periodical ::= SEQUENCE {</w:t>
      </w:r>
    </w:p>
    <w:p w14:paraId="1E12CC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 Periodical-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 OPTIONAL,</w:t>
      </w:r>
    </w:p>
    <w:p w14:paraId="52311C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412E38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253BB4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E7D70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2D57AC3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17772D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Periodical-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520AE8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0780F3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8F92D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A55C0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Permutation ::= ENUMERATED {dfu, ufd, ...}</w:t>
      </w:r>
    </w:p>
    <w:p w14:paraId="16B7C1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</w:pPr>
      <w:bookmarkStart w:id="1410" w:name="MCCQCTEMPBM_00000330"/>
    </w:p>
    <w:bookmarkEnd w:id="1410"/>
    <w:p w14:paraId="2276B3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ED68E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PLMN-I</w:t>
      </w:r>
      <w:r w:rsidRPr="007B5C64">
        <w:rPr>
          <w:rFonts w:ascii="Courier New" w:eastAsia="SimSun" w:hAnsi="Courier New"/>
          <w:sz w:val="16"/>
          <w:lang w:eastAsia="ko-KR"/>
        </w:rPr>
        <w:t>dentity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OCTET STRING (SIZE(3))</w:t>
      </w:r>
    </w:p>
    <w:p w14:paraId="4819D2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19C3E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PLMNAreaBasedQMC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020DDF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plmnListforQMC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PLMNListforQMC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6941CD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PLMNAreaBasedQMC-ExtIEs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 OPTIONAL,</w:t>
      </w:r>
    </w:p>
    <w:p w14:paraId="1C8837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lastRenderedPageBreak/>
        <w:tab/>
        <w:t>...</w:t>
      </w:r>
    </w:p>
    <w:p w14:paraId="30D4A2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687795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4E9D0A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PLMNAreaBasedQMC-ExtIEs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79ACA6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6F847C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489A69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6C3F0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PLMNListforQMC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(SIZE(1..maxnoofPLMNforQMC)) OF PLMN-Identity</w:t>
      </w:r>
    </w:p>
    <w:p w14:paraId="05F3DF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7D511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PCIListForMDT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(SIZE(1..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maxnoofNeighPCIforMDT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)) OF NRPCI</w:t>
      </w:r>
    </w:p>
    <w:p w14:paraId="440762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A5489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834BAE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PNI-NPN-Restricted-Information ::= ENUMERATED {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restriced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 not-restricted, ...}</w:t>
      </w:r>
    </w:p>
    <w:p w14:paraId="29F20B7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45AE201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PortNumber ::= BIT STRING (SIZE (16))</w:t>
      </w:r>
    </w:p>
    <w:p w14:paraId="44118F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0B2AC3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bookmarkStart w:id="1411" w:name="_Hlk147765671"/>
      <w:r w:rsidRPr="007B5C64">
        <w:rPr>
          <w:rFonts w:ascii="Courier New" w:eastAsia="SimSun" w:hAnsi="Courier New"/>
          <w:noProof/>
          <w:sz w:val="16"/>
          <w:lang w:val="en-US" w:eastAsia="ko-KR"/>
        </w:rPr>
        <w:t xml:space="preserve">PosPartialUEContextInfo 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::= SEQUENCE {</w:t>
      </w:r>
    </w:p>
    <w:p w14:paraId="118501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>requestedSRSTransmissionCharacteristics</w:t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en-US" w:eastAsia="ja-JP"/>
        </w:rPr>
        <w:tab/>
      </w:r>
      <w:bookmarkStart w:id="1412" w:name="_Hlk101690649"/>
      <w:r w:rsidRPr="007B5C64">
        <w:rPr>
          <w:rFonts w:ascii="Courier New" w:eastAsia="SimSun" w:hAnsi="Courier New"/>
          <w:noProof/>
          <w:sz w:val="16"/>
          <w:lang w:val="en-US" w:eastAsia="ja-JP"/>
        </w:rPr>
        <w:t>RequestedSRSTransmissionCharacteristics</w:t>
      </w:r>
      <w:bookmarkEnd w:id="1412"/>
      <w:r w:rsidRPr="007B5C64">
        <w:rPr>
          <w:rFonts w:ascii="Courier New" w:eastAsia="SimSun" w:hAnsi="Courier New"/>
          <w:noProof/>
          <w:sz w:val="16"/>
          <w:lang w:val="en-US" w:eastAsia="ja-JP"/>
        </w:rPr>
        <w:tab/>
        <w:t>OPTIONAL,</w:t>
      </w:r>
    </w:p>
    <w:p w14:paraId="369F6D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PosPartialUEContextInfo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D2DEF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...</w:t>
      </w:r>
    </w:p>
    <w:p w14:paraId="0656AD3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}</w:t>
      </w:r>
    </w:p>
    <w:p w14:paraId="463F49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</w:p>
    <w:p w14:paraId="04FF3A3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val="en-US" w:eastAsia="ko-KR"/>
        </w:rPr>
        <w:t>PosPartialUEContextInfo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-ExtIEs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 xml:space="preserve"> XNAP-PROTOCOL-EXTENSION ::= {</w:t>
      </w:r>
    </w:p>
    <w:p w14:paraId="4E69AD7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  <w:t>...</w:t>
      </w:r>
    </w:p>
    <w:p w14:paraId="4730AB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}</w:t>
      </w:r>
    </w:p>
    <w:bookmarkEnd w:id="1411"/>
    <w:p w14:paraId="31392E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9BF90F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529147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</w:rPr>
      </w:pPr>
      <w:bookmarkStart w:id="1413" w:name="_Hlk148727330"/>
      <w:r w:rsidRPr="007B5C64">
        <w:rPr>
          <w:rFonts w:ascii="Courier New" w:eastAsia="SimSun" w:hAnsi="Courier New"/>
          <w:noProof/>
          <w:snapToGrid w:val="0"/>
          <w:sz w:val="16"/>
        </w:rPr>
        <w:t>Predicted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UETrajectory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bCs/>
          <w:noProof/>
          <w:sz w:val="16"/>
          <w:lang w:eastAsia="ko-KR"/>
        </w:rPr>
        <w:t>Item</w:t>
      </w:r>
      <w:r w:rsidRPr="007B5C64">
        <w:rPr>
          <w:rFonts w:ascii="Courier New" w:eastAsia="SimSun" w:hAnsi="Courier New" w:hint="eastAsia"/>
          <w:bCs/>
          <w:noProof/>
          <w:sz w:val="16"/>
        </w:rPr>
        <w:t xml:space="preserve"> ::= SEQUENCE{</w:t>
      </w:r>
    </w:p>
    <w:p w14:paraId="5403170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</w:rPr>
      </w:pPr>
      <w:r w:rsidRPr="007B5C64">
        <w:rPr>
          <w:rFonts w:ascii="Courier New" w:eastAsia="SimSun" w:hAnsi="Courier New" w:hint="eastAsia"/>
          <w:bCs/>
          <w:noProof/>
          <w:sz w:val="16"/>
        </w:rPr>
        <w:tab/>
      </w:r>
      <w:r w:rsidRPr="007B5C64">
        <w:rPr>
          <w:rFonts w:ascii="Courier New" w:eastAsia="SimSun" w:hAnsi="Courier New"/>
          <w:bCs/>
          <w:noProof/>
          <w:sz w:val="16"/>
        </w:rPr>
        <w:t>predicted</w:t>
      </w:r>
      <w:r w:rsidRPr="007B5C64">
        <w:rPr>
          <w:rFonts w:ascii="Courier New" w:eastAsia="SimSun" w:hAnsi="Courier New" w:hint="eastAsia"/>
          <w:bCs/>
          <w:noProof/>
          <w:sz w:val="16"/>
        </w:rPr>
        <w:t>trajectoryCellInfo</w:t>
      </w:r>
      <w:r w:rsidRPr="007B5C64">
        <w:rPr>
          <w:rFonts w:ascii="Courier New" w:eastAsia="SimSun" w:hAnsi="Courier New" w:hint="eastAsia"/>
          <w:bCs/>
          <w:noProof/>
          <w:sz w:val="16"/>
        </w:rPr>
        <w:tab/>
      </w:r>
      <w:r w:rsidRPr="007B5C64">
        <w:rPr>
          <w:rFonts w:ascii="Courier New" w:eastAsia="SimSun" w:hAnsi="Courier New" w:hint="eastAsia"/>
          <w:bCs/>
          <w:noProof/>
          <w:sz w:val="16"/>
        </w:rPr>
        <w:tab/>
      </w:r>
      <w:r w:rsidRPr="007B5C64">
        <w:rPr>
          <w:rFonts w:ascii="Courier New" w:eastAsia="SimSun" w:hAnsi="Courier New"/>
          <w:bCs/>
          <w:noProof/>
          <w:sz w:val="16"/>
        </w:rPr>
        <w:t>Predicted</w:t>
      </w:r>
      <w:r w:rsidRPr="007B5C64">
        <w:rPr>
          <w:rFonts w:ascii="Courier New" w:eastAsia="SimSun" w:hAnsi="Courier New" w:hint="eastAsia"/>
          <w:bCs/>
          <w:noProof/>
          <w:sz w:val="16"/>
        </w:rPr>
        <w:t>Traject</w:t>
      </w:r>
      <w:r w:rsidRPr="007B5C64">
        <w:rPr>
          <w:rFonts w:ascii="Courier New" w:eastAsia="SimSun" w:hAnsi="Courier New"/>
          <w:bCs/>
          <w:noProof/>
          <w:sz w:val="16"/>
        </w:rPr>
        <w:t>o</w:t>
      </w:r>
      <w:r w:rsidRPr="007B5C64">
        <w:rPr>
          <w:rFonts w:ascii="Courier New" w:eastAsia="SimSun" w:hAnsi="Courier New" w:hint="eastAsia"/>
          <w:bCs/>
          <w:noProof/>
          <w:sz w:val="16"/>
        </w:rPr>
        <w:t>ryCellInfo,</w:t>
      </w:r>
    </w:p>
    <w:p w14:paraId="15978D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bCs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ProtocolExtensionContainer { { </w:t>
      </w:r>
      <w:r w:rsidRPr="007B5C64">
        <w:rPr>
          <w:rFonts w:ascii="Courier New" w:eastAsia="SimSun" w:hAnsi="Courier New"/>
          <w:noProof/>
          <w:snapToGrid w:val="0"/>
          <w:sz w:val="16"/>
        </w:rPr>
        <w:t>Predicted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UETrajectory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720E3B8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70E6C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F5CCF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eastAsia="ko-KR"/>
        </w:rPr>
      </w:pPr>
    </w:p>
    <w:p w14:paraId="5691A7C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Predicted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UETrajectory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-Item-ExtIEs XNAP-PROTOCOL-EXTENSION ::= {</w:t>
      </w:r>
    </w:p>
    <w:p w14:paraId="2CDDAF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F9AA6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AFA85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7DFB9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eastAsia="ko-KR"/>
        </w:rPr>
      </w:pPr>
    </w:p>
    <w:p w14:paraId="5CCBA4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PredictedTrajectoryCellInfo::= CHOICE {</w:t>
      </w:r>
    </w:p>
    <w:p w14:paraId="0B8229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nG-RAN-Cell-Predicted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PredictedTrajectoryNGRANCellInfo,</w:t>
      </w:r>
    </w:p>
    <w:p w14:paraId="1B70B0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ProtocolIE-Single-Container { { PredictedTrajectoryCellInfo-ExtIEs} }</w:t>
      </w:r>
    </w:p>
    <w:p w14:paraId="4D2E27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EA7D5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7C4BE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PredictedTrajectoryCellInfo-ExtIEs XNAP-PROTOCOL-IES ::= {</w:t>
      </w:r>
    </w:p>
    <w:p w14:paraId="21D5C3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0A6EA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E8336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ABE0A6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PredictedTrajectoryNGRANCellInfo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</w:t>
      </w:r>
      <w:r w:rsidRPr="007B5C64">
        <w:rPr>
          <w:rFonts w:ascii="Courier New" w:eastAsia="SimSun" w:hAnsi="Courier New"/>
          <w:noProof/>
          <w:sz w:val="16"/>
          <w:lang w:eastAsia="ko-KR"/>
        </w:rPr>
        <w:t>SEQUENCE {</w:t>
      </w:r>
    </w:p>
    <w:p w14:paraId="77A1342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en-US" w:bidi="ar"/>
        </w:rPr>
        <w:t>g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lobalNG-RANCell-ID</w:t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GlobalNG-RANCell-ID,</w:t>
      </w:r>
    </w:p>
    <w:p w14:paraId="7E59D0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predictedTimeUEStaysInCell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INTEGER (0..4095)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56A911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PredictedTrajectoryNGRANCellInfo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F0074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F74876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47B84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186272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PredictedTrajectoryNGRANCellInfo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 XNAP-PROTOCOL-EXTENSION ::= {</w:t>
      </w:r>
    </w:p>
    <w:p w14:paraId="529854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8FF524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bookmarkEnd w:id="1413"/>
    <w:p w14:paraId="360364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B202C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C54C5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B1F69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PriorityLevelQoS ::= INTEGER (1..127</w:t>
      </w:r>
      <w:r w:rsidRPr="007B5C64">
        <w:rPr>
          <w:rFonts w:ascii="Courier New" w:eastAsia="SimSun" w:hAnsi="Courier New"/>
          <w:noProof/>
          <w:sz w:val="16"/>
          <w:lang w:eastAsia="ko-KR"/>
        </w:rPr>
        <w:t>, ...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)</w:t>
      </w:r>
    </w:p>
    <w:p w14:paraId="3F2924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87B40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B5B51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ProtectedE-UTRAResourceIndication ::= SEQUENCE {</w:t>
      </w:r>
    </w:p>
    <w:p w14:paraId="195EEF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activationSFN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ActivationSFN,</w:t>
      </w:r>
    </w:p>
    <w:p w14:paraId="6A0F73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protectedResourceList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ProtectedE-UTRAResourceList,</w:t>
      </w:r>
    </w:p>
    <w:p w14:paraId="6DCEF2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mbsfnControlRegionLength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Arial"/>
          <w:bCs/>
          <w:noProof/>
          <w:sz w:val="16"/>
          <w:lang w:eastAsia="ja-JP"/>
        </w:rPr>
        <w:t>MBSFNControlRegionLength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73931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pDCCHRegionLength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INTEGER (1..3),</w:t>
      </w:r>
    </w:p>
    <w:p w14:paraId="283191F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eastAsia="ko-KR"/>
        </w:rPr>
        <w:t>ProtectedE-UTRAResourceIndication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-ExtIEs}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0BA0F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CE88F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0DCAFE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D53D78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ProtectedE-UTRAResourceIndication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 XNAP-PROTOCOL-EXTENSION ::= {</w:t>
      </w:r>
    </w:p>
    <w:p w14:paraId="1481186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79151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CF541C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7E9B3F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ProtectedE-UTRAResourceList ::= SEQUENCE (SIZE (1..</w:t>
      </w:r>
      <w:r w:rsidRPr="007B5C64">
        <w:rPr>
          <w:rFonts w:ascii="Courier New" w:eastAsia="SimSun" w:hAnsi="Courier New" w:cs="Arial"/>
          <w:noProof/>
          <w:sz w:val="16"/>
        </w:rPr>
        <w:t xml:space="preserve"> maxnoofProtectedResourcePatterns)</w:t>
      </w:r>
      <w:r w:rsidRPr="007B5C64">
        <w:rPr>
          <w:rFonts w:ascii="Courier New" w:eastAsia="SimSun" w:hAnsi="Courier New"/>
          <w:noProof/>
          <w:sz w:val="16"/>
          <w:lang w:eastAsia="ko-KR"/>
        </w:rPr>
        <w:t>) OF ProtectedE-UTRAResource-Item</w:t>
      </w:r>
    </w:p>
    <w:p w14:paraId="6BAA76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594EA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ProtectedE-UTRAResource-Item ::= SEQUENCE {</w:t>
      </w:r>
    </w:p>
    <w:p w14:paraId="3CFAFA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resourceType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ENUMERATED {downlinknonCRS, cRS, uplink, ...},</w:t>
      </w:r>
    </w:p>
    <w:p w14:paraId="03683D8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intra-PRBProtectedResourceFootprint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(SIZE(84, ...)),</w:t>
      </w:r>
    </w:p>
    <w:p w14:paraId="510CBB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protectedFootprintFrequencyPattern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(SIZE(6..110, ...)),</w:t>
      </w:r>
    </w:p>
    <w:p w14:paraId="7093790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protectedFootprintTimePattern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ProtectedE-UTRAFootprintTimePattern,</w:t>
      </w:r>
    </w:p>
    <w:p w14:paraId="6496BE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eastAsia="ko-KR"/>
        </w:rPr>
        <w:t>ProtectedE-UTRAResource-Item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-ExtIEs}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626C17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7D9D83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B4971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B8E77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ProtectedE-UTRAResource-Item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 XNAP-PROTOCOL-EXTENSION ::= {</w:t>
      </w:r>
    </w:p>
    <w:p w14:paraId="53928D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8511D1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AD65B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C8868B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82554E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ProtectedE-UTRAFootprintTimePattern ::= SEQUENCE {</w:t>
      </w:r>
    </w:p>
    <w:p w14:paraId="1B35D18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protectedFootprintTimeperiodicity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INTEGER (1..320, ...),</w:t>
      </w:r>
    </w:p>
    <w:p w14:paraId="7AB495D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protectedFootrpintStartTime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INTEGER (1..20, ...),</w:t>
      </w:r>
    </w:p>
    <w:p w14:paraId="7CE62D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eastAsia="ko-KR"/>
        </w:rPr>
        <w:t>ProtectedE-UTRAFootprintTimePattern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-ExtIEs}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566CF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43175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87299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F8091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ProtectedE-UTRAFootprintTimePattern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 XNAP-PROTOCOL-EXTENSION ::= {</w:t>
      </w:r>
    </w:p>
    <w:p w14:paraId="125C6F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F3F40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89481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4325C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PrivacyIndicator ::= ENUMERATED {</w:t>
      </w:r>
    </w:p>
    <w:p w14:paraId="0B01D46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immediate-MDT,</w:t>
      </w:r>
    </w:p>
    <w:p w14:paraId="603D8A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logged-MDT,</w:t>
      </w:r>
    </w:p>
    <w:p w14:paraId="34063E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...</w:t>
      </w:r>
    </w:p>
    <w:p w14:paraId="6E89F7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DE19F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3C0A4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075BF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PSCellChangeHistory ::= ENUMERATED {reporting-full-history, ...}</w:t>
      </w:r>
    </w:p>
    <w:p w14:paraId="2041F6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DA64FB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PSCellHistoryInformationRetrieve ::= ENUMERATED {query, ...}</w:t>
      </w:r>
    </w:p>
    <w:p w14:paraId="104C3A1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575DDA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z w:val="16"/>
          <w:lang w:eastAsia="ja-JP"/>
        </w:rPr>
        <w:t>PSCellListContainer ::= OCTET STRING</w:t>
      </w:r>
    </w:p>
    <w:p w14:paraId="46943F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04CA4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 xml:space="preserve">PNI-NPN-AreaScopeofMDT ::= SEQUENCE 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{</w:t>
      </w:r>
    </w:p>
    <w:p w14:paraId="5758E2F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cAGListforMDT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CAGListforMDT,</w:t>
      </w:r>
    </w:p>
    <w:p w14:paraId="080804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PNI-NPN-AreaScopeofMDT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-ExtIEs} } OPTIONAL,</w:t>
      </w:r>
    </w:p>
    <w:p w14:paraId="36A877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7ED1B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E3FF4E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6A464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PNI-NPN-AreaScopeofMDT-ExtIEs XNAP-PROTOCOL-EXTENSION ::= {</w:t>
      </w:r>
    </w:p>
    <w:p w14:paraId="7BB1FBA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6109A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601103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</w:p>
    <w:p w14:paraId="21D7752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PNI-N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PN</w:t>
      </w:r>
      <w:r w:rsidRPr="007B5C64">
        <w:rPr>
          <w:rFonts w:ascii="Courier New" w:eastAsia="SimSun" w:hAnsi="Courier New" w:hint="eastAsia"/>
          <w:noProof/>
          <w:sz w:val="16"/>
          <w:lang w:val="en-US" w:eastAsia="ko-KR"/>
        </w:rPr>
        <w:t>B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ased</w:t>
      </w:r>
      <w:r w:rsidRPr="007B5C64">
        <w:rPr>
          <w:rFonts w:ascii="Courier New" w:eastAsia="SimSun" w:hAnsi="Courier New" w:hint="eastAsia"/>
          <w:noProof/>
          <w:sz w:val="16"/>
          <w:lang w:val="en-US" w:eastAsia="ko-KR"/>
        </w:rPr>
        <w:t>MDT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::= SEQUENCE {</w:t>
      </w:r>
    </w:p>
    <w:p w14:paraId="61B73A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c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AGListforMDT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CAGListforMDT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4D5B9D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{PNI-NPNBasedMDT-ExtIEs} } OPTIONAL,</w:t>
      </w:r>
    </w:p>
    <w:p w14:paraId="4EC5E6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...</w:t>
      </w:r>
    </w:p>
    <w:p w14:paraId="192334C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76ACC2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5CBF22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PNI-NPNBasedMDT-ExtIEs XNAP-PROTOCOL-EXTENSION ::= {</w:t>
      </w:r>
    </w:p>
    <w:p w14:paraId="2B95437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...</w:t>
      </w:r>
    </w:p>
    <w:p w14:paraId="184905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446E0C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4CE78F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6A67A4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-- Q</w:t>
      </w:r>
    </w:p>
    <w:p w14:paraId="251678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6A08B4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6B0A6F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QMCConfigInfo ::= SEQUENCE {</w:t>
      </w:r>
    </w:p>
    <w:p w14:paraId="0A6868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Malgun Gothic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uEAppLayerMeasInfoList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UEAppLayerMeasInfoList,</w:t>
      </w:r>
    </w:p>
    <w:p w14:paraId="628EEB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QMCConfigInfo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-ExtIEs} }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1FEB64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...</w:t>
      </w:r>
    </w:p>
    <w:p w14:paraId="248CDE1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4B314F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3DCE78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QMCConfigInfo-ExtIEs XNAP-PROTOCOL-EXTENSION ::= {</w:t>
      </w:r>
    </w:p>
    <w:p w14:paraId="34EA41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19E253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AB6EB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67153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UEAppLayerMeasInfoList ::= SEQUENCE (SIZE(1..maxnoofUEAppLayerMeas)) OF UEAppLayerMeasInfo-Item</w:t>
      </w:r>
    </w:p>
    <w:p w14:paraId="749AD0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22C26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UEAppLayerMeasInfo-Item ::= SEQUENCE {</w:t>
      </w:r>
    </w:p>
    <w:p w14:paraId="22D22F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uEAppLayerMeasConfigInfo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UEAppLayerMeasConfigInfo,</w:t>
      </w:r>
    </w:p>
    <w:p w14:paraId="746898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UEAppLayerMeasInfo-Item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-ExtIEs}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BB3422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6FED0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89E211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56771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UEAppLayerMeasInfo-Item-ExtIEs XNAP-PROTOCOL-EXTENSION ::= {</w:t>
      </w:r>
    </w:p>
    <w:p w14:paraId="5C67E9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  <w:t>...</w:t>
      </w:r>
    </w:p>
    <w:p w14:paraId="198698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B97E0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C9012F7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ja-JP"/>
        </w:rPr>
      </w:pPr>
      <w:bookmarkStart w:id="1414" w:name="MCCQCTEMPBM_00000331"/>
      <w:r w:rsidRPr="007B5C64">
        <w:rPr>
          <w:rFonts w:ascii="Courier New" w:eastAsia="SimSun" w:hAnsi="Courier New" w:cs="Courier New"/>
          <w:noProof/>
          <w:sz w:val="16"/>
          <w:lang w:val="en-US"/>
        </w:rPr>
        <w:t>QMCCoordinationRequest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 xml:space="preserve"> ::= SEQUENCE {</w:t>
      </w:r>
    </w:p>
    <w:p w14:paraId="6E346F36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Malgun Gothic" w:hAnsi="Courier New" w:cs="Courier New"/>
          <w:noProof/>
          <w:sz w:val="16"/>
          <w:lang w:eastAsia="ko-KR"/>
        </w:rPr>
        <w:tab/>
        <w:t>mN-to-SN-QMCCoordRequestList</w:t>
      </w:r>
      <w:r w:rsidRPr="007B5C64">
        <w:rPr>
          <w:rFonts w:ascii="Courier New" w:eastAsia="Malgun Gothic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en-US"/>
        </w:rPr>
        <w:t>MN-to-SN-QMCCoordRequestList</w:t>
      </w:r>
      <w:r w:rsidRPr="007B5C64">
        <w:rPr>
          <w:rFonts w:ascii="Courier New" w:eastAsia="SimSun" w:hAnsi="Courier New" w:cs="Courier New"/>
          <w:noProof/>
          <w:sz w:val="16"/>
          <w:lang w:val="en-US"/>
        </w:rPr>
        <w:tab/>
        <w:t>OPTIONAL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>,</w:t>
      </w:r>
    </w:p>
    <w:p w14:paraId="6C9B5098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Malgun Gothic" w:hAnsi="Courier New" w:cs="Courier New"/>
          <w:noProof/>
          <w:sz w:val="16"/>
          <w:lang w:eastAsia="ko-KR"/>
        </w:rPr>
        <w:tab/>
        <w:t>sN-to-MN-QMCCoordRequestList</w:t>
      </w:r>
      <w:r w:rsidRPr="007B5C64">
        <w:rPr>
          <w:rFonts w:ascii="Courier New" w:eastAsia="Malgun Gothic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en-US"/>
        </w:rPr>
        <w:t>SN-to-MN-QMCCoordRequestList</w:t>
      </w:r>
      <w:r w:rsidRPr="007B5C64">
        <w:rPr>
          <w:rFonts w:ascii="Courier New" w:eastAsia="SimSun" w:hAnsi="Courier New" w:cs="Courier New"/>
          <w:noProof/>
          <w:sz w:val="16"/>
          <w:lang w:val="en-US"/>
        </w:rPr>
        <w:tab/>
        <w:t>OPTIONAL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>,</w:t>
      </w:r>
    </w:p>
    <w:p w14:paraId="1D6FB94D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 w:cs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val="fr-FR" w:eastAsia="ko-KR"/>
        </w:rPr>
        <w:tab/>
        <w:t>ProtocolExtensionContainer { {</w:t>
      </w:r>
      <w:r w:rsidRPr="007B5C64">
        <w:rPr>
          <w:rFonts w:ascii="Courier New" w:eastAsia="SimSun" w:hAnsi="Courier New" w:cs="Courier New"/>
          <w:noProof/>
          <w:sz w:val="16"/>
          <w:lang w:val="fr-FR"/>
        </w:rPr>
        <w:t>QMCCoordinationRequest</w:t>
      </w:r>
      <w:r w:rsidRPr="007B5C64">
        <w:rPr>
          <w:rFonts w:ascii="Courier New" w:eastAsia="SimSun" w:hAnsi="Courier New" w:cs="Courier New"/>
          <w:noProof/>
          <w:snapToGrid w:val="0"/>
          <w:sz w:val="16"/>
          <w:lang w:val="fr-FR" w:eastAsia="ko-KR"/>
        </w:rPr>
        <w:t>-ExtIEs} }</w:t>
      </w:r>
      <w:r w:rsidRPr="007B5C64">
        <w:rPr>
          <w:rFonts w:ascii="Courier New" w:eastAsia="SimSun" w:hAnsi="Courier New" w:cs="Courier New"/>
          <w:noProof/>
          <w:snapToGrid w:val="0"/>
          <w:sz w:val="16"/>
          <w:lang w:val="fr-FR" w:eastAsia="ko-KR"/>
        </w:rPr>
        <w:tab/>
        <w:t>OPTIONAL,</w:t>
      </w:r>
    </w:p>
    <w:p w14:paraId="62248FF8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>...</w:t>
      </w:r>
    </w:p>
    <w:p w14:paraId="2FB4047F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>}</w:t>
      </w:r>
    </w:p>
    <w:p w14:paraId="281D4917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</w:p>
    <w:p w14:paraId="0689BFBD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val="en-US"/>
        </w:rPr>
        <w:t>QMCCoordinationRequest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>-ExtIEs XNAP-PROTOCOL-EXTENSION ::= {</w:t>
      </w:r>
    </w:p>
    <w:p w14:paraId="6D8D7AF7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...</w:t>
      </w:r>
    </w:p>
    <w:p w14:paraId="67B3569B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>}</w:t>
      </w:r>
    </w:p>
    <w:p w14:paraId="660E6255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</w:p>
    <w:p w14:paraId="50DF318B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</w:p>
    <w:p w14:paraId="1D7C7318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val="en-US"/>
        </w:rPr>
        <w:t xml:space="preserve">MN-to-SN-QMCCoordRequestList 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 xml:space="preserve">::= SEQUENCE (SIZE(1..maxnoofUEAppLayerMeas)) OF </w:t>
      </w:r>
      <w:r w:rsidRPr="007B5C64">
        <w:rPr>
          <w:rFonts w:ascii="Courier New" w:eastAsia="SimSun" w:hAnsi="Courier New" w:cs="Courier New"/>
          <w:noProof/>
          <w:sz w:val="16"/>
          <w:lang w:val="en-US"/>
        </w:rPr>
        <w:t>MN-to-SN-QMCCoordRequestList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>-Item</w:t>
      </w:r>
    </w:p>
    <w:p w14:paraId="4A583224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</w:p>
    <w:p w14:paraId="3488616D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</w:p>
    <w:p w14:paraId="6F0E5DF9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val="en-US"/>
        </w:rPr>
        <w:t>MN-to-SN-QMCCoordRequestList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>-Item ::= SEQUENCE {</w:t>
      </w:r>
    </w:p>
    <w:p w14:paraId="15380F52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qOEReference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QOEReference,</w:t>
      </w:r>
    </w:p>
    <w:p w14:paraId="22B08BFE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qOEMeasConfigAppLayerID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QOEMeasConfAppLayerID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OPTIONAL,</w:t>
      </w:r>
    </w:p>
    <w:p w14:paraId="69F74286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measCollectionEntityIPAddress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MeasCollectionEntityIPAddress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OPTIONAL,</w:t>
      </w:r>
    </w:p>
    <w:p w14:paraId="4DBFF1CF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qoEReportingPathRequest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ENUMERATED{srb4, srb5, ...}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OPTIONAL,</w:t>
      </w:r>
    </w:p>
    <w:bookmarkEnd w:id="1414"/>
    <w:p w14:paraId="57AC77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rVQoEReportingPathRequest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ENUMERATED{srb4, srb5, ...}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E8298B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furtherRVQoEInterestInquiry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ENUMERATED{true, ...}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32A87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furtherRVQoEReportingPathInquiry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ENUMERATED{true, ...}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5196F80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currentRVQoEConfig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RVQoEConfig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7B64C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availableRVQoEMetrics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AvailableRVQoEMetrics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17A2E0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configReleaseIndication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ENUMERATED{rvqoe,qoe-and-rvqoe, ...}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5E870DC7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bookmarkStart w:id="1415" w:name="MCCQCTEMPBM_00000332"/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ProtocolExtensionContainer { {</w:t>
      </w:r>
      <w:r w:rsidRPr="007B5C64">
        <w:rPr>
          <w:rFonts w:ascii="Courier New" w:eastAsia="SimSun" w:hAnsi="Courier New" w:cs="Courier New"/>
          <w:noProof/>
          <w:sz w:val="16"/>
          <w:lang w:val="en-US"/>
        </w:rPr>
        <w:t xml:space="preserve"> MN-to-SN-QMCCoordRequestList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>-Item-ExtIEs} }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OPTIONAL,</w:t>
      </w:r>
    </w:p>
    <w:p w14:paraId="7E2886FF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...</w:t>
      </w:r>
    </w:p>
    <w:p w14:paraId="73CFE091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>}</w:t>
      </w:r>
    </w:p>
    <w:p w14:paraId="08E7054D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lang w:eastAsia="ja-JP"/>
        </w:rPr>
      </w:pPr>
    </w:p>
    <w:p w14:paraId="21C320BC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val="en-US"/>
        </w:rPr>
        <w:t>MN-to-SN-QMCCoordRequestList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>-Item-ExtIEs XNAP-PROTOCOL-EXTENSION ::= {</w:t>
      </w:r>
    </w:p>
    <w:p w14:paraId="55CB83E5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...</w:t>
      </w:r>
    </w:p>
    <w:p w14:paraId="7B8FB97C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>}</w:t>
      </w:r>
    </w:p>
    <w:p w14:paraId="53CBCD52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</w:p>
    <w:p w14:paraId="4C90A59E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val="en-US"/>
        </w:rPr>
        <w:t xml:space="preserve">SN-to-MN-QMCCoordRequestList 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>::= SEQUENCE (SIZE(1..maxnoofUEAppLayerMeas)) OF S</w:t>
      </w:r>
      <w:r w:rsidRPr="007B5C64">
        <w:rPr>
          <w:rFonts w:ascii="Courier New" w:eastAsia="SimSun" w:hAnsi="Courier New" w:cs="Courier New"/>
          <w:noProof/>
          <w:sz w:val="16"/>
          <w:lang w:val="en-US"/>
        </w:rPr>
        <w:t>N-to-MN-QMCCoordRequestList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>-Item</w:t>
      </w:r>
    </w:p>
    <w:p w14:paraId="642E8EA4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</w:p>
    <w:p w14:paraId="69230729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</w:p>
    <w:p w14:paraId="7FD6AB13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val="en-US"/>
        </w:rPr>
        <w:t>SN-to-MN-QMCCoordRequestList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>-Item ::= SEQUENCE {</w:t>
      </w:r>
    </w:p>
    <w:p w14:paraId="696DE96B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qOEReference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QOEReference,</w:t>
      </w:r>
    </w:p>
    <w:p w14:paraId="38A08EE7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measCollectionEntityIPAddress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MeasCollectionEntityIPAddress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OPTIONAL,</w:t>
      </w:r>
    </w:p>
    <w:p w14:paraId="02971661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qoEReportingPathRequest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ENUMERATED{srb4, srb5, ...}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OPTIONAL,</w:t>
      </w:r>
    </w:p>
    <w:p w14:paraId="79422E46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rVQoEReportingPathRequest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ENUMERATED{srb4, srb5, ...}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OPTIONAL,</w:t>
      </w:r>
    </w:p>
    <w:p w14:paraId="7AF6259F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furtherRVQoEInterestInquiry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ENUMERATED{true, ...}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OPTIONAL,</w:t>
      </w:r>
    </w:p>
    <w:bookmarkEnd w:id="1415"/>
    <w:p w14:paraId="500E2EC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furtherRVQoEReportingPathInquiry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ENUMERATED{true, ...}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B25AFC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currentRVQoEConfig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RVQoEConfig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7FD47E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availableRVQoEMetrics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AvailableRVQoEMetrics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  <w:bookmarkStart w:id="1416" w:name="MCCQCTEMPBM_00000333"/>
    </w:p>
    <w:p w14:paraId="15F43A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configReleaseIndication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ENUMERATED{rvqoe,qoe-and-rvqoe, ...}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OPTIONAL,</w:t>
      </w:r>
    </w:p>
    <w:p w14:paraId="556D48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ProtocolExtensionContainer { {</w:t>
      </w:r>
      <w:r w:rsidRPr="007B5C64">
        <w:rPr>
          <w:rFonts w:ascii="Courier New" w:eastAsia="SimSun" w:hAnsi="Courier New" w:cs="Courier New"/>
          <w:noProof/>
          <w:sz w:val="16"/>
          <w:lang w:val="en-US"/>
        </w:rPr>
        <w:t xml:space="preserve"> SN-to-MN-QMCCoordRequestList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>-Item-ExtIEs} }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OPTIONAL,</w:t>
      </w:r>
    </w:p>
    <w:p w14:paraId="5C7F8C9B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...</w:t>
      </w:r>
    </w:p>
    <w:p w14:paraId="2441F372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>}</w:t>
      </w:r>
    </w:p>
    <w:p w14:paraId="11252DCA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lang w:eastAsia="ja-JP"/>
        </w:rPr>
      </w:pPr>
    </w:p>
    <w:p w14:paraId="5A5A5BE6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val="en-US"/>
        </w:rPr>
        <w:t>SN-to-MN-QMCCoordRequestList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>-Item-ExtIEs XNAP-PROTOCOL-EXTENSION ::= {</w:t>
      </w:r>
    </w:p>
    <w:p w14:paraId="57846543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...</w:t>
      </w:r>
    </w:p>
    <w:p w14:paraId="0D2DABF6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>}</w:t>
      </w:r>
    </w:p>
    <w:p w14:paraId="2C2AB012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</w:p>
    <w:p w14:paraId="7CB162C0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</w:p>
    <w:p w14:paraId="3C265324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ja-JP"/>
        </w:rPr>
      </w:pPr>
      <w:r w:rsidRPr="007B5C64">
        <w:rPr>
          <w:rFonts w:ascii="Courier New" w:eastAsia="SimSun" w:hAnsi="Courier New" w:cs="Courier New"/>
          <w:noProof/>
          <w:sz w:val="16"/>
          <w:lang w:val="en-US"/>
        </w:rPr>
        <w:t>QMCCoordinationResponse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 xml:space="preserve"> ::= SEQUENCE {</w:t>
      </w:r>
    </w:p>
    <w:p w14:paraId="25505B6E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Malgun Gothic" w:hAnsi="Courier New" w:cs="Courier New"/>
          <w:noProof/>
          <w:sz w:val="16"/>
          <w:lang w:eastAsia="ko-KR"/>
        </w:rPr>
        <w:tab/>
        <w:t>mN-to-SN-QMCCoord</w:t>
      </w:r>
      <w:r w:rsidRPr="007B5C64">
        <w:rPr>
          <w:rFonts w:ascii="Courier New" w:eastAsia="SimSun" w:hAnsi="Courier New" w:cs="Courier New"/>
          <w:noProof/>
          <w:sz w:val="16"/>
          <w:lang w:val="en-US"/>
        </w:rPr>
        <w:t>Response</w:t>
      </w:r>
      <w:r w:rsidRPr="007B5C64">
        <w:rPr>
          <w:rFonts w:ascii="Courier New" w:eastAsia="Malgun Gothic" w:hAnsi="Courier New" w:cs="Courier New"/>
          <w:noProof/>
          <w:sz w:val="16"/>
          <w:lang w:eastAsia="ko-KR"/>
        </w:rPr>
        <w:t>List</w:t>
      </w:r>
      <w:r w:rsidRPr="007B5C64">
        <w:rPr>
          <w:rFonts w:ascii="Courier New" w:eastAsia="Malgun Gothic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en-US"/>
        </w:rPr>
        <w:t>MN-to-SN-QMCCoordResponseList</w:t>
      </w:r>
      <w:r w:rsidRPr="007B5C64">
        <w:rPr>
          <w:rFonts w:ascii="Courier New" w:eastAsia="SimSun" w:hAnsi="Courier New" w:cs="Courier New"/>
          <w:noProof/>
          <w:sz w:val="16"/>
          <w:lang w:val="en-US"/>
        </w:rPr>
        <w:tab/>
        <w:t>OPTIONAL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>,</w:t>
      </w:r>
    </w:p>
    <w:p w14:paraId="16D04C27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Malgun Gothic" w:hAnsi="Courier New" w:cs="Courier New"/>
          <w:noProof/>
          <w:sz w:val="16"/>
          <w:lang w:eastAsia="ko-KR"/>
        </w:rPr>
        <w:tab/>
        <w:t>sN-to-MN-QMCCoord</w:t>
      </w:r>
      <w:r w:rsidRPr="007B5C64">
        <w:rPr>
          <w:rFonts w:ascii="Courier New" w:eastAsia="SimSun" w:hAnsi="Courier New" w:cs="Courier New"/>
          <w:noProof/>
          <w:sz w:val="16"/>
          <w:lang w:val="en-US"/>
        </w:rPr>
        <w:t>Response</w:t>
      </w:r>
      <w:r w:rsidRPr="007B5C64">
        <w:rPr>
          <w:rFonts w:ascii="Courier New" w:eastAsia="Malgun Gothic" w:hAnsi="Courier New" w:cs="Courier New"/>
          <w:noProof/>
          <w:sz w:val="16"/>
          <w:lang w:eastAsia="ko-KR"/>
        </w:rPr>
        <w:t>List</w:t>
      </w:r>
      <w:r w:rsidRPr="007B5C64">
        <w:rPr>
          <w:rFonts w:ascii="Courier New" w:eastAsia="Malgun Gothic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en-US"/>
        </w:rPr>
        <w:t>SN-to-MN-QMCCoordResponseList</w:t>
      </w:r>
      <w:r w:rsidRPr="007B5C64">
        <w:rPr>
          <w:rFonts w:ascii="Courier New" w:eastAsia="SimSun" w:hAnsi="Courier New" w:cs="Courier New"/>
          <w:noProof/>
          <w:sz w:val="16"/>
          <w:lang w:val="en-US"/>
        </w:rPr>
        <w:tab/>
        <w:t>OPTIONAL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>,</w:t>
      </w:r>
    </w:p>
    <w:p w14:paraId="500628B1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 w:cs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val="fr-FR" w:eastAsia="ko-KR"/>
        </w:rPr>
        <w:tab/>
        <w:t>ProtocolExtensionContainer { {</w:t>
      </w:r>
      <w:r w:rsidRPr="007B5C64">
        <w:rPr>
          <w:rFonts w:ascii="Courier New" w:eastAsia="SimSun" w:hAnsi="Courier New" w:cs="Courier New"/>
          <w:noProof/>
          <w:sz w:val="16"/>
          <w:lang w:val="fr-FR"/>
        </w:rPr>
        <w:t>QMCCoordinationResponse</w:t>
      </w:r>
      <w:r w:rsidRPr="007B5C64">
        <w:rPr>
          <w:rFonts w:ascii="Courier New" w:eastAsia="SimSun" w:hAnsi="Courier New" w:cs="Courier New"/>
          <w:noProof/>
          <w:snapToGrid w:val="0"/>
          <w:sz w:val="16"/>
          <w:lang w:val="fr-FR" w:eastAsia="ko-KR"/>
        </w:rPr>
        <w:t>-ExtIEs} }</w:t>
      </w:r>
      <w:r w:rsidRPr="007B5C64">
        <w:rPr>
          <w:rFonts w:ascii="Courier New" w:eastAsia="SimSun" w:hAnsi="Courier New" w:cs="Courier New"/>
          <w:noProof/>
          <w:snapToGrid w:val="0"/>
          <w:sz w:val="16"/>
          <w:lang w:val="fr-FR" w:eastAsia="ko-KR"/>
        </w:rPr>
        <w:tab/>
        <w:t>OPTIONAL,</w:t>
      </w:r>
    </w:p>
    <w:p w14:paraId="1753F4CE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>...</w:t>
      </w:r>
    </w:p>
    <w:p w14:paraId="0AE348E6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>}</w:t>
      </w:r>
    </w:p>
    <w:p w14:paraId="4C704CA9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</w:p>
    <w:p w14:paraId="0B39D693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val="en-US"/>
        </w:rPr>
        <w:t>QMCCoordinationResponse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>-ExtIEs XNAP-PROTOCOL-EXTENSION ::= {</w:t>
      </w:r>
    </w:p>
    <w:p w14:paraId="44E97D73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...</w:t>
      </w:r>
    </w:p>
    <w:p w14:paraId="4C7E7985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>}</w:t>
      </w:r>
    </w:p>
    <w:bookmarkEnd w:id="1416"/>
    <w:p w14:paraId="2B08CDDE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ko-KR"/>
        </w:rPr>
      </w:pPr>
    </w:p>
    <w:p w14:paraId="0BCE7C5E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ko-KR"/>
        </w:rPr>
      </w:pPr>
    </w:p>
    <w:p w14:paraId="0B85D6E7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bookmarkStart w:id="1417" w:name="MCCQCTEMPBM_00000334"/>
      <w:r w:rsidRPr="007B5C64">
        <w:rPr>
          <w:rFonts w:ascii="Courier New" w:eastAsia="SimSun" w:hAnsi="Courier New" w:cs="Courier New"/>
          <w:noProof/>
          <w:sz w:val="16"/>
          <w:lang w:val="en-US"/>
        </w:rPr>
        <w:t xml:space="preserve">MN-to-SN-QMCCoordResponseList 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 xml:space="preserve">::= SEQUENCE (SIZE(1..maxnoofUEAppLayerMeas)) OF </w:t>
      </w:r>
      <w:r w:rsidRPr="007B5C64">
        <w:rPr>
          <w:rFonts w:ascii="Courier New" w:eastAsia="SimSun" w:hAnsi="Courier New" w:cs="Courier New"/>
          <w:noProof/>
          <w:sz w:val="16"/>
          <w:lang w:val="en-US"/>
        </w:rPr>
        <w:t>MN-to-SN-QMCCoordResponseList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>-Item</w:t>
      </w:r>
    </w:p>
    <w:p w14:paraId="28920A9A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</w:p>
    <w:p w14:paraId="05AD6FA5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</w:p>
    <w:p w14:paraId="69A0BB2C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val="en-US"/>
        </w:rPr>
        <w:t>MN-to-SN-QMCCoordResponseList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>-Item ::= SEQUENCE {</w:t>
      </w:r>
    </w:p>
    <w:p w14:paraId="56396398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qOEReference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QOEReference,</w:t>
      </w:r>
    </w:p>
    <w:p w14:paraId="72AEAB89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qOEMeasConfigAppLayerID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QOEMeasConfAppLayerID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OPTIONAL,</w:t>
      </w:r>
    </w:p>
    <w:p w14:paraId="31F7A77F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qoEConfigSendingPath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ENUMERATED{mn, sn, ...}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OPTIONAL,</w:t>
      </w:r>
    </w:p>
    <w:p w14:paraId="04E18F61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qoEReportingPathResponse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ENUMERATED{accepted, rejected, ...}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OPTIONAL,</w:t>
      </w:r>
    </w:p>
    <w:p w14:paraId="5C46205A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rVQoEReportingPathResponse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 xml:space="preserve">ENUMERATED{accepted, rejected, ...} 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OPTIONAL,</w:t>
      </w:r>
    </w:p>
    <w:p w14:paraId="09540BAB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furtherRVQoEInterestResponse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ENUMERATED{interested, not-interested, ...}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OPTIONAL,</w:t>
      </w:r>
    </w:p>
    <w:p w14:paraId="785052F8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furtherRVQoEReportingPathResponse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ENUMERATED{srb4, srb5, ...}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OPTIONAL,</w:t>
      </w:r>
    </w:p>
    <w:p w14:paraId="3C8BE89C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preferredRVQoEConfig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RVQoEConfig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OPTIONAL,</w:t>
      </w:r>
    </w:p>
    <w:p w14:paraId="5E676D88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ProtocolExtensionContainer { {</w:t>
      </w:r>
      <w:r w:rsidRPr="007B5C64">
        <w:rPr>
          <w:rFonts w:ascii="Courier New" w:eastAsia="SimSun" w:hAnsi="Courier New" w:cs="Courier New"/>
          <w:noProof/>
          <w:sz w:val="16"/>
          <w:lang w:val="en-US"/>
        </w:rPr>
        <w:t xml:space="preserve"> MN-to-SN-QMCCoordResponseList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>-Item-ExtIEs} }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OPTIONAL,</w:t>
      </w:r>
    </w:p>
    <w:p w14:paraId="40E1D179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...</w:t>
      </w:r>
    </w:p>
    <w:p w14:paraId="322DEB58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>}</w:t>
      </w:r>
    </w:p>
    <w:p w14:paraId="26AA6763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lang w:eastAsia="ja-JP"/>
        </w:rPr>
      </w:pPr>
    </w:p>
    <w:p w14:paraId="724D0153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val="en-US"/>
        </w:rPr>
        <w:t>MN-to-SN-QMCCoordResponseList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>-Item-ExtIEs XNAP-PROTOCOL-EXTENSION ::= {</w:t>
      </w:r>
    </w:p>
    <w:p w14:paraId="0F38CE7B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...</w:t>
      </w:r>
    </w:p>
    <w:p w14:paraId="11560BF2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>}</w:t>
      </w:r>
    </w:p>
    <w:p w14:paraId="2D14EC6D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</w:p>
    <w:p w14:paraId="16BEDD34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val="en-US"/>
        </w:rPr>
        <w:t xml:space="preserve">SN-to-MN-QMCCoordResponseList 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>::= SEQUENCE (SIZE(1..maxnoofUEAppLayerMeas)) OF S</w:t>
      </w:r>
      <w:r w:rsidRPr="007B5C64">
        <w:rPr>
          <w:rFonts w:ascii="Courier New" w:eastAsia="SimSun" w:hAnsi="Courier New" w:cs="Courier New"/>
          <w:noProof/>
          <w:sz w:val="16"/>
          <w:lang w:val="en-US"/>
        </w:rPr>
        <w:t>N-to-MN-QMCCoordResponseList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>-Item</w:t>
      </w:r>
    </w:p>
    <w:p w14:paraId="3338D1EF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</w:p>
    <w:p w14:paraId="25DA8096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</w:p>
    <w:p w14:paraId="4A83CE43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val="en-US"/>
        </w:rPr>
        <w:t>SN-to-MN-QMCCoordResponseList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>-Item ::= SEQUENCE {</w:t>
      </w:r>
    </w:p>
    <w:p w14:paraId="3D8CBD07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qOEReference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QOEReference,</w:t>
      </w:r>
    </w:p>
    <w:p w14:paraId="5B3C8378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qoEReportingPathResponse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ENUMERATED{accepted, rejected, ...}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OPTIONAL,</w:t>
      </w:r>
    </w:p>
    <w:p w14:paraId="3B8C68D6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rVQoEReportingPathResponse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 xml:space="preserve">ENUMERATED{accepted, rejected, ...} 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OPTIONAL,</w:t>
      </w:r>
    </w:p>
    <w:p w14:paraId="149EB635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furtherRVQoEInterestResponse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ENUMERATED{interested, not-interested, ...}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OPTIONAL,</w:t>
      </w:r>
    </w:p>
    <w:p w14:paraId="27C0C847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furtherRVQoEReportingPathResponse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ENUMERATED{srb4, srb5, ...}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OPTIONAL,</w:t>
      </w:r>
    </w:p>
    <w:p w14:paraId="29D00809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preferredRVQoEConfig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RVQoEConfig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OPTIONAL,</w:t>
      </w:r>
    </w:p>
    <w:p w14:paraId="2CD11C9C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ProtocolExtensionContainer { {</w:t>
      </w:r>
      <w:r w:rsidRPr="007B5C64">
        <w:rPr>
          <w:rFonts w:ascii="Courier New" w:eastAsia="SimSun" w:hAnsi="Courier New" w:cs="Courier New"/>
          <w:noProof/>
          <w:sz w:val="16"/>
          <w:lang w:val="en-US"/>
        </w:rPr>
        <w:t xml:space="preserve"> SN-to-MN-QMCCoordResponseList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>-Item-ExtIEs} }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OPTIONAL,</w:t>
      </w:r>
    </w:p>
    <w:p w14:paraId="6D435041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  <w:t>...</w:t>
      </w:r>
    </w:p>
    <w:p w14:paraId="4A6AC7AC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>}</w:t>
      </w:r>
    </w:p>
    <w:p w14:paraId="7D7AE746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lang w:eastAsia="ja-JP"/>
        </w:rPr>
      </w:pPr>
    </w:p>
    <w:p w14:paraId="6F0767CE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val="en-US"/>
        </w:rPr>
        <w:t>SN-to-MN-QMCCoordResponseList</w:t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>-Item-ExtIEs XNAP-PROTOCOL-EXTENSION ::= {</w:t>
      </w:r>
    </w:p>
    <w:p w14:paraId="0A2641F3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lastRenderedPageBreak/>
        <w:tab/>
        <w:t>...</w:t>
      </w:r>
    </w:p>
    <w:p w14:paraId="78BCC158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lang w:eastAsia="ko-KR"/>
        </w:rPr>
        <w:t>}</w:t>
      </w:r>
    </w:p>
    <w:bookmarkEnd w:id="1417"/>
    <w:p w14:paraId="7C524467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ko-KR"/>
        </w:rPr>
      </w:pPr>
    </w:p>
    <w:p w14:paraId="7B1711EF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ko-KR"/>
        </w:rPr>
      </w:pPr>
    </w:p>
    <w:p w14:paraId="3F17FB08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ko-KR"/>
        </w:rPr>
      </w:pPr>
      <w:r w:rsidRPr="007B5C64">
        <w:rPr>
          <w:rFonts w:ascii="Courier New" w:eastAsia="DengXian" w:hAnsi="Courier New"/>
          <w:noProof/>
          <w:sz w:val="16"/>
          <w:lang w:eastAsia="ko-KR"/>
        </w:rPr>
        <w:t>QoERVQoEReportingPaths ::= SEQUENCE {</w:t>
      </w:r>
    </w:p>
    <w:p w14:paraId="16062977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ko-KR"/>
        </w:rPr>
      </w:pPr>
      <w:r w:rsidRPr="007B5C64">
        <w:rPr>
          <w:rFonts w:ascii="Courier New" w:eastAsia="DengXian" w:hAnsi="Courier New"/>
          <w:noProof/>
          <w:sz w:val="16"/>
          <w:lang w:eastAsia="ko-KR"/>
        </w:rPr>
        <w:tab/>
        <w:t>qoEReportingPath</w:t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  <w:t>ENUMERATED{srb4, srb5, ...}</w:t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  <w:t>OPTIONAL,</w:t>
      </w:r>
    </w:p>
    <w:p w14:paraId="05717F9E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val="fr-FR" w:eastAsia="ko-KR"/>
        </w:rPr>
      </w:pPr>
      <w:r w:rsidRPr="007B5C64">
        <w:rPr>
          <w:rFonts w:ascii="Courier New" w:eastAsia="DengXian" w:hAnsi="Courier New"/>
          <w:noProof/>
          <w:sz w:val="16"/>
          <w:lang w:eastAsia="ko-KR"/>
        </w:rPr>
        <w:tab/>
        <w:t>rVQoEReportingPath</w:t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  <w:t>ENUMERATED{srb4, srb5, ...}</w:t>
      </w:r>
      <w:r w:rsidRPr="007B5C64">
        <w:rPr>
          <w:rFonts w:ascii="Courier New" w:eastAsia="DengXian" w:hAnsi="Courier New"/>
          <w:noProof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lang w:val="fr-FR" w:eastAsia="ko-KR"/>
        </w:rPr>
        <w:t>OPTIONAL,</w:t>
      </w:r>
    </w:p>
    <w:p w14:paraId="6E398B84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val="fr-FR" w:eastAsia="ko-KR"/>
        </w:rPr>
      </w:pPr>
      <w:r w:rsidRPr="007B5C64">
        <w:rPr>
          <w:rFonts w:ascii="Courier New" w:eastAsia="DengXian" w:hAnsi="Courier New"/>
          <w:noProof/>
          <w:sz w:val="16"/>
          <w:lang w:val="fr-FR" w:eastAsia="ko-KR"/>
        </w:rPr>
        <w:tab/>
        <w:t>iE-Extensions</w:t>
      </w:r>
      <w:r w:rsidRPr="007B5C64">
        <w:rPr>
          <w:rFonts w:ascii="Courier New" w:eastAsia="DengXia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DengXia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DengXia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DengXia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DengXia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DengXian" w:hAnsi="Courier New"/>
          <w:noProof/>
          <w:sz w:val="16"/>
          <w:lang w:val="fr-FR" w:eastAsia="ko-KR"/>
        </w:rPr>
        <w:tab/>
        <w:t>ProtocolExtensionContainer { {QoERVQoEReportingPaths-ExtIEs} } OPTIONAL,</w:t>
      </w:r>
    </w:p>
    <w:p w14:paraId="30AA2CDB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ko-KR"/>
        </w:rPr>
      </w:pPr>
      <w:r w:rsidRPr="007B5C64">
        <w:rPr>
          <w:rFonts w:ascii="Courier New" w:eastAsia="DengXia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DengXian" w:hAnsi="Courier New"/>
          <w:noProof/>
          <w:sz w:val="16"/>
          <w:lang w:eastAsia="ko-KR"/>
        </w:rPr>
        <w:t>...</w:t>
      </w:r>
    </w:p>
    <w:p w14:paraId="0B87A89A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ko-KR"/>
        </w:rPr>
      </w:pPr>
      <w:r w:rsidRPr="007B5C64">
        <w:rPr>
          <w:rFonts w:ascii="Courier New" w:eastAsia="DengXian" w:hAnsi="Courier New"/>
          <w:noProof/>
          <w:sz w:val="16"/>
          <w:lang w:eastAsia="ko-KR"/>
        </w:rPr>
        <w:t>}</w:t>
      </w:r>
    </w:p>
    <w:p w14:paraId="6E5BC3A8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ko-KR"/>
        </w:rPr>
      </w:pPr>
    </w:p>
    <w:p w14:paraId="516DE836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ko-KR"/>
        </w:rPr>
      </w:pPr>
      <w:r w:rsidRPr="007B5C64">
        <w:rPr>
          <w:rFonts w:ascii="Courier New" w:eastAsia="DengXian" w:hAnsi="Courier New"/>
          <w:noProof/>
          <w:sz w:val="16"/>
          <w:lang w:eastAsia="ko-KR"/>
        </w:rPr>
        <w:t>QoERVQoEReportingPaths-ExtIEs XNAP-PROTOCOL-EXTENSION ::= {</w:t>
      </w:r>
    </w:p>
    <w:p w14:paraId="007233EA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val="fr-FR" w:eastAsia="ko-KR"/>
        </w:rPr>
      </w:pPr>
      <w:r w:rsidRPr="007B5C64">
        <w:rPr>
          <w:rFonts w:ascii="Courier New" w:eastAsia="DengXian" w:hAnsi="Courier New"/>
          <w:noProof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z w:val="16"/>
          <w:lang w:val="fr-FR" w:eastAsia="ko-KR"/>
        </w:rPr>
        <w:t>...</w:t>
      </w:r>
    </w:p>
    <w:p w14:paraId="383E58BF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val="fr-FR" w:eastAsia="ko-KR"/>
        </w:rPr>
      </w:pPr>
      <w:r w:rsidRPr="007B5C64">
        <w:rPr>
          <w:rFonts w:ascii="Courier New" w:eastAsia="DengXian" w:hAnsi="Courier New"/>
          <w:noProof/>
          <w:sz w:val="16"/>
          <w:lang w:val="fr-FR" w:eastAsia="ko-KR"/>
        </w:rPr>
        <w:t>}</w:t>
      </w:r>
    </w:p>
    <w:p w14:paraId="4ADF6ED4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val="fr-FR" w:eastAsia="ko-KR"/>
        </w:rPr>
      </w:pPr>
    </w:p>
    <w:p w14:paraId="78AB9F57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DengXian" w:hAnsi="Courier New"/>
          <w:noProof/>
          <w:sz w:val="16"/>
          <w:lang w:val="fr-FR" w:eastAsia="ko-KR"/>
        </w:rPr>
        <w:t xml:space="preserve">RVQoEConfig 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::= SEQUENCE {</w:t>
      </w:r>
    </w:p>
    <w:p w14:paraId="6B0CD51F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val="fr-FR" w:eastAsia="ko-KR"/>
        </w:rPr>
        <w:tab/>
        <w:t>availableRANVisibleQoEMetrics</w:t>
      </w:r>
      <w:r w:rsidRPr="007B5C64">
        <w:rPr>
          <w:rFonts w:ascii="Courier New" w:eastAsia="DengXia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DengXian" w:hAnsi="Courier New" w:hint="eastAsia"/>
          <w:noProof/>
          <w:snapToGrid w:val="0"/>
          <w:sz w:val="16"/>
          <w:lang w:val="fr-FR" w:eastAsia="ko-KR"/>
        </w:rPr>
        <w:t>AvailableRVQoEMetrics</w:t>
      </w:r>
      <w:r w:rsidRPr="007B5C64">
        <w:rPr>
          <w:rFonts w:ascii="Courier New" w:eastAsia="DengXia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 w:eastAsia="ko-KR"/>
        </w:rPr>
        <w:tab/>
        <w:t>OPTIONAL,</w:t>
      </w:r>
    </w:p>
    <w:p w14:paraId="665904AA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DengXian" w:hAnsi="Courier New" w:hint="eastAsia"/>
          <w:noProof/>
          <w:snapToGrid w:val="0"/>
          <w:sz w:val="16"/>
          <w:lang w:val="fr-FR" w:eastAsia="ko-KR"/>
        </w:rPr>
        <w:t>r</w:t>
      </w:r>
      <w:r w:rsidRPr="007B5C64">
        <w:rPr>
          <w:rFonts w:ascii="Courier New" w:eastAsia="DengXian" w:hAnsi="Courier New"/>
          <w:noProof/>
          <w:snapToGrid w:val="0"/>
          <w:sz w:val="16"/>
          <w:lang w:val="fr-FR" w:eastAsia="ko-KR"/>
        </w:rPr>
        <w:t>eportingPeriodicity</w:t>
      </w:r>
      <w:r w:rsidRPr="007B5C64">
        <w:rPr>
          <w:rFonts w:ascii="Courier New" w:eastAsia="DengXia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DengXian" w:hAnsi="Courier New" w:hint="eastAsia"/>
          <w:noProof/>
          <w:snapToGrid w:val="0"/>
          <w:sz w:val="16"/>
          <w:lang w:val="fr-FR"/>
        </w:rPr>
        <w:t>RVQoE</w:t>
      </w:r>
      <w:r w:rsidRPr="007B5C64">
        <w:rPr>
          <w:rFonts w:ascii="Courier New" w:eastAsia="DengXian" w:hAnsi="Courier New"/>
          <w:noProof/>
          <w:snapToGrid w:val="0"/>
          <w:sz w:val="16"/>
          <w:lang w:val="fr-FR" w:eastAsia="ko-KR"/>
        </w:rPr>
        <w:t>ReportingPeriodicity</w:t>
      </w:r>
      <w:r w:rsidRPr="007B5C64">
        <w:rPr>
          <w:rFonts w:ascii="Courier New" w:eastAsia="DengXia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 w:eastAsia="ko-KR"/>
        </w:rPr>
        <w:tab/>
        <w:t>OPTIONAL,</w:t>
      </w:r>
    </w:p>
    <w:p w14:paraId="0014D816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val="fr-FR" w:eastAsia="ko-KR"/>
        </w:rPr>
        <w:tab/>
        <w:t>iE-Extensions</w:t>
      </w:r>
      <w:r w:rsidRPr="007B5C64">
        <w:rPr>
          <w:rFonts w:ascii="Courier New" w:eastAsia="DengXia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val="fr-FR" w:eastAsia="ko-KR"/>
        </w:rPr>
        <w:tab/>
        <w:t>ProtocolExtensionContainer { {</w:t>
      </w:r>
      <w:r w:rsidRPr="007B5C64">
        <w:rPr>
          <w:rFonts w:ascii="Courier New" w:eastAsia="DengXian" w:hAnsi="Courier New" w:hint="eastAsia"/>
          <w:noProof/>
          <w:sz w:val="16"/>
          <w:lang w:val="fr-FR" w:eastAsia="ko-KR"/>
        </w:rPr>
        <w:t>RVQoE</w:t>
      </w:r>
      <w:r w:rsidRPr="007B5C64">
        <w:rPr>
          <w:rFonts w:ascii="Courier New" w:eastAsia="DengXian" w:hAnsi="Courier New"/>
          <w:noProof/>
          <w:sz w:val="16"/>
          <w:lang w:val="fr-FR" w:eastAsia="ko-KR"/>
        </w:rPr>
        <w:t>Config</w:t>
      </w:r>
      <w:r w:rsidRPr="007B5C64">
        <w:rPr>
          <w:rFonts w:ascii="Courier New" w:eastAsia="DengXian" w:hAnsi="Courier New"/>
          <w:noProof/>
          <w:snapToGrid w:val="0"/>
          <w:sz w:val="16"/>
          <w:lang w:val="fr-FR" w:eastAsia="ko-KR"/>
        </w:rPr>
        <w:t>-ExtIEs} } OPTIONAL,</w:t>
      </w:r>
    </w:p>
    <w:p w14:paraId="3AB26DCE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val="fr-FR" w:eastAsia="ko-KR"/>
        </w:rPr>
        <w:tab/>
        <w:t>...</w:t>
      </w:r>
    </w:p>
    <w:p w14:paraId="6A2B38F3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 w:hint="eastAsia"/>
          <w:noProof/>
          <w:sz w:val="16"/>
          <w:lang w:val="fr-FR" w:eastAsia="ko-KR"/>
        </w:rPr>
        <w:t>}</w:t>
      </w:r>
    </w:p>
    <w:p w14:paraId="1734A3D6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597E0F40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val="fr-FR" w:eastAsia="ko-KR"/>
        </w:rPr>
      </w:pPr>
      <w:r w:rsidRPr="007B5C64">
        <w:rPr>
          <w:rFonts w:ascii="Courier New" w:eastAsia="DengXian" w:hAnsi="Courier New" w:hint="eastAsia"/>
          <w:noProof/>
          <w:sz w:val="16"/>
          <w:lang w:val="fr-FR" w:eastAsia="ko-KR"/>
        </w:rPr>
        <w:t>RVQoE</w:t>
      </w:r>
      <w:r w:rsidRPr="007B5C64">
        <w:rPr>
          <w:rFonts w:ascii="Courier New" w:eastAsia="DengXian" w:hAnsi="Courier New"/>
          <w:noProof/>
          <w:sz w:val="16"/>
          <w:lang w:val="fr-FR" w:eastAsia="ko-KR"/>
        </w:rPr>
        <w:t>Config-ExtIEs XNAP-PROTOCOL-EXTENSION ::= {</w:t>
      </w:r>
    </w:p>
    <w:p w14:paraId="541BE12A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val="fr-FR" w:eastAsia="ko-KR"/>
        </w:rPr>
      </w:pPr>
      <w:r w:rsidRPr="007B5C64">
        <w:rPr>
          <w:rFonts w:ascii="Courier New" w:eastAsia="DengXian" w:hAnsi="Courier New"/>
          <w:noProof/>
          <w:sz w:val="16"/>
          <w:lang w:val="fr-FR" w:eastAsia="ko-KR"/>
        </w:rPr>
        <w:tab/>
        <w:t>...</w:t>
      </w:r>
    </w:p>
    <w:p w14:paraId="4C99FD12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val="fr-FR" w:eastAsia="ko-KR"/>
        </w:rPr>
      </w:pPr>
      <w:r w:rsidRPr="007B5C64">
        <w:rPr>
          <w:rFonts w:ascii="Courier New" w:eastAsia="DengXian" w:hAnsi="Courier New"/>
          <w:noProof/>
          <w:sz w:val="16"/>
          <w:lang w:val="fr-FR" w:eastAsia="ko-KR"/>
        </w:rPr>
        <w:t>}</w:t>
      </w:r>
    </w:p>
    <w:p w14:paraId="4A8E7C32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val="fr-FR" w:eastAsia="ko-KR"/>
        </w:rPr>
      </w:pPr>
    </w:p>
    <w:p w14:paraId="573F7024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DengXian" w:hAnsi="Courier New" w:hint="eastAsia"/>
          <w:noProof/>
          <w:snapToGrid w:val="0"/>
          <w:sz w:val="16"/>
          <w:lang w:val="fr-FR"/>
        </w:rPr>
        <w:t>RVQoE</w:t>
      </w:r>
      <w:r w:rsidRPr="007B5C64">
        <w:rPr>
          <w:rFonts w:ascii="Courier New" w:eastAsia="DengXian" w:hAnsi="Courier New"/>
          <w:noProof/>
          <w:snapToGrid w:val="0"/>
          <w:sz w:val="16"/>
          <w:lang w:val="fr-FR" w:eastAsia="ko-KR"/>
        </w:rPr>
        <w:t>ReportingPeriodicity ::= ENUMERATED {</w:t>
      </w:r>
    </w:p>
    <w:p w14:paraId="37BDF716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ms120,</w:t>
      </w:r>
    </w:p>
    <w:p w14:paraId="0DBCD0F3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ms240,</w:t>
      </w:r>
    </w:p>
    <w:p w14:paraId="1FA8B878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ms480,</w:t>
      </w:r>
    </w:p>
    <w:p w14:paraId="26B9A44B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ms640,</w:t>
      </w:r>
    </w:p>
    <w:p w14:paraId="3AE09CC6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ms1024,</w:t>
      </w:r>
    </w:p>
    <w:p w14:paraId="55EB355D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ko-KR"/>
        </w:rPr>
      </w:pPr>
      <w:r w:rsidRPr="007B5C64">
        <w:rPr>
          <w:rFonts w:ascii="Courier New" w:eastAsia="DengXian" w:hAnsi="Courier New"/>
          <w:noProof/>
          <w:sz w:val="16"/>
          <w:lang w:eastAsia="ko-KR"/>
        </w:rPr>
        <w:tab/>
        <w:t>...</w:t>
      </w:r>
    </w:p>
    <w:p w14:paraId="3B6B1E08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>}</w:t>
      </w:r>
    </w:p>
    <w:p w14:paraId="176BEC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25526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QOEMeasConfAppLayerID </w:t>
      </w:r>
      <w:bookmarkStart w:id="1418" w:name="_Hlk99778329"/>
      <w:r w:rsidRPr="007B5C64">
        <w:rPr>
          <w:rFonts w:ascii="Courier New" w:eastAsia="SimSun" w:hAnsi="Courier New"/>
          <w:noProof/>
          <w:sz w:val="16"/>
          <w:lang w:eastAsia="ko-KR"/>
        </w:rPr>
        <w:t>::= INTEGER (0..15, ...)</w:t>
      </w:r>
      <w:bookmarkEnd w:id="1418"/>
    </w:p>
    <w:p w14:paraId="37A6953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CB83FE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QOEMeasStatus ::= ENUMERATED {ongoing, ...}</w:t>
      </w:r>
    </w:p>
    <w:p w14:paraId="1377FB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D0779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QOEReference ::= OCTET STRING (SIZE (6))</w:t>
      </w:r>
    </w:p>
    <w:p w14:paraId="22DB5F9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4EFF0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QoSCharacteristics ::= CHOICE {</w:t>
      </w:r>
    </w:p>
    <w:p w14:paraId="13F443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non-dynamic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NonDynamic5QIDescriptor,</w:t>
      </w:r>
    </w:p>
    <w:p w14:paraId="1CD9FC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dynamic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Dynamic5QIDescriptor,</w:t>
      </w:r>
    </w:p>
    <w:p w14:paraId="71C991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choice-extension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ProtocolIE-Single-Container</w:t>
      </w:r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QoSCharacteristics</w:t>
      </w:r>
      <w:r w:rsidRPr="007B5C64">
        <w:rPr>
          <w:rFonts w:ascii="Courier New" w:eastAsia="SimSun" w:hAnsi="Courier New"/>
          <w:snapToGrid w:val="0"/>
          <w:sz w:val="16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</w:p>
    <w:p w14:paraId="5CED2C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11BF5F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75BA438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QoSCharacteristics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XNAP-PROTOCOL-IES ::= {</w:t>
      </w:r>
    </w:p>
    <w:p w14:paraId="05BE97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7BC4C9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477EB2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281DB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AD115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419" w:name="_Hlk513550449"/>
      <w:r w:rsidRPr="007B5C64">
        <w:rPr>
          <w:rFonts w:ascii="Courier New" w:eastAsia="SimSun" w:hAnsi="Courier New"/>
          <w:noProof/>
          <w:sz w:val="16"/>
          <w:lang w:eastAsia="ko-KR"/>
        </w:rPr>
        <w:t>QoSFlow</w:t>
      </w:r>
      <w:r w:rsidRPr="007B5C64">
        <w:rPr>
          <w:rFonts w:ascii="Courier New" w:eastAsia="SimSun" w:hAnsi="Courier New" w:cs="Arial"/>
          <w:bCs/>
          <w:iCs/>
          <w:noProof/>
          <w:sz w:val="16"/>
          <w:lang w:eastAsia="ja-JP"/>
        </w:rPr>
        <w:t>Identifier</w:t>
      </w:r>
      <w:bookmarkEnd w:id="1419"/>
      <w:r w:rsidRPr="007B5C64">
        <w:rPr>
          <w:rFonts w:ascii="Courier New" w:eastAsia="SimSun" w:hAnsi="Courier New"/>
          <w:noProof/>
          <w:sz w:val="16"/>
          <w:lang w:eastAsia="ko-KR"/>
        </w:rPr>
        <w:tab/>
        <w:t>::= INTEGER (0..63, ...)</w:t>
      </w:r>
    </w:p>
    <w:p w14:paraId="323888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DDB5D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3A817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QoSFlowLevelQoSParameters ::= SEQUENCE {</w:t>
      </w:r>
    </w:p>
    <w:p w14:paraId="02A0C63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qos-characteristics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QoSCharacteristics,</w:t>
      </w:r>
    </w:p>
    <w:p w14:paraId="6CE06C8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allocationAndRetentionPrio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AllocationandRetentionPriority,</w:t>
      </w:r>
    </w:p>
    <w:p w14:paraId="78AFE3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gBRQoSFlowInfo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bookmarkStart w:id="1420" w:name="_Hlk515426213"/>
      <w:r w:rsidRPr="007B5C64">
        <w:rPr>
          <w:rFonts w:ascii="Courier New" w:eastAsia="SimSun" w:hAnsi="Courier New"/>
          <w:noProof/>
          <w:sz w:val="16"/>
          <w:lang w:eastAsia="ko-KR"/>
        </w:rPr>
        <w:t>GBRQoSFlowInfo</w:t>
      </w:r>
      <w:bookmarkEnd w:id="1420"/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EB9F3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reflectiveQoS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ReflectiveQoSAttribute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EC0C2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additionalQoSflowInfo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ENUMERATED {more-likely, ...}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13E28E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-Extensions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QoSFlowLevelQoSParameters</w:t>
      </w:r>
      <w:r w:rsidRPr="007B5C64">
        <w:rPr>
          <w:rFonts w:ascii="Courier New" w:eastAsia="SimSun" w:hAnsi="Courier New"/>
          <w:snapToGrid w:val="0"/>
          <w:sz w:val="16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 OPTIONAL,</w:t>
      </w:r>
    </w:p>
    <w:p w14:paraId="757CBE2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4D98EB9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7E92C38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5F6379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QoSFlowLevelQoSParameters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063D74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{ID id-QoSMonitoringRequest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EXTENSION QosMonitoringRequest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PRESENCE optional}</w:t>
      </w:r>
      <w:bookmarkStart w:id="1421" w:name="MCCQCTEMPBM_00000335"/>
      <w:r w:rsidRPr="007B5C64">
        <w:rPr>
          <w:rFonts w:ascii="Courier New" w:eastAsia="SimSun" w:hAnsi="Courier New" w:cs="Courier New"/>
          <w:noProof/>
          <w:snapToGrid w:val="0"/>
          <w:sz w:val="16"/>
        </w:rPr>
        <w:t>|</w:t>
      </w:r>
    </w:p>
    <w:p w14:paraId="7E9D8F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</w:rPr>
        <w:tab/>
        <w:t>{ID id-</w:t>
      </w:r>
      <w:bookmarkEnd w:id="1421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QosMonitoringReportingFrequency</w:t>
      </w:r>
      <w:bookmarkStart w:id="1422" w:name="MCCQCTEMPBM_00000336"/>
      <w:r w:rsidRPr="007B5C64">
        <w:rPr>
          <w:rFonts w:ascii="Courier New" w:eastAsia="SimSu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 w:cs="Courier New"/>
          <w:noProof/>
          <w:snapToGrid w:val="0"/>
          <w:sz w:val="16"/>
        </w:rPr>
        <w:tab/>
        <w:t xml:space="preserve">EXTENSION </w:t>
      </w:r>
      <w:bookmarkEnd w:id="1422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QosMonitoringReportingFrequency</w:t>
      </w:r>
      <w:bookmarkStart w:id="1423" w:name="MCCQCTEMPBM_00000337"/>
      <w:r w:rsidRPr="007B5C64">
        <w:rPr>
          <w:rFonts w:ascii="Courier New" w:eastAsia="SimSu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</w:rPr>
        <w:tab/>
        <w:t>PRESENCE optional}|</w:t>
      </w:r>
    </w:p>
    <w:bookmarkEnd w:id="1423"/>
    <w:p w14:paraId="7DA275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{ID id-QoSMonitoring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Disabled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EXTENSION QoSMonitoringDisabled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PRESENCE optional}</w:t>
      </w:r>
      <w:bookmarkStart w:id="1424" w:name="MCCQCTEMPBM_00000338"/>
      <w:r w:rsidRPr="007B5C64">
        <w:rPr>
          <w:rFonts w:ascii="Courier New" w:eastAsia="SimSun" w:hAnsi="Courier New" w:cs="Courier New"/>
          <w:noProof/>
          <w:snapToGrid w:val="0"/>
          <w:sz w:val="16"/>
        </w:rPr>
        <w:t>|</w:t>
      </w:r>
    </w:p>
    <w:bookmarkEnd w:id="1424"/>
    <w:p w14:paraId="5C857AF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{ID id-PDUSetQoSParameters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EXTENSION PDUSetQoSParameters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PRESENCE optional}</w:t>
      </w:r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07CB4B9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1D1FD5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694863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92265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79486E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 xml:space="preserve">QoSFlowMappingIndication ::=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ENUMERATED {</w:t>
      </w:r>
    </w:p>
    <w:p w14:paraId="7807F6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ul,</w:t>
      </w:r>
    </w:p>
    <w:p w14:paraId="647C07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dl,</w:t>
      </w:r>
    </w:p>
    <w:p w14:paraId="052FC3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47377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2CBC62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221BC3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33E8D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QoSFlowNotificationControlIndicationInfo ::= SEQUENCE (SIZE (1..maxnoofQoSFlows)) OF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QoSFlowNotify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</w:t>
      </w:r>
    </w:p>
    <w:p w14:paraId="41C679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61EF2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QoSFlowNotify-Item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SEQUENCE {</w:t>
      </w:r>
    </w:p>
    <w:p w14:paraId="1C3B2F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</w:t>
      </w:r>
      <w:r w:rsidRPr="007B5C64">
        <w:rPr>
          <w:rFonts w:ascii="Courier New" w:eastAsia="SimSun" w:hAnsi="Courier New" w:cs="Arial"/>
          <w:bCs/>
          <w:iCs/>
          <w:noProof/>
          <w:sz w:val="16"/>
          <w:lang w:eastAsia="ja-JP"/>
        </w:rPr>
        <w:t>Identifier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</w:t>
      </w:r>
      <w:r w:rsidRPr="007B5C64">
        <w:rPr>
          <w:rFonts w:ascii="Courier New" w:eastAsia="SimSun" w:hAnsi="Courier New" w:cs="Arial"/>
          <w:bCs/>
          <w:iCs/>
          <w:noProof/>
          <w:sz w:val="16"/>
          <w:lang w:eastAsia="ja-JP"/>
        </w:rPr>
        <w:t>Identifier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258DE0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notificationInformation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ENUMERATED {fulfilled, not-fulfilled, ...},</w:t>
      </w:r>
    </w:p>
    <w:p w14:paraId="4EE0468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val="fr-FR" w:eastAsia="ko-KR"/>
        </w:rPr>
        <w:t>QoSFlowNotificationControlIndicationInfo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} } OPTIONAL,</w:t>
      </w:r>
    </w:p>
    <w:p w14:paraId="0CFF40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...</w:t>
      </w:r>
    </w:p>
    <w:p w14:paraId="374CE3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1BB102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</w:p>
    <w:p w14:paraId="70ABBA3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QoSFlowNotificationControlIndicationInfo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XNAP-PROTOCOL-EXTENSION ::= {</w:t>
      </w:r>
    </w:p>
    <w:p w14:paraId="07132D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>{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ID id-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CurrentQoSParaSetIndex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 xml:space="preserve">EXTENSION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QoSParaSetNotifyIndex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 xml:space="preserve">PRESENCE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optional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},</w:t>
      </w:r>
    </w:p>
    <w:p w14:paraId="05BD45F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493256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2B27559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1F0B8A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18BCDD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 xml:space="preserve">QoSFlows-List ::= SEQUENCE (SIZE (1..maxnoofQoSFlows)) OF 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QoSFlow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-Item</w:t>
      </w:r>
    </w:p>
    <w:p w14:paraId="2081FFF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3645039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  <w:r w:rsidRPr="007B5C64">
        <w:rPr>
          <w:rFonts w:ascii="Courier New" w:eastAsia="SimSun" w:hAnsi="Courier New"/>
          <w:sz w:val="16"/>
          <w:lang w:eastAsia="ko-KR"/>
        </w:rPr>
        <w:t xml:space="preserve"> ::= SEQUENCE {</w:t>
      </w:r>
    </w:p>
    <w:p w14:paraId="10A78A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qfi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QoSFlow</w:t>
      </w:r>
      <w:r w:rsidRPr="007B5C64">
        <w:rPr>
          <w:rFonts w:ascii="Courier New" w:eastAsia="SimSun" w:hAnsi="Courier New" w:cs="Arial"/>
          <w:bCs/>
          <w:iCs/>
          <w:noProof/>
          <w:sz w:val="16"/>
          <w:lang w:eastAsia="ja-JP"/>
        </w:rPr>
        <w:t>Identifier</w:t>
      </w:r>
      <w:r w:rsidRPr="007B5C64">
        <w:rPr>
          <w:rFonts w:ascii="Courier New" w:eastAsia="SimSun" w:hAnsi="Courier New"/>
          <w:sz w:val="16"/>
          <w:lang w:eastAsia="ko-KR"/>
        </w:rPr>
        <w:t>,</w:t>
      </w:r>
    </w:p>
    <w:p w14:paraId="067657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</w:rPr>
        <w:t>qosFlowMappingIndication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>QoSFlowMappingIndication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05163C3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QoSFlow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4111C0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10F44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1B934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92E13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QoSFlow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57B489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lastRenderedPageBreak/>
        <w:tab/>
        <w:t>...</w:t>
      </w:r>
    </w:p>
    <w:p w14:paraId="440A82F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624FAE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5E549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837E8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QoSFlows-List-withCause ::= SEQUENCE (SIZE (1..maxnoofQoSFlows)) OF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QoSFlowwithCause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</w:t>
      </w:r>
    </w:p>
    <w:p w14:paraId="43D7B9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600A40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QoSFlowwithCause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</w:t>
      </w:r>
      <w:r w:rsidRPr="007B5C64">
        <w:rPr>
          <w:rFonts w:ascii="Courier New" w:eastAsia="SimSun" w:hAnsi="Courier New"/>
          <w:sz w:val="16"/>
          <w:lang w:eastAsia="ko-KR"/>
        </w:rPr>
        <w:t xml:space="preserve"> ::= SEQUENCE {</w:t>
      </w:r>
    </w:p>
    <w:p w14:paraId="21A25C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qfi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QoSFlow</w:t>
      </w:r>
      <w:r w:rsidRPr="007B5C64">
        <w:rPr>
          <w:rFonts w:ascii="Courier New" w:eastAsia="SimSun" w:hAnsi="Courier New" w:cs="Arial"/>
          <w:bCs/>
          <w:iCs/>
          <w:noProof/>
          <w:sz w:val="16"/>
          <w:lang w:eastAsia="ja-JP"/>
        </w:rPr>
        <w:t>Identifier</w:t>
      </w:r>
      <w:r w:rsidRPr="007B5C64">
        <w:rPr>
          <w:rFonts w:ascii="Courier New" w:eastAsia="SimSun" w:hAnsi="Courier New"/>
          <w:sz w:val="16"/>
          <w:lang w:eastAsia="ko-KR"/>
        </w:rPr>
        <w:t>,</w:t>
      </w:r>
    </w:p>
    <w:p w14:paraId="6CCCAC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fr-FR"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>cause</w:t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val="fr-FR" w:eastAsia="ko-KR"/>
        </w:rPr>
        <w:t>Cause</w:t>
      </w:r>
      <w:proofErr w:type="spellEnd"/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  <w:t>OPTIONAL,</w:t>
      </w:r>
    </w:p>
    <w:p w14:paraId="0305958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QoSFlowwithCause</w:t>
      </w:r>
      <w:proofErr w:type="spellEnd"/>
      <w:r w:rsidRPr="007B5C64">
        <w:rPr>
          <w:rFonts w:ascii="Courier New" w:eastAsia="SimSun" w:hAnsi="Courier New"/>
          <w:noProof/>
          <w:sz w:val="16"/>
          <w:lang w:val="fr-FR" w:eastAsia="ko-KR"/>
        </w:rPr>
        <w:t>-Item-ExtIEs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} }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,</w:t>
      </w:r>
    </w:p>
    <w:p w14:paraId="0845A4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72B9EC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1A6B0D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2DBEB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QoSFlowwithCause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-Item-ExtIEs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59DD9FD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264ACD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1EB6EC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AA506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QoS-Mapping-Information ::=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SEQUENCE {</w:t>
      </w:r>
    </w:p>
    <w:p w14:paraId="57F054B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dscp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(SIZE(6))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9EE39D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flow-label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(SIZE(20))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32E76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{QoS-Mapping-Information-ExtIEs}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89074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8C138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79891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3080F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QoS-Mapping-Information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</w:t>
      </w:r>
      <w:r w:rsidRPr="007B5C64">
        <w:rPr>
          <w:rFonts w:ascii="Courier New" w:eastAsia="SimSun" w:hAnsi="Courier New" w:hint="eastAsia"/>
          <w:snapToGrid w:val="0"/>
          <w:sz w:val="16"/>
        </w:rPr>
        <w:t>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AP-PROTOCOL-EXTENSION ::= {</w:t>
      </w:r>
    </w:p>
    <w:p w14:paraId="174B3CE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3C6BEE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3AECE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42416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QoSParaSetIndex ::= INTEGER (1..8,...)</w:t>
      </w:r>
    </w:p>
    <w:p w14:paraId="677C38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QoSParaSetNotifyIndex ::= INTEGER (0..8,...)</w:t>
      </w:r>
    </w:p>
    <w:p w14:paraId="237EFA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96C41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92896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QoSFlowsAdmitted-List ::= SEQUENCE (SIZE (1..maxnoofQoSFlows)) OF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QoSFlowsAdmitted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</w:t>
      </w:r>
    </w:p>
    <w:p w14:paraId="152B41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78357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QoSFlowsAdmitted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  <w:r w:rsidRPr="007B5C64">
        <w:rPr>
          <w:rFonts w:ascii="Courier New" w:eastAsia="SimSun" w:hAnsi="Courier New"/>
          <w:sz w:val="16"/>
          <w:lang w:eastAsia="ko-KR"/>
        </w:rPr>
        <w:t xml:space="preserve"> ::= SEQUENCE {</w:t>
      </w:r>
    </w:p>
    <w:p w14:paraId="44B13E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qfi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QoSFlow</w:t>
      </w:r>
      <w:r w:rsidRPr="007B5C64">
        <w:rPr>
          <w:rFonts w:ascii="Courier New" w:eastAsia="SimSun" w:hAnsi="Courier New" w:cs="Arial"/>
          <w:bCs/>
          <w:iCs/>
          <w:noProof/>
          <w:sz w:val="16"/>
          <w:lang w:eastAsia="ja-JP"/>
        </w:rPr>
        <w:t>Identifier</w:t>
      </w:r>
      <w:r w:rsidRPr="007B5C64">
        <w:rPr>
          <w:rFonts w:ascii="Courier New" w:eastAsia="SimSun" w:hAnsi="Courier New"/>
          <w:sz w:val="16"/>
          <w:lang w:eastAsia="ko-KR"/>
        </w:rPr>
        <w:t>,</w:t>
      </w:r>
    </w:p>
    <w:p w14:paraId="5EB144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QoSFlowsAdmitted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519B0B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4272B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DB896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D78AA7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QoSFlowsAdmitted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39312F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425" w:name="_Hlk31899786"/>
      <w:r w:rsidRPr="007B5C64">
        <w:rPr>
          <w:rFonts w:ascii="Courier New" w:eastAsia="SimSun" w:hAnsi="Courier New"/>
          <w:noProof/>
          <w:sz w:val="16"/>
          <w:lang w:eastAsia="ko-KR"/>
        </w:rPr>
        <w:t>{ ID id-CurrentQoSParaSetIndex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EXTENSION QoSParaSetIndex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}</w:t>
      </w:r>
      <w:bookmarkEnd w:id="1425"/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2F0228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00C851C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1FF4D4F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E9BEE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F190B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QoSFlowsToBeSetup-List ::=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SEQUENCE (SIZE (1..maxnoofQoSFlows)) OF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QoSFlowsToBeSetup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</w:t>
      </w:r>
    </w:p>
    <w:p w14:paraId="4ECA38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EDC99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QoSFlowsToBeSetup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  <w:r w:rsidRPr="007B5C64">
        <w:rPr>
          <w:rFonts w:ascii="Courier New" w:eastAsia="SimSun" w:hAnsi="Courier New"/>
          <w:sz w:val="16"/>
          <w:lang w:eastAsia="ko-KR"/>
        </w:rPr>
        <w:t xml:space="preserve"> ::= SEQUENCE {</w:t>
      </w:r>
    </w:p>
    <w:p w14:paraId="2FF5AB6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qfi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QoSFlow</w:t>
      </w:r>
      <w:r w:rsidRPr="007B5C64">
        <w:rPr>
          <w:rFonts w:ascii="Courier New" w:eastAsia="SimSun" w:hAnsi="Courier New" w:cs="Arial"/>
          <w:bCs/>
          <w:iCs/>
          <w:noProof/>
          <w:sz w:val="16"/>
          <w:lang w:eastAsia="ja-JP"/>
        </w:rPr>
        <w:t>Identifier</w:t>
      </w:r>
      <w:r w:rsidRPr="007B5C64">
        <w:rPr>
          <w:rFonts w:ascii="Courier New" w:eastAsia="SimSun" w:hAnsi="Courier New"/>
          <w:sz w:val="16"/>
          <w:lang w:eastAsia="ko-KR"/>
        </w:rPr>
        <w:t>,</w:t>
      </w:r>
    </w:p>
    <w:p w14:paraId="7EBC93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qosFlowLevelQoSParameters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QoSFlowLevelQoSParameters</w:t>
      </w:r>
      <w:r w:rsidRPr="007B5C64">
        <w:rPr>
          <w:rFonts w:ascii="Courier New" w:eastAsia="SimSun" w:hAnsi="Courier New"/>
          <w:sz w:val="16"/>
          <w:lang w:eastAsia="ko-KR"/>
        </w:rPr>
        <w:t>,</w:t>
      </w:r>
    </w:p>
    <w:p w14:paraId="2371EC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e-RAB-ID</w:t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E-RAB-ID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  <w:t>OPTIONAL,</w:t>
      </w:r>
    </w:p>
    <w:p w14:paraId="649B69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QoSFlowsToBeSetup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3925D4C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  <w:t>...</w:t>
      </w:r>
    </w:p>
    <w:p w14:paraId="7B608E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244543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25FCE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QoSFlowsToBeSetup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snapToGrid w:val="0"/>
          <w:sz w:val="16"/>
        </w:rPr>
        <w:t>XNAP-PROTOCOL-EXTENSION ::= {</w:t>
      </w:r>
    </w:p>
    <w:p w14:paraId="408C41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{ ID id-TSCTrafficCharacteristics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TSCTrafficCharacteristics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5FA7346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id-RedundantQoSFlowIndicator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RedundantQoSFlowIndicator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</w:t>
      </w:r>
      <w:r w:rsidRPr="007B5C64">
        <w:rPr>
          <w:rFonts w:ascii="Courier New" w:eastAsia="SimSun" w:hAnsi="Courier New"/>
          <w:noProof/>
          <w:sz w:val="16"/>
          <w:lang w:eastAsia="ko-KR"/>
        </w:rPr>
        <w:t>|</w:t>
      </w:r>
    </w:p>
    <w:p w14:paraId="2C92609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</w:t>
      </w:r>
      <w:r w:rsidRPr="007B5C64">
        <w:rPr>
          <w:rFonts w:ascii="Courier New" w:eastAsia="SimSun" w:hAnsi="Courier New"/>
          <w:noProof/>
          <w:snapToGrid w:val="0"/>
          <w:sz w:val="16"/>
        </w:rPr>
        <w:t>ECNMarkingorCongestionInformationReportingRequest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EXTENSION </w:t>
      </w:r>
      <w:r w:rsidRPr="007B5C64">
        <w:rPr>
          <w:rFonts w:ascii="Courier New" w:eastAsia="SimSun" w:hAnsi="Courier New"/>
          <w:noProof/>
          <w:snapToGrid w:val="0"/>
          <w:sz w:val="16"/>
        </w:rPr>
        <w:t>ECNMarkingorCongestionInformationReportingRequest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069016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60AB26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20FC48C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98117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QoSFlowsUsageReportList ::= SEQUENCE (SIZE(1..maxnoofQoSFlows)) OF QoSFlowsUsageReport-Item</w:t>
      </w:r>
    </w:p>
    <w:p w14:paraId="38695A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CAF3D7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QoSFlowsUsageReport-Item ::= SEQUENCE {</w:t>
      </w:r>
    </w:p>
    <w:p w14:paraId="29D6F6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qosFlowIdentifier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QoSFlowIdentifier,</w:t>
      </w:r>
    </w:p>
    <w:p w14:paraId="36ADCE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rATType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ENUMERATED {nr, eutra, ...,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nr-unlicensed, e-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utra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-unlicensed</w:t>
      </w:r>
      <w:r w:rsidRPr="007B5C64">
        <w:rPr>
          <w:rFonts w:ascii="Courier New" w:eastAsia="SimSun" w:hAnsi="Courier New"/>
          <w:noProof/>
          <w:sz w:val="16"/>
          <w:lang w:eastAsia="ko-KR"/>
        </w:rPr>
        <w:t>},</w:t>
      </w:r>
    </w:p>
    <w:p w14:paraId="44D5BF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qoSFlowsTimedReportList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VolumeTimedReportList,</w:t>
      </w:r>
    </w:p>
    <w:p w14:paraId="5722AA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{QoSFlowsUsageReport-Item-ExtIEs} } OPTIONAL,</w:t>
      </w:r>
    </w:p>
    <w:p w14:paraId="67E4FA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56600E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E178F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8F171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QoSFlowsUsageReport-Item-ExtIEs XNAP-PROTOCOL-EXTENSION ::= {</w:t>
      </w:r>
    </w:p>
    <w:p w14:paraId="51940FD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83114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DEF71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5E889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QosMonitoringRequest ::= ENUMERATED {ul, dl, both}</w:t>
      </w:r>
    </w:p>
    <w:p w14:paraId="74E779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 w:hint="eastAsia"/>
          <w:noProof/>
          <w:sz w:val="16"/>
          <w:lang w:val="en-US"/>
        </w:rPr>
        <w:t>QoSMonitoringDisabled ::= ENUMERATED {true, ...}</w:t>
      </w:r>
    </w:p>
    <w:p w14:paraId="6F1AF4B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QosMonitoringReportingFrequency ::= INTEGER (1..1800</w:t>
      </w:r>
      <w:bookmarkStart w:id="1426" w:name="MCCQCTEMPBM_00000339"/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>, ...</w:t>
      </w:r>
      <w:bookmarkEnd w:id="1426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)</w:t>
      </w:r>
    </w:p>
    <w:p w14:paraId="782AA4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6FAD5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R</w:t>
      </w:r>
    </w:p>
    <w:p w14:paraId="2FE942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22B7CC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bookmarkStart w:id="1427" w:name="OLE_LINK120"/>
      <w:r w:rsidRPr="007B5C64">
        <w:rPr>
          <w:rFonts w:ascii="Courier New" w:eastAsia="SimSun" w:hAnsi="Courier New"/>
          <w:noProof/>
          <w:snapToGrid w:val="0"/>
          <w:sz w:val="16"/>
        </w:rPr>
        <w:t>RACH-Config-Common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::= OCTET STRING</w:t>
      </w:r>
    </w:p>
    <w:p w14:paraId="0028EE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3D5533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RACH-Config-Common-IAB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::= OCTET STRING</w:t>
      </w:r>
    </w:p>
    <w:p w14:paraId="08A594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bookmarkStart w:id="1428" w:name="MCCQCTEMPBM_00000340"/>
    </w:p>
    <w:bookmarkEnd w:id="1427"/>
    <w:bookmarkEnd w:id="1428"/>
    <w:p w14:paraId="534D931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>RAReport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::= SEQUENCE (SIZE(1.. maxnoofRAReports)) OF </w:t>
      </w:r>
      <w:bookmarkStart w:id="1429" w:name="OLE_LINK119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RAReportList-Item</w:t>
      </w:r>
      <w:bookmarkEnd w:id="1429"/>
    </w:p>
    <w:p w14:paraId="6210D6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430" w:name="OLE_LINK121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RAReportList-Item</w:t>
      </w:r>
      <w:bookmarkEnd w:id="1430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SEQUENCE {</w:t>
      </w:r>
    </w:p>
    <w:p w14:paraId="3AF89A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rAReport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RAReportContainer,</w:t>
      </w:r>
    </w:p>
    <w:p w14:paraId="6E44BDF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RAReportList-Item-ExtIEs}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E386A7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3559713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4358E2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3F670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RAReportList-Item-ExtIEs XNAP-PROTOCOL-EXTENSION ::= {</w:t>
      </w:r>
    </w:p>
    <w:p w14:paraId="60436E8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{ ID id-</w:t>
      </w:r>
      <w:r w:rsidRPr="007B5C64">
        <w:rPr>
          <w:rFonts w:ascii="Courier New" w:eastAsia="SimSun" w:hAnsi="Courier New"/>
          <w:noProof/>
          <w:sz w:val="16"/>
          <w:lang w:eastAsia="ja-JP"/>
        </w:rPr>
        <w:t>UEAssistantIdentifier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</w:t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15F3C0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{ ID id-</w:t>
      </w:r>
      <w:r w:rsidRPr="007B5C64">
        <w:rPr>
          <w:rFonts w:ascii="Courier New" w:eastAsia="DengXian" w:hAnsi="Courier New"/>
          <w:noProof/>
          <w:sz w:val="16"/>
          <w:lang w:eastAsia="ja-JP"/>
        </w:rPr>
        <w:t>PSCellListContainer</w:t>
      </w:r>
      <w:r w:rsidRPr="007B5C64">
        <w:rPr>
          <w:rFonts w:ascii="Courier New" w:eastAsia="DengXia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</w:t>
      </w:r>
      <w:r w:rsidRPr="007B5C64">
        <w:rPr>
          <w:rFonts w:ascii="Courier New" w:eastAsia="DengXian" w:hAnsi="Courier New"/>
          <w:noProof/>
          <w:sz w:val="16"/>
          <w:lang w:eastAsia="ja-JP"/>
        </w:rPr>
        <w:t>PSCellListContainer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432352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3D23F73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27CFF8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706C33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RAReportContainer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OCTET STRING</w:t>
      </w:r>
    </w:p>
    <w:p w14:paraId="0207B1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C2E1E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1059C8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RadioResourceStatus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ab/>
        <w:t>::= CHOICE {</w:t>
      </w:r>
    </w:p>
    <w:p w14:paraId="5F6528C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488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ng-eNB-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RadioResourceStatus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ab/>
        <w:t>NG-eNB-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RadioResourceStatus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46DA441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1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  <w:t>gNB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RadioResourceStatus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GNB-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RadioResourceStatus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E7312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572"/>
          <w:tab w:val="left" w:pos="362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ProtocolIE-Single-Container { {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RadioResourceStatus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} }</w:t>
      </w:r>
    </w:p>
    <w:p w14:paraId="5F98B0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FAF8B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C85BE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1D8DB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RadioResourceStatus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XNAP-PROTOCOL-IES ::= {</w:t>
      </w:r>
    </w:p>
    <w:p w14:paraId="776BA0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6F7D2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C5F87C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17E792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29FBDD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bookmarkStart w:id="1431" w:name="_Hlk513532370"/>
      <w:r w:rsidRPr="007B5C64">
        <w:rPr>
          <w:rFonts w:ascii="Courier New" w:eastAsia="SimSun" w:hAnsi="Courier New"/>
          <w:snapToGrid w:val="0"/>
          <w:sz w:val="16"/>
        </w:rPr>
        <w:t xml:space="preserve">RANAC ::= INTEGER </w:t>
      </w:r>
      <w:r w:rsidRPr="007B5C64">
        <w:rPr>
          <w:rFonts w:ascii="Courier New" w:eastAsia="SimSun" w:hAnsi="Courier New"/>
          <w:noProof/>
          <w:sz w:val="16"/>
          <w:lang w:eastAsia="ko-KR"/>
        </w:rPr>
        <w:t>(0..255)</w:t>
      </w:r>
    </w:p>
    <w:p w14:paraId="3E6942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673B88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71EF7C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bookmarkStart w:id="1432" w:name="_Hlk515439004"/>
      <w:proofErr w:type="spellStart"/>
      <w:r w:rsidRPr="007B5C64">
        <w:rPr>
          <w:rFonts w:ascii="Courier New" w:eastAsia="SimSun" w:hAnsi="Courier New"/>
          <w:snapToGrid w:val="0"/>
          <w:sz w:val="16"/>
        </w:rPr>
        <w:t>RANAreaID</w:t>
      </w:r>
      <w:bookmarkEnd w:id="1431"/>
      <w:bookmarkEnd w:id="1432"/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::= SEQUENCE {</w:t>
      </w:r>
    </w:p>
    <w:p w14:paraId="0B8330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tAC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TAC,</w:t>
      </w:r>
    </w:p>
    <w:p w14:paraId="42E330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rANAC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RANAC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OPTIONAL,</w:t>
      </w:r>
    </w:p>
    <w:p w14:paraId="20C210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-Extensions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RANAreaID-ExtIEs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} } </w:t>
      </w:r>
      <w:r w:rsidRPr="007B5C64">
        <w:rPr>
          <w:rFonts w:ascii="Courier New" w:eastAsia="SimSun" w:hAnsi="Courier New"/>
          <w:snapToGrid w:val="0"/>
          <w:sz w:val="16"/>
        </w:rPr>
        <w:tab/>
        <w:t>OPTIONAL,</w:t>
      </w:r>
    </w:p>
    <w:p w14:paraId="500CA1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0F8B829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761D68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614165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RANAreaID-ExtIEs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24E895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09CA44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2FBE86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3B4A0D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22EB5F7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RANAreaID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-List ::= SEQUENCE (SIZE(1..maxnoofRANAreasinRNA)) OF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RANAreaID</w:t>
      </w:r>
      <w:proofErr w:type="spellEnd"/>
    </w:p>
    <w:p w14:paraId="3AB929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6C8B161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 w:hint="eastAsia"/>
          <w:noProof/>
          <w:sz w:val="16"/>
        </w:rPr>
        <w:t xml:space="preserve">Range ::=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ENUMERATED {m50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,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m80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,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m180, m200, m350,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m400, m500, m700, m1000,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...}</w:t>
      </w:r>
    </w:p>
    <w:p w14:paraId="2EDB16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25F7EB3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bookmarkStart w:id="1433" w:name="_Hlk513533037"/>
      <w:proofErr w:type="spellStart"/>
      <w:r w:rsidRPr="007B5C64">
        <w:rPr>
          <w:rFonts w:ascii="Courier New" w:eastAsia="SimSun" w:hAnsi="Courier New"/>
          <w:snapToGrid w:val="0"/>
          <w:sz w:val="16"/>
        </w:rPr>
        <w:t>RANPagingArea</w:t>
      </w:r>
      <w:bookmarkEnd w:id="1433"/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::= SEQUENCE {</w:t>
      </w:r>
    </w:p>
    <w:p w14:paraId="3306E5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pLMN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-Identity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PLMN-Identity,</w:t>
      </w:r>
    </w:p>
    <w:p w14:paraId="2AA642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rANPagingAreaChoice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RANPagingAreaChoice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4750AB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-Extensions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 w:rsidDel="009F3525">
        <w:rPr>
          <w:rFonts w:ascii="Courier New" w:eastAsia="SimSun" w:hAnsi="Courier New"/>
          <w:snapToGrid w:val="0"/>
          <w:sz w:val="16"/>
        </w:rPr>
        <w:t xml:space="preserve"> </w:t>
      </w:r>
      <w:r w:rsidRPr="007B5C64">
        <w:rPr>
          <w:rFonts w:ascii="Courier New" w:eastAsia="SimSun" w:hAnsi="Courier New"/>
          <w:snapToGrid w:val="0"/>
          <w:sz w:val="16"/>
        </w:rPr>
        <w:t>{ {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RANPagingArea-ExtIEs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 OPTIONAL,</w:t>
      </w:r>
    </w:p>
    <w:p w14:paraId="7CD1C4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167D3C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5D82EF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033617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RANPagingArea-ExtIEs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</w:t>
      </w:r>
      <w:r w:rsidRPr="007B5C64">
        <w:rPr>
          <w:rFonts w:ascii="Courier New" w:eastAsia="SimSun" w:hAnsi="Courier New"/>
          <w:noProof/>
          <w:snapToGrid w:val="0"/>
          <w:sz w:val="16"/>
        </w:rPr>
        <w:t>EXTENSION</w:t>
      </w:r>
      <w:r w:rsidRPr="007B5C64">
        <w:rPr>
          <w:rFonts w:ascii="Courier New" w:eastAsia="SimSun" w:hAnsi="Courier New"/>
          <w:snapToGrid w:val="0"/>
          <w:sz w:val="16"/>
        </w:rPr>
        <w:t xml:space="preserve"> ::= {</w:t>
      </w:r>
    </w:p>
    <w:p w14:paraId="4D2926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3EB190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3D01AA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3E6E6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RANPagingAreaChoice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::= CHOICE {</w:t>
      </w:r>
    </w:p>
    <w:p w14:paraId="4C196AE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cell-List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NG-RAN-Cell-Identity-ListinRANPagingArea,</w:t>
      </w:r>
    </w:p>
    <w:p w14:paraId="0626BA8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rANAreaID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-List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RANAreaID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-List,</w:t>
      </w:r>
    </w:p>
    <w:p w14:paraId="16CE46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ProtocolIE-Single-Container</w:t>
      </w:r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RANPagingAreaChoice-ExtIEs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</w:p>
    <w:p w14:paraId="026BC4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7B5D41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439D38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RANPagingAreaChoice-ExtIEs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XNAP-PROTOCOL-IES ::= {</w:t>
      </w:r>
    </w:p>
    <w:p w14:paraId="019327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0562022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1BF869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23FA23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4E3CAB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bookmarkStart w:id="1434" w:name="_Hlk515246357"/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RANPagingAttemptInfo</w:t>
      </w:r>
      <w:bookmarkEnd w:id="1434"/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088F3A2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pagingAttemptCount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INTEGER (1..16, ...),</w:t>
      </w:r>
    </w:p>
    <w:p w14:paraId="79B5A8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lastRenderedPageBreak/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intendedNumberOfPagingAttempts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INTEGER (1..16, ...),</w:t>
      </w:r>
    </w:p>
    <w:p w14:paraId="49049C2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nextPagingAreaScope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ENUMERATED {same, changed, ...}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50E77C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RANPagingAttemptInfo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} } OPTIONAL,</w:t>
      </w:r>
    </w:p>
    <w:p w14:paraId="5BA30F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199B99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016974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45A21A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RANPagingAttemptInfo</w:t>
      </w:r>
      <w:r w:rsidRPr="007B5C64">
        <w:rPr>
          <w:rFonts w:ascii="Courier New" w:eastAsia="SimSun" w:hAnsi="Courier New"/>
          <w:snapToGrid w:val="0"/>
          <w:sz w:val="16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76EE16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26E920E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58A0E6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2FB9DA3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RANPagingFailure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::= 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ENUMERATED {</w:t>
      </w:r>
    </w:p>
    <w:p w14:paraId="07F510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true,</w:t>
      </w:r>
    </w:p>
    <w:p w14:paraId="5F83F20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3E8B4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161C1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E44A4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RBsetConfiguration ::= SEQUENCE {</w:t>
      </w:r>
    </w:p>
    <w:p w14:paraId="3A6752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subcarrierSpacing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</w:rPr>
        <w:t>SubcarrierSpacing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28C7C7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rBsetSize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ENUMERATED {rb2, rb4, rb8, rb16, rb32, rb64},</w:t>
      </w:r>
    </w:p>
    <w:p w14:paraId="133608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numberofRBSets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21"/>
        </w:rPr>
        <w:t>INTEGER(1.. maxnoofRBsetsPerCell)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,</w:t>
      </w:r>
    </w:p>
    <w:p w14:paraId="1AEE18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-Extensions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r w:rsidRPr="007B5C64">
        <w:rPr>
          <w:rFonts w:ascii="Courier New" w:eastAsia="SimSun" w:hAnsi="Courier New"/>
          <w:noProof/>
          <w:snapToGrid w:val="0"/>
          <w:sz w:val="16"/>
        </w:rPr>
        <w:t xml:space="preserve"> 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</w:rPr>
        <w:t>RBsetConfiguration</w:t>
      </w:r>
      <w:r w:rsidRPr="007B5C64">
        <w:rPr>
          <w:rFonts w:ascii="Courier New" w:eastAsia="SimSun" w:hAnsi="Courier New"/>
          <w:snapToGrid w:val="0"/>
          <w:sz w:val="16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 OPTIONAL,</w:t>
      </w:r>
    </w:p>
    <w:p w14:paraId="3B3113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4C2D8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21EBE3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71901F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RBsetConfiguration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411BD3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638594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16A1AB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5335E2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554791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Redcap-Bcast-Information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BIT STRING(SIZE(8))</w:t>
      </w:r>
    </w:p>
    <w:p w14:paraId="35AD46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536C4D3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RedundantQoSFlowIndicator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ENUMERATED {true, false}</w:t>
      </w:r>
    </w:p>
    <w:p w14:paraId="7CDAA2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AA557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RedundantPDUSessionInformation</w:t>
      </w:r>
      <w:proofErr w:type="spellEnd"/>
      <w:r w:rsidRPr="007B5C64">
        <w:rPr>
          <w:rFonts w:ascii="Courier New" w:eastAsia="SimSun" w:hAnsi="Courier New" w:hint="eastAsia"/>
          <w:snapToGrid w:val="0"/>
          <w:sz w:val="16"/>
          <w:lang w:eastAsia="ko-KR"/>
        </w:rPr>
        <w:t xml:space="preserve"> ::=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SEQUENCE {</w:t>
      </w:r>
    </w:p>
    <w:p w14:paraId="642694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r</w:t>
      </w:r>
      <w:r w:rsidRPr="007B5C64">
        <w:rPr>
          <w:rFonts w:ascii="Courier New" w:eastAsia="SimSun" w:hAnsi="Courier New" w:hint="eastAsia"/>
          <w:snapToGrid w:val="0"/>
          <w:sz w:val="16"/>
          <w:lang w:val="fr-FR" w:eastAsia="ko-KR"/>
        </w:rPr>
        <w:t>SN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 w:hint="eastAsia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 w:hint="eastAsia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 w:hint="eastAsia"/>
          <w:snapToGrid w:val="0"/>
          <w:sz w:val="16"/>
          <w:lang w:val="fr-FR" w:eastAsia="ko-KR"/>
        </w:rPr>
        <w:tab/>
        <w:t>RSN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,</w:t>
      </w:r>
    </w:p>
    <w:p w14:paraId="371875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RedundantPDUSessionInformation-ExtIEs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 }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406B5A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...</w:t>
      </w:r>
    </w:p>
    <w:p w14:paraId="7171B5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</w:t>
      </w:r>
    </w:p>
    <w:p w14:paraId="324018C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</w:p>
    <w:p w14:paraId="600247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RedundantPDUSessionInformation-ExtIEs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XNAP-PROTOCOL-EXTENSION ::= {</w:t>
      </w:r>
    </w:p>
    <w:p w14:paraId="527A29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{ ID id-PDUSession-PairID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EXTENSION PDUSession-PairID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PRESENCE optional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},</w:t>
      </w:r>
    </w:p>
    <w:p w14:paraId="3395750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...</w:t>
      </w:r>
    </w:p>
    <w:p w14:paraId="07B83DC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</w:t>
      </w:r>
    </w:p>
    <w:p w14:paraId="4225DA4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</w:p>
    <w:p w14:paraId="41337C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bookmarkStart w:id="1435" w:name="_Hlk34814239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R</w:t>
      </w:r>
      <w:r w:rsidRPr="007B5C64">
        <w:rPr>
          <w:rFonts w:ascii="Courier New" w:eastAsia="SimSun" w:hAnsi="Courier New" w:hint="eastAsia"/>
          <w:snapToGrid w:val="0"/>
          <w:sz w:val="16"/>
          <w:lang w:val="fr-FR" w:eastAsia="ko-KR"/>
        </w:rPr>
        <w:t>SN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::= ENUMERATED {v1, v2, ...}</w:t>
      </w:r>
    </w:p>
    <w:bookmarkEnd w:id="1435"/>
    <w:p w14:paraId="6F2924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</w:p>
    <w:p w14:paraId="186F0E6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77885E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ReflectiveQoSAttribute ::= ENUMERATED {subject-to-reflective-QoS, ...}</w:t>
      </w:r>
    </w:p>
    <w:p w14:paraId="458D3A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61273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>RequestedSRSTransmissionCharacteristics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OCTET STRING</w:t>
      </w:r>
    </w:p>
    <w:p w14:paraId="1CE964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0BCFF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DA10F0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>RoutingID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OCTET STRING</w:t>
      </w:r>
    </w:p>
    <w:p w14:paraId="16C9A1F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bidi="ar"/>
        </w:rPr>
      </w:pPr>
    </w:p>
    <w:p w14:paraId="505712D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lastRenderedPageBreak/>
        <w:t>ReplacingCells ::= SEQUENCE (SIZE(0.. max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noof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Cell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s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in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NG-RANnode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)) OF ReplacingCell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s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-Item</w:t>
      </w:r>
    </w:p>
    <w:p w14:paraId="377B80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</w:p>
    <w:p w14:paraId="17FC9A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ReplacingCells-Item ::= SEQUENCE {</w:t>
      </w:r>
    </w:p>
    <w:p w14:paraId="50B23E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bidi="ar"/>
        </w:rPr>
      </w:pP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en-US" w:bidi="ar"/>
        </w:rPr>
        <w:t>g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lobalNG-RANCell-ID</w:t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GlobalCell-ID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,</w:t>
      </w:r>
    </w:p>
    <w:p w14:paraId="6110E1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bidi="a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ReplacingCells-Item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5FB1E8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...</w:t>
      </w:r>
    </w:p>
    <w:p w14:paraId="47392C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}</w:t>
      </w:r>
    </w:p>
    <w:p w14:paraId="777439F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40E0DD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bookmarkStart w:id="1436" w:name="_Hlk98912170"/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ReplacingCells-Item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bookmarkEnd w:id="1436"/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0DA6DB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55320B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BF3379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</w:rPr>
      </w:pPr>
    </w:p>
    <w:p w14:paraId="3CA925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ReportAmountMDT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ENUMERATED{r1, r2, r4, r8, r16, r32, r64, infinity, ...}</w:t>
      </w:r>
    </w:p>
    <w:p w14:paraId="400CB0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41CB59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12B439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ReportArea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ENUMERATED {</w:t>
      </w:r>
    </w:p>
    <w:p w14:paraId="63CBD3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cell,</w:t>
      </w:r>
    </w:p>
    <w:p w14:paraId="1D7682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67550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DAAC3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B21F5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en-US" w:eastAsia="ja-JP"/>
        </w:rPr>
        <w:t>ReportConfigContainer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z w:val="16"/>
          <w:lang w:eastAsia="ko-KR"/>
        </w:rPr>
        <w:t>::= OCTET STRING</w:t>
      </w:r>
    </w:p>
    <w:p w14:paraId="40CB836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A7DD6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>ReportIntervalMDT ::= ENUMERATED {ms120, ms240, ms480, ms640, ms1024, ms2048, ms5120, ms10240, min1, min6, min12, min30, min60, ...}</w:t>
      </w:r>
    </w:p>
    <w:p w14:paraId="28910D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</w:p>
    <w:p w14:paraId="5FAF51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ReportType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CHOICE {</w:t>
      </w:r>
    </w:p>
    <w:p w14:paraId="63DFB6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periodical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Periodical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86BE2F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eventTriggered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EventTriggered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DF00F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...,</w:t>
      </w:r>
    </w:p>
    <w:p w14:paraId="7DA0C9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ProtocolIE-Single-Container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ReportType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} }</w:t>
      </w:r>
    </w:p>
    <w:p w14:paraId="1C698B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181478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45721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ReportType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XNAP-PROTOCOL-IES ::= {</w:t>
      </w:r>
    </w:p>
    <w:p w14:paraId="7DAEC4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4C6E7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DB3080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846E9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</w:p>
    <w:p w14:paraId="037D82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Extended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ReportInterval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MDT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ENUMERATED {</w:t>
      </w:r>
    </w:p>
    <w:p w14:paraId="00F51DA1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  <w:rPrChange w:id="1437" w:author="Author" w:date="2025-09-04T22:03:00Z" w16du:dateUtc="2025-09-04T20:03:00Z">
            <w:rPr>
              <w:rFonts w:ascii="Courier New" w:eastAsia="SimSun" w:hAnsi="Courier New"/>
              <w:noProof/>
              <w:sz w:val="16"/>
              <w:lang w:val="sv-SE"/>
            </w:rPr>
          </w:rPrChange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E7DAB">
        <w:rPr>
          <w:rFonts w:ascii="Courier New" w:eastAsia="SimSun" w:hAnsi="Courier New"/>
          <w:noProof/>
          <w:sz w:val="16"/>
          <w:lang w:val="en-US"/>
          <w:rPrChange w:id="1438" w:author="Author" w:date="2025-09-04T22:03:00Z" w16du:dateUtc="2025-09-04T20:03:00Z">
            <w:rPr>
              <w:rFonts w:ascii="Courier New" w:eastAsia="SimSun" w:hAnsi="Courier New"/>
              <w:noProof/>
              <w:sz w:val="16"/>
              <w:lang w:val="sv-SE"/>
            </w:rPr>
          </w:rPrChange>
        </w:rPr>
        <w:t>ms20480,</w:t>
      </w:r>
    </w:p>
    <w:p w14:paraId="567E587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EE7DAB">
        <w:rPr>
          <w:rFonts w:ascii="Courier New" w:eastAsia="SimSun" w:hAnsi="Courier New"/>
          <w:noProof/>
          <w:sz w:val="16"/>
          <w:lang w:val="en-US"/>
          <w:rPrChange w:id="1439" w:author="Author" w:date="2025-09-04T22:03:00Z" w16du:dateUtc="2025-09-04T20:03:00Z">
            <w:rPr>
              <w:rFonts w:ascii="Courier New" w:eastAsia="SimSun" w:hAnsi="Courier New"/>
              <w:noProof/>
              <w:sz w:val="16"/>
              <w:lang w:val="sv-SE"/>
            </w:rPr>
          </w:rPrChange>
        </w:rPr>
        <w:tab/>
        <w:t>ms40960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,</w:t>
      </w:r>
    </w:p>
    <w:p w14:paraId="4814C9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...</w:t>
      </w:r>
    </w:p>
    <w:p w14:paraId="60761F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EB004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1A864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423AA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ReportCharacteristics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:=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BIT STRING(SIZE(32))</w:t>
      </w:r>
    </w:p>
    <w:p w14:paraId="07497A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28EF7BF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ReportCharacteristicsForDataCollection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:=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BIT STRING(SIZE(32))</w:t>
      </w:r>
    </w:p>
    <w:p w14:paraId="06739F8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1CBBCDF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BDA5B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3024DC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ReportingPeriodicity ::= ENUMERATED {</w:t>
      </w:r>
    </w:p>
    <w:p w14:paraId="7A6DA85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half-thousand-ms,</w:t>
      </w:r>
    </w:p>
    <w:p w14:paraId="5BDF4F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one-thousand-ms,</w:t>
      </w:r>
    </w:p>
    <w:p w14:paraId="20F4B3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two-thousand-ms,</w:t>
      </w:r>
    </w:p>
    <w:p w14:paraId="6695F92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five-thousand-ms,</w:t>
      </w:r>
    </w:p>
    <w:p w14:paraId="22834E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ten-thousand-ms,</w:t>
      </w:r>
    </w:p>
    <w:p w14:paraId="2265FF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DFA3F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46024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76AA4E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ReportingPeriodicityForDataCollection ::= ENUMERATED {</w:t>
      </w:r>
    </w:p>
    <w:p w14:paraId="11463A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half-thousand-ms,</w:t>
      </w:r>
    </w:p>
    <w:p w14:paraId="4E3539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one-thousand-ms,</w:t>
      </w:r>
    </w:p>
    <w:p w14:paraId="6ADADA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two-thousand-ms,</w:t>
      </w:r>
    </w:p>
    <w:p w14:paraId="6908C8F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five-thousand-ms,</w:t>
      </w:r>
    </w:p>
    <w:p w14:paraId="11123A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ten-thousand-ms,</w:t>
      </w:r>
    </w:p>
    <w:p w14:paraId="036644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56967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7B93D1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8697E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440" w:name="_Hlk148727320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RequestedPredictionTime ::= INTEGER (1..60, ...)</w:t>
      </w:r>
    </w:p>
    <w:bookmarkEnd w:id="1440"/>
    <w:p w14:paraId="622C00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D1D99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3910F2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RegistrationRequest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:=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ENUMERATED {start, stop,</w:t>
      </w:r>
      <w:r w:rsidRPr="007B5C64">
        <w:rPr>
          <w:rFonts w:ascii="Courier New" w:eastAsia="SimSun" w:hAnsi="Courier New"/>
          <w:snapToGrid w:val="0"/>
          <w:sz w:val="16"/>
        </w:rPr>
        <w:t xml:space="preserve">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add, </w:t>
      </w:r>
      <w:r w:rsidRPr="007B5C64">
        <w:rPr>
          <w:rFonts w:ascii="Courier New" w:eastAsia="SimSun" w:hAnsi="Courier New"/>
          <w:sz w:val="16"/>
          <w:lang w:eastAsia="ko-KR"/>
        </w:rPr>
        <w:t>...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}</w:t>
      </w:r>
    </w:p>
    <w:p w14:paraId="6EFE1B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255F1A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RegistrationRequestForDataCollection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:=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ENUMERATED {start, stop, </w:t>
      </w:r>
      <w:r w:rsidRPr="007B5C64">
        <w:rPr>
          <w:rFonts w:ascii="Courier New" w:eastAsia="SimSun" w:hAnsi="Courier New"/>
          <w:sz w:val="16"/>
          <w:lang w:eastAsia="ko-KR"/>
        </w:rPr>
        <w:t>...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}</w:t>
      </w:r>
    </w:p>
    <w:p w14:paraId="4C88AD9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27854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D5AC3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RequestReferenceID ::= INTEGER (1..64, ...)</w:t>
      </w:r>
    </w:p>
    <w:p w14:paraId="2E06E1F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918A1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0E9DF8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ReservedSubframePattern ::= SEQUENCE {</w:t>
      </w:r>
    </w:p>
    <w:p w14:paraId="473214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subframeType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ENUMERATED {mbsfn, non-mbsfn, ...},</w:t>
      </w:r>
    </w:p>
    <w:p w14:paraId="674516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reservedSubframePattern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(SIZE(10..160)),</w:t>
      </w:r>
    </w:p>
    <w:p w14:paraId="608E1A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mbsfnControlRegionLength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Arial"/>
          <w:bCs/>
          <w:noProof/>
          <w:sz w:val="16"/>
          <w:lang w:eastAsia="ja-JP"/>
        </w:rPr>
        <w:t>MBSFNControlRegionLength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6A90E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eastAsia="ko-KR"/>
        </w:rPr>
        <w:t>ReservedSubframePattern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-ExtIEs} } OPTIONAL,</w:t>
      </w:r>
    </w:p>
    <w:p w14:paraId="5E97DD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321CB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29985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6B03F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ReservedSubframePattern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 XNAP-PROTOCOL-EXTENSION ::= {</w:t>
      </w:r>
    </w:p>
    <w:p w14:paraId="028CA3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85F60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E0447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53E29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CC972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73A82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ResetRequestTypeInfo ::= CHOICE {</w:t>
      </w:r>
    </w:p>
    <w:p w14:paraId="6AA2A9E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fullReset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ResetRequestTypeInfo-Full,</w:t>
      </w:r>
    </w:p>
    <w:p w14:paraId="7D5E1E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partialReset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ResetRequestTypeInfo-Partial,</w:t>
      </w:r>
    </w:p>
    <w:p w14:paraId="1ED3442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ProtocolIE-Single-Container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{ {</w:t>
      </w:r>
      <w:r w:rsidRPr="007B5C64">
        <w:rPr>
          <w:rFonts w:ascii="Courier New" w:eastAsia="SimSun" w:hAnsi="Courier New"/>
          <w:noProof/>
          <w:sz w:val="16"/>
          <w:lang w:eastAsia="ko-KR"/>
        </w:rPr>
        <w:t>ResetRequestTypeInfo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-ExtIEs} }</w:t>
      </w:r>
    </w:p>
    <w:p w14:paraId="29EB533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3E4D2F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C7DB0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ResetRequestTypeInfo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 XNAP-PROTOCOL-IES ::= {</w:t>
      </w:r>
    </w:p>
    <w:p w14:paraId="3CE0AB9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223E6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6514E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84307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ResetRequestTypeInfo-Full ::= SEQUENCE {</w:t>
      </w:r>
    </w:p>
    <w:p w14:paraId="3E81BC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{ResetRequestTypeInfo-Full-ExtIEs} } OPTIONAL,</w:t>
      </w:r>
    </w:p>
    <w:p w14:paraId="121A8F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009DC8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55E9C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9B5628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ResetRequestTypeInfo-Full-ExtIEs XNAP-PROTOCOL-EXTENSION ::= {</w:t>
      </w:r>
    </w:p>
    <w:p w14:paraId="0E9148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69E16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9C583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950E18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ResetRequestTypeInfo-Partial ::= SEQUENCE {</w:t>
      </w:r>
    </w:p>
    <w:p w14:paraId="4EE85FC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ue-contexts-ToBeReleasedList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ResetRequestPartialReleaseList,</w:t>
      </w:r>
    </w:p>
    <w:p w14:paraId="43AEC1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{ResetRequestTypeInfo-Partial-ExtIEs} } OPTIONAL,</w:t>
      </w:r>
    </w:p>
    <w:p w14:paraId="224B39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3AF6C03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7384F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64430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ResetRequestTypeInfo-Partial-ExtIEs XNAP-PROTOCOL-EXTENSION ::= {</w:t>
      </w:r>
    </w:p>
    <w:p w14:paraId="710DFC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08C61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47455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E0267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ResetRequestPartialReleaseList ::= SEQUENCE (SIZE(1..maxnoofUEContexts)) </w:t>
      </w:r>
      <w:bookmarkStart w:id="1441" w:name="MCCQCTEMPBM_00000341"/>
      <w:r w:rsidRPr="007B5C64">
        <w:rPr>
          <w:rFonts w:ascii="Courier New" w:eastAsia="DengXian" w:hAnsi="Courier New" w:cs="Courier New"/>
          <w:noProof/>
          <w:snapToGrid w:val="0"/>
          <w:sz w:val="16"/>
        </w:rPr>
        <w:t xml:space="preserve">OF </w:t>
      </w:r>
      <w:bookmarkEnd w:id="1441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ResetRequestPartialReleaseItem</w:t>
      </w:r>
      <w:bookmarkStart w:id="1442" w:name="MCCQCTEMPBM_00000342"/>
    </w:p>
    <w:bookmarkEnd w:id="1442"/>
    <w:p w14:paraId="1D56CC1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</w:p>
    <w:p w14:paraId="25DF99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ResetRequestPartialReleaseItem ::= SEQUENCE {</w:t>
      </w:r>
    </w:p>
    <w:p w14:paraId="0DFE1D6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  <w:bookmarkStart w:id="1443" w:name="MCCQCTEMPBM_00000343"/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  <w:t>ng-ran-node1UEXnAPID</w:t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bookmarkEnd w:id="1443"/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  <w:t>OPTIONAL,</w:t>
      </w:r>
      <w:bookmarkStart w:id="1444" w:name="MCCQCTEMPBM_00000344"/>
    </w:p>
    <w:p w14:paraId="68BB92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  <w:t>ng-ran-node2UEXnAPID</w:t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bookmarkEnd w:id="1444"/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  <w:t>OPTIONAL,</w:t>
      </w:r>
      <w:bookmarkStart w:id="1445" w:name="MCCQCTEMPBM_00000345"/>
    </w:p>
    <w:bookmarkEnd w:id="1445"/>
    <w:p w14:paraId="7EEE13E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-Extensions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ResetRequestPartialReleaseItem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 OPTIONAL,</w:t>
      </w:r>
    </w:p>
    <w:p w14:paraId="0E7F56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461C7F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4E4629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74BE46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ResetRequestPartialReleaseItem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42B31D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6C7715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2F79AD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9F56EC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7A814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ResetResponseTypeInfo ::= CHOICE {</w:t>
      </w:r>
    </w:p>
    <w:p w14:paraId="561D9F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fullReset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ResetResponseTypeInfo-Full,</w:t>
      </w:r>
    </w:p>
    <w:p w14:paraId="496BEB0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partialReset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ResetResponseTypeInfo-Partial,</w:t>
      </w:r>
    </w:p>
    <w:p w14:paraId="4C251B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ProtocolIE-Single-Container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{ {</w:t>
      </w:r>
      <w:r w:rsidRPr="007B5C64">
        <w:rPr>
          <w:rFonts w:ascii="Courier New" w:eastAsia="SimSun" w:hAnsi="Courier New"/>
          <w:noProof/>
          <w:sz w:val="16"/>
          <w:lang w:eastAsia="ko-KR"/>
        </w:rPr>
        <w:t>ResetResponseTypeInfo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-ExtIEs} }</w:t>
      </w:r>
    </w:p>
    <w:p w14:paraId="468CA17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C1A10F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F0AA8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ResetResponseTypeInfo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 XNAP-PROTOCOL-IES ::= {</w:t>
      </w:r>
    </w:p>
    <w:p w14:paraId="46FABA1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BC189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AD4275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7F595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ResetResponseTypeInfo-Full ::= SEQUENCE {</w:t>
      </w:r>
    </w:p>
    <w:p w14:paraId="53672E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{ResetResponseTypeInfo-Full-ExtIEs} } OPTIONAL,</w:t>
      </w:r>
    </w:p>
    <w:p w14:paraId="386E61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D9B5B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C13ED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385EB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ResetResponseTypeInfo-Full-ExtIEs XNAP-PROTOCOL-EXTENSION ::= {</w:t>
      </w:r>
    </w:p>
    <w:p w14:paraId="3395D7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671F0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C1ABF7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92EEC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ResetResponseTypeInfo-Partial ::= SEQUENCE {</w:t>
      </w:r>
    </w:p>
    <w:p w14:paraId="383988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ue-contexts-AdmittedToBeReleasedList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ResetResponsePartialReleaseList,</w:t>
      </w:r>
    </w:p>
    <w:p w14:paraId="123C3B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{ResetResponseTypeInfo-Partial-ExtIEs} } OPTIONAL,</w:t>
      </w:r>
    </w:p>
    <w:p w14:paraId="2BB6CBE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1EB9D4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A1672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A220F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ResetResponseTypeInfo-Partial-ExtIEs XNAP-PROTOCOL-EXTENSION ::= {</w:t>
      </w:r>
    </w:p>
    <w:p w14:paraId="77AC08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DBC21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55C01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5BF26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ResetResponsePartialReleaseList ::= SEQUENCE (SIZE(1..maxnoofUEContexts)) </w:t>
      </w:r>
      <w:bookmarkStart w:id="1446" w:name="MCCQCTEMPBM_00000346"/>
      <w:r w:rsidRPr="007B5C64">
        <w:rPr>
          <w:rFonts w:ascii="Courier New" w:eastAsia="DengXian" w:hAnsi="Courier New" w:cs="Courier New"/>
          <w:noProof/>
          <w:snapToGrid w:val="0"/>
          <w:sz w:val="16"/>
        </w:rPr>
        <w:t xml:space="preserve">OF </w:t>
      </w:r>
      <w:bookmarkEnd w:id="1446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ResetResponsePartialReleaseItem</w:t>
      </w:r>
      <w:bookmarkStart w:id="1447" w:name="MCCQCTEMPBM_00000347"/>
    </w:p>
    <w:bookmarkEnd w:id="1447"/>
    <w:p w14:paraId="512329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</w:p>
    <w:p w14:paraId="4CF8DB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ResetResponsePartialReleaseItem ::= SEQUENCE {</w:t>
      </w:r>
    </w:p>
    <w:p w14:paraId="0200A1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  <w:bookmarkStart w:id="1448" w:name="MCCQCTEMPBM_00000348"/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  <w:t>ng-ran-node1UEXnAPID</w:t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bookmarkEnd w:id="1448"/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  <w:t>OPTIONAL,</w:t>
      </w:r>
      <w:bookmarkStart w:id="1449" w:name="MCCQCTEMPBM_00000349"/>
    </w:p>
    <w:p w14:paraId="6D2EAE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  <w:t>ng-ran-node2UEXnAPID</w:t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bookmarkEnd w:id="1449"/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  <w:t>OPTIONAL,</w:t>
      </w:r>
      <w:bookmarkStart w:id="1450" w:name="MCCQCTEMPBM_00000350"/>
    </w:p>
    <w:bookmarkEnd w:id="1450"/>
    <w:p w14:paraId="32DF171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-Extensions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ResetResponsePartialReleaseItem</w:t>
      </w:r>
      <w:r w:rsidRPr="007B5C64">
        <w:rPr>
          <w:rFonts w:ascii="Courier New" w:eastAsia="SimSun" w:hAnsi="Courier New"/>
          <w:snapToGrid w:val="0"/>
          <w:sz w:val="16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 OPTIONAL,</w:t>
      </w:r>
    </w:p>
    <w:p w14:paraId="33853E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19BF2F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56894DC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6C79348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ResetResponsePartialReleaseItem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00E07D6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3F379CF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538E04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A4ACF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2FC198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451" w:name="_Hlk513543921"/>
      <w:r w:rsidRPr="007B5C64">
        <w:rPr>
          <w:rFonts w:ascii="Courier New" w:eastAsia="SimSun" w:hAnsi="Courier New"/>
          <w:noProof/>
          <w:sz w:val="16"/>
          <w:lang w:eastAsia="ko-KR"/>
        </w:rPr>
        <w:t>RLCMode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ENUMERATED {</w:t>
      </w:r>
    </w:p>
    <w:p w14:paraId="4C6BC1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rlc-am,</w:t>
      </w:r>
    </w:p>
    <w:p w14:paraId="5CDA29B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rlc-um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-bidirectional,</w:t>
      </w:r>
    </w:p>
    <w:p w14:paraId="387E9C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rlc-um-unidirectional-ul,</w:t>
      </w:r>
    </w:p>
    <w:p w14:paraId="6C3E51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rlc-um-unidirectional-dl,</w:t>
      </w:r>
    </w:p>
    <w:p w14:paraId="2DC378F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F0511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}</w:t>
      </w:r>
    </w:p>
    <w:p w14:paraId="406EA73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0125B8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B4DFC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RLC-Status ::= SEQUENCE {</w:t>
      </w:r>
    </w:p>
    <w:p w14:paraId="49D88A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 xml:space="preserve">reestablishment-Indication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Reestablishment-Indication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35696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{RLC-Status-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 OPTIONAL,</w:t>
      </w:r>
    </w:p>
    <w:p w14:paraId="7BE964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43B42CB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22569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204E97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RLC-Status-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0226E2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28D0B5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69DCEF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5BD405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RLCDuplicationInformation 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::= 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SEQUENCE {</w:t>
      </w:r>
    </w:p>
    <w:p w14:paraId="6FEBA9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rLCDuplicationStateList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RLCDuplicationStateList,</w:t>
      </w:r>
    </w:p>
    <w:p w14:paraId="3EDFD36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 xml:space="preserve">LC-PrimaryIndicator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ENUMERATED {true, false}</w:t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  <w:t>OPTIONAL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2BBE14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RLCDuplicationInformation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</w:t>
      </w:r>
    </w:p>
    <w:p w14:paraId="3614E7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B0EA2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B7A3D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RLCDuplicationInformation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-ItemExtIEs 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XNAP-PROTOCOL-EXTENSION ::= {</w:t>
      </w:r>
    </w:p>
    <w:p w14:paraId="7BA224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670C76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F9DE88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7EE22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RLCDuplicationStateList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::=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SEQUENCE (SIZE(1..maxnoofRLCDuplicationstate)) OF RLCDuplicationState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bCs/>
          <w:noProof/>
          <w:sz w:val="16"/>
          <w:lang w:eastAsia="ko-KR"/>
        </w:rPr>
        <w:t>Item</w:t>
      </w:r>
    </w:p>
    <w:p w14:paraId="359DA1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eastAsia="ko-KR"/>
        </w:rPr>
      </w:pPr>
    </w:p>
    <w:p w14:paraId="7B475F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RLCDuplicationState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 ::=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SEQUENCE {</w:t>
      </w:r>
    </w:p>
    <w:p w14:paraId="7C36809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duplicationState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ENUMERATED {active,inactive, ...}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51F1490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RLCDuplicationState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-ItemExtIEs 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08B4F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  <w:t>...</w:t>
      </w:r>
    </w:p>
    <w:p w14:paraId="6B7050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ED283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D13B8C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RLCDuplicationState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-ItemExtIEs</w:t>
      </w:r>
      <w:r w:rsidRPr="007B5C64">
        <w:rPr>
          <w:rFonts w:ascii="Courier New" w:eastAsia="SimSun" w:hAnsi="Courier New"/>
          <w:noProof/>
          <w:snapToGrid w:val="0"/>
          <w:sz w:val="16"/>
        </w:rPr>
        <w:t xml:space="preserve"> XNAP-PROTOCOL-EXTENSION ::= {</w:t>
      </w:r>
    </w:p>
    <w:p w14:paraId="78A3A3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38C701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459B7B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8CD24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Reestablishment-Indication ::= ENUMERATED {</w:t>
      </w:r>
    </w:p>
    <w:p w14:paraId="70F391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reestablished,</w:t>
      </w:r>
    </w:p>
    <w:p w14:paraId="4B2FF8E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0A6C3D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58B24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60921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762DC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452" w:name="_Hlk515435069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RFSP-Index </w:t>
      </w:r>
      <w:bookmarkEnd w:id="1451"/>
      <w:bookmarkEnd w:id="1452"/>
      <w:r w:rsidRPr="007B5C64">
        <w:rPr>
          <w:rFonts w:ascii="Courier New" w:eastAsia="SimSun" w:hAnsi="Courier New"/>
          <w:noProof/>
          <w:sz w:val="16"/>
          <w:lang w:eastAsia="ko-KR"/>
        </w:rPr>
        <w:t>::= INTEGER (1..256)</w:t>
      </w:r>
    </w:p>
    <w:p w14:paraId="06B73C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E92E1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3EA43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RRCConfigIndication </w:t>
      </w:r>
      <w:r w:rsidRPr="007B5C64">
        <w:rPr>
          <w:rFonts w:ascii="Courier New" w:eastAsia="SimSun" w:hAnsi="Courier New"/>
          <w:snapToGrid w:val="0"/>
          <w:sz w:val="16"/>
        </w:rPr>
        <w:t xml:space="preserve">::=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ENUMERATED {</w:t>
      </w:r>
    </w:p>
    <w:p w14:paraId="6D2504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full-config,</w:t>
      </w:r>
    </w:p>
    <w:p w14:paraId="4017F0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bCs/>
          <w:sz w:val="16"/>
          <w:lang w:eastAsia="ko-KR"/>
        </w:rPr>
        <w:tab/>
        <w:t>delta-config</w:t>
      </w:r>
      <w:r w:rsidRPr="007B5C64">
        <w:rPr>
          <w:rFonts w:ascii="Courier New" w:eastAsia="SimSun" w:hAnsi="Courier New"/>
          <w:bCs/>
          <w:sz w:val="16"/>
        </w:rPr>
        <w:t>,</w:t>
      </w:r>
    </w:p>
    <w:p w14:paraId="7180E97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798857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E96DC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C850F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RRCConnections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::= SEQUENCE {</w:t>
      </w:r>
    </w:p>
    <w:p w14:paraId="17A428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noofRRCConnections</w:t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NoofRRCConnections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0FB4CF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availableRRCConnectionCapacityValue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AvailableRRCConnectionCapacityValue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688CA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ProtocolExtensionContainer { { </w:t>
      </w:r>
      <w:r w:rsidRPr="007B5C64">
        <w:rPr>
          <w:rFonts w:ascii="Courier New" w:eastAsia="SimSun" w:hAnsi="Courier New"/>
          <w:noProof/>
          <w:sz w:val="16"/>
          <w:lang w:eastAsia="ko-KR"/>
        </w:rPr>
        <w:t>RRCConnections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8D02C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557D9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648DB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40B9F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RRCConnections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 XNAP-PROTOCOL-EXTENSION ::= {</w:t>
      </w:r>
    </w:p>
    <w:p w14:paraId="1CEE72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2A5DB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FDA4B4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486886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82BF5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>RRCConnReestab-Indicator ::= ENUMERATED { reconfigurationFailure, handoverFailure, otherFailure, ...}</w:t>
      </w:r>
    </w:p>
    <w:p w14:paraId="697C6C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55E19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RRCReestab-initiated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SEQUENCE {</w:t>
      </w:r>
    </w:p>
    <w:p w14:paraId="66134B0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rRRCReestab-initiated-reporting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RRCReestab-Initiated-Reporting,</w:t>
      </w:r>
    </w:p>
    <w:p w14:paraId="0D31AB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-Extensions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RRCReestab-initiated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 OPTIONAL,</w:t>
      </w:r>
    </w:p>
    <w:p w14:paraId="458C24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2C6844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3720CC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00567C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RRCReestab-initiated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10ED4F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7B21138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3EF688E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2EFAD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RRCReestab-Initiated-Reporting ::= CHOICE {</w:t>
      </w:r>
    </w:p>
    <w:p w14:paraId="0FD4C4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rRCReestab-reporting-wo-UERLFReport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RRCReestab-Initiated-Reporting-wo-UERLFReport,</w:t>
      </w:r>
    </w:p>
    <w:p w14:paraId="7084A6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rRCReestab-reporting-with-UERLFReport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RRCReestab-Initiated-Reporting-with-UERLFReport,</w:t>
      </w:r>
    </w:p>
    <w:p w14:paraId="2BF036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ProtocolIE-Single-Container { {RRCReestab-Initiated-Reporting-ExtIEs} }</w:t>
      </w:r>
    </w:p>
    <w:p w14:paraId="3962D8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005F4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F8D7D7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RRCReestab-Initiated-Reporting-ExtIEs XNAP-PROTOCOL-IES ::= {</w:t>
      </w:r>
    </w:p>
    <w:p w14:paraId="121431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  <w:t>...</w:t>
      </w:r>
    </w:p>
    <w:p w14:paraId="2BCA35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77F6B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E570E8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RRCReestab-Initiated-Reporting-wo-UERLFReport ::= SEQUENCE {</w:t>
      </w:r>
    </w:p>
    <w:p w14:paraId="2CD646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failureCellPCI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NG-RAN-CellPCI,</w:t>
      </w:r>
    </w:p>
    <w:p w14:paraId="334F68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</w:rPr>
        <w:t>reestabCellCGI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GlobalNG-RANCell-ID</w:t>
      </w:r>
      <w:r w:rsidRPr="007B5C64">
        <w:rPr>
          <w:rFonts w:ascii="Courier New" w:eastAsia="SimSun" w:hAnsi="Courier New"/>
          <w:noProof/>
          <w:sz w:val="16"/>
        </w:rPr>
        <w:t>,</w:t>
      </w:r>
    </w:p>
    <w:p w14:paraId="087406E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c-RNTI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C-RNTI,</w:t>
      </w:r>
    </w:p>
    <w:p w14:paraId="663A30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</w:rPr>
        <w:t>shortMAC-I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MAC-I,</w:t>
      </w:r>
    </w:p>
    <w:p w14:paraId="616A25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iE-Extensions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RRCReestab-Initiated-Reporting-wo-UERLFReport</w:t>
      </w:r>
      <w:r w:rsidRPr="007B5C64">
        <w:rPr>
          <w:rFonts w:ascii="Courier New" w:eastAsia="SimSun" w:hAnsi="Courier New"/>
          <w:noProof/>
          <w:sz w:val="16"/>
        </w:rPr>
        <w:t>-ExtIEs} } OPTIONAL,</w:t>
      </w:r>
    </w:p>
    <w:p w14:paraId="4028CD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...</w:t>
      </w:r>
    </w:p>
    <w:p w14:paraId="785FE0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}</w:t>
      </w:r>
    </w:p>
    <w:p w14:paraId="112D6E3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16E96E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RRCReestab-Initiated-Reporting-wo-UERLFReport</w:t>
      </w:r>
      <w:r w:rsidRPr="007B5C64">
        <w:rPr>
          <w:rFonts w:ascii="Courier New" w:eastAsia="SimSun" w:hAnsi="Courier New"/>
          <w:noProof/>
          <w:sz w:val="16"/>
        </w:rPr>
        <w:t>-ExtIEs XNAP-PROTOCOL-EXTENSION ::= {</w:t>
      </w:r>
    </w:p>
    <w:p w14:paraId="143656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 ID 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RRCConnReestab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-Indicator </w:t>
      </w:r>
      <w:r w:rsidRPr="007B5C6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 xml:space="preserve">EXTENSION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RRCConnReestab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-Indicator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PRESENCE optional },</w:t>
      </w:r>
    </w:p>
    <w:p w14:paraId="039E65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...</w:t>
      </w:r>
    </w:p>
    <w:p w14:paraId="6EAE40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}</w:t>
      </w:r>
    </w:p>
    <w:p w14:paraId="2DF925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A1449C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RRCReestab-Initiated-Reporting-with-UERLFReport ::= SEQUENCE {</w:t>
      </w:r>
    </w:p>
    <w:p w14:paraId="075F18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</w:rPr>
        <w:t>uERLFReportContainer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UERLFReportContainer,</w:t>
      </w:r>
    </w:p>
    <w:p w14:paraId="6640C1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iE-Extensions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eastAsia="ko-KR"/>
        </w:rPr>
        <w:t>RRCReestab-Initiated-Reporting-with-UERLFReport</w:t>
      </w:r>
      <w:r w:rsidRPr="007B5C64">
        <w:rPr>
          <w:rFonts w:ascii="Courier New" w:eastAsia="SimSun" w:hAnsi="Courier New"/>
          <w:noProof/>
          <w:sz w:val="16"/>
        </w:rPr>
        <w:t>-ExtIEs} } OPTIONAL,</w:t>
      </w:r>
    </w:p>
    <w:p w14:paraId="5D44F85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...</w:t>
      </w:r>
    </w:p>
    <w:p w14:paraId="39F74EF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}</w:t>
      </w:r>
    </w:p>
    <w:p w14:paraId="5F9CFF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250DF3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RRCReestab-Initiated-Reporting-with-UERLFReport</w:t>
      </w:r>
      <w:r w:rsidRPr="007B5C64">
        <w:rPr>
          <w:rFonts w:ascii="Courier New" w:eastAsia="SimSun" w:hAnsi="Courier New"/>
          <w:noProof/>
          <w:sz w:val="16"/>
        </w:rPr>
        <w:t>-ExtIEs XNAP-PROTOCOL-EXTENSION ::= {</w:t>
      </w:r>
    </w:p>
    <w:p w14:paraId="233302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...</w:t>
      </w:r>
    </w:p>
    <w:p w14:paraId="76E2D1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}</w:t>
      </w:r>
    </w:p>
    <w:p w14:paraId="7685D2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6F952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RRCSetup-initiated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SEQUENCE {</w:t>
      </w:r>
    </w:p>
    <w:p w14:paraId="25EB06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rRRCSetup-Initiated-Reporting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RRCSetup-Initiated-Reporting,</w:t>
      </w:r>
    </w:p>
    <w:p w14:paraId="447294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uERLFReportContainer</w:t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UERLFReportContainer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7AB386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-Extensions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RRCSetup-initiated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 OPTIONAL,</w:t>
      </w:r>
    </w:p>
    <w:p w14:paraId="544896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7FC89F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4EA902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44C36BC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RRCSetup-initiated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180994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429A32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308B722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70A818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RRCSetup-Initiated-Reporting ::= CHOICE {</w:t>
      </w:r>
    </w:p>
    <w:p w14:paraId="7BBB96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rRCSetup-reporting-with-UERLFReport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RRCSetup-Initiated-Reporting-with-UERLFReport,</w:t>
      </w:r>
    </w:p>
    <w:p w14:paraId="669624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ProtocolIE-Single-Container { {RRCSetup-Initiated-Reporting-ExtIEs} }</w:t>
      </w:r>
    </w:p>
    <w:p w14:paraId="28FD42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6E820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23DA2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RRCSetup-Initiated-Reporting-ExtIEs XNAP-PROTOCOL-IES ::= {</w:t>
      </w:r>
    </w:p>
    <w:p w14:paraId="717E6B9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9F279C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6361C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64DF4C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RRCSetup-Initiated-Reporting-with-UERLFReport ::= SEQUENCE {</w:t>
      </w:r>
    </w:p>
    <w:p w14:paraId="658E8CC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uERLFReportContainer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UERLFReportContainer,</w:t>
      </w:r>
    </w:p>
    <w:p w14:paraId="28BA89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iE-Extensions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eastAsia="ko-KR"/>
        </w:rPr>
        <w:t>RRCSetup-Initiated-Reporting-with-UERLFReport</w:t>
      </w:r>
      <w:r w:rsidRPr="007B5C64">
        <w:rPr>
          <w:rFonts w:ascii="Courier New" w:eastAsia="SimSun" w:hAnsi="Courier New"/>
          <w:noProof/>
          <w:sz w:val="16"/>
        </w:rPr>
        <w:t>-ExtIEs} } OPTIONAL,</w:t>
      </w:r>
    </w:p>
    <w:p w14:paraId="172C6A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...</w:t>
      </w:r>
    </w:p>
    <w:p w14:paraId="1DEFEF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}</w:t>
      </w:r>
    </w:p>
    <w:p w14:paraId="18C9524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7E653B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>RRCSetup-Initiated-Reporting-with-UERLFReport</w:t>
      </w:r>
      <w:r w:rsidRPr="007B5C64">
        <w:rPr>
          <w:rFonts w:ascii="Courier New" w:eastAsia="SimSun" w:hAnsi="Courier New"/>
          <w:noProof/>
          <w:sz w:val="16"/>
        </w:rPr>
        <w:t>-ExtIEs XNAP-PROTOCOL-EXTENSION ::= {</w:t>
      </w:r>
    </w:p>
    <w:p w14:paraId="0CB291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...</w:t>
      </w:r>
    </w:p>
    <w:p w14:paraId="3992A60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}</w:t>
      </w:r>
    </w:p>
    <w:p w14:paraId="49F80CB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4C0DC9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7FF37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RRCResumeCause </w:t>
      </w:r>
      <w:r w:rsidRPr="007B5C64">
        <w:rPr>
          <w:rFonts w:ascii="Courier New" w:eastAsia="SimSun" w:hAnsi="Courier New"/>
          <w:snapToGrid w:val="0"/>
          <w:sz w:val="16"/>
        </w:rPr>
        <w:t xml:space="preserve">::=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ENUMERATED {</w:t>
      </w:r>
    </w:p>
    <w:p w14:paraId="2507164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bCs/>
          <w:sz w:val="16"/>
          <w:lang w:eastAsia="ko-KR"/>
        </w:rPr>
        <w:t>rna</w:t>
      </w:r>
      <w:proofErr w:type="spellEnd"/>
      <w:r w:rsidRPr="007B5C64">
        <w:rPr>
          <w:rFonts w:ascii="Courier New" w:eastAsia="SimSun" w:hAnsi="Courier New"/>
          <w:bCs/>
          <w:sz w:val="16"/>
          <w:lang w:eastAsia="ko-KR"/>
        </w:rPr>
        <w:t>-Update</w:t>
      </w:r>
      <w:r w:rsidRPr="007B5C64">
        <w:rPr>
          <w:rFonts w:ascii="Courier New" w:eastAsia="SimSun" w:hAnsi="Courier New"/>
          <w:bCs/>
          <w:sz w:val="16"/>
        </w:rPr>
        <w:t>,</w:t>
      </w:r>
    </w:p>
    <w:p w14:paraId="1BED76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7FE82A3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08A8B4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B1263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B718B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RaReportIndicationList ::= SEQUENCE (SIZE(1..maxnoofUEsforR</w:t>
      </w:r>
      <w:r w:rsidRPr="007B5C64">
        <w:rPr>
          <w:rFonts w:ascii="Courier New" w:eastAsia="SimSun" w:hAnsi="Courier New" w:hint="eastAsia"/>
          <w:noProof/>
          <w:sz w:val="16"/>
        </w:rPr>
        <w:t>A</w:t>
      </w:r>
      <w:r w:rsidRPr="007B5C64">
        <w:rPr>
          <w:rFonts w:ascii="Courier New" w:eastAsia="SimSun" w:hAnsi="Courier New"/>
          <w:noProof/>
          <w:sz w:val="16"/>
          <w:lang w:eastAsia="ko-KR"/>
        </w:rPr>
        <w:t>ReportIndications)) OF RaReportIndication</w:t>
      </w:r>
      <w:r w:rsidRPr="007B5C64">
        <w:rPr>
          <w:rFonts w:ascii="Courier New" w:eastAsia="SimSun" w:hAnsi="Courier New" w:hint="eastAsia"/>
          <w:noProof/>
          <w:sz w:val="16"/>
        </w:rPr>
        <w:t>List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</w:t>
      </w:r>
    </w:p>
    <w:p w14:paraId="6DEE910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43EE0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RaReportIndicationList-Item ::= SEQUENCE {</w:t>
      </w:r>
    </w:p>
    <w:p w14:paraId="2B4242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Batang" w:hAnsi="Courier New"/>
          <w:bCs/>
          <w:noProof/>
          <w:sz w:val="16"/>
          <w:lang w:eastAsia="ko-KR"/>
        </w:rPr>
        <w:t>m</w:t>
      </w:r>
      <w:r w:rsidRPr="007B5C64">
        <w:rPr>
          <w:rFonts w:ascii="Courier New" w:eastAsia="Batang" w:hAnsi="Courier New" w:hint="eastAsia"/>
          <w:bCs/>
          <w:noProof/>
          <w:sz w:val="16"/>
          <w:lang w:eastAsia="ko-KR"/>
        </w:rPr>
        <w:t>-NG-RAN-node-UE-XnAP-ID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2804E7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 RaReportIndicationList-Item-ExtIEs}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5F432D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F4285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612A9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4F543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RaReportIndicationList-Item-ExtIEs XNAP-PROTOCOL-EXTENSION ::= {</w:t>
      </w:r>
    </w:p>
    <w:p w14:paraId="40348A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AC22A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5E03F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6F2D1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C4F73B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F17923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RadioResourceStatusNR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-U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SEQUENCE {</w:t>
      </w:r>
    </w:p>
    <w:p w14:paraId="06522F1E" w14:textId="77777777" w:rsidR="00ED1635" w:rsidRPr="00832137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8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sv-SE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32137">
        <w:rPr>
          <w:rFonts w:ascii="Courier New" w:eastAsia="SimSun" w:hAnsi="Courier New"/>
          <w:sz w:val="16"/>
          <w:lang w:val="sv-SE" w:eastAsia="ko-KR"/>
        </w:rPr>
        <w:t>dL-</w:t>
      </w:r>
      <w:r w:rsidRPr="00832137">
        <w:rPr>
          <w:rFonts w:ascii="Courier New" w:eastAsia="SimSun" w:hAnsi="Courier New"/>
          <w:bCs/>
          <w:sz w:val="16"/>
          <w:lang w:val="sv-SE" w:eastAsia="ko-KR"/>
        </w:rPr>
        <w:t>Total-PRB-usage</w:t>
      </w:r>
      <w:r w:rsidRPr="00832137">
        <w:rPr>
          <w:rFonts w:ascii="Courier New" w:eastAsia="SimSun" w:hAnsi="Courier New"/>
          <w:sz w:val="16"/>
          <w:lang w:val="sv-SE" w:eastAsia="ko-KR"/>
        </w:rPr>
        <w:tab/>
      </w:r>
      <w:r w:rsidRPr="00832137">
        <w:rPr>
          <w:rFonts w:ascii="Courier New" w:eastAsia="SimSun" w:hAnsi="Courier New"/>
          <w:sz w:val="16"/>
          <w:lang w:val="sv-SE" w:eastAsia="ko-KR"/>
        </w:rPr>
        <w:tab/>
      </w:r>
      <w:r w:rsidRPr="00832137">
        <w:rPr>
          <w:rFonts w:ascii="Courier New" w:eastAsia="SimSun" w:hAnsi="Courier New"/>
          <w:sz w:val="16"/>
          <w:lang w:val="sv-SE" w:eastAsia="ko-KR"/>
        </w:rPr>
        <w:tab/>
        <w:t>INTEGER (0..100),</w:t>
      </w:r>
    </w:p>
    <w:p w14:paraId="19E636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832137">
        <w:rPr>
          <w:rFonts w:ascii="Courier New" w:eastAsia="SimSun" w:hAnsi="Courier New"/>
          <w:sz w:val="16"/>
          <w:lang w:val="sv-SE"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val="fr-FR" w:eastAsia="ko-KR"/>
        </w:rPr>
        <w:t>uL</w:t>
      </w:r>
      <w:proofErr w:type="spellEnd"/>
      <w:r w:rsidRPr="007B5C64">
        <w:rPr>
          <w:rFonts w:ascii="Courier New" w:eastAsia="SimSun" w:hAnsi="Courier New"/>
          <w:sz w:val="16"/>
          <w:lang w:val="fr-FR" w:eastAsia="ko-KR"/>
        </w:rPr>
        <w:t>-</w:t>
      </w:r>
      <w:r w:rsidRPr="007B5C64">
        <w:rPr>
          <w:rFonts w:ascii="Courier New" w:eastAsia="SimSun" w:hAnsi="Courier New"/>
          <w:bCs/>
          <w:sz w:val="16"/>
          <w:lang w:val="fr-FR" w:eastAsia="ko-KR"/>
        </w:rPr>
        <w:t>Total-PRB-usage</w:t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ab/>
        <w:t>INTEGER (0..100),</w:t>
      </w:r>
    </w:p>
    <w:p w14:paraId="2FB8BF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ProtocolExtensionContainer {{ RadioResourceStatusNR-U-ExtIEs}} OPTIONAL,</w:t>
      </w:r>
    </w:p>
    <w:p w14:paraId="5DA2ED7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4E7BFD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5B1CA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0A5A0E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RadioResourceStatusNR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-U</w:t>
      </w:r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XNAP-PROTOCOL-EXTENSION ::= {</w:t>
      </w:r>
    </w:p>
    <w:p w14:paraId="3D196F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3CE5EE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F1B2C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09410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B384B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S</w:t>
      </w:r>
    </w:p>
    <w:p w14:paraId="49A39E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50BCC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SCGreconfigNotification ::= ENUMERATED {executed, ...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, executed-deleted, deleted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}</w:t>
      </w:r>
    </w:p>
    <w:p w14:paraId="50ABBA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70C08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S-NSSAIListQoE ::= SEQUENCE (SIZE(1..maxnoofSNSSAIforQMC)) OF S-NSSAI</w:t>
      </w:r>
    </w:p>
    <w:p w14:paraId="539E3B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84F61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S-BasedMDT ::= SEQUENCE {</w:t>
      </w:r>
    </w:p>
    <w:p w14:paraId="186485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ng-ran-TraceID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NG-RANTraceID,</w:t>
      </w:r>
    </w:p>
    <w:p w14:paraId="6364EE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iE-Extension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ProtocolExtensionContainer { {S-BasedMDT-ExtIEs} }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OPTIONAL,</w:t>
      </w:r>
    </w:p>
    <w:p w14:paraId="32247A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3C89AC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89F0F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9326E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S-BasedMDT-ExtIEs XNAP-PROTOCOL-EXTENSION ::= {</w:t>
      </w:r>
    </w:p>
    <w:p w14:paraId="7EC542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0A044F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F8325E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552DF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>S-CPAC-Request ::= ENUMERATED {initiation, ...}</w:t>
      </w:r>
    </w:p>
    <w:p w14:paraId="075D81E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94CDE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S-CPAC-Request-Info ::= SEQUENCE {</w:t>
      </w:r>
    </w:p>
    <w:p w14:paraId="0512B37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s-CPAC-Security-Config-List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S-CPAC-SecurityConfig-List,</w:t>
      </w:r>
    </w:p>
    <w:p w14:paraId="397B17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s-CPAC-MultiTargetSN-List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S-CPAC-MultiTargetSN-List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230F4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ProtocolExtensionContainer { {S-CPAC-Request-Info-ExtIEs} } OPTIONAL,</w:t>
      </w:r>
    </w:p>
    <w:p w14:paraId="6B260F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2E1B0B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E9BFC8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133E3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S-CPAC-Request-Info-ExtIEs XNAP-PROTOCOL-EXTENSION ::= {</w:t>
      </w:r>
    </w:p>
    <w:p w14:paraId="5EBC7C0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FEEEC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BF255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AC6888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S-CPAC-ReferenceConfig-Request ::= ENUMERATED {request, ...}</w:t>
      </w:r>
    </w:p>
    <w:p w14:paraId="5D70A7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5D192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S-CPAC-SecurityConfig-List ::= SEQUENCE (SIZE(1..maxnoofSecurityConfigurations)) OF S-CPAC-SecurityConfig-Item</w:t>
      </w:r>
    </w:p>
    <w:p w14:paraId="13F1BC1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BC8B2C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S-CPAC-SecurityConfig-Item ::= SEQUENCE {</w:t>
      </w:r>
    </w:p>
    <w:p w14:paraId="1D7ED3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s-ng-RANnode-SecurityKey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S-NG-RANnode-SecurityKey,</w:t>
      </w:r>
    </w:p>
    <w:p w14:paraId="259168E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sk-counter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SK-COUNTER,</w:t>
      </w:r>
    </w:p>
    <w:p w14:paraId="5672F7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{S-CPAC-SecurityConfig-Item-ExtIEs} } OPTIONAL,</w:t>
      </w:r>
    </w:p>
    <w:p w14:paraId="1395A9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F9A4F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DF32C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4F2C5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S-CPAC-SecurityConfig-Item-ExtIEs XNAP-PROTOCOL-EXTENSION ::= {</w:t>
      </w:r>
    </w:p>
    <w:p w14:paraId="307DF2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AD807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C9BE4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3A31E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S-CPAC-MultiTargetSN-List ::= SEQUENCE (SIZE(1..maxnoofTargetSNsMinusOne)) OF S-CPAC-MultiTargetSN-Item</w:t>
      </w:r>
    </w:p>
    <w:p w14:paraId="23D4CC8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5B6C58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S-CPAC-MultiTargetSN-Item ::= SEQUENCE {</w:t>
      </w:r>
    </w:p>
    <w:p w14:paraId="3FC3F9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target-S-NG-RANnodeID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GlobalNG-RANNode-ID,</w:t>
      </w:r>
    </w:p>
    <w:p w14:paraId="5C380AF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recommendedCandidatePSCells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OCTET STRING,</w:t>
      </w:r>
    </w:p>
    <w:p w14:paraId="6D0ACD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{S-CPAC-MultiTargetSN-Item-ExtIEs} } OPTIONAL,</w:t>
      </w:r>
    </w:p>
    <w:p w14:paraId="527895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709A9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8B690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EDACB1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S-CPAC-MultiTargetSN-Item-ExtIEs XNAP-PROTOCOL-EXTENSION ::= {</w:t>
      </w:r>
    </w:p>
    <w:p w14:paraId="4AAD3E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34050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554C9F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0D449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S-CPAC-InterSN-ExecutionNotify ::= ENUMERATED {executed, ...}</w:t>
      </w:r>
    </w:p>
    <w:p w14:paraId="0B1155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2F8C2F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ServiceType ::= ENUMERATED{</w:t>
      </w:r>
    </w:p>
    <w:p w14:paraId="0C5D5A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qMC-for-streaming-service,</w:t>
      </w:r>
    </w:p>
    <w:p w14:paraId="74526FA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qMC-for-MTSI-service,</w:t>
      </w:r>
    </w:p>
    <w:p w14:paraId="1992B96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qMC-for-VR-service,</w:t>
      </w:r>
    </w:p>
    <w:p w14:paraId="2CDF8C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72EE2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CAC7B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001AA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SecondarydataForwardingInfoFromTarget-Item::= SEQUENCE {</w:t>
      </w:r>
    </w:p>
    <w:p w14:paraId="5AFBD4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secondarydataForwardingInfoFromTarget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DataForwardingInfoFromTargetNGRANnode,</w:t>
      </w:r>
    </w:p>
    <w:p w14:paraId="0A2389C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 SecondarydataForwardingInfoFromTarget-Item-ExtIEs}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106928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  <w:t>...</w:t>
      </w:r>
    </w:p>
    <w:p w14:paraId="2D5013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41552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0FAAD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SecondarydataForwardingInfoFromTarget-Item-ExtIEs XNAP-PROTOCOL-EXTENSION ::= {</w:t>
      </w:r>
    </w:p>
    <w:p w14:paraId="5BE282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BB354B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9C5A9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EFBD6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SecondarydataForwardingInfoFromTarget-List ::= SEQUENCE (SIZE(1..maxnoofMultiConnectivityMinusOne)) OF SecondarydataForwardingInfoFromTarget-Item</w:t>
      </w:r>
    </w:p>
    <w:p w14:paraId="5E6087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83A15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SCGActivationRequest ::= ENUMERATED {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activate-scg</w:t>
      </w:r>
      <w:r w:rsidRPr="007B5C64">
        <w:rPr>
          <w:rFonts w:ascii="Courier New" w:eastAsia="SimSun" w:hAnsi="Courier New"/>
          <w:noProof/>
          <w:sz w:val="16"/>
          <w:lang w:eastAsia="ko-KR"/>
        </w:rPr>
        <w:t>, de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activate-scg</w:t>
      </w:r>
      <w:r w:rsidRPr="007B5C64">
        <w:rPr>
          <w:rFonts w:ascii="Courier New" w:eastAsia="SimSun" w:hAnsi="Courier New"/>
          <w:noProof/>
          <w:sz w:val="16"/>
          <w:lang w:eastAsia="ko-KR"/>
        </w:rPr>
        <w:t>, ...}</w:t>
      </w:r>
    </w:p>
    <w:p w14:paraId="276277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79F39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SCGActivationStatus ::= ENUMERATED {scg-activated, scg-deactivated, ...}</w:t>
      </w:r>
    </w:p>
    <w:p w14:paraId="0261662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D9831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453" w:name="_Hlk513552467"/>
      <w:r w:rsidRPr="007B5C64">
        <w:rPr>
          <w:rFonts w:ascii="Courier New" w:eastAsia="SimSun" w:hAnsi="Courier New"/>
          <w:noProof/>
          <w:sz w:val="16"/>
          <w:lang w:eastAsia="ko-KR"/>
        </w:rPr>
        <w:t>SCGConfigurationQuery</w:t>
      </w:r>
      <w:bookmarkEnd w:id="1453"/>
      <w:r w:rsidRPr="007B5C64">
        <w:rPr>
          <w:rFonts w:ascii="Courier New" w:eastAsia="SimSun" w:hAnsi="Courier New"/>
          <w:noProof/>
          <w:sz w:val="16"/>
          <w:lang w:eastAsia="ko-KR"/>
        </w:rPr>
        <w:tab/>
        <w:t>::= ENUMERATED {true, ...}</w:t>
      </w:r>
    </w:p>
    <w:p w14:paraId="029E55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F35A82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SCGIndicator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ENUMERATED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{released, ...}</w:t>
      </w:r>
    </w:p>
    <w:p w14:paraId="188020E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67C2F9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>SCGFailureReportContainer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>OCTET STRING</w:t>
      </w:r>
    </w:p>
    <w:p w14:paraId="653B7C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6155B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SDTSupportRequest</w:t>
      </w:r>
      <w:r w:rsidRPr="007B5C64">
        <w:rPr>
          <w:rFonts w:ascii="Courier New" w:eastAsia="SimSun" w:hAnsi="Courier New"/>
          <w:noProof/>
          <w:snapToGrid w:val="0"/>
          <w:sz w:val="16"/>
        </w:rPr>
        <w:t xml:space="preserve"> ::= SEQUENCE </w:t>
      </w:r>
      <w:r w:rsidRPr="007B5C64">
        <w:rPr>
          <w:rFonts w:ascii="Courier New" w:eastAsia="SimSun" w:hAnsi="Courier New"/>
          <w:noProof/>
          <w:sz w:val="16"/>
          <w:lang w:eastAsia="ko-KR"/>
        </w:rPr>
        <w:t>{</w:t>
      </w:r>
    </w:p>
    <w:p w14:paraId="6C7067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sdtindicator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SDTIndicator,</w:t>
      </w:r>
    </w:p>
    <w:p w14:paraId="2F47F5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sdtAssistantInfo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SDTAssistantInfo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769993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SDTSupportRequest</w:t>
      </w:r>
      <w:r w:rsidRPr="007B5C64">
        <w:rPr>
          <w:rFonts w:ascii="Courier New" w:eastAsia="SimSun" w:hAnsi="Courier New"/>
          <w:noProof/>
          <w:snapToGrid w:val="0"/>
          <w:sz w:val="16"/>
        </w:rPr>
        <w:t>-ExtIEs} } OPTIONAL,</w:t>
      </w:r>
    </w:p>
    <w:p w14:paraId="7CB53A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4F9EBE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17ED7C8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0CCFC47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SDTSupportRequest</w:t>
      </w:r>
      <w:r w:rsidRPr="007B5C64">
        <w:rPr>
          <w:rFonts w:ascii="Courier New" w:eastAsia="SimSun" w:hAnsi="Courier New"/>
          <w:noProof/>
          <w:snapToGrid w:val="0"/>
          <w:sz w:val="16"/>
        </w:rPr>
        <w:t>-ExtIEs XNAP-PROTOCOL-EXTENSION ::= {</w:t>
      </w:r>
    </w:p>
    <w:p w14:paraId="19B055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1CCB2F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39EF5A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E759B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SDTIndicator ::= ENUMERATED {true, ...}</w:t>
      </w:r>
    </w:p>
    <w:p w14:paraId="70E3E6F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2216F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SDTAssistantInfo ::= ENUMERATED {single-packet, multiple-packets, ...}</w:t>
      </w:r>
    </w:p>
    <w:p w14:paraId="07BF311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CCAB3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SDT-Termination-Request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ENUMERATED {radio-link-problem, normal, ..., large-sdt-volume-from-BSR}</w:t>
      </w:r>
    </w:p>
    <w:p w14:paraId="174D14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320B3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SDTPartialUEContextInfo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SEQUENCE {</w:t>
      </w:r>
    </w:p>
    <w:p w14:paraId="189FB5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dRBsToBeSetup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SDT-DRBsToBeSetupList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420ED8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sRBsToBeSetup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SDT-SRBsToBeSetupList,</w:t>
      </w:r>
    </w:p>
    <w:p w14:paraId="4E9BA6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SDTPartialUEContextInfo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-ExtIEs} 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4450C4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98A018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E692E1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SDTPartialUEContextInfo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</w:t>
      </w:r>
      <w:r w:rsidRPr="007B5C64">
        <w:rPr>
          <w:rFonts w:ascii="Courier New" w:eastAsia="SimSun" w:hAnsi="Courier New"/>
          <w:noProof/>
          <w:snapToGrid w:val="0"/>
          <w:sz w:val="16"/>
        </w:rPr>
        <w:t xml:space="preserve"> XNAP-PROTOCOL-EXTENSION ::= {</w:t>
      </w:r>
    </w:p>
    <w:p w14:paraId="541951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6A647A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2BB65D6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E2943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SDT-DRBsToBeSetupList ::= SEQUENCE (SIZE(1..maxnoofDRBs)) OF SDT-DRBsToBeSetupList-Item</w:t>
      </w:r>
    </w:p>
    <w:p w14:paraId="6002251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D5652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SDT-DRBsToBeSetupList-Item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SEQUENCE {</w:t>
      </w:r>
    </w:p>
    <w:p w14:paraId="03B736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drb-ID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DRB-ID,</w:t>
      </w:r>
    </w:p>
    <w:p w14:paraId="26B074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uL-TNLInfo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UPTransportLayerInformation,</w:t>
      </w:r>
    </w:p>
    <w:p w14:paraId="5A78F2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dRB-RLC-Bearer-Configuration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OCTET STRING,</w:t>
      </w:r>
    </w:p>
    <w:p w14:paraId="6D03C5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dRB-QoS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QoSFlowLevelQoSParameters,</w:t>
      </w:r>
    </w:p>
    <w:p w14:paraId="44C703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rLC-Mode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RLCMode,</w:t>
      </w:r>
    </w:p>
    <w:p w14:paraId="21D8D6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s-nssai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S-NSSAI,</w:t>
      </w:r>
    </w:p>
    <w:p w14:paraId="16B2BC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pDCP-SNLength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PDCPSNLength,</w:t>
      </w:r>
    </w:p>
    <w:p w14:paraId="620470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flows-Mapped-To-DRB-List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Flows-Mapped-To-DRB-List,</w:t>
      </w:r>
    </w:p>
    <w:p w14:paraId="5F6D43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iE-Extensions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ProtocolExtensionContainer { { SDT-DRBsToBeSetupList-Item-ExtIEs} } OPTIONAL,</w:t>
      </w:r>
    </w:p>
    <w:p w14:paraId="7DD504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01EE9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CEFE3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9FC907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SDT-DRBsToBeSetupList-Item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noProof/>
          <w:snapToGrid w:val="0"/>
          <w:sz w:val="16"/>
        </w:rPr>
        <w:t>XNAP-PROTOCOL-EXTENSION ::= {</w:t>
      </w:r>
    </w:p>
    <w:p w14:paraId="79403F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30CF7E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2329D0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1635A9B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SDT-SRBsToBeSetupList ::= SEQUENCE (SIZE(1..maxnoofSRBs)) OF SDT-SRBsToBeSetupList-Item</w:t>
      </w:r>
    </w:p>
    <w:p w14:paraId="23BCF40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2E97D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SDT-SRBsToBeSetupList-Item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SEQUENCE {</w:t>
      </w:r>
    </w:p>
    <w:p w14:paraId="726DD4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srb-ID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SRB-ID,</w:t>
      </w:r>
    </w:p>
    <w:p w14:paraId="7A7288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RB-RLC-Bearer-Configuration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OCTET STRING,</w:t>
      </w:r>
    </w:p>
    <w:p w14:paraId="16FA36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iE-Extensions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ProtocolExtensionContainer { { SDT-SRBsToBeSetupList-Item-ExtIEs} } OPTIONAL,</w:t>
      </w:r>
    </w:p>
    <w:p w14:paraId="18120A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73C2C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A8CCA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64E69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SDT-SRBsToBeSetupList-Item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noProof/>
          <w:snapToGrid w:val="0"/>
          <w:sz w:val="16"/>
        </w:rPr>
        <w:t>XNAP-PROTOCOL-EXTENSION ::= {</w:t>
      </w:r>
    </w:p>
    <w:p w14:paraId="393ECE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397368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1B8523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5DBC2C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SRB-ID ::= INTEGER (0..4, ...)</w:t>
      </w:r>
    </w:p>
    <w:p w14:paraId="16FE0B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2B1A7D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SDTDataForwardingDRBList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SEQUENCE (SIZE(1..maxnoofDRBs)) OF </w:t>
      </w:r>
      <w:r w:rsidRPr="007B5C64">
        <w:rPr>
          <w:rFonts w:ascii="Courier New" w:eastAsia="SimSun" w:hAnsi="Courier New"/>
          <w:noProof/>
          <w:sz w:val="16"/>
          <w:lang w:eastAsia="ko-KR"/>
        </w:rPr>
        <w:t>SDTDataForwardingDRBList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-Item</w:t>
      </w:r>
    </w:p>
    <w:p w14:paraId="3249708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66F71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SDTDataForwardingDRBList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-Item ::= SEQUENCE {</w:t>
      </w:r>
    </w:p>
    <w:p w14:paraId="3C517A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drb-ID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DRB-ID,</w:t>
      </w:r>
    </w:p>
    <w:p w14:paraId="1CD885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dL-TNLInfo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UPTransportLayerInformation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OPTIONAL,</w:t>
      </w:r>
    </w:p>
    <w:p w14:paraId="397595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iE-Extensions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ProtocolExtensionContainer { { </w:t>
      </w:r>
      <w:r w:rsidRPr="007B5C64">
        <w:rPr>
          <w:rFonts w:ascii="Courier New" w:eastAsia="SimSun" w:hAnsi="Courier New"/>
          <w:noProof/>
          <w:sz w:val="16"/>
          <w:lang w:eastAsia="ko-KR"/>
        </w:rPr>
        <w:t>SDTDataForwardingDRBList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-Item-ExtIEs} } OPTIONAL,</w:t>
      </w:r>
    </w:p>
    <w:p w14:paraId="6F073F2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40EC9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64AC5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D7E53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SDTDataForwardingDRBList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/>
          <w:noProof/>
          <w:snapToGrid w:val="0"/>
          <w:sz w:val="16"/>
        </w:rPr>
        <w:t>XNAP-PROTOCOL-EXTENSION ::= {</w:t>
      </w:r>
    </w:p>
    <w:p w14:paraId="324C11F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2B5A238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3C1189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7DA611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SecondaryRATUsageInformation ::= SEQUENCE {</w:t>
      </w:r>
    </w:p>
    <w:p w14:paraId="5FCBD3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pDUSessionUsageReport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PDUSessionUsageReport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98FD3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qosFlowsUsageReportList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QoSFlowsUsageReportList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DBBFE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{SecondaryRATUsageInformation-ExtIEs}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00CA3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FFA08C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62F84E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80B36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SecondaryRATUsageInformation-ExtIEs XNAP-PROTOCOL-EXTENSION ::= {</w:t>
      </w:r>
    </w:p>
    <w:p w14:paraId="4125E5F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5F432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454C9D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3D0CE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454" w:name="_Hlk515407386"/>
      <w:r w:rsidRPr="007B5C64">
        <w:rPr>
          <w:rFonts w:ascii="Courier New" w:eastAsia="SimSun" w:hAnsi="Courier New"/>
          <w:noProof/>
          <w:sz w:val="16"/>
          <w:lang w:eastAsia="ko-KR"/>
        </w:rPr>
        <w:t>SecurityIndication</w:t>
      </w:r>
      <w:bookmarkEnd w:id="1454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SEQUENCE {</w:t>
      </w:r>
    </w:p>
    <w:p w14:paraId="1C89D7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integrityProtectionIndication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ENUMERATED {required, preferred, not-needed, ...},</w:t>
      </w:r>
    </w:p>
    <w:p w14:paraId="6F09CF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  <w:t>confidentialityProtectionIndication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ENUMERATED {required, preferred, not-needed, ...},</w:t>
      </w:r>
    </w:p>
    <w:p w14:paraId="665FAE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maximumIPdatarate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MaximumIPdatarate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FBDDF9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-- </w:t>
      </w:r>
      <w:r w:rsidRPr="007B5C64">
        <w:rPr>
          <w:rFonts w:ascii="Courier New" w:eastAsia="Malgun Gothic" w:hAnsi="Courier New"/>
          <w:noProof/>
          <w:sz w:val="16"/>
          <w:lang w:eastAsia="ko-KR"/>
        </w:rPr>
        <w:t xml:space="preserve">This IE shall be present if the </w:t>
      </w:r>
      <w:r w:rsidRPr="007B5C64">
        <w:rPr>
          <w:rFonts w:ascii="Courier New" w:eastAsia="Malgun Gothic" w:hAnsi="Courier New"/>
          <w:i/>
          <w:noProof/>
          <w:sz w:val="16"/>
          <w:lang w:eastAsia="ko-KR"/>
        </w:rPr>
        <w:t>Integrity Protection</w:t>
      </w:r>
      <w:r w:rsidRPr="007B5C64">
        <w:rPr>
          <w:rFonts w:ascii="Courier New" w:eastAsia="Malgun Gothic" w:hAnsi="Courier New"/>
          <w:noProof/>
          <w:sz w:val="16"/>
          <w:lang w:eastAsia="ko-KR"/>
        </w:rPr>
        <w:t xml:space="preserve"> IE within the </w:t>
      </w:r>
      <w:r w:rsidRPr="007B5C64">
        <w:rPr>
          <w:rFonts w:ascii="Courier New" w:eastAsia="Malgun Gothic" w:hAnsi="Courier New"/>
          <w:i/>
          <w:noProof/>
          <w:sz w:val="16"/>
          <w:lang w:eastAsia="ko-KR"/>
        </w:rPr>
        <w:t>Security Indication</w:t>
      </w:r>
      <w:r w:rsidRPr="007B5C64">
        <w:rPr>
          <w:rFonts w:ascii="Courier New" w:eastAsia="Malgun Gothic" w:hAnsi="Courier New"/>
          <w:noProof/>
          <w:sz w:val="16"/>
          <w:lang w:eastAsia="ko-KR"/>
        </w:rPr>
        <w:t xml:space="preserve"> IE is present and set to "required" or "preferred". --</w:t>
      </w:r>
    </w:p>
    <w:p w14:paraId="3236B60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SecurityIndication-ExtIEs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} } OPTIONAL,</w:t>
      </w:r>
    </w:p>
    <w:p w14:paraId="77F160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...</w:t>
      </w:r>
    </w:p>
    <w:p w14:paraId="020210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2449A7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38B0E4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SecurityIndication-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754622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1EAC318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4EF46E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123FB3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30E6C1B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SecurityResult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::= SEQUENCE {</w:t>
      </w:r>
    </w:p>
    <w:p w14:paraId="1FA1BCC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integrityProtectionResult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ENUMERATED {performed, not-performed, ...},</w:t>
      </w:r>
    </w:p>
    <w:p w14:paraId="1AD311F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confidentialityProtectionResult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ENUMERATED {performed, not-performed, ...},</w:t>
      </w:r>
    </w:p>
    <w:p w14:paraId="2E648F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-Extensions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SecurityResult-ExtIEs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 OPTIONAL,</w:t>
      </w:r>
    </w:p>
    <w:p w14:paraId="62DAC9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7E6F35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0B5F22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5BCAC3F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SecurityResult-ExtIEs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0CCCE8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2C115C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310F3F1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30F3D0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SensorMeasurementConfiguration ::= SEQUENCE {</w:t>
      </w:r>
    </w:p>
    <w:p w14:paraId="148686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sensorMeasConfig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SensorMeasConfig,</w:t>
      </w:r>
    </w:p>
    <w:p w14:paraId="07EF07C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sensorMeasConfigNameList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SensorMeasConfigNameList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7809F6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 SensorMeasurementConfiguration-ExtIEs } } OPTIONAL,</w:t>
      </w:r>
    </w:p>
    <w:p w14:paraId="314134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2D8CF90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43960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82A61E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SensorMeasurementConfiguration-ExtIEs XNAP-PROTOCOL-EXTENSION ::= {</w:t>
      </w:r>
    </w:p>
    <w:p w14:paraId="0CFABB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9F51C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B5883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DB8357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SensorMeasConfigNameList ::= SEQUENCE (SIZE(1..maxnoofSensorName)) OF SensorName</w:t>
      </w:r>
    </w:p>
    <w:p w14:paraId="0EE6CEE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79D07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SensorMeasConfig::= ENUMERATED {setup,...}</w:t>
      </w:r>
    </w:p>
    <w:p w14:paraId="6E2D1CE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3BBFD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SensorName ::= </w:t>
      </w:r>
      <w:r w:rsidRPr="007B5C64">
        <w:rPr>
          <w:rFonts w:ascii="Courier New" w:eastAsia="MS Mincho" w:hAnsi="Courier New"/>
          <w:noProof/>
          <w:snapToGrid w:val="0"/>
          <w:sz w:val="16"/>
          <w:lang w:eastAsia="ko-KR"/>
        </w:rPr>
        <w:t>SEQUENCE {</w:t>
      </w:r>
    </w:p>
    <w:p w14:paraId="6DF8068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uncompensatedBarometricConfig</w:t>
      </w:r>
      <w:r w:rsidRPr="007B5C64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ENUMERATED {true, ...}</w:t>
      </w:r>
      <w:r w:rsidRPr="007B5C64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OPTIONAL</w:t>
      </w:r>
      <w:r w:rsidRPr="007B5C64">
        <w:rPr>
          <w:rFonts w:ascii="Courier New" w:eastAsia="MS Mincho" w:hAnsi="Courier New"/>
          <w:noProof/>
          <w:snapToGrid w:val="0"/>
          <w:sz w:val="16"/>
          <w:lang w:eastAsia="ko-KR"/>
        </w:rPr>
        <w:t>,</w:t>
      </w:r>
    </w:p>
    <w:p w14:paraId="5F1EBD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ueSpeedConfig</w:t>
      </w:r>
      <w:r w:rsidRPr="007B5C64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ENUMERATED {true, ...}</w:t>
      </w:r>
      <w:r w:rsidRPr="007B5C64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OPTIONAL</w:t>
      </w:r>
      <w:r w:rsidRPr="007B5C64">
        <w:rPr>
          <w:rFonts w:ascii="Courier New" w:eastAsia="MS Mincho" w:hAnsi="Courier New"/>
          <w:noProof/>
          <w:snapToGrid w:val="0"/>
          <w:sz w:val="16"/>
          <w:lang w:eastAsia="ko-KR"/>
        </w:rPr>
        <w:t>,</w:t>
      </w:r>
    </w:p>
    <w:p w14:paraId="395BEF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ueOrientationConfig</w:t>
      </w:r>
      <w:r w:rsidRPr="007B5C64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ENUMERATED {true, ...}</w:t>
      </w:r>
      <w:r w:rsidRPr="007B5C64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OPTIONAL</w:t>
      </w:r>
      <w:r w:rsidRPr="007B5C64">
        <w:rPr>
          <w:rFonts w:ascii="Courier New" w:eastAsia="MS Mincho" w:hAnsi="Courier New"/>
          <w:noProof/>
          <w:snapToGrid w:val="0"/>
          <w:sz w:val="16"/>
          <w:lang w:eastAsia="ko-KR"/>
        </w:rPr>
        <w:t>,</w:t>
      </w:r>
    </w:p>
    <w:p w14:paraId="170D0E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ProtocolExtensionContainer { {SensorNameConfig-ExtIEs} } OPTIONAL,</w:t>
      </w:r>
    </w:p>
    <w:p w14:paraId="6AFEC1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S Mincho" w:hAnsi="Courier New"/>
          <w:noProof/>
          <w:snapToGrid w:val="0"/>
          <w:sz w:val="16"/>
          <w:lang w:eastAsia="ko-KR"/>
        </w:rPr>
        <w:t>...</w:t>
      </w:r>
    </w:p>
    <w:p w14:paraId="4A4A31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S Mincho" w:hAnsi="Courier New"/>
          <w:noProof/>
          <w:snapToGrid w:val="0"/>
          <w:sz w:val="16"/>
          <w:lang w:eastAsia="ko-KR"/>
        </w:rPr>
        <w:t>}</w:t>
      </w:r>
    </w:p>
    <w:p w14:paraId="1B63E5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26EDD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SensorNameConfig-ExtIEs 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XN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AP-PROTOCOL-EXTENSION ::= {</w:t>
      </w:r>
    </w:p>
    <w:p w14:paraId="5235B9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2239A3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AE03B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674EB9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52362C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-- Served Cells E-UTRA IEs</w:t>
      </w:r>
    </w:p>
    <w:p w14:paraId="0354AC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bookmarkStart w:id="1455" w:name="_Hlk513551051"/>
    </w:p>
    <w:p w14:paraId="626760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32FC9A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456" w:name="_Hlk515442062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ServedCellInformation-E-UTRA ::= SEQUENCE {</w:t>
      </w:r>
    </w:p>
    <w:p w14:paraId="1FAE5D9B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  <w:rPrChange w:id="1457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58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>e-utra-pci</w:t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59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60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61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62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63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64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65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66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  <w:t>E-UTRAPCI,</w:t>
      </w:r>
    </w:p>
    <w:p w14:paraId="7F49D354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  <w:rPrChange w:id="1467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</w:pP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68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  <w:t>e-utra-cgi</w:t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69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70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71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72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73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74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75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76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  <w:t>E-UTRA-CGI,</w:t>
      </w:r>
    </w:p>
    <w:p w14:paraId="4E3D3D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77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tac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TAC,</w:t>
      </w:r>
    </w:p>
    <w:p w14:paraId="1E6A0E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ranac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RANAC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5AC12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broadcastPLMNs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SEQUENCE (SIZE(1..maxnoofBPLMNs)) OF ServedCellInformation-E-UTRA-perBPLMN,</w:t>
      </w:r>
    </w:p>
    <w:p w14:paraId="155459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e-utra-mode-info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ServedCellInformation-E-UTRA-ModeInfo,</w:t>
      </w:r>
    </w:p>
    <w:p w14:paraId="5FF1AC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numberofAntennaPorts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NumberOfAntennaPorts-E-UTRA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579041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prach-configuration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E-UTRAPRACHConfiguration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E9ED18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mBSFNsubframeInfo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MBSFNSubframeInfo-E-UTRA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4DD811F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multibandInfo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>E-UTRAMultibandInfoList</w:t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ab/>
        <w:t>OPTIONAL,</w:t>
      </w:r>
    </w:p>
    <w:p w14:paraId="7535EA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freqBandIndicatorPriority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ENUMERATED {not-broadcast, broadcast, ...}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0806B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bandwidthReducedSI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ENUMERATED {scheduled, ...}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49A5AB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protectedE-UTRAResourceIndication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ProtectedE-UTRAResourceIndication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3BDDA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ServedCellInformation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-E-UTRA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} }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OPTIONAL,</w:t>
      </w:r>
    </w:p>
    <w:p w14:paraId="55763AB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33B6B90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03E4E6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</w:p>
    <w:p w14:paraId="7F680B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ServedCellInformation-E-UTRA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XNAP-PROTOCOL-EXTENSION ::= {</w:t>
      </w:r>
    </w:p>
    <w:p w14:paraId="5595F6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{ ID id-BPLMN-ID-Info-EUTRA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EXTENSION BPLMN-ID-Info-EUTRA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 xml:space="preserve">PRESENCE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optional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}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|</w:t>
      </w:r>
    </w:p>
    <w:p w14:paraId="750FD5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bookmarkStart w:id="1478" w:name="MCCQCTEMPBM_00000351"/>
      <w:r w:rsidRPr="007B5C64">
        <w:rPr>
          <w:rFonts w:ascii="Courier New" w:eastAsia="DengXian" w:hAnsi="Courier New" w:cs="Courier New"/>
          <w:noProof/>
          <w:snapToGrid w:val="0"/>
          <w:sz w:val="16"/>
          <w:lang w:val="fr-FR"/>
        </w:rPr>
        <w:tab/>
        <w:t>{ ID id-NPRACHConfiguration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  <w:t>CRITICALITY ignore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  <w:t>EXTENSION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lang w:val="fr-FR"/>
        </w:rPr>
        <w:t>NPRACHConfiguration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  <w:t>PRESENCE optional}</w:t>
      </w:r>
      <w:bookmarkEnd w:id="1478"/>
      <w:r w:rsidRPr="007B5C64">
        <w:rPr>
          <w:rFonts w:ascii="Courier New" w:eastAsia="SimSun" w:hAnsi="Courier New"/>
          <w:snapToGrid w:val="0"/>
          <w:sz w:val="16"/>
          <w:lang w:val="fr-FR"/>
        </w:rPr>
        <w:t>,</w:t>
      </w:r>
    </w:p>
    <w:p w14:paraId="7B770D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215053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21AC07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</w:p>
    <w:p w14:paraId="5FB57C3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</w:p>
    <w:p w14:paraId="506A9A1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ServedCellInformation-E-UTRA-perBPLMN ::= SEQUENCE {</w:t>
      </w:r>
    </w:p>
    <w:p w14:paraId="24A6AEA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plmn-id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PLMN-Identity,</w:t>
      </w:r>
    </w:p>
    <w:p w14:paraId="298773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ServedCellInformation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-E-UTRA-perBPLMN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} } OPTIONAL,</w:t>
      </w:r>
    </w:p>
    <w:p w14:paraId="4C6F2A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5FABC2E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5B61F8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</w:p>
    <w:p w14:paraId="58828BD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ServedCellInformation-E-UTRA-perBPLMN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XNAP-PROTOCOL-EXTENSION ::= {</w:t>
      </w:r>
    </w:p>
    <w:p w14:paraId="233C62F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5EAD9B1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452370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</w:p>
    <w:p w14:paraId="7B9C48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</w:p>
    <w:p w14:paraId="359D21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ServedCellInformation-E-UTRA-ModeInfo ::= CHOICE {</w:t>
      </w:r>
    </w:p>
    <w:p w14:paraId="681D6F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fdd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ServedCellInformation-E-UTRA-FDDInfo,</w:t>
      </w:r>
    </w:p>
    <w:p w14:paraId="4C5C80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tdd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ServedCellInformation-E-UTRA-TDDInfo,</w:t>
      </w:r>
    </w:p>
    <w:p w14:paraId="13BCF2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choice-extension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ProtocolIE-Single-Container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{ {ServedCellInformation-E-UTRA-ModeInfo-ExtIEs} }</w:t>
      </w:r>
    </w:p>
    <w:p w14:paraId="52AFD8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3F0B52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305B86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ServedCellInformation-E-UTRA-ModeInfo-ExtIEs XNAP-PROTOCOL-IES ::= {</w:t>
      </w:r>
    </w:p>
    <w:p w14:paraId="423538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...</w:t>
      </w:r>
    </w:p>
    <w:p w14:paraId="0ED63B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4BBC830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</w:p>
    <w:p w14:paraId="19FAED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</w:p>
    <w:p w14:paraId="4A6883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ServedCellInformation-E-UTRA-FDDInfo ::= SEQUENCE {</w:t>
      </w:r>
    </w:p>
    <w:p w14:paraId="267F19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ul-earfcn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E-UTRAARFCN,</w:t>
      </w:r>
    </w:p>
    <w:p w14:paraId="74FA28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dl-earfcn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E-UTRAARFCN,</w:t>
      </w:r>
    </w:p>
    <w:p w14:paraId="3BE4A064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  <w:rPrChange w:id="1479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80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>ul-e-utraTxBW</w:t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81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82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noProof/>
          <w:sz w:val="16"/>
          <w:lang w:val="sv-SE" w:eastAsia="ko-KR"/>
          <w:rPrChange w:id="1483" w:author="Author" w:date="2025-09-04T22:03:00Z" w16du:dateUtc="2025-09-04T20:03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  <w:t>E-UTRATransmissionBandwidth,</w:t>
      </w:r>
    </w:p>
    <w:p w14:paraId="4CE9E5FB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  <w:rPrChange w:id="1484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</w:pP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85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  <w:t>dl-e-utraTxBW</w:t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86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87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noProof/>
          <w:sz w:val="16"/>
          <w:lang w:val="sv-SE" w:eastAsia="ko-KR"/>
          <w:rPrChange w:id="1488" w:author="Author" w:date="2025-09-04T22:03:00Z" w16du:dateUtc="2025-09-04T20:03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  <w:t>E-UTRATransmissionBandwidth,</w:t>
      </w:r>
    </w:p>
    <w:p w14:paraId="4428BD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EE7DAB">
        <w:rPr>
          <w:rFonts w:ascii="Courier New" w:eastAsia="SimSun" w:hAnsi="Courier New"/>
          <w:snapToGrid w:val="0"/>
          <w:sz w:val="16"/>
          <w:lang w:val="sv-SE"/>
          <w:rPrChange w:id="1489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  <w:lastRenderedPageBreak/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ServedCellInformation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-E-UTRA-FDDInfo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} } OPTIONAL,</w:t>
      </w:r>
    </w:p>
    <w:p w14:paraId="69F03B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401DF6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588BDD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</w:p>
    <w:p w14:paraId="08ADFB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ServedCellInformation-E-UTRA-FDDInfo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XNAP-PROTOCOL-EXTENSION ::= {</w:t>
      </w:r>
    </w:p>
    <w:p w14:paraId="1583E1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{ ID id-OffsetOfNbiotChannelNumberToDL-EARFCN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EXTENSION OffsetOfNbiotChannelNumberToEARFCN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PRESENCE optional}|</w:t>
      </w:r>
    </w:p>
    <w:p w14:paraId="7F5EBC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{ ID id-OffsetOfNbiotChannelNumberToUL-EARFCN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OffsetOfNbiotChannelNumberToEARFCN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,</w:t>
      </w:r>
    </w:p>
    <w:p w14:paraId="7073F9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2C2989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507BDA1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3A6A95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26018D1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ServedCellInformation-E-UTRA-TDDInfo ::= SEQUENCE {</w:t>
      </w:r>
    </w:p>
    <w:p w14:paraId="248ED7B1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  <w:rPrChange w:id="1490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91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>earfcn</w:t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92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93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94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95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96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  <w:t>E-UTRAARFCN,</w:t>
      </w:r>
    </w:p>
    <w:p w14:paraId="16F57273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  <w:rPrChange w:id="1497" w:author="Author" w:date="2025-09-04T22:03:00Z" w16du:dateUtc="2025-09-04T20:03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</w:pP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98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  <w:t>e-utraTxBW</w:t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499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500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501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502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noProof/>
          <w:sz w:val="16"/>
          <w:lang w:val="sv-SE" w:eastAsia="ko-KR"/>
          <w:rPrChange w:id="1503" w:author="Author" w:date="2025-09-04T22:03:00Z" w16du:dateUtc="2025-09-04T20:03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  <w:t>E-UTRATransmissionBandwidth,</w:t>
      </w:r>
    </w:p>
    <w:p w14:paraId="613474C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EE7DAB">
        <w:rPr>
          <w:rFonts w:ascii="Courier New" w:eastAsia="SimSun" w:hAnsi="Courier New"/>
          <w:noProof/>
          <w:snapToGrid w:val="0"/>
          <w:sz w:val="16"/>
          <w:lang w:val="sv-SE" w:eastAsia="ko-KR"/>
          <w:rPrChange w:id="1504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subframeAssignmnet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ENUMERATED {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sa0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,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sa1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,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sa2</w:t>
      </w:r>
      <w:r w:rsidRPr="007B5C64">
        <w:rPr>
          <w:rFonts w:ascii="Courier New" w:eastAsia="SimSun" w:hAnsi="Courier New"/>
          <w:sz w:val="16"/>
          <w:lang w:val="fr-FR" w:eastAsia="ko-KR"/>
        </w:rPr>
        <w:t>,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sa3,sa4,sa5,sa6,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...},</w:t>
      </w:r>
    </w:p>
    <w:p w14:paraId="346FD4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specialSubframeInfo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SpecialSubframeInfo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-E-UTRA,</w:t>
      </w:r>
    </w:p>
    <w:p w14:paraId="41446B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ServedCellInformation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-E-UTRA-TDDInfo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} } OPTIONAL,</w:t>
      </w:r>
    </w:p>
    <w:p w14:paraId="78E7BC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6D2F14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42263CF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</w:p>
    <w:p w14:paraId="4FFEC818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  <w:rPrChange w:id="1505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</w:pPr>
      <w:r w:rsidRPr="00EE7DAB">
        <w:rPr>
          <w:rFonts w:ascii="Courier New" w:eastAsia="SimSun" w:hAnsi="Courier New"/>
          <w:noProof/>
          <w:snapToGrid w:val="0"/>
          <w:sz w:val="16"/>
          <w:lang w:val="fr-FR" w:eastAsia="ko-KR"/>
          <w:rPrChange w:id="1506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>ServedCellInformation-E-UTRA-TDDInfo</w:t>
      </w:r>
      <w:r w:rsidRPr="00EE7DAB">
        <w:rPr>
          <w:rFonts w:ascii="Courier New" w:eastAsia="SimSun" w:hAnsi="Courier New"/>
          <w:snapToGrid w:val="0"/>
          <w:sz w:val="16"/>
          <w:lang w:val="fr-FR"/>
          <w:rPrChange w:id="1507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  <w:t>-</w:t>
      </w:r>
      <w:proofErr w:type="spellStart"/>
      <w:r w:rsidRPr="00EE7DAB">
        <w:rPr>
          <w:rFonts w:ascii="Courier New" w:eastAsia="SimSun" w:hAnsi="Courier New"/>
          <w:snapToGrid w:val="0"/>
          <w:sz w:val="16"/>
          <w:lang w:val="fr-FR"/>
          <w:rPrChange w:id="1508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  <w:t>ExtIEs</w:t>
      </w:r>
      <w:proofErr w:type="spellEnd"/>
      <w:r w:rsidRPr="00EE7DAB">
        <w:rPr>
          <w:rFonts w:ascii="Courier New" w:eastAsia="SimSun" w:hAnsi="Courier New"/>
          <w:snapToGrid w:val="0"/>
          <w:sz w:val="16"/>
          <w:lang w:val="fr-FR"/>
          <w:rPrChange w:id="1509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  <w:t xml:space="preserve"> XNAP-PROTOCOL-EXTENSION ::= {</w:t>
      </w:r>
    </w:p>
    <w:p w14:paraId="7C4F29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E7DAB">
        <w:rPr>
          <w:rFonts w:ascii="Courier New" w:eastAsia="SimSun" w:hAnsi="Courier New"/>
          <w:snapToGrid w:val="0"/>
          <w:sz w:val="16"/>
          <w:lang w:val="fr-FR" w:eastAsia="ko-KR"/>
          <w:rPrChange w:id="1510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  <w:lang w:eastAsia="ko-KR"/>
            </w:rPr>
          </w:rPrChange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{ ID id-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OffsetOfNbiotChannelNumberToDL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-EARFCN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OffsetOfNbiotChannelNumberToEARFCN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PRESENCE optional}|</w:t>
      </w:r>
    </w:p>
    <w:p w14:paraId="03EB386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{ ID id-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NBIoT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-UL-DL-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AlignmentOffset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CRITICALITY reject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NBIoT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-UL-DL-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AlignmentOffset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PRESENCE optional},</w:t>
      </w:r>
    </w:p>
    <w:p w14:paraId="71DFA2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2B796F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6CC2FD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0F7BD6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1CDB05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ServedCells-E-UTRA ::= SEQUENCE (SIZE (1..maxnoofCellsinNG-RANnode)) OF ServedCells-E-UTRA-Item</w:t>
      </w:r>
    </w:p>
    <w:p w14:paraId="197C36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D4EBE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ServedCells-E-UTRA-Item ::= SEQUENCE {</w:t>
      </w:r>
    </w:p>
    <w:p w14:paraId="60FD428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served-cell-info-E-UTRA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ServedCellInformation-E-UTRA,</w:t>
      </w:r>
    </w:p>
    <w:p w14:paraId="6EEE4D3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neighbour-info-NR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NeighbourInformation-NR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47155A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neighbour-info-E-UTRA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NeighbourInformation-E-UTRA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9313B8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-Extensions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ServedCells-E-UTRA-Item-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 OPTIONAL,</w:t>
      </w:r>
    </w:p>
    <w:p w14:paraId="10C47E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5D3429F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353BC6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51464B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ServedCells-E-UTRA-Item-ExtIEs</w:t>
      </w:r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10CDA9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{ ID id-SFN-Offset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SFN-Offset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3CF728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...</w:t>
      </w:r>
    </w:p>
    <w:p w14:paraId="70DFAE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5032FC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F0381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47903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511" w:name="_Hlk515513755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ServedCellsToUpdate-E-UTRA</w:t>
      </w:r>
      <w:bookmarkEnd w:id="1511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SEQUENCE {</w:t>
      </w:r>
    </w:p>
    <w:p w14:paraId="417C43F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served-Cells-ToAdd-E-UTRA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ServedCells-E-UTRA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74955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served-Cells-ToModify-E-UTRA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ServedCells-ToModify-E-UTRA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35904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served-Cells-ToDelete-E-UTRA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SEQUENCE (SIZE (1..maxnoofCellsinNG-RANnode)) OF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E-UTRA-CGI 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790B5A3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ServedC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ellsToUpdate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-E-UTRA-ExtIEs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} }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OPTIONAL,</w:t>
      </w:r>
    </w:p>
    <w:p w14:paraId="43916F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...</w:t>
      </w:r>
    </w:p>
    <w:p w14:paraId="3D7770B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A2BB6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A07478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ServedCellsToUpdate-E-UTRA-ExtIEs</w:t>
      </w:r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344F7C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68607E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lastRenderedPageBreak/>
        <w:t>}</w:t>
      </w:r>
    </w:p>
    <w:p w14:paraId="58E776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2BECD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2CDFF2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ServedCells-ToModify-E-UTRA ::= SEQUENCE (SIZE (1..maxnoofCellsinNG-RANnode)) OF ServedCells-ToModify-E-UTRA-Item</w:t>
      </w:r>
    </w:p>
    <w:p w14:paraId="2672DA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F37F8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ServedCells-ToModify-E-UTRA-Item ::= SEQUENCE {</w:t>
      </w:r>
    </w:p>
    <w:p w14:paraId="4133922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old-ECGI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E-UTRA-CGI,</w:t>
      </w:r>
    </w:p>
    <w:p w14:paraId="727A48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served-cell-info-E-UTRA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ServedCellInformation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-E-UTRA,</w:t>
      </w:r>
    </w:p>
    <w:p w14:paraId="583252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neighbour-info-NR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NeighbourInformation-NR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D8893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neighbour-info-E-UTRA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NeighbourInformation-E-UTRA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B8D4E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deactivation-indication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ENUMERATED {deactivated, ...}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6FF3B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-Extensions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Served-cells-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ToModify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-E-UTRA-Item-ExtIEs</w:t>
      </w:r>
      <w:r w:rsidRPr="007B5C64">
        <w:rPr>
          <w:rFonts w:ascii="Courier New" w:eastAsia="SimSun" w:hAnsi="Courier New"/>
          <w:snapToGrid w:val="0"/>
          <w:sz w:val="16"/>
        </w:rPr>
        <w:t>} }</w:t>
      </w:r>
      <w:r w:rsidRPr="007B5C64">
        <w:rPr>
          <w:rFonts w:ascii="Courier New" w:eastAsia="SimSun" w:hAnsi="Courier New"/>
          <w:snapToGrid w:val="0"/>
          <w:sz w:val="16"/>
        </w:rPr>
        <w:tab/>
        <w:t>OPTIONAL,</w:t>
      </w:r>
    </w:p>
    <w:p w14:paraId="588C009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0E002D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37D1DC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08FC94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Served-cells-ToModify-E-UTRA-Item-ExtIEs</w:t>
      </w:r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5CCDF4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{ ID id-SFN-Offset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SFN-Offset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641908F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2F79CE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6F0493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D9D2A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318150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-- Served Cells NR IEs</w:t>
      </w:r>
    </w:p>
    <w:p w14:paraId="490B41C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4FE6944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5BD267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bookmarkStart w:id="1512" w:name="_Hlk515405063"/>
      <w:proofErr w:type="spellStart"/>
      <w:r w:rsidRPr="007B5C64">
        <w:rPr>
          <w:rFonts w:ascii="Courier New" w:eastAsia="SimSun" w:hAnsi="Courier New"/>
          <w:snapToGrid w:val="0"/>
          <w:sz w:val="16"/>
        </w:rPr>
        <w:t>ServedCellInformation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-NR</w:t>
      </w:r>
      <w:bookmarkEnd w:id="1512"/>
      <w:r w:rsidRPr="007B5C64">
        <w:rPr>
          <w:rFonts w:ascii="Courier New" w:eastAsia="SimSun" w:hAnsi="Courier New"/>
          <w:snapToGrid w:val="0"/>
          <w:sz w:val="16"/>
        </w:rPr>
        <w:t xml:space="preserve"> ::= SEQUENCE {</w:t>
      </w:r>
    </w:p>
    <w:p w14:paraId="31CE8E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nrPCI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NRPCI,</w:t>
      </w:r>
    </w:p>
    <w:p w14:paraId="5C3DEFC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cellID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NR-CGI</w:t>
      </w:r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4F24D4B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tac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TAC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5300B9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ranac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RANAC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OPTIONAL,</w:t>
      </w:r>
    </w:p>
    <w:p w14:paraId="5DD2D7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broadcastPLMN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BroadcastPLMNs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7CAA0E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nrModeInfo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NRModeInfo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230786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measurementTimingConfiguration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OCTET STRING,</w:t>
      </w:r>
    </w:p>
    <w:p w14:paraId="72CD16B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connectivitySupport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Connectivity-Support,</w:t>
      </w:r>
      <w:r w:rsidRPr="007B5C64">
        <w:rPr>
          <w:rFonts w:ascii="Courier New" w:eastAsia="SimSun" w:hAnsi="Courier New"/>
          <w:snapToGrid w:val="0"/>
          <w:sz w:val="16"/>
        </w:rPr>
        <w:tab/>
      </w:r>
    </w:p>
    <w:p w14:paraId="40ED22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-Extensions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ServedCellInformation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-NR-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 OPTIONAL,</w:t>
      </w:r>
    </w:p>
    <w:p w14:paraId="645DE9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01CAD6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5D8596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68EE05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ServedCellInformation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-NR-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0E5DB0B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 ID id-BPLMN-ID-Info-NR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>EXTENSION BPLMN-ID-Info-NR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3B5247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 ID 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ConfiguredTACIndication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 xml:space="preserve">EXTENSION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ConfiguredTACIndication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5E8E21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 ID id-SSB-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PositionsInBurst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>EXTENSION SSB-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PositionsInBurst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0DB8DA9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 ID 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NRCellPRACHConfig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 xml:space="preserve">EXTENSION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NRCellPRACHConfig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07A79E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 ID id-NPN-Broadcast-Information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CRITICALITY reject</w:t>
      </w:r>
      <w:r w:rsidRPr="007B5C64">
        <w:rPr>
          <w:rFonts w:ascii="Courier New" w:eastAsia="SimSun" w:hAnsi="Courier New"/>
          <w:snapToGrid w:val="0"/>
          <w:sz w:val="16"/>
        </w:rPr>
        <w:tab/>
        <w:t>EXTENSION NPN-Broadcast-Information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4477F9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 ID id-CSI-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RSTransmissionIndication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>EXTENSION CSI-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RSTransmissionIndication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49985B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 ID id-SFN-Offset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>EXTENSION SFN-Offset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7506A9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>{</w:t>
      </w:r>
      <w:r w:rsidRPr="007B5C64">
        <w:rPr>
          <w:rFonts w:ascii="Courier New" w:eastAsia="SimSun" w:hAnsi="Courier New"/>
          <w:snapToGrid w:val="0"/>
          <w:sz w:val="16"/>
        </w:rPr>
        <w:t xml:space="preserve"> </w:t>
      </w:r>
      <w:r w:rsidRPr="007B5C64">
        <w:rPr>
          <w:rFonts w:ascii="Courier New" w:eastAsia="SimSun" w:hAnsi="Courier New" w:hint="eastAsia"/>
          <w:snapToGrid w:val="0"/>
          <w:sz w:val="16"/>
        </w:rPr>
        <w:t>ID id-Supported-MBS-</w:t>
      </w:r>
      <w:r w:rsidRPr="007B5C64">
        <w:rPr>
          <w:rFonts w:ascii="Courier New" w:eastAsia="SimSun" w:hAnsi="Courier New"/>
          <w:snapToGrid w:val="0"/>
          <w:sz w:val="16"/>
        </w:rPr>
        <w:t>F</w:t>
      </w:r>
      <w:r w:rsidRPr="007B5C64">
        <w:rPr>
          <w:rFonts w:ascii="Courier New" w:eastAsia="SimSun" w:hAnsi="Courier New" w:hint="eastAsia"/>
          <w:snapToGrid w:val="0"/>
          <w:sz w:val="16"/>
        </w:rPr>
        <w:t>SA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r w:rsidRPr="007B5C64">
        <w:rPr>
          <w:rFonts w:ascii="Courier New" w:eastAsia="SimSun" w:hAnsi="Courier New" w:hint="eastAsia"/>
          <w:snapToGrid w:val="0"/>
          <w:sz w:val="16"/>
        </w:rPr>
        <w:t>I</w:t>
      </w:r>
      <w:r w:rsidRPr="007B5C64">
        <w:rPr>
          <w:rFonts w:ascii="Courier New" w:eastAsia="SimSun" w:hAnsi="Courier New"/>
          <w:snapToGrid w:val="0"/>
          <w:sz w:val="16"/>
        </w:rPr>
        <w:t>D-List</w:t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 w:hint="eastAsia"/>
          <w:snapToGrid w:val="0"/>
          <w:sz w:val="16"/>
        </w:rPr>
        <w:tab/>
        <w:t>EXTENSION Supported-MBS-</w:t>
      </w:r>
      <w:r w:rsidRPr="007B5C64">
        <w:rPr>
          <w:rFonts w:ascii="Courier New" w:eastAsia="SimSun" w:hAnsi="Courier New"/>
          <w:snapToGrid w:val="0"/>
          <w:sz w:val="16"/>
        </w:rPr>
        <w:t>F</w:t>
      </w:r>
      <w:r w:rsidRPr="007B5C64">
        <w:rPr>
          <w:rFonts w:ascii="Courier New" w:eastAsia="SimSun" w:hAnsi="Courier New" w:hint="eastAsia"/>
          <w:snapToGrid w:val="0"/>
          <w:sz w:val="16"/>
        </w:rPr>
        <w:t>SA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r w:rsidRPr="007B5C64">
        <w:rPr>
          <w:rFonts w:ascii="Courier New" w:eastAsia="SimSun" w:hAnsi="Courier New" w:hint="eastAsia"/>
          <w:snapToGrid w:val="0"/>
          <w:sz w:val="16"/>
        </w:rPr>
        <w:t>I</w:t>
      </w:r>
      <w:r w:rsidRPr="007B5C64">
        <w:rPr>
          <w:rFonts w:ascii="Courier New" w:eastAsia="SimSun" w:hAnsi="Courier New"/>
          <w:snapToGrid w:val="0"/>
          <w:sz w:val="16"/>
        </w:rPr>
        <w:t>D-List</w:t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  <w:t>PRESENCE optional }</w:t>
      </w:r>
      <w:r w:rsidRPr="007B5C64">
        <w:rPr>
          <w:rFonts w:ascii="Courier New" w:eastAsia="SimSun" w:hAnsi="Courier New"/>
          <w:snapToGrid w:val="0"/>
          <w:sz w:val="16"/>
        </w:rPr>
        <w:t>|</w:t>
      </w:r>
    </w:p>
    <w:p w14:paraId="1B9DBD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 ID id-NR-U-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ChannelInfo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-List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>EXTENSION NR-U-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ChannelInfo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-List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0D85F10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 ID id-Additional-Measurement-Timing-Configuration-List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>EXTENSION Additional-Measurement-Timing-Configuration-List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667C77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 ID id-Redcap-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Bcast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-Information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>EXTENSION Redcap-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Bcast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-Information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PRESENCE optional }</w:t>
      </w:r>
      <w:bookmarkStart w:id="1513" w:name="_Hlk148714840"/>
      <w:r w:rsidRPr="007B5C64">
        <w:rPr>
          <w:rFonts w:ascii="Courier New" w:eastAsia="SimSun" w:hAnsi="Courier New"/>
          <w:snapToGrid w:val="0"/>
          <w:sz w:val="16"/>
        </w:rPr>
        <w:t>|</w:t>
      </w:r>
    </w:p>
    <w:p w14:paraId="500CE0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{ ID id-eRedcap-Bcast-Information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EXTENSION ERedcap-Bcast-Information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PRESENCE optional }</w:t>
      </w:r>
      <w:bookmarkEnd w:id="1513"/>
      <w:r w:rsidRPr="007B5C64">
        <w:rPr>
          <w:rFonts w:ascii="Courier New" w:eastAsia="SimSun" w:hAnsi="Courier New"/>
          <w:noProof/>
          <w:snapToGrid w:val="0"/>
          <w:sz w:val="16"/>
        </w:rPr>
        <w:t>|</w:t>
      </w:r>
    </w:p>
    <w:p w14:paraId="1912E6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{ ID id-MobileIABCell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EXTENSION MobileIABCell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PRESENCE optional }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|</w:t>
      </w:r>
    </w:p>
    <w:p w14:paraId="051C88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  <w:t>{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 xml:space="preserve"> 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ID id-XR-Bcast-Information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CRITICALITY ignore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  <w:t>EXTENSION XR-Bcast-Information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PRESENCE optional }</w:t>
      </w:r>
      <w:r w:rsidRPr="007B5C64">
        <w:rPr>
          <w:rFonts w:ascii="Courier New" w:eastAsia="SimSun" w:hAnsi="Courier New"/>
          <w:snapToGrid w:val="0"/>
          <w:sz w:val="16"/>
        </w:rPr>
        <w:t>|</w:t>
      </w:r>
    </w:p>
    <w:p w14:paraId="32AC92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Times New Roman" w:hAnsi="Courier New"/>
          <w:noProof/>
          <w:snapToGrid w:val="0"/>
          <w:sz w:val="16"/>
        </w:rPr>
        <w:lastRenderedPageBreak/>
        <w:tab/>
        <w:t>{ ID id-</w:t>
      </w:r>
      <w:r w:rsidRPr="007B5C64">
        <w:rPr>
          <w:rFonts w:ascii="Courier New" w:eastAsia="SimSun" w:hAnsi="Courier New"/>
          <w:noProof/>
          <w:snapToGrid w:val="0"/>
          <w:sz w:val="16"/>
        </w:rPr>
        <w:t>BarringExemptionforEmerCallInfo</w:t>
      </w:r>
      <w:r w:rsidRPr="007B5C64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7B5C64">
        <w:rPr>
          <w:rFonts w:ascii="Courier New" w:eastAsia="Times New Roman" w:hAnsi="Courier New"/>
          <w:noProof/>
          <w:snapToGrid w:val="0"/>
          <w:sz w:val="16"/>
        </w:rPr>
        <w:tab/>
        <w:t>EXTENSION</w:t>
      </w:r>
      <w:r w:rsidRPr="007B5C64">
        <w:rPr>
          <w:rFonts w:ascii="Courier New" w:eastAsia="SimSun" w:hAnsi="Courier New"/>
          <w:noProof/>
          <w:snapToGrid w:val="0"/>
          <w:sz w:val="16"/>
        </w:rPr>
        <w:t xml:space="preserve"> BarringExemptionforEmerCallInfo</w:t>
      </w:r>
      <w:r w:rsidRPr="007B5C64">
        <w:rPr>
          <w:rFonts w:ascii="Courier New" w:eastAsia="Times New Roman" w:hAnsi="Courier New"/>
          <w:noProof/>
          <w:snapToGrid w:val="0"/>
          <w:sz w:val="16"/>
        </w:rPr>
        <w:tab/>
        <w:t>PRESENCE optional }</w:t>
      </w:r>
      <w:r w:rsidRPr="007B5C64">
        <w:rPr>
          <w:rFonts w:ascii="Courier New" w:eastAsia="SimSun" w:hAnsi="Courier New"/>
          <w:noProof/>
          <w:snapToGrid w:val="0"/>
          <w:sz w:val="16"/>
        </w:rPr>
        <w:t>,</w:t>
      </w:r>
    </w:p>
    <w:p w14:paraId="217C2A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336C35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595DBC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C24FB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SFN-Offset ::= SEQUENCE {</w:t>
      </w:r>
    </w:p>
    <w:p w14:paraId="31C2FB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sFN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-Time-Offset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BIT STRING (SIZE(24))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03A27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</w:p>
    <w:p w14:paraId="7209041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{SFN-Offset-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 } OPTIONAL,</w:t>
      </w:r>
    </w:p>
    <w:p w14:paraId="5EEF4D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1D831BB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49CC2F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SFN-Offset-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 xml:space="preserve"> XNAP-PROTOCOL-EXTENSION ::= {</w:t>
      </w:r>
    </w:p>
    <w:p w14:paraId="3949F5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6553FE6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6252E2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20B5D3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7A856E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ServedCells-NR ::= SEQUENCE (SIZE (1..maxnoofCellsinNG-RANnode)) OF ServedCells-NR-Item</w:t>
      </w:r>
    </w:p>
    <w:p w14:paraId="6BEC431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1D6C4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ServedCells-NR-Item ::= SEQUENCE {</w:t>
      </w:r>
    </w:p>
    <w:p w14:paraId="073BCD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served-cell-info-NR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ServedCellInformation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-NR,</w:t>
      </w:r>
    </w:p>
    <w:p w14:paraId="1C4720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neighbour-info-NR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NeighbourInformation-NR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FB4FF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neighbour-info-E-UTRA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NeighbourInformation-E-UTRA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DBA80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ServedCells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-NR-Item-ExtIEs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} } OPTIONAL,</w:t>
      </w:r>
    </w:p>
    <w:p w14:paraId="46E2A4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...</w:t>
      </w:r>
    </w:p>
    <w:p w14:paraId="7FBF1F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622CA88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6649D21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ServedCells-NR-Item-ExtIEs</w:t>
      </w:r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390E1C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bookmarkStart w:id="1514" w:name="_Hlk87374216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{ ID id-ServedCellSpecificInfoReq</w:t>
      </w:r>
      <w:r w:rsidRPr="007B5C64">
        <w:rPr>
          <w:rFonts w:ascii="Courier New" w:eastAsia="SimSun" w:hAnsi="Courier New"/>
          <w:noProof/>
          <w:sz w:val="16"/>
          <w:lang w:eastAsia="ko-KR"/>
        </w:rPr>
        <w:t>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ServedCellSpecificInfoReq</w:t>
      </w:r>
      <w:r w:rsidRPr="007B5C64">
        <w:rPr>
          <w:rFonts w:ascii="Courier New" w:eastAsia="SimSun" w:hAnsi="Courier New"/>
          <w:noProof/>
          <w:sz w:val="16"/>
          <w:lang w:eastAsia="ko-KR"/>
        </w:rPr>
        <w:t>-NR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PRESENCE optional },</w:t>
      </w:r>
      <w:bookmarkEnd w:id="1514"/>
    </w:p>
    <w:p w14:paraId="6D7545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46F5B1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5AAD37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22795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39933F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ServedCells-ToModify-NR ::= SEQUENCE (SIZE (1..maxnoofCellsinNG-RANnode)) OF ServedCells-ToModify-NR-Item</w:t>
      </w:r>
    </w:p>
    <w:p w14:paraId="276AC91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6B173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ServedCells-ToModify-NR-Item ::= SEQUENCE {</w:t>
      </w:r>
    </w:p>
    <w:p w14:paraId="2098026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old-NR-CGI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NR-CGI,</w:t>
      </w:r>
    </w:p>
    <w:p w14:paraId="02A02DB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served-cell-info-NR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ServedCellInformation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-NR,</w:t>
      </w:r>
    </w:p>
    <w:p w14:paraId="56067D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neighbour-info-NR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NeighbourInformation-NR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1FEF9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neighbour-info-E-UTRA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NeighbourInformation-E-UTRA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DAF11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deactivation-indication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ENUMERATED {deactivated, ...}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02C54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-Extensions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Served-cells-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ToModify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-NR-Item-ExtIEs</w:t>
      </w:r>
      <w:r w:rsidRPr="007B5C64">
        <w:rPr>
          <w:rFonts w:ascii="Courier New" w:eastAsia="SimSun" w:hAnsi="Courier New"/>
          <w:snapToGrid w:val="0"/>
          <w:sz w:val="16"/>
        </w:rPr>
        <w:t xml:space="preserve">} } </w:t>
      </w:r>
      <w:r w:rsidRPr="007B5C64">
        <w:rPr>
          <w:rFonts w:ascii="Courier New" w:eastAsia="SimSun" w:hAnsi="Courier New"/>
          <w:snapToGrid w:val="0"/>
          <w:sz w:val="16"/>
        </w:rPr>
        <w:tab/>
        <w:t>OPTIONAL,</w:t>
      </w:r>
    </w:p>
    <w:p w14:paraId="3FA892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40FCEF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428605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2A9358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Served-cells-ToModify-NR-Item-ExtIEs</w:t>
      </w:r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71B9936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7758E9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290B629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4D2AC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515" w:name="_Hlk87374764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ServedCellSpecificInfoReq</w:t>
      </w:r>
      <w:r w:rsidRPr="007B5C64">
        <w:rPr>
          <w:rFonts w:ascii="Courier New" w:eastAsia="SimSun" w:hAnsi="Courier New"/>
          <w:noProof/>
          <w:sz w:val="16"/>
          <w:lang w:eastAsia="ko-KR"/>
        </w:rPr>
        <w:t>-NR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::= SEQUENCE (SIZE(1..maxnoofCellsinNG-RANnode)) OF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ServedCellSpecificInfoReq</w:t>
      </w:r>
      <w:r w:rsidRPr="007B5C64">
        <w:rPr>
          <w:rFonts w:ascii="Courier New" w:eastAsia="SimSun" w:hAnsi="Courier New"/>
          <w:noProof/>
          <w:sz w:val="16"/>
          <w:lang w:eastAsia="ko-KR"/>
        </w:rPr>
        <w:t>-NR-Item</w:t>
      </w:r>
    </w:p>
    <w:p w14:paraId="11363C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8AB10E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ServedCellSpecificInfoReq</w:t>
      </w:r>
      <w:r w:rsidRPr="007B5C64">
        <w:rPr>
          <w:rFonts w:ascii="Courier New" w:eastAsia="SimSun" w:hAnsi="Courier New"/>
          <w:noProof/>
          <w:sz w:val="16"/>
          <w:lang w:eastAsia="ko-KR"/>
        </w:rPr>
        <w:t>-NR-Item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SEQUENCE {</w:t>
      </w:r>
    </w:p>
    <w:p w14:paraId="05B40E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nRCGI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NR-CGI,</w:t>
      </w:r>
    </w:p>
    <w:p w14:paraId="6794F2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additionalMTCListRequestIndicator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ENUMERATED {additionalMTCListRequested, ...}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5821DC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ProtocolExtensionContainer { {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ServedCellSpecificInfoReq</w:t>
      </w:r>
      <w:r w:rsidRPr="007B5C64">
        <w:rPr>
          <w:rFonts w:ascii="Courier New" w:eastAsia="SimSun" w:hAnsi="Courier New"/>
          <w:noProof/>
          <w:sz w:val="16"/>
          <w:lang w:eastAsia="ko-KR"/>
        </w:rPr>
        <w:t>-NR-Item-ExtIEs}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603E6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  <w:t>...</w:t>
      </w:r>
    </w:p>
    <w:p w14:paraId="7EBCAE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76E66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159F3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ServedCellSpecificInfoReq-NR-Item-ExtIEs XNAP-PROTOCOL-</w:t>
      </w:r>
      <w:r w:rsidRPr="007B5C64">
        <w:rPr>
          <w:rFonts w:ascii="Courier New" w:eastAsia="SimSun" w:hAnsi="Courier New"/>
          <w:snapToGrid w:val="0"/>
          <w:sz w:val="16"/>
        </w:rPr>
        <w:t>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{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</w:p>
    <w:p w14:paraId="02EAB6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15B80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  <w:bookmarkEnd w:id="1515"/>
    </w:p>
    <w:p w14:paraId="2E593DF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0AB22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516" w:name="_Hlk515516914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ServedCellsToUpdate-NR</w:t>
      </w:r>
      <w:bookmarkEnd w:id="1516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SEQUENCE {</w:t>
      </w:r>
    </w:p>
    <w:p w14:paraId="304697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served-Cells-ToAdd-NR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ServedCells-NR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1F3820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served-Cells-ToModify-NR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ServedCells-ToModify-NR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4748EF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served-Cells-ToDelete-NR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SEQUENCE (SIZE (1..maxnoofCellsinNG-RANnode)) OF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NR-CGI 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5423B6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ServedC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ellsToUpdate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-NR-ExtIEs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} } OPTIONAL,</w:t>
      </w:r>
    </w:p>
    <w:p w14:paraId="79247D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...</w:t>
      </w:r>
    </w:p>
    <w:p w14:paraId="07E29E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BE4CA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33E9F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ServedCellsToUpdate-NR-ExtIEs</w:t>
      </w:r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047B40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075A16C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2627AF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5B761D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5D4D8D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034797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6C7894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517" w:name="_Hlk515433516"/>
      <w:bookmarkEnd w:id="1455"/>
      <w:bookmarkEnd w:id="1456"/>
      <w:r w:rsidRPr="007B5C64">
        <w:rPr>
          <w:rFonts w:ascii="Courier New" w:eastAsia="SimSun" w:hAnsi="Courier New"/>
          <w:noProof/>
          <w:sz w:val="16"/>
          <w:lang w:eastAsia="ko-KR"/>
        </w:rPr>
        <w:t>SharedResourceType ::= CHOICE {</w:t>
      </w:r>
    </w:p>
    <w:p w14:paraId="68DEE5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ul-onlySharing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SharedResourceType-UL-OnlySharing,</w:t>
      </w:r>
    </w:p>
    <w:p w14:paraId="4A26D73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ul-and-dl-Sharing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SharedResourceType-ULDL-Sharing,</w:t>
      </w:r>
    </w:p>
    <w:p w14:paraId="4F1B1BF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ProtocolIE-Single-Container</w:t>
      </w:r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SharedResourceType</w:t>
      </w:r>
      <w:r w:rsidRPr="007B5C64">
        <w:rPr>
          <w:rFonts w:ascii="Courier New" w:eastAsia="SimSun" w:hAnsi="Courier New"/>
          <w:snapToGrid w:val="0"/>
          <w:sz w:val="16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</w:p>
    <w:p w14:paraId="5E0CBB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97E551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E93BBD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SharedResourceType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XNAP-PROTOCOL-IES ::= {</w:t>
      </w:r>
    </w:p>
    <w:p w14:paraId="349AB2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2DC2831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1A2C6F6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5B9F4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SharedResourceType-UL-OnlySharing ::= SEQUENCE {</w:t>
      </w:r>
    </w:p>
    <w:p w14:paraId="39F3C2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ul-resourceBitmap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DataTrafficResources,</w:t>
      </w:r>
    </w:p>
    <w:p w14:paraId="577BE6F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-Extensions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SharedResourceType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-UL-OnlySharing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 OPTIONAL,</w:t>
      </w:r>
    </w:p>
    <w:p w14:paraId="4757F3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143500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505739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3D3711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SharedResourceType-UL-OnlySharing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04AC56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628361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654372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79950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SharedResourceType-ULDL-Sharing ::= CHOICE {</w:t>
      </w:r>
    </w:p>
    <w:p w14:paraId="7FA610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ul-resources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SharedResourceType-ULDL-Sharing-UL-Resources,</w:t>
      </w:r>
    </w:p>
    <w:p w14:paraId="20C4F7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dl-resources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SharedResourceType-ULDL-Sharing-DL-Resources,</w:t>
      </w:r>
    </w:p>
    <w:p w14:paraId="3F60C0F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ProtocolIE-Single-Container</w:t>
      </w:r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SharedResourceType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-ULDL-Sharing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</w:p>
    <w:p w14:paraId="7DD86D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2F334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734B8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SharedResourceType-ULDL-Sharing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XNAP-PROTOCOL-IES ::= {</w:t>
      </w:r>
    </w:p>
    <w:p w14:paraId="3CA842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1E0B3A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2FCD6E5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70E09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SharedResourceType-ULDL-Sharing-UL-Resources ::= CHOICE {</w:t>
      </w:r>
    </w:p>
    <w:p w14:paraId="709E62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ab/>
        <w:t>unchanged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NULL,</w:t>
      </w:r>
    </w:p>
    <w:p w14:paraId="072EAC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changed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SharedResourceType-ULDL-Sharing-UL-ResourcesChanged,</w:t>
      </w:r>
    </w:p>
    <w:p w14:paraId="2492B93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ProtocolIE-Single-Container</w:t>
      </w:r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SharedResourceType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-ULDL-Sharing-UL-Resources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</w:p>
    <w:p w14:paraId="2BD9368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70D72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9F208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SharedResourceType-ULDL-Sharing-UL-Resources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XNAP-PROTOCOL-IES ::= {</w:t>
      </w:r>
    </w:p>
    <w:p w14:paraId="0545F4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67B37C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6BAA749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5484A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SharedResourceType-ULDL-Sharing-UL-ResourcesChanged ::= SEQUENCE {</w:t>
      </w:r>
    </w:p>
    <w:p w14:paraId="415F1B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ul-resourceBitmap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DataTrafficResources,</w:t>
      </w:r>
    </w:p>
    <w:p w14:paraId="78BA07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-Extensions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SharedResourceType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-ULDL-Sharing-UL-ResourcesChanged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 OPTIONAL,</w:t>
      </w:r>
    </w:p>
    <w:p w14:paraId="13CEC60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7E8F8D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6428C0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0A5FB3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SharedResourceType-ULDL-Sharing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r w:rsidRPr="007B5C64">
        <w:rPr>
          <w:rFonts w:ascii="Courier New" w:eastAsia="SimSun" w:hAnsi="Courier New"/>
          <w:noProof/>
          <w:sz w:val="16"/>
          <w:lang w:eastAsia="ko-KR"/>
        </w:rPr>
        <w:t>UL-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ResourcesChanged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147D50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2694E8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399B42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45753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SharedResourceType-ULDL-Sharing-DL-Resources ::= CHOICE {</w:t>
      </w:r>
    </w:p>
    <w:p w14:paraId="751B22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unchanged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NULL,</w:t>
      </w:r>
    </w:p>
    <w:p w14:paraId="2D0742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changed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SharedResourceType-ULDL-Sharing-DL-ResourcesChanged,</w:t>
      </w:r>
    </w:p>
    <w:p w14:paraId="0A806CF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ProtocolIE-Single-Container</w:t>
      </w:r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SharedResourceType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-ULDL-Sharing-DL-Resources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</w:p>
    <w:p w14:paraId="7BE101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1F2D20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B6F28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SharedResourceType-ULDL-Sharing-DL-Resources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XNAP-PROTOCOL-IES ::= {</w:t>
      </w:r>
    </w:p>
    <w:p w14:paraId="526B39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767754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5AE32B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7FF88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SharedResourceType-ULDL-Sharing-DL-ResourcesChanged ::= SEQUENCE {</w:t>
      </w:r>
    </w:p>
    <w:p w14:paraId="0132C3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dl-resourceBitmap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DataTrafficResources,</w:t>
      </w:r>
    </w:p>
    <w:p w14:paraId="1384F1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-Extensions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SharedResourceType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-ULDL-Sharing-DL-ResourcesChanged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 OPTIONAL,</w:t>
      </w:r>
    </w:p>
    <w:p w14:paraId="6E388A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0A35E4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509747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56A811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SharedResourceType-ULDL-Sharing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r w:rsidRPr="007B5C64">
        <w:rPr>
          <w:rFonts w:ascii="Courier New" w:eastAsia="SimSun" w:hAnsi="Courier New"/>
          <w:noProof/>
          <w:sz w:val="16"/>
          <w:lang w:eastAsia="ko-KR"/>
        </w:rPr>
        <w:t>DL-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ResourcesChanged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08B42E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0360E87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37C1C7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00DCB3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SK-COUNTER ::= INTEGER (0..65535)</w:t>
      </w:r>
    </w:p>
    <w:p w14:paraId="4C3AC7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5F2A9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Slice</w:t>
      </w:r>
      <w:r w:rsidRPr="007B5C64">
        <w:rPr>
          <w:rFonts w:ascii="Courier New" w:eastAsia="SimSun" w:hAnsi="Courier New"/>
          <w:noProof/>
          <w:sz w:val="16"/>
          <w:lang w:eastAsia="ja-JP"/>
        </w:rPr>
        <w:t>AvailableCapacity</w:t>
      </w:r>
      <w:r w:rsidRPr="007B5C64">
        <w:rPr>
          <w:rFonts w:ascii="Courier New" w:eastAsia="SimSun" w:hAnsi="Courier New"/>
          <w:noProof/>
          <w:snapToGrid w:val="0"/>
          <w:sz w:val="16"/>
        </w:rPr>
        <w:t xml:space="preserve"> ::= SEQUENCE (SIZE(1..</w:t>
      </w:r>
      <w:r w:rsidRPr="007B5C64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axnoofBPLMNs</w:t>
      </w:r>
      <w:r w:rsidRPr="007B5C64">
        <w:rPr>
          <w:rFonts w:ascii="Courier New" w:eastAsia="SimSun" w:hAnsi="Courier New"/>
          <w:noProof/>
          <w:snapToGrid w:val="0"/>
          <w:sz w:val="16"/>
        </w:rPr>
        <w:t>)) OF Slice</w:t>
      </w:r>
      <w:r w:rsidRPr="007B5C64">
        <w:rPr>
          <w:rFonts w:ascii="Courier New" w:eastAsia="SimSun" w:hAnsi="Courier New"/>
          <w:noProof/>
          <w:sz w:val="16"/>
          <w:lang w:eastAsia="ja-JP"/>
        </w:rPr>
        <w:t>AvailableCapacity</w:t>
      </w:r>
      <w:r w:rsidRPr="007B5C64">
        <w:rPr>
          <w:rFonts w:ascii="Courier New" w:eastAsia="SimSun" w:hAnsi="Courier New"/>
          <w:noProof/>
          <w:snapToGrid w:val="0"/>
          <w:sz w:val="16"/>
        </w:rPr>
        <w:t>-Item</w:t>
      </w:r>
    </w:p>
    <w:p w14:paraId="49575F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7ECE7C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Slice</w:t>
      </w:r>
      <w:r w:rsidRPr="007B5C64">
        <w:rPr>
          <w:rFonts w:ascii="Courier New" w:eastAsia="SimSun" w:hAnsi="Courier New"/>
          <w:noProof/>
          <w:sz w:val="16"/>
          <w:lang w:eastAsia="ja-JP"/>
        </w:rPr>
        <w:t>AvailableCapacity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SEQUENCE {</w:t>
      </w:r>
    </w:p>
    <w:p w14:paraId="168457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pLMNIdentity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PLMN-Identity,</w:t>
      </w:r>
    </w:p>
    <w:p w14:paraId="6E0FF3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sNSSAIAvailableCapacity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-List</w:t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SNSSAIAvailableCapacity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-List,</w:t>
      </w:r>
    </w:p>
    <w:p w14:paraId="74FC11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ProtocolExtensionContainer { { </w:t>
      </w:r>
      <w:r w:rsidRPr="007B5C64">
        <w:rPr>
          <w:rFonts w:ascii="Courier New" w:eastAsia="SimSun" w:hAnsi="Courier New"/>
          <w:noProof/>
          <w:snapToGrid w:val="0"/>
          <w:sz w:val="16"/>
        </w:rPr>
        <w:t>Slice</w:t>
      </w:r>
      <w:r w:rsidRPr="007B5C64">
        <w:rPr>
          <w:rFonts w:ascii="Courier New" w:eastAsia="SimSun" w:hAnsi="Courier New"/>
          <w:noProof/>
          <w:sz w:val="16"/>
          <w:lang w:eastAsia="ja-JP"/>
        </w:rPr>
        <w:t>AvailableCapacity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549322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416CA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95AEF2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09520C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4165C7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Slice</w:t>
      </w:r>
      <w:r w:rsidRPr="007B5C64">
        <w:rPr>
          <w:rFonts w:ascii="Courier New" w:eastAsia="SimSun" w:hAnsi="Courier New"/>
          <w:noProof/>
          <w:sz w:val="16"/>
          <w:lang w:eastAsia="ja-JP"/>
        </w:rPr>
        <w:t>AvailableCapacity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-Item-ExtIEs XNAP-PROTOCOL-EXTENSION ::= {</w:t>
      </w:r>
    </w:p>
    <w:p w14:paraId="28E503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4CD35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>}</w:t>
      </w:r>
    </w:p>
    <w:p w14:paraId="7F840F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857DF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z w:val="16"/>
          <w:lang w:eastAsia="ko-KR"/>
        </w:rPr>
        <w:t>SNSSAIAvailableCapacity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 xml:space="preserve">-List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::= SEQUENCE (SIZE(1..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maxnoofSliceItems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)) OF 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SNSSAIAvailableCapacity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-Item</w:t>
      </w:r>
    </w:p>
    <w:p w14:paraId="2E1736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4B9B333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z w:val="16"/>
          <w:lang w:eastAsia="ko-KR"/>
        </w:rPr>
        <w:t>SNSSAIAvailableCapacity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 xml:space="preserve">-Item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::= SEQUENCE {</w:t>
      </w:r>
    </w:p>
    <w:p w14:paraId="1C08C7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sNSSAI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S-NSSAI,</w:t>
      </w:r>
    </w:p>
    <w:p w14:paraId="17D1EA2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sliceAvailableCapacityValueDownlink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INTEGER (0..100)</w:t>
      </w:r>
      <w:r w:rsidRPr="007B5C64">
        <w:rPr>
          <w:rFonts w:ascii="Courier New" w:eastAsia="SimSun" w:hAnsi="Courier New"/>
          <w:sz w:val="16"/>
          <w:lang w:eastAsia="ko-KR"/>
        </w:rPr>
        <w:t>,</w:t>
      </w:r>
    </w:p>
    <w:p w14:paraId="6B0FA6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sliceAvailableCapacityValueUplink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>INTEGER (0..100)</w:t>
      </w:r>
      <w:r w:rsidRPr="007B5C64">
        <w:rPr>
          <w:rFonts w:ascii="Courier New" w:eastAsia="SimSun" w:hAnsi="Courier New" w:hint="eastAsia"/>
          <w:noProof/>
          <w:sz w:val="16"/>
        </w:rPr>
        <w:t>,</w:t>
      </w:r>
    </w:p>
    <w:p w14:paraId="527B93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 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SNSSAIAvailableCapacity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-Item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} }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</w:t>
      </w:r>
    </w:p>
    <w:p w14:paraId="69CAC1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226A56E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4947E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z w:val="16"/>
          <w:lang w:eastAsia="ko-KR"/>
        </w:rPr>
        <w:t>SNSSAIAvailableCapacity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-Item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XNAP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-PROTOCOL-EXTENSION ::= {</w:t>
      </w:r>
    </w:p>
    <w:p w14:paraId="2FB8C5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5E6E915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52C9E1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5ED84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3F8C5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SliceRadioResourceStatus</w:t>
      </w:r>
      <w:r w:rsidRPr="007B5C64">
        <w:rPr>
          <w:rFonts w:ascii="Courier New" w:eastAsia="SimSun" w:hAnsi="Courier New"/>
          <w:noProof/>
          <w:snapToGrid w:val="0"/>
          <w:sz w:val="16"/>
        </w:rPr>
        <w:t>-List ::= SEQUENCE (SIZE(1..</w:t>
      </w:r>
      <w:proofErr w:type="spellStart"/>
      <w:r w:rsidRPr="007B5C64">
        <w:rPr>
          <w:rFonts w:ascii="Courier New" w:eastAsia="SimSun" w:hAnsi="Courier New"/>
          <w:sz w:val="16"/>
          <w:szCs w:val="16"/>
          <w:lang w:eastAsia="ko-KR"/>
        </w:rPr>
        <w:t>maxnoofBPLMNs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</w:rPr>
        <w:t xml:space="preserve">)) OF </w:t>
      </w:r>
      <w:r w:rsidRPr="007B5C64">
        <w:rPr>
          <w:rFonts w:ascii="Courier New" w:eastAsia="SimSun" w:hAnsi="Courier New"/>
          <w:noProof/>
          <w:sz w:val="16"/>
          <w:lang w:eastAsia="ko-KR"/>
        </w:rPr>
        <w:t>SliceRadioResourceStatus</w:t>
      </w:r>
      <w:r w:rsidRPr="007B5C64">
        <w:rPr>
          <w:rFonts w:ascii="Courier New" w:eastAsia="SimSun" w:hAnsi="Courier New"/>
          <w:noProof/>
          <w:snapToGrid w:val="0"/>
          <w:sz w:val="16"/>
        </w:rPr>
        <w:t>-Item</w:t>
      </w:r>
    </w:p>
    <w:p w14:paraId="19AB759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1CABF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SliceRadioResourceStatus-Item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SEQUENCE {</w:t>
      </w:r>
    </w:p>
    <w:p w14:paraId="3A1CB5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892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plmn-Identity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PLMN-Identity,</w:t>
      </w:r>
    </w:p>
    <w:p w14:paraId="7A699B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sNSSAIRadioResourceStatus</w:t>
      </w:r>
      <w:r w:rsidRPr="007B5C64">
        <w:rPr>
          <w:rFonts w:ascii="Courier New" w:eastAsia="SimSun" w:hAnsi="Courier New"/>
          <w:noProof/>
          <w:snapToGrid w:val="0"/>
          <w:sz w:val="16"/>
        </w:rPr>
        <w:t>-List</w:t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SNSSAIRadioResourceStatus</w:t>
      </w:r>
      <w:r w:rsidRPr="007B5C64">
        <w:rPr>
          <w:rFonts w:ascii="Courier New" w:eastAsia="SimSun" w:hAnsi="Courier New"/>
          <w:noProof/>
          <w:snapToGrid w:val="0"/>
          <w:sz w:val="16"/>
        </w:rPr>
        <w:t>-List</w:t>
      </w:r>
      <w:r w:rsidRPr="007B5C64">
        <w:rPr>
          <w:rFonts w:ascii="Courier New" w:eastAsia="SimSun" w:hAnsi="Courier New"/>
          <w:sz w:val="16"/>
          <w:lang w:eastAsia="ko-KR"/>
        </w:rPr>
        <w:t>,</w:t>
      </w:r>
    </w:p>
    <w:p w14:paraId="408502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 SliceRadioResourceStatus-Item-ExtIEs}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9CB2D0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28C2C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6A66A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9444E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SliceRadioResourceStatus-Item-ExtIEs XNAP-PROTOCOL-EXTENSION ::= {</w:t>
      </w:r>
    </w:p>
    <w:p w14:paraId="2C757B7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20F32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C1C5B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SLPositioning-Ranging-Services-Info::= SEQUENCE{</w:t>
      </w:r>
    </w:p>
    <w:p w14:paraId="36DE02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sLPositioning-Ranging-Authorized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SLPositioning-Ranging-Authorized,</w:t>
      </w:r>
    </w:p>
    <w:p w14:paraId="7E1691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518" w:name="MCCQCTEMPBM_00000352"/>
      <w:r w:rsidRPr="007B5C64">
        <w:rPr>
          <w:rFonts w:ascii="Courier New" w:eastAsia="SimSu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 w:cs="Courier New" w:hint="eastAsia"/>
          <w:noProof/>
          <w:snapToGrid w:val="0"/>
          <w:sz w:val="16"/>
        </w:rPr>
        <w:t>r</w:t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>SPP-transport-QoS-parameters</w:t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  <w:t>RSPP-transport-QoS-parameters</w:t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  <w:t>OPTIONAL,</w:t>
      </w:r>
      <w:bookmarkEnd w:id="1518"/>
    </w:p>
    <w:p w14:paraId="42DCC1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SLPositioning-Ranging-Services-Info-ExtIEs}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</w:t>
      </w:r>
    </w:p>
    <w:p w14:paraId="2A0A3F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6278E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688F7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SLPositioning-Ranging-Services-Info-ExtIEs XNAP-PROTOCOL-EXTENSION ::= {</w:t>
      </w:r>
    </w:p>
    <w:p w14:paraId="1F862A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90D3B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BBF8C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E7CAE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SLPositioning-Ranging-Authorized</w:t>
      </w:r>
      <w:bookmarkStart w:id="1519" w:name="MCCQCTEMPBM_00000353"/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 xml:space="preserve"> ::= </w:t>
      </w:r>
      <w:bookmarkEnd w:id="1519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ENUMERATED { </w:t>
      </w:r>
    </w:p>
    <w:p w14:paraId="203146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authorized,</w:t>
      </w:r>
    </w:p>
    <w:p w14:paraId="1D719C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not-authorized,</w:t>
      </w:r>
    </w:p>
    <w:p w14:paraId="2A9AA1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93FCF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FF83C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14485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RSPP-transport-QoS-parameters ::= SEQUENCE {</w:t>
      </w:r>
    </w:p>
    <w:p w14:paraId="5CBA43F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rSPP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QoSFlowList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RSPP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QoSFlowList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70CE63F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rSPPLinkAggregateBitRates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BitRate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8DF24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ProtocolExtensionContainer { { RSPP-transport-QoS-parameters-ExtIEs} }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OPTIONAL,</w:t>
      </w:r>
    </w:p>
    <w:p w14:paraId="639572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775182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D0EEA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04198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RSPP-transport-QoS-parameters-ExtIEs XNAP-PROTOCOL-EXTENSION ::= {</w:t>
      </w:r>
    </w:p>
    <w:p w14:paraId="3F79A38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3882CC8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>}</w:t>
      </w:r>
    </w:p>
    <w:p w14:paraId="0CEC4A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FF7CD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RSPP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QoSFlowList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SEQUENCE (SIZE(1..maxnoofRSPPQoSFlows)) OF RSPP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QoS</w:t>
      </w:r>
      <w:r w:rsidRPr="007B5C64">
        <w:rPr>
          <w:rFonts w:ascii="Courier New" w:eastAsia="SimSun" w:hAnsi="Courier New"/>
          <w:noProof/>
          <w:sz w:val="16"/>
          <w:lang w:eastAsia="ko-KR"/>
        </w:rPr>
        <w:t>F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low</w:t>
      </w:r>
      <w:r w:rsidRPr="007B5C64">
        <w:rPr>
          <w:rFonts w:ascii="Courier New" w:eastAsia="SimSun" w:hAnsi="Courier New"/>
          <w:noProof/>
          <w:sz w:val="16"/>
          <w:lang w:eastAsia="ko-KR"/>
        </w:rPr>
        <w:t>Item</w:t>
      </w:r>
    </w:p>
    <w:p w14:paraId="4087AE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03700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RSPP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QoS</w:t>
      </w:r>
      <w:r w:rsidRPr="007B5C64">
        <w:rPr>
          <w:rFonts w:ascii="Courier New" w:eastAsia="SimSun" w:hAnsi="Courier New"/>
          <w:noProof/>
          <w:sz w:val="16"/>
          <w:lang w:eastAsia="ko-KR"/>
        </w:rPr>
        <w:t>F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low</w:t>
      </w:r>
      <w:r w:rsidRPr="007B5C64">
        <w:rPr>
          <w:rFonts w:ascii="Courier New" w:eastAsia="SimSun" w:hAnsi="Courier New"/>
          <w:noProof/>
          <w:sz w:val="16"/>
          <w:lang w:eastAsia="ko-KR"/>
        </w:rPr>
        <w:t>Item ::= SEQUENCE {</w:t>
      </w:r>
    </w:p>
    <w:p w14:paraId="492AE0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pQI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FiveQI,</w:t>
      </w:r>
    </w:p>
    <w:p w14:paraId="0CEB0A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rSPPFlowBitRates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RSPPFlowBitRates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007D3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  <w:t>range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  <w:t>Range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7502D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z w:val="16"/>
          <w:lang w:eastAsia="ko-KR"/>
        </w:rPr>
        <w:t>RSPP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QoS</w:t>
      </w:r>
      <w:r w:rsidRPr="007B5C64">
        <w:rPr>
          <w:rFonts w:ascii="Courier New" w:eastAsia="SimSun" w:hAnsi="Courier New"/>
          <w:noProof/>
          <w:sz w:val="16"/>
          <w:lang w:eastAsia="ko-KR"/>
        </w:rPr>
        <w:t>F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low</w:t>
      </w:r>
      <w:r w:rsidRPr="007B5C64">
        <w:rPr>
          <w:rFonts w:ascii="Courier New" w:eastAsia="SimSun" w:hAnsi="Courier New"/>
          <w:noProof/>
          <w:sz w:val="16"/>
          <w:lang w:eastAsia="ko-KR"/>
        </w:rPr>
        <w:t>Item-ExtIEs}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19E4B9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6B9E21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42371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ECC2A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RSPP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QoS</w:t>
      </w:r>
      <w:r w:rsidRPr="007B5C64">
        <w:rPr>
          <w:rFonts w:ascii="Courier New" w:eastAsia="SimSun" w:hAnsi="Courier New"/>
          <w:noProof/>
          <w:sz w:val="16"/>
          <w:lang w:eastAsia="ko-KR"/>
        </w:rPr>
        <w:t>F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low</w:t>
      </w:r>
      <w:r w:rsidRPr="007B5C64">
        <w:rPr>
          <w:rFonts w:ascii="Courier New" w:eastAsia="SimSun" w:hAnsi="Courier New"/>
          <w:noProof/>
          <w:sz w:val="16"/>
          <w:lang w:eastAsia="ko-KR"/>
        </w:rPr>
        <w:t>Item-ExtIEs XNAP-PROTOCOL-EXTENSION ::= {</w:t>
      </w:r>
    </w:p>
    <w:p w14:paraId="2975FD6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2E8739C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4BF52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AD519C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RSPPFlowBitRates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z w:val="16"/>
          <w:lang w:eastAsia="ko-KR"/>
        </w:rPr>
        <w:t>::= SEQUENCE {</w:t>
      </w:r>
    </w:p>
    <w:p w14:paraId="2C4A1B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guaranteedFlowBitRate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BitRate,</w:t>
      </w:r>
    </w:p>
    <w:p w14:paraId="320105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  <w:t>m</w:t>
      </w:r>
      <w:r w:rsidRPr="007B5C64">
        <w:rPr>
          <w:rFonts w:ascii="Courier New" w:eastAsia="SimSun" w:hAnsi="Courier New"/>
          <w:noProof/>
          <w:sz w:val="16"/>
          <w:lang w:eastAsia="ko-KR"/>
        </w:rPr>
        <w:t>aximumFlowBitRate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BitRate,</w:t>
      </w:r>
    </w:p>
    <w:p w14:paraId="6C3C16B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z w:val="16"/>
          <w:lang w:eastAsia="ko-KR"/>
        </w:rPr>
        <w:t>RSPPFlowBitRates-ExtIEs}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5841A0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8A9373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EB7B39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87158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</w:rPr>
        <w:t>RSPP</w:t>
      </w:r>
      <w:r w:rsidRPr="007B5C64">
        <w:rPr>
          <w:rFonts w:ascii="Courier New" w:hAnsi="Courier New"/>
          <w:noProof/>
          <w:sz w:val="16"/>
          <w:lang w:eastAsia="ko-KR"/>
        </w:rPr>
        <w:t>FlowBitRates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 XNAP-PROTOCOL-EXTENSION ::= {</w:t>
      </w:r>
    </w:p>
    <w:p w14:paraId="1F56A2B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9AD77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EE0E4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49D6B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SNSSAIRadioResourceStatus</w:t>
      </w:r>
      <w:r w:rsidRPr="007B5C64">
        <w:rPr>
          <w:rFonts w:ascii="Courier New" w:eastAsia="SimSun" w:hAnsi="Courier New"/>
          <w:noProof/>
          <w:snapToGrid w:val="0"/>
          <w:sz w:val="16"/>
        </w:rPr>
        <w:t>-List ::= SEQUENCE (SIZE(1</w:t>
      </w:r>
      <w:r w:rsidRPr="007B5C64">
        <w:rPr>
          <w:rFonts w:ascii="Courier New" w:eastAsia="SimSun" w:hAnsi="Courier New"/>
          <w:sz w:val="16"/>
          <w:szCs w:val="16"/>
          <w:lang w:eastAsia="ko-KR"/>
        </w:rPr>
        <w:t>..</w:t>
      </w:r>
      <w:proofErr w:type="spellStart"/>
      <w:r w:rsidRPr="007B5C64">
        <w:rPr>
          <w:rFonts w:ascii="Courier New" w:eastAsia="SimSun" w:hAnsi="Courier New"/>
          <w:sz w:val="16"/>
          <w:szCs w:val="16"/>
          <w:lang w:eastAsia="ko-KR"/>
        </w:rPr>
        <w:t>maxnoofSliceItems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</w:rPr>
        <w:t xml:space="preserve">)) OF </w:t>
      </w:r>
      <w:r w:rsidRPr="007B5C64">
        <w:rPr>
          <w:rFonts w:ascii="Courier New" w:eastAsia="SimSun" w:hAnsi="Courier New"/>
          <w:noProof/>
          <w:sz w:val="16"/>
          <w:lang w:eastAsia="ko-KR"/>
        </w:rPr>
        <w:t>SNSSAIRadioResourceStatus</w:t>
      </w:r>
      <w:r w:rsidRPr="007B5C64">
        <w:rPr>
          <w:rFonts w:ascii="Courier New" w:eastAsia="SimSun" w:hAnsi="Courier New"/>
          <w:noProof/>
          <w:snapToGrid w:val="0"/>
          <w:sz w:val="16"/>
        </w:rPr>
        <w:t>-Item</w:t>
      </w:r>
    </w:p>
    <w:p w14:paraId="662B7A8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D07DD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SNSSAIRadioResourceStatus-Item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SEQUENCE {</w:t>
      </w:r>
    </w:p>
    <w:p w14:paraId="21BF4B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892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sNSSAI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S-NSSAI,</w:t>
      </w:r>
    </w:p>
    <w:p w14:paraId="42BA55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val="fr-FR" w:eastAsia="ko-KR"/>
        </w:rPr>
        <w:t>s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lice-DL-GBR-PRB-Usage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Slice-DL-GBR-PRB-Usage,</w:t>
      </w:r>
    </w:p>
    <w:p w14:paraId="016249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slice-UL-GBR-PRB-Usage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Slice-UL-GBR-PRB-Usage,</w:t>
      </w:r>
    </w:p>
    <w:p w14:paraId="32ABCA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slice-DL-non-GBR-PRB-Usage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Slice-DL-non-GBR-PRB-Usage,</w:t>
      </w:r>
    </w:p>
    <w:p w14:paraId="037F111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slice-UL-non-GBR-PRB-Usage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Slice-UL-non-GBR-PRB-Usage,</w:t>
      </w:r>
    </w:p>
    <w:p w14:paraId="3CBFE41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slice-DL-Total-PRB-Allocation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Slice-DL-Total-PRB-Allocation,</w:t>
      </w:r>
    </w:p>
    <w:p w14:paraId="289DBC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slice-UL-Total-PRB-Allocation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Slice-UL-Total-PRB-Allocation,</w:t>
      </w:r>
    </w:p>
    <w:p w14:paraId="464FAC3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ProtocolExtensionContainer { { SNSSAIRadioResourceStatus-Item-ExtIEs} }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OPTIONAL,</w:t>
      </w:r>
    </w:p>
    <w:p w14:paraId="798E02C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...</w:t>
      </w:r>
    </w:p>
    <w:p w14:paraId="580CAB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7915DA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566F65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SNSSAIRadioResourceStatus-Item-ExtIEs XNAP-PROTOCOL-EXTENSION ::= {</w:t>
      </w:r>
    </w:p>
    <w:p w14:paraId="0AA494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...</w:t>
      </w:r>
    </w:p>
    <w:p w14:paraId="66E96B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23D56F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</w:p>
    <w:p w14:paraId="4E1986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 xml:space="preserve">Slice-DL-GBR-PRB-Usage 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bCs/>
          <w:noProof/>
          <w:sz w:val="16"/>
          <w:lang w:val="sv-SE" w:eastAsia="ko-KR"/>
        </w:rPr>
        <w:t>::= INTEGER (0..100)</w:t>
      </w:r>
    </w:p>
    <w:p w14:paraId="445241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22B8B9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 xml:space="preserve">Slice-UL-GBR-PRB-Usage 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bCs/>
          <w:noProof/>
          <w:sz w:val="16"/>
          <w:lang w:val="sv-SE" w:eastAsia="ko-KR"/>
        </w:rPr>
        <w:t>::= INTEGER (0..100)</w:t>
      </w:r>
    </w:p>
    <w:p w14:paraId="23B071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4311A345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val="fr-FR" w:eastAsia="ko-KR"/>
          <w:rPrChange w:id="1520" w:author="Author" w:date="2025-09-04T22:03:00Z" w16du:dateUtc="2025-09-04T20:03:00Z">
            <w:rPr>
              <w:rFonts w:ascii="Courier New" w:eastAsia="SimSun" w:hAnsi="Courier New"/>
              <w:bCs/>
              <w:noProof/>
              <w:sz w:val="16"/>
              <w:lang w:val="sv-SE" w:eastAsia="ko-KR"/>
            </w:rPr>
          </w:rPrChange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 xml:space="preserve">Slice-DL-non-GBR-PRB-Usage 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E7DAB">
        <w:rPr>
          <w:rFonts w:ascii="Courier New" w:eastAsia="SimSun" w:hAnsi="Courier New"/>
          <w:bCs/>
          <w:noProof/>
          <w:sz w:val="16"/>
          <w:lang w:val="fr-FR" w:eastAsia="ko-KR"/>
          <w:rPrChange w:id="1521" w:author="Author" w:date="2025-09-04T22:03:00Z" w16du:dateUtc="2025-09-04T20:03:00Z">
            <w:rPr>
              <w:rFonts w:ascii="Courier New" w:eastAsia="SimSun" w:hAnsi="Courier New"/>
              <w:bCs/>
              <w:noProof/>
              <w:sz w:val="16"/>
              <w:lang w:val="sv-SE" w:eastAsia="ko-KR"/>
            </w:rPr>
          </w:rPrChange>
        </w:rPr>
        <w:t>::= INTEGER (0..100)</w:t>
      </w:r>
    </w:p>
    <w:p w14:paraId="16B155E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2C3A1FFE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val="fr-FR" w:eastAsia="ko-KR"/>
          <w:rPrChange w:id="1522" w:author="Author" w:date="2025-09-04T22:03:00Z" w16du:dateUtc="2025-09-04T20:03:00Z">
            <w:rPr>
              <w:rFonts w:ascii="Courier New" w:eastAsia="SimSun" w:hAnsi="Courier New"/>
              <w:bCs/>
              <w:noProof/>
              <w:sz w:val="16"/>
              <w:lang w:val="sv-SE" w:eastAsia="ko-KR"/>
            </w:rPr>
          </w:rPrChange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 xml:space="preserve">Slice-UL-non-GBR-PRB-Usage 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E7DAB">
        <w:rPr>
          <w:rFonts w:ascii="Courier New" w:eastAsia="SimSun" w:hAnsi="Courier New"/>
          <w:bCs/>
          <w:noProof/>
          <w:sz w:val="16"/>
          <w:lang w:val="fr-FR" w:eastAsia="ko-KR"/>
          <w:rPrChange w:id="1523" w:author="Author" w:date="2025-09-04T22:03:00Z" w16du:dateUtc="2025-09-04T20:03:00Z">
            <w:rPr>
              <w:rFonts w:ascii="Courier New" w:eastAsia="SimSun" w:hAnsi="Courier New"/>
              <w:bCs/>
              <w:noProof/>
              <w:sz w:val="16"/>
              <w:lang w:val="sv-SE" w:eastAsia="ko-KR"/>
            </w:rPr>
          </w:rPrChange>
        </w:rPr>
        <w:t>::= INTEGER (0..100)</w:t>
      </w:r>
    </w:p>
    <w:p w14:paraId="4CEA24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4D7E5278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val="fr-FR" w:eastAsia="ko-KR"/>
          <w:rPrChange w:id="1524" w:author="Author" w:date="2025-09-04T22:03:00Z" w16du:dateUtc="2025-09-04T20:03:00Z">
            <w:rPr>
              <w:rFonts w:ascii="Courier New" w:eastAsia="SimSun" w:hAnsi="Courier New"/>
              <w:bCs/>
              <w:noProof/>
              <w:sz w:val="16"/>
              <w:lang w:val="sv-SE" w:eastAsia="ko-KR"/>
            </w:rPr>
          </w:rPrChange>
        </w:rPr>
      </w:pPr>
      <w:r w:rsidRPr="00EE7DAB">
        <w:rPr>
          <w:rFonts w:ascii="Courier New" w:eastAsia="SimSun" w:hAnsi="Courier New"/>
          <w:noProof/>
          <w:sz w:val="16"/>
          <w:lang w:val="fr-FR" w:eastAsia="ko-KR"/>
          <w:rPrChange w:id="1525" w:author="Author" w:date="2025-09-04T22:03:00Z" w16du:dateUtc="2025-09-04T20:03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  <w:lastRenderedPageBreak/>
        <w:t xml:space="preserve">Slice-DL-Total-PRB-Allocation </w:t>
      </w:r>
      <w:r w:rsidRPr="00EE7DAB">
        <w:rPr>
          <w:rFonts w:ascii="Courier New" w:eastAsia="SimSun" w:hAnsi="Courier New"/>
          <w:noProof/>
          <w:sz w:val="16"/>
          <w:lang w:val="fr-FR" w:eastAsia="ko-KR"/>
          <w:rPrChange w:id="1526" w:author="Author" w:date="2025-09-04T22:03:00Z" w16du:dateUtc="2025-09-04T20:03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bCs/>
          <w:noProof/>
          <w:sz w:val="16"/>
          <w:lang w:val="fr-FR" w:eastAsia="ko-KR"/>
          <w:rPrChange w:id="1527" w:author="Author" w:date="2025-09-04T22:03:00Z" w16du:dateUtc="2025-09-04T20:03:00Z">
            <w:rPr>
              <w:rFonts w:ascii="Courier New" w:eastAsia="SimSun" w:hAnsi="Courier New"/>
              <w:bCs/>
              <w:noProof/>
              <w:sz w:val="16"/>
              <w:lang w:val="sv-SE" w:eastAsia="ko-KR"/>
            </w:rPr>
          </w:rPrChange>
        </w:rPr>
        <w:t>::= INTEGER (0..100)</w:t>
      </w:r>
    </w:p>
    <w:p w14:paraId="022E928D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  <w:rPrChange w:id="1528" w:author="Author" w:date="2025-09-04T22:03:00Z" w16du:dateUtc="2025-09-04T20:03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</w:pPr>
    </w:p>
    <w:p w14:paraId="4FB8CD3D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val="en-US" w:eastAsia="ko-KR"/>
          <w:rPrChange w:id="1529" w:author="Author" w:date="2025-09-04T22:03:00Z" w16du:dateUtc="2025-09-04T20:03:00Z">
            <w:rPr>
              <w:rFonts w:ascii="Courier New" w:eastAsia="SimSun" w:hAnsi="Courier New"/>
              <w:bCs/>
              <w:noProof/>
              <w:sz w:val="16"/>
              <w:lang w:val="sv-SE" w:eastAsia="ko-KR"/>
            </w:rPr>
          </w:rPrChange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Slice-UL-Total-PRB-Allocation 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EE7DAB">
        <w:rPr>
          <w:rFonts w:ascii="Courier New" w:eastAsia="SimSun" w:hAnsi="Courier New"/>
          <w:bCs/>
          <w:noProof/>
          <w:sz w:val="16"/>
          <w:lang w:val="en-US" w:eastAsia="ko-KR"/>
          <w:rPrChange w:id="1530" w:author="Author" w:date="2025-09-04T22:03:00Z" w16du:dateUtc="2025-09-04T20:03:00Z">
            <w:rPr>
              <w:rFonts w:ascii="Courier New" w:eastAsia="SimSun" w:hAnsi="Courier New"/>
              <w:bCs/>
              <w:noProof/>
              <w:sz w:val="16"/>
              <w:lang w:val="sv-SE" w:eastAsia="ko-KR"/>
            </w:rPr>
          </w:rPrChange>
        </w:rPr>
        <w:t>::= INTEGER (0..100)</w:t>
      </w:r>
    </w:p>
    <w:p w14:paraId="7FA688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2DC44E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74BE6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SliceSupport-List</w:t>
      </w:r>
      <w:bookmarkEnd w:id="1517"/>
      <w:r w:rsidRPr="007B5C64">
        <w:rPr>
          <w:rFonts w:ascii="Courier New" w:eastAsia="SimSun" w:hAnsi="Courier New"/>
          <w:noProof/>
          <w:sz w:val="16"/>
          <w:lang w:eastAsia="ko-KR"/>
        </w:rPr>
        <w:tab/>
        <w:t>::= SEQUENCE (SIZE(1..maxnoofSliceItems)) OF S-NSSAI</w:t>
      </w:r>
    </w:p>
    <w:p w14:paraId="45CBFB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D6F47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SliceToReport-List ::= SEQUENCE (SIZE(1..</w:t>
      </w:r>
      <w:r w:rsidRPr="007B5C64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axnoofBPLMNs</w:t>
      </w:r>
      <w:r w:rsidRPr="007B5C64">
        <w:rPr>
          <w:rFonts w:ascii="Courier New" w:eastAsia="SimSun" w:hAnsi="Courier New"/>
          <w:noProof/>
          <w:snapToGrid w:val="0"/>
          <w:sz w:val="16"/>
        </w:rPr>
        <w:t>)) OF SliceToReport-List-Item</w:t>
      </w:r>
    </w:p>
    <w:p w14:paraId="711CEA3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D525F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SliceToReport</w:t>
      </w:r>
      <w:r w:rsidRPr="007B5C64">
        <w:rPr>
          <w:rFonts w:ascii="Courier New" w:eastAsia="SimSun" w:hAnsi="Courier New"/>
          <w:noProof/>
          <w:sz w:val="16"/>
          <w:lang w:eastAsia="ko-KR"/>
        </w:rPr>
        <w:t>-List-Item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SEQUENCE {</w:t>
      </w:r>
    </w:p>
    <w:p w14:paraId="5C2C668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pLMNIdentity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PLMN-Identity,</w:t>
      </w:r>
    </w:p>
    <w:p w14:paraId="2E653E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sNSSAIlist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  <w:t>SNSSAI-list,</w:t>
      </w:r>
    </w:p>
    <w:p w14:paraId="7D27137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ProtocolExtensionContainer { { </w:t>
      </w:r>
      <w:r w:rsidRPr="007B5C64">
        <w:rPr>
          <w:rFonts w:ascii="Courier New" w:eastAsia="SimSun" w:hAnsi="Courier New"/>
          <w:noProof/>
          <w:snapToGrid w:val="0"/>
          <w:sz w:val="16"/>
        </w:rPr>
        <w:t>SliceToReport-List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5F21AF2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A48D0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681B7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97712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81D8A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SliceToReport</w:t>
      </w:r>
      <w:r w:rsidRPr="007B5C64">
        <w:rPr>
          <w:rFonts w:ascii="Courier New" w:eastAsia="SimSun" w:hAnsi="Courier New"/>
          <w:noProof/>
          <w:sz w:val="16"/>
          <w:lang w:eastAsia="ko-KR"/>
        </w:rPr>
        <w:t>-List-Item-ExtIEs XNAP-PROTOCOL-EXTENSION ::= {</w:t>
      </w:r>
    </w:p>
    <w:p w14:paraId="505175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016F6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BFFC9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EEE16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 xml:space="preserve">SNSSAI-list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::= SEQUENCE (SIZE(1..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maxnoofSliceItems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)) OF </w:t>
      </w:r>
      <w:r w:rsidRPr="007B5C64">
        <w:rPr>
          <w:rFonts w:ascii="Courier New" w:eastAsia="SimSun" w:hAnsi="Courier New"/>
          <w:sz w:val="16"/>
          <w:lang w:eastAsia="ko-KR"/>
        </w:rPr>
        <w:t>SNSSAI-Item</w:t>
      </w:r>
    </w:p>
    <w:p w14:paraId="1ED52E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370B3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 xml:space="preserve">SNSSAI-Item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::= SEQUENCE {</w:t>
      </w:r>
    </w:p>
    <w:p w14:paraId="45A617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sNSSAI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S-NSSAI,</w:t>
      </w:r>
    </w:p>
    <w:p w14:paraId="0FDE52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 </w:t>
      </w:r>
      <w:r w:rsidRPr="007B5C64">
        <w:rPr>
          <w:rFonts w:ascii="Courier New" w:eastAsia="SimSun" w:hAnsi="Courier New"/>
          <w:sz w:val="16"/>
          <w:lang w:val="fr-FR" w:eastAsia="ko-KR"/>
        </w:rPr>
        <w:t>SNSSAI-Item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} }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OPTIONAL</w:t>
      </w:r>
    </w:p>
    <w:p w14:paraId="5F1B22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2F08FE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7162DF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>SNSSAI-Item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XNAP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-PROTOCOL-EXTENSION ::= {</w:t>
      </w:r>
    </w:p>
    <w:p w14:paraId="78EEFC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03663A8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03DFAA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69154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SlotConfiguration-List ::= SEQUENCE (SIZE (1..maxnoofslots)) OF SlotConfiguration-List-Item</w:t>
      </w:r>
    </w:p>
    <w:p w14:paraId="0075A4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C2B3C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SlotConfiguration-List-Item ::= SEQUENCE {</w:t>
      </w:r>
    </w:p>
    <w:p w14:paraId="61C115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slotIndex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INTEGER (0..5119),</w:t>
      </w:r>
    </w:p>
    <w:p w14:paraId="475713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symbolAllocation-in-Slot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SymbolAllocation-in-Slot,</w:t>
      </w:r>
    </w:p>
    <w:p w14:paraId="728F3F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{SlotConfiguration-List-Item-ExtIEs}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7C8465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E2A28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25001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2507F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SlotConfiguration-List-Item-ExtIEs XNAP-PROTOCOL-EXTENSION ::= {</w:t>
      </w:r>
    </w:p>
    <w:p w14:paraId="2544F9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22B3F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03E99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C8E83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531" w:name="_Hlk515372577"/>
      <w:r w:rsidRPr="007B5C64">
        <w:rPr>
          <w:rFonts w:ascii="Courier New" w:eastAsia="SimSun" w:hAnsi="Courier New"/>
          <w:noProof/>
          <w:sz w:val="16"/>
          <w:lang w:eastAsia="ko-KR"/>
        </w:rPr>
        <w:t>S-NG-RANnode-SecurityKey</w:t>
      </w:r>
      <w:bookmarkEnd w:id="1531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BIT STRING (SIZE(256))</w:t>
      </w:r>
    </w:p>
    <w:p w14:paraId="326871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BD2F6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S-NG-RANnode-Addition-Trigger-Ind ::= ENUMERATED {</w:t>
      </w:r>
    </w:p>
    <w:p w14:paraId="173619B5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  <w:rPrChange w:id="1532" w:author="Author" w:date="2025-09-04T22:03:00Z" w16du:dateUtc="2025-09-04T20:03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EE7DAB">
        <w:rPr>
          <w:rFonts w:ascii="Courier New" w:eastAsia="SimSun" w:hAnsi="Courier New"/>
          <w:noProof/>
          <w:sz w:val="16"/>
          <w:lang w:val="sv-SE" w:eastAsia="ko-KR"/>
          <w:rPrChange w:id="1533" w:author="Author" w:date="2025-09-04T22:03:00Z" w16du:dateUtc="2025-09-04T20:03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  <w:t>sn-change,</w:t>
      </w:r>
    </w:p>
    <w:p w14:paraId="1184E53C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  <w:rPrChange w:id="1534" w:author="Author" w:date="2025-09-04T22:03:00Z" w16du:dateUtc="2025-09-04T20:03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</w:pPr>
      <w:r w:rsidRPr="00EE7DAB">
        <w:rPr>
          <w:rFonts w:ascii="Courier New" w:eastAsia="SimSun" w:hAnsi="Courier New"/>
          <w:noProof/>
          <w:sz w:val="16"/>
          <w:lang w:val="sv-SE" w:eastAsia="ko-KR"/>
          <w:rPrChange w:id="1535" w:author="Author" w:date="2025-09-04T22:03:00Z" w16du:dateUtc="2025-09-04T20:03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  <w:tab/>
        <w:t>inter-MN-HO,</w:t>
      </w:r>
    </w:p>
    <w:p w14:paraId="325AF6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EE7DAB">
        <w:rPr>
          <w:rFonts w:ascii="Courier New" w:eastAsia="SimSun" w:hAnsi="Courier New"/>
          <w:noProof/>
          <w:sz w:val="16"/>
          <w:lang w:val="sv-SE" w:eastAsia="ko-KR"/>
          <w:rPrChange w:id="1536" w:author="Author" w:date="2025-09-04T22:03:00Z" w16du:dateUtc="2025-09-04T20:03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intra-MN-HO,</w:t>
      </w:r>
    </w:p>
    <w:p w14:paraId="66A6E6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BE854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B03FD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311D3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537" w:name="_Hlk515407292"/>
      <w:r w:rsidRPr="007B5C64">
        <w:rPr>
          <w:rFonts w:ascii="Courier New" w:eastAsia="SimSun" w:hAnsi="Courier New"/>
          <w:noProof/>
          <w:sz w:val="16"/>
          <w:lang w:eastAsia="ko-KR"/>
        </w:rPr>
        <w:t>S-NSSAI</w:t>
      </w:r>
      <w:bookmarkEnd w:id="1537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SEQUENCE {</w:t>
      </w:r>
    </w:p>
    <w:p w14:paraId="4DE69F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OCTET STRING (SIZE(1)),</w:t>
      </w:r>
    </w:p>
    <w:p w14:paraId="238E6A5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OCTET STRING (SIZE(3))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991B19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{S-NSSAI-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} } OPTIONAL,</w:t>
      </w:r>
    </w:p>
    <w:p w14:paraId="5557CE7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...</w:t>
      </w:r>
    </w:p>
    <w:p w14:paraId="2498A3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0ED060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6B06E9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S-NSSAI-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032C581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573C1D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385146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0F951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SNMobilityInformation ::= BIT STRING (SIZE(32))</w:t>
      </w:r>
    </w:p>
    <w:p w14:paraId="17A9B1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63FA590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6362D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SNPNIdentity ::= SEQUENCE {</w:t>
      </w:r>
    </w:p>
    <w:p w14:paraId="377A485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plmnID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PLMN-Identity,</w:t>
      </w:r>
    </w:p>
    <w:p w14:paraId="693597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nid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NID,</w:t>
      </w:r>
    </w:p>
    <w:p w14:paraId="47F4AE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SNPNIdentity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-ExtIEs} }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10E2BD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657C4A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C34D8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252A6B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SNPNIdentity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 XNAP-PROTOCOL-EXTENSION ::= {</w:t>
      </w:r>
    </w:p>
    <w:p w14:paraId="77D3D6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4E4B2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4ADD4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BCA59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5CDE1B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</w:rPr>
        <w:t>SNTriggered ::=ENUMERATED{</w:t>
      </w:r>
    </w:p>
    <w:p w14:paraId="4FD4FA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true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,</w:t>
      </w:r>
    </w:p>
    <w:p w14:paraId="38A06BC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...</w:t>
      </w:r>
    </w:p>
    <w:p w14:paraId="7D5370F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</w:rPr>
        <w:t>}</w:t>
      </w:r>
    </w:p>
    <w:p w14:paraId="052236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C8488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SpecialSubframeInfo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-E-UTRA ::= SEQUENCE {</w:t>
      </w:r>
    </w:p>
    <w:p w14:paraId="53810C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specialSubframePattern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pecialSubframePatterns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-E-UTRA,</w:t>
      </w:r>
    </w:p>
    <w:p w14:paraId="18C461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cyclicPrefixDL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>C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yclicPrefix-E-UTRA-DL,</w:t>
      </w:r>
    </w:p>
    <w:p w14:paraId="40DFD5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cyclicPrefixUL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C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yclicPrefix-E-UTRA-UL,</w:t>
      </w:r>
    </w:p>
    <w:p w14:paraId="660820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SpecialSubframeInfo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-E-UTRA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} } OPTIONAL,</w:t>
      </w:r>
    </w:p>
    <w:p w14:paraId="60C199F0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  <w:rPrChange w:id="1538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EE7DAB">
        <w:rPr>
          <w:rFonts w:ascii="Courier New" w:eastAsia="SimSun" w:hAnsi="Courier New"/>
          <w:snapToGrid w:val="0"/>
          <w:sz w:val="16"/>
          <w:lang w:val="fr-FR"/>
          <w:rPrChange w:id="1539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  <w:t>...</w:t>
      </w:r>
    </w:p>
    <w:p w14:paraId="7E3B6D84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  <w:rPrChange w:id="1540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</w:pPr>
      <w:r w:rsidRPr="00EE7DAB">
        <w:rPr>
          <w:rFonts w:ascii="Courier New" w:eastAsia="SimSun" w:hAnsi="Courier New"/>
          <w:snapToGrid w:val="0"/>
          <w:sz w:val="16"/>
          <w:lang w:val="fr-FR"/>
          <w:rPrChange w:id="1541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  <w:t>}</w:t>
      </w:r>
    </w:p>
    <w:p w14:paraId="48E55F48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  <w:rPrChange w:id="1542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</w:pPr>
    </w:p>
    <w:p w14:paraId="22853097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  <w:rPrChange w:id="1543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</w:pPr>
      <w:proofErr w:type="spellStart"/>
      <w:r w:rsidRPr="00EE7DAB">
        <w:rPr>
          <w:rFonts w:ascii="Courier New" w:eastAsia="SimSun" w:hAnsi="Courier New"/>
          <w:snapToGrid w:val="0"/>
          <w:sz w:val="16"/>
          <w:lang w:val="fr-FR" w:eastAsia="ko-KR"/>
          <w:rPrChange w:id="1544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  <w:lang w:eastAsia="ko-KR"/>
            </w:rPr>
          </w:rPrChange>
        </w:rPr>
        <w:t>SpecialSubframeInfo</w:t>
      </w:r>
      <w:proofErr w:type="spellEnd"/>
      <w:r w:rsidRPr="00EE7DAB">
        <w:rPr>
          <w:rFonts w:ascii="Courier New" w:eastAsia="SimSun" w:hAnsi="Courier New"/>
          <w:snapToGrid w:val="0"/>
          <w:sz w:val="16"/>
          <w:lang w:val="fr-FR" w:eastAsia="ko-KR"/>
          <w:rPrChange w:id="1545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  <w:lang w:eastAsia="ko-KR"/>
            </w:rPr>
          </w:rPrChange>
        </w:rPr>
        <w:t>-E-UTRA</w:t>
      </w:r>
      <w:r w:rsidRPr="00EE7DAB">
        <w:rPr>
          <w:rFonts w:ascii="Courier New" w:eastAsia="SimSun" w:hAnsi="Courier New"/>
          <w:snapToGrid w:val="0"/>
          <w:sz w:val="16"/>
          <w:lang w:val="fr-FR"/>
          <w:rPrChange w:id="1546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  <w:t>-</w:t>
      </w:r>
      <w:proofErr w:type="spellStart"/>
      <w:r w:rsidRPr="00EE7DAB">
        <w:rPr>
          <w:rFonts w:ascii="Courier New" w:eastAsia="SimSun" w:hAnsi="Courier New"/>
          <w:snapToGrid w:val="0"/>
          <w:sz w:val="16"/>
          <w:lang w:val="fr-FR"/>
          <w:rPrChange w:id="1547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  <w:t>ExtIEs</w:t>
      </w:r>
      <w:proofErr w:type="spellEnd"/>
      <w:r w:rsidRPr="00EE7DAB">
        <w:rPr>
          <w:rFonts w:ascii="Courier New" w:eastAsia="SimSun" w:hAnsi="Courier New"/>
          <w:snapToGrid w:val="0"/>
          <w:sz w:val="16"/>
          <w:lang w:val="fr-FR"/>
          <w:rPrChange w:id="1548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  <w:t xml:space="preserve"> XNAP-PROTOCOL-EXTENSION ::= {</w:t>
      </w:r>
    </w:p>
    <w:p w14:paraId="6AA5C5C1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/>
          <w:rPrChange w:id="1549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</w:pPr>
      <w:r w:rsidRPr="00EE7DAB">
        <w:rPr>
          <w:rFonts w:ascii="Courier New" w:eastAsia="SimSun" w:hAnsi="Courier New"/>
          <w:snapToGrid w:val="0"/>
          <w:sz w:val="16"/>
          <w:lang w:val="fr-FR"/>
          <w:rPrChange w:id="1550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  <w:tab/>
      </w:r>
      <w:r w:rsidRPr="00EE7DAB">
        <w:rPr>
          <w:rFonts w:ascii="Courier New" w:eastAsia="SimSun" w:hAnsi="Courier New"/>
          <w:snapToGrid w:val="0"/>
          <w:sz w:val="16"/>
          <w:lang w:val="sv-SE"/>
          <w:rPrChange w:id="1551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  <w:t>...</w:t>
      </w:r>
    </w:p>
    <w:p w14:paraId="74A06017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/>
          <w:rPrChange w:id="1552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</w:pPr>
      <w:r w:rsidRPr="00EE7DAB">
        <w:rPr>
          <w:rFonts w:ascii="Courier New" w:eastAsia="SimSun" w:hAnsi="Courier New"/>
          <w:snapToGrid w:val="0"/>
          <w:sz w:val="16"/>
          <w:lang w:val="sv-SE"/>
          <w:rPrChange w:id="1553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  <w:t>}</w:t>
      </w:r>
    </w:p>
    <w:p w14:paraId="47935089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  <w:rPrChange w:id="1554" w:author="Author" w:date="2025-09-04T22:03:00Z" w16du:dateUtc="2025-09-04T20:03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</w:pPr>
    </w:p>
    <w:p w14:paraId="79856D1C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  <w:rPrChange w:id="1555" w:author="Author" w:date="2025-09-04T22:03:00Z" w16du:dateUtc="2025-09-04T20:03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</w:pPr>
    </w:p>
    <w:p w14:paraId="0EB7C71B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  <w:rPrChange w:id="1556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  <w:lang w:eastAsia="ko-KR"/>
            </w:rPr>
          </w:rPrChange>
        </w:rPr>
      </w:pPr>
      <w:r w:rsidRPr="00EE7DAB">
        <w:rPr>
          <w:rFonts w:ascii="Courier New" w:eastAsia="SimSun" w:hAnsi="Courier New"/>
          <w:snapToGrid w:val="0"/>
          <w:sz w:val="16"/>
          <w:lang w:val="sv-SE"/>
          <w:rPrChange w:id="1557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  <w:t>S</w:t>
      </w:r>
      <w:r w:rsidRPr="00EE7DAB">
        <w:rPr>
          <w:rFonts w:ascii="Courier New" w:eastAsia="SimSun" w:hAnsi="Courier New"/>
          <w:snapToGrid w:val="0"/>
          <w:sz w:val="16"/>
          <w:lang w:val="sv-SE" w:eastAsia="ko-KR"/>
          <w:rPrChange w:id="1558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  <w:lang w:eastAsia="ko-KR"/>
            </w:rPr>
          </w:rPrChange>
        </w:rPr>
        <w:t>pecialSubframePatterns-E-UTRA</w:t>
      </w:r>
      <w:r w:rsidRPr="00EE7DAB">
        <w:rPr>
          <w:rFonts w:ascii="Courier New" w:eastAsia="SimSun" w:hAnsi="Courier New"/>
          <w:snapToGrid w:val="0"/>
          <w:sz w:val="16"/>
          <w:lang w:val="sv-SE"/>
          <w:rPrChange w:id="1559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  <w:t xml:space="preserve"> ::= </w:t>
      </w:r>
      <w:r w:rsidRPr="00EE7DAB">
        <w:rPr>
          <w:rFonts w:ascii="Courier New" w:eastAsia="SimSun" w:hAnsi="Courier New"/>
          <w:snapToGrid w:val="0"/>
          <w:sz w:val="16"/>
          <w:lang w:val="sv-SE" w:eastAsia="ko-KR"/>
          <w:rPrChange w:id="1560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  <w:lang w:eastAsia="ko-KR"/>
            </w:rPr>
          </w:rPrChange>
        </w:rPr>
        <w:t>ENUMERATED {</w:t>
      </w:r>
    </w:p>
    <w:p w14:paraId="3B5E1B12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  <w:rPrChange w:id="1561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  <w:lang w:eastAsia="ko-KR"/>
            </w:rPr>
          </w:rPrChange>
        </w:rPr>
      </w:pPr>
      <w:r w:rsidRPr="00EE7DAB">
        <w:rPr>
          <w:rFonts w:ascii="Courier New" w:eastAsia="SimSun" w:hAnsi="Courier New"/>
          <w:snapToGrid w:val="0"/>
          <w:sz w:val="16"/>
          <w:lang w:val="sv-SE" w:eastAsia="ko-KR"/>
          <w:rPrChange w:id="1562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bCs/>
          <w:sz w:val="16"/>
          <w:lang w:val="sv-SE" w:eastAsia="ko-KR"/>
          <w:rPrChange w:id="1563" w:author="Author" w:date="2025-09-04T22:03:00Z" w16du:dateUtc="2025-09-04T20:03:00Z">
            <w:rPr>
              <w:rFonts w:ascii="Courier New" w:eastAsia="SimSun" w:hAnsi="Courier New"/>
              <w:bCs/>
              <w:sz w:val="16"/>
              <w:lang w:eastAsia="ko-KR"/>
            </w:rPr>
          </w:rPrChange>
        </w:rPr>
        <w:t>s</w:t>
      </w:r>
      <w:r w:rsidRPr="00EE7DAB">
        <w:rPr>
          <w:rFonts w:ascii="Courier New" w:eastAsia="SimSun" w:hAnsi="Courier New"/>
          <w:bCs/>
          <w:sz w:val="16"/>
          <w:lang w:val="sv-SE"/>
          <w:rPrChange w:id="1564" w:author="Author" w:date="2025-09-04T22:03:00Z" w16du:dateUtc="2025-09-04T20:03:00Z">
            <w:rPr>
              <w:rFonts w:ascii="Courier New" w:eastAsia="SimSun" w:hAnsi="Courier New"/>
              <w:bCs/>
              <w:sz w:val="16"/>
            </w:rPr>
          </w:rPrChange>
        </w:rPr>
        <w:t>sp</w:t>
      </w:r>
      <w:r w:rsidRPr="00EE7DAB">
        <w:rPr>
          <w:rFonts w:ascii="Courier New" w:eastAsia="SimSun" w:hAnsi="Courier New"/>
          <w:bCs/>
          <w:sz w:val="16"/>
          <w:lang w:val="sv-SE" w:eastAsia="ko-KR"/>
          <w:rPrChange w:id="1565" w:author="Author" w:date="2025-09-04T22:03:00Z" w16du:dateUtc="2025-09-04T20:03:00Z">
            <w:rPr>
              <w:rFonts w:ascii="Courier New" w:eastAsia="SimSun" w:hAnsi="Courier New"/>
              <w:bCs/>
              <w:sz w:val="16"/>
              <w:lang w:eastAsia="ko-KR"/>
            </w:rPr>
          </w:rPrChange>
        </w:rPr>
        <w:t>0</w:t>
      </w:r>
      <w:r w:rsidRPr="00EE7DAB">
        <w:rPr>
          <w:rFonts w:ascii="Courier New" w:eastAsia="SimSun" w:hAnsi="Courier New"/>
          <w:snapToGrid w:val="0"/>
          <w:sz w:val="16"/>
          <w:lang w:val="sv-SE" w:eastAsia="ko-KR"/>
          <w:rPrChange w:id="1566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  <w:lang w:eastAsia="ko-KR"/>
            </w:rPr>
          </w:rPrChange>
        </w:rPr>
        <w:t>,</w:t>
      </w:r>
    </w:p>
    <w:p w14:paraId="24414739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sv-SE" w:eastAsia="ko-KR"/>
          <w:rPrChange w:id="1567" w:author="Author" w:date="2025-09-04T22:03:00Z" w16du:dateUtc="2025-09-04T20:03:00Z">
            <w:rPr>
              <w:rFonts w:ascii="Courier New" w:eastAsia="SimSun" w:hAnsi="Courier New"/>
              <w:sz w:val="16"/>
              <w:lang w:eastAsia="ko-KR"/>
            </w:rPr>
          </w:rPrChange>
        </w:rPr>
      </w:pPr>
      <w:r w:rsidRPr="00EE7DAB">
        <w:rPr>
          <w:rFonts w:ascii="Courier New" w:eastAsia="SimSun" w:hAnsi="Courier New"/>
          <w:snapToGrid w:val="0"/>
          <w:sz w:val="16"/>
          <w:lang w:val="sv-SE" w:eastAsia="ko-KR"/>
          <w:rPrChange w:id="1568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bCs/>
          <w:sz w:val="16"/>
          <w:lang w:val="sv-SE" w:eastAsia="ko-KR"/>
          <w:rPrChange w:id="1569" w:author="Author" w:date="2025-09-04T22:03:00Z" w16du:dateUtc="2025-09-04T20:03:00Z">
            <w:rPr>
              <w:rFonts w:ascii="Courier New" w:eastAsia="SimSun" w:hAnsi="Courier New"/>
              <w:bCs/>
              <w:sz w:val="16"/>
              <w:lang w:eastAsia="ko-KR"/>
            </w:rPr>
          </w:rPrChange>
        </w:rPr>
        <w:t>s</w:t>
      </w:r>
      <w:r w:rsidRPr="00EE7DAB">
        <w:rPr>
          <w:rFonts w:ascii="Courier New" w:eastAsia="SimSun" w:hAnsi="Courier New"/>
          <w:bCs/>
          <w:sz w:val="16"/>
          <w:lang w:val="sv-SE"/>
          <w:rPrChange w:id="1570" w:author="Author" w:date="2025-09-04T22:03:00Z" w16du:dateUtc="2025-09-04T20:03:00Z">
            <w:rPr>
              <w:rFonts w:ascii="Courier New" w:eastAsia="SimSun" w:hAnsi="Courier New"/>
              <w:bCs/>
              <w:sz w:val="16"/>
            </w:rPr>
          </w:rPrChange>
        </w:rPr>
        <w:t>sp1</w:t>
      </w:r>
      <w:r w:rsidRPr="00EE7DAB">
        <w:rPr>
          <w:rFonts w:ascii="Courier New" w:eastAsia="SimSun" w:hAnsi="Courier New"/>
          <w:snapToGrid w:val="0"/>
          <w:sz w:val="16"/>
          <w:lang w:val="sv-SE" w:eastAsia="ko-KR"/>
          <w:rPrChange w:id="1571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  <w:lang w:eastAsia="ko-KR"/>
            </w:rPr>
          </w:rPrChange>
        </w:rPr>
        <w:t>,</w:t>
      </w:r>
    </w:p>
    <w:p w14:paraId="77562CB2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sv-SE"/>
          <w:rPrChange w:id="1572" w:author="Author" w:date="2025-09-04T22:03:00Z" w16du:dateUtc="2025-09-04T20:03:00Z">
            <w:rPr>
              <w:rFonts w:ascii="Courier New" w:eastAsia="SimSun" w:hAnsi="Courier New"/>
              <w:sz w:val="16"/>
            </w:rPr>
          </w:rPrChange>
        </w:rPr>
      </w:pPr>
      <w:r w:rsidRPr="00EE7DAB">
        <w:rPr>
          <w:rFonts w:ascii="Courier New" w:eastAsia="SimSun" w:hAnsi="Courier New"/>
          <w:sz w:val="16"/>
          <w:lang w:val="sv-SE" w:eastAsia="ko-KR"/>
          <w:rPrChange w:id="1573" w:author="Author" w:date="2025-09-04T22:03:00Z" w16du:dateUtc="2025-09-04T20:03:00Z">
            <w:rPr>
              <w:rFonts w:ascii="Courier New" w:eastAsia="SimSun" w:hAnsi="Courier New"/>
              <w:sz w:val="16"/>
              <w:lang w:eastAsia="ko-KR"/>
            </w:rPr>
          </w:rPrChange>
        </w:rPr>
        <w:tab/>
      </w:r>
      <w:r w:rsidRPr="00EE7DAB">
        <w:rPr>
          <w:rFonts w:ascii="Courier New" w:eastAsia="SimSun" w:hAnsi="Courier New"/>
          <w:bCs/>
          <w:sz w:val="16"/>
          <w:lang w:val="sv-SE" w:eastAsia="ko-KR"/>
          <w:rPrChange w:id="1574" w:author="Author" w:date="2025-09-04T22:03:00Z" w16du:dateUtc="2025-09-04T20:03:00Z">
            <w:rPr>
              <w:rFonts w:ascii="Courier New" w:eastAsia="SimSun" w:hAnsi="Courier New"/>
              <w:bCs/>
              <w:sz w:val="16"/>
              <w:lang w:eastAsia="ko-KR"/>
            </w:rPr>
          </w:rPrChange>
        </w:rPr>
        <w:t>s</w:t>
      </w:r>
      <w:r w:rsidRPr="00EE7DAB">
        <w:rPr>
          <w:rFonts w:ascii="Courier New" w:eastAsia="SimSun" w:hAnsi="Courier New"/>
          <w:bCs/>
          <w:sz w:val="16"/>
          <w:lang w:val="sv-SE"/>
          <w:rPrChange w:id="1575" w:author="Author" w:date="2025-09-04T22:03:00Z" w16du:dateUtc="2025-09-04T20:03:00Z">
            <w:rPr>
              <w:rFonts w:ascii="Courier New" w:eastAsia="SimSun" w:hAnsi="Courier New"/>
              <w:bCs/>
              <w:sz w:val="16"/>
            </w:rPr>
          </w:rPrChange>
        </w:rPr>
        <w:t>sp2</w:t>
      </w:r>
      <w:r w:rsidRPr="00EE7DAB">
        <w:rPr>
          <w:rFonts w:ascii="Courier New" w:eastAsia="SimSun" w:hAnsi="Courier New"/>
          <w:sz w:val="16"/>
          <w:lang w:val="sv-SE" w:eastAsia="ko-KR"/>
          <w:rPrChange w:id="1576" w:author="Author" w:date="2025-09-04T22:03:00Z" w16du:dateUtc="2025-09-04T20:03:00Z">
            <w:rPr>
              <w:rFonts w:ascii="Courier New" w:eastAsia="SimSun" w:hAnsi="Courier New"/>
              <w:sz w:val="16"/>
              <w:lang w:eastAsia="ko-KR"/>
            </w:rPr>
          </w:rPrChange>
        </w:rPr>
        <w:t>,</w:t>
      </w:r>
    </w:p>
    <w:p w14:paraId="3FFDA472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/>
          <w:rPrChange w:id="1577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</w:pPr>
      <w:r w:rsidRPr="00EE7DAB">
        <w:rPr>
          <w:rFonts w:ascii="Courier New" w:eastAsia="SimSun" w:hAnsi="Courier New"/>
          <w:snapToGrid w:val="0"/>
          <w:sz w:val="16"/>
          <w:lang w:val="sv-SE"/>
          <w:rPrChange w:id="1578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  <w:tab/>
      </w:r>
      <w:r w:rsidRPr="00EE7DAB">
        <w:rPr>
          <w:rFonts w:ascii="Courier New" w:eastAsia="SimSun" w:hAnsi="Courier New"/>
          <w:bCs/>
          <w:sz w:val="16"/>
          <w:lang w:val="sv-SE" w:eastAsia="ko-KR"/>
          <w:rPrChange w:id="1579" w:author="Author" w:date="2025-09-04T22:03:00Z" w16du:dateUtc="2025-09-04T20:03:00Z">
            <w:rPr>
              <w:rFonts w:ascii="Courier New" w:eastAsia="SimSun" w:hAnsi="Courier New"/>
              <w:bCs/>
              <w:sz w:val="16"/>
              <w:lang w:eastAsia="ko-KR"/>
            </w:rPr>
          </w:rPrChange>
        </w:rPr>
        <w:t>s</w:t>
      </w:r>
      <w:r w:rsidRPr="00EE7DAB">
        <w:rPr>
          <w:rFonts w:ascii="Courier New" w:eastAsia="SimSun" w:hAnsi="Courier New"/>
          <w:bCs/>
          <w:sz w:val="16"/>
          <w:lang w:val="sv-SE"/>
          <w:rPrChange w:id="1580" w:author="Author" w:date="2025-09-04T22:03:00Z" w16du:dateUtc="2025-09-04T20:03:00Z">
            <w:rPr>
              <w:rFonts w:ascii="Courier New" w:eastAsia="SimSun" w:hAnsi="Courier New"/>
              <w:bCs/>
              <w:sz w:val="16"/>
            </w:rPr>
          </w:rPrChange>
        </w:rPr>
        <w:t>sp3</w:t>
      </w:r>
      <w:r w:rsidRPr="00EE7DAB">
        <w:rPr>
          <w:rFonts w:ascii="Courier New" w:eastAsia="SimSun" w:hAnsi="Courier New"/>
          <w:snapToGrid w:val="0"/>
          <w:sz w:val="16"/>
          <w:lang w:val="sv-SE"/>
          <w:rPrChange w:id="1581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  <w:t>,</w:t>
      </w:r>
    </w:p>
    <w:p w14:paraId="009A85F4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/>
          <w:rPrChange w:id="1582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</w:pPr>
      <w:r w:rsidRPr="00EE7DAB">
        <w:rPr>
          <w:rFonts w:ascii="Courier New" w:eastAsia="SimSun" w:hAnsi="Courier New"/>
          <w:snapToGrid w:val="0"/>
          <w:sz w:val="16"/>
          <w:lang w:val="sv-SE"/>
          <w:rPrChange w:id="1583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  <w:tab/>
      </w:r>
      <w:r w:rsidRPr="00EE7DAB">
        <w:rPr>
          <w:rFonts w:ascii="Courier New" w:eastAsia="SimSun" w:hAnsi="Courier New"/>
          <w:bCs/>
          <w:sz w:val="16"/>
          <w:lang w:val="sv-SE" w:eastAsia="ko-KR"/>
          <w:rPrChange w:id="1584" w:author="Author" w:date="2025-09-04T22:03:00Z" w16du:dateUtc="2025-09-04T20:03:00Z">
            <w:rPr>
              <w:rFonts w:ascii="Courier New" w:eastAsia="SimSun" w:hAnsi="Courier New"/>
              <w:bCs/>
              <w:sz w:val="16"/>
              <w:lang w:eastAsia="ko-KR"/>
            </w:rPr>
          </w:rPrChange>
        </w:rPr>
        <w:t>s</w:t>
      </w:r>
      <w:r w:rsidRPr="00EE7DAB">
        <w:rPr>
          <w:rFonts w:ascii="Courier New" w:eastAsia="SimSun" w:hAnsi="Courier New"/>
          <w:bCs/>
          <w:sz w:val="16"/>
          <w:lang w:val="sv-SE"/>
          <w:rPrChange w:id="1585" w:author="Author" w:date="2025-09-04T22:03:00Z" w16du:dateUtc="2025-09-04T20:03:00Z">
            <w:rPr>
              <w:rFonts w:ascii="Courier New" w:eastAsia="SimSun" w:hAnsi="Courier New"/>
              <w:bCs/>
              <w:sz w:val="16"/>
            </w:rPr>
          </w:rPrChange>
        </w:rPr>
        <w:t>sp4</w:t>
      </w:r>
      <w:r w:rsidRPr="00EE7DAB">
        <w:rPr>
          <w:rFonts w:ascii="Courier New" w:eastAsia="SimSun" w:hAnsi="Courier New"/>
          <w:snapToGrid w:val="0"/>
          <w:sz w:val="16"/>
          <w:lang w:val="sv-SE"/>
          <w:rPrChange w:id="1586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  <w:t>,</w:t>
      </w:r>
    </w:p>
    <w:p w14:paraId="4311A1A1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/>
          <w:rPrChange w:id="1587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</w:pPr>
      <w:r w:rsidRPr="00EE7DAB">
        <w:rPr>
          <w:rFonts w:ascii="Courier New" w:eastAsia="SimSun" w:hAnsi="Courier New"/>
          <w:snapToGrid w:val="0"/>
          <w:sz w:val="16"/>
          <w:lang w:val="sv-SE"/>
          <w:rPrChange w:id="1588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  <w:tab/>
      </w:r>
      <w:r w:rsidRPr="00EE7DAB">
        <w:rPr>
          <w:rFonts w:ascii="Courier New" w:eastAsia="SimSun" w:hAnsi="Courier New"/>
          <w:bCs/>
          <w:sz w:val="16"/>
          <w:lang w:val="sv-SE" w:eastAsia="ko-KR"/>
          <w:rPrChange w:id="1589" w:author="Author" w:date="2025-09-04T22:03:00Z" w16du:dateUtc="2025-09-04T20:03:00Z">
            <w:rPr>
              <w:rFonts w:ascii="Courier New" w:eastAsia="SimSun" w:hAnsi="Courier New"/>
              <w:bCs/>
              <w:sz w:val="16"/>
              <w:lang w:eastAsia="ko-KR"/>
            </w:rPr>
          </w:rPrChange>
        </w:rPr>
        <w:t>s</w:t>
      </w:r>
      <w:r w:rsidRPr="00EE7DAB">
        <w:rPr>
          <w:rFonts w:ascii="Courier New" w:eastAsia="SimSun" w:hAnsi="Courier New"/>
          <w:bCs/>
          <w:sz w:val="16"/>
          <w:lang w:val="sv-SE"/>
          <w:rPrChange w:id="1590" w:author="Author" w:date="2025-09-04T22:03:00Z" w16du:dateUtc="2025-09-04T20:03:00Z">
            <w:rPr>
              <w:rFonts w:ascii="Courier New" w:eastAsia="SimSun" w:hAnsi="Courier New"/>
              <w:bCs/>
              <w:sz w:val="16"/>
            </w:rPr>
          </w:rPrChange>
        </w:rPr>
        <w:t>sp5</w:t>
      </w:r>
      <w:r w:rsidRPr="00EE7DAB">
        <w:rPr>
          <w:rFonts w:ascii="Courier New" w:eastAsia="SimSun" w:hAnsi="Courier New"/>
          <w:snapToGrid w:val="0"/>
          <w:sz w:val="16"/>
          <w:lang w:val="sv-SE"/>
          <w:rPrChange w:id="1591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  <w:t>,</w:t>
      </w:r>
    </w:p>
    <w:p w14:paraId="16727BFA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/>
          <w:rPrChange w:id="1592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</w:pPr>
      <w:r w:rsidRPr="00EE7DAB">
        <w:rPr>
          <w:rFonts w:ascii="Courier New" w:eastAsia="SimSun" w:hAnsi="Courier New"/>
          <w:snapToGrid w:val="0"/>
          <w:sz w:val="16"/>
          <w:lang w:val="sv-SE"/>
          <w:rPrChange w:id="1593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  <w:tab/>
      </w:r>
      <w:r w:rsidRPr="00EE7DAB">
        <w:rPr>
          <w:rFonts w:ascii="Courier New" w:eastAsia="SimSun" w:hAnsi="Courier New"/>
          <w:bCs/>
          <w:sz w:val="16"/>
          <w:lang w:val="sv-SE" w:eastAsia="ko-KR"/>
          <w:rPrChange w:id="1594" w:author="Author" w:date="2025-09-04T22:03:00Z" w16du:dateUtc="2025-09-04T20:03:00Z">
            <w:rPr>
              <w:rFonts w:ascii="Courier New" w:eastAsia="SimSun" w:hAnsi="Courier New"/>
              <w:bCs/>
              <w:sz w:val="16"/>
              <w:lang w:eastAsia="ko-KR"/>
            </w:rPr>
          </w:rPrChange>
        </w:rPr>
        <w:t>s</w:t>
      </w:r>
      <w:r w:rsidRPr="00EE7DAB">
        <w:rPr>
          <w:rFonts w:ascii="Courier New" w:eastAsia="SimSun" w:hAnsi="Courier New"/>
          <w:bCs/>
          <w:sz w:val="16"/>
          <w:lang w:val="sv-SE"/>
          <w:rPrChange w:id="1595" w:author="Author" w:date="2025-09-04T22:03:00Z" w16du:dateUtc="2025-09-04T20:03:00Z">
            <w:rPr>
              <w:rFonts w:ascii="Courier New" w:eastAsia="SimSun" w:hAnsi="Courier New"/>
              <w:bCs/>
              <w:sz w:val="16"/>
            </w:rPr>
          </w:rPrChange>
        </w:rPr>
        <w:t>sp6</w:t>
      </w:r>
      <w:r w:rsidRPr="00EE7DAB">
        <w:rPr>
          <w:rFonts w:ascii="Courier New" w:eastAsia="SimSun" w:hAnsi="Courier New"/>
          <w:snapToGrid w:val="0"/>
          <w:sz w:val="16"/>
          <w:lang w:val="sv-SE"/>
          <w:rPrChange w:id="1596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  <w:t>,</w:t>
      </w:r>
    </w:p>
    <w:p w14:paraId="410AE6A2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sz w:val="16"/>
          <w:lang w:val="sv-SE"/>
          <w:rPrChange w:id="1597" w:author="Author" w:date="2025-09-04T22:03:00Z" w16du:dateUtc="2025-09-04T20:03:00Z">
            <w:rPr>
              <w:rFonts w:ascii="Courier New" w:eastAsia="SimSun" w:hAnsi="Courier New"/>
              <w:bCs/>
              <w:sz w:val="16"/>
            </w:rPr>
          </w:rPrChange>
        </w:rPr>
      </w:pPr>
      <w:r w:rsidRPr="00EE7DAB">
        <w:rPr>
          <w:rFonts w:ascii="Courier New" w:eastAsia="SimSun" w:hAnsi="Courier New"/>
          <w:snapToGrid w:val="0"/>
          <w:sz w:val="16"/>
          <w:lang w:val="sv-SE"/>
          <w:rPrChange w:id="1598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  <w:lastRenderedPageBreak/>
        <w:tab/>
      </w:r>
      <w:r w:rsidRPr="00EE7DAB">
        <w:rPr>
          <w:rFonts w:ascii="Courier New" w:eastAsia="SimSun" w:hAnsi="Courier New"/>
          <w:bCs/>
          <w:sz w:val="16"/>
          <w:lang w:val="sv-SE" w:eastAsia="ko-KR"/>
          <w:rPrChange w:id="1599" w:author="Author" w:date="2025-09-04T22:03:00Z" w16du:dateUtc="2025-09-04T20:03:00Z">
            <w:rPr>
              <w:rFonts w:ascii="Courier New" w:eastAsia="SimSun" w:hAnsi="Courier New"/>
              <w:bCs/>
              <w:sz w:val="16"/>
              <w:lang w:eastAsia="ko-KR"/>
            </w:rPr>
          </w:rPrChange>
        </w:rPr>
        <w:t>s</w:t>
      </w:r>
      <w:r w:rsidRPr="00EE7DAB">
        <w:rPr>
          <w:rFonts w:ascii="Courier New" w:eastAsia="SimSun" w:hAnsi="Courier New"/>
          <w:bCs/>
          <w:sz w:val="16"/>
          <w:lang w:val="sv-SE"/>
          <w:rPrChange w:id="1600" w:author="Author" w:date="2025-09-04T22:03:00Z" w16du:dateUtc="2025-09-04T20:03:00Z">
            <w:rPr>
              <w:rFonts w:ascii="Courier New" w:eastAsia="SimSun" w:hAnsi="Courier New"/>
              <w:bCs/>
              <w:sz w:val="16"/>
            </w:rPr>
          </w:rPrChange>
        </w:rPr>
        <w:t>sp7,</w:t>
      </w:r>
    </w:p>
    <w:p w14:paraId="5A3EB343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/>
          <w:rPrChange w:id="1601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</w:pPr>
      <w:r w:rsidRPr="00EE7DAB">
        <w:rPr>
          <w:rFonts w:ascii="Courier New" w:eastAsia="SimSun" w:hAnsi="Courier New"/>
          <w:bCs/>
          <w:sz w:val="16"/>
          <w:lang w:val="sv-SE"/>
          <w:rPrChange w:id="1602" w:author="Author" w:date="2025-09-04T22:03:00Z" w16du:dateUtc="2025-09-04T20:03:00Z">
            <w:rPr>
              <w:rFonts w:ascii="Courier New" w:eastAsia="SimSun" w:hAnsi="Courier New"/>
              <w:bCs/>
              <w:sz w:val="16"/>
            </w:rPr>
          </w:rPrChange>
        </w:rPr>
        <w:tab/>
      </w:r>
      <w:r w:rsidRPr="00EE7DAB">
        <w:rPr>
          <w:rFonts w:ascii="Courier New" w:eastAsia="SimSun" w:hAnsi="Courier New"/>
          <w:bCs/>
          <w:sz w:val="16"/>
          <w:lang w:val="sv-SE" w:eastAsia="ko-KR"/>
          <w:rPrChange w:id="1603" w:author="Author" w:date="2025-09-04T22:03:00Z" w16du:dateUtc="2025-09-04T20:03:00Z">
            <w:rPr>
              <w:rFonts w:ascii="Courier New" w:eastAsia="SimSun" w:hAnsi="Courier New"/>
              <w:bCs/>
              <w:sz w:val="16"/>
              <w:lang w:eastAsia="ko-KR"/>
            </w:rPr>
          </w:rPrChange>
        </w:rPr>
        <w:t>s</w:t>
      </w:r>
      <w:r w:rsidRPr="00EE7DAB">
        <w:rPr>
          <w:rFonts w:ascii="Courier New" w:eastAsia="SimSun" w:hAnsi="Courier New"/>
          <w:bCs/>
          <w:sz w:val="16"/>
          <w:lang w:val="sv-SE"/>
          <w:rPrChange w:id="1604" w:author="Author" w:date="2025-09-04T22:03:00Z" w16du:dateUtc="2025-09-04T20:03:00Z">
            <w:rPr>
              <w:rFonts w:ascii="Courier New" w:eastAsia="SimSun" w:hAnsi="Courier New"/>
              <w:bCs/>
              <w:sz w:val="16"/>
            </w:rPr>
          </w:rPrChange>
        </w:rPr>
        <w:t>sp8,</w:t>
      </w:r>
    </w:p>
    <w:p w14:paraId="326FE616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/>
          <w:rPrChange w:id="1605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</w:pPr>
      <w:r w:rsidRPr="00EE7DAB">
        <w:rPr>
          <w:rFonts w:ascii="Courier New" w:eastAsia="SimSun" w:hAnsi="Courier New"/>
          <w:bCs/>
          <w:sz w:val="16"/>
          <w:lang w:val="sv-SE"/>
          <w:rPrChange w:id="1606" w:author="Author" w:date="2025-09-04T22:03:00Z" w16du:dateUtc="2025-09-04T20:03:00Z">
            <w:rPr>
              <w:rFonts w:ascii="Courier New" w:eastAsia="SimSun" w:hAnsi="Courier New"/>
              <w:bCs/>
              <w:sz w:val="16"/>
            </w:rPr>
          </w:rPrChange>
        </w:rPr>
        <w:tab/>
      </w:r>
      <w:r w:rsidRPr="00EE7DAB">
        <w:rPr>
          <w:rFonts w:ascii="Courier New" w:eastAsia="SimSun" w:hAnsi="Courier New"/>
          <w:bCs/>
          <w:sz w:val="16"/>
          <w:lang w:val="sv-SE" w:eastAsia="ko-KR"/>
          <w:rPrChange w:id="1607" w:author="Author" w:date="2025-09-04T22:03:00Z" w16du:dateUtc="2025-09-04T20:03:00Z">
            <w:rPr>
              <w:rFonts w:ascii="Courier New" w:eastAsia="SimSun" w:hAnsi="Courier New"/>
              <w:bCs/>
              <w:sz w:val="16"/>
              <w:lang w:eastAsia="ko-KR"/>
            </w:rPr>
          </w:rPrChange>
        </w:rPr>
        <w:t>s</w:t>
      </w:r>
      <w:r w:rsidRPr="00EE7DAB">
        <w:rPr>
          <w:rFonts w:ascii="Courier New" w:eastAsia="SimSun" w:hAnsi="Courier New"/>
          <w:bCs/>
          <w:sz w:val="16"/>
          <w:lang w:val="sv-SE"/>
          <w:rPrChange w:id="1608" w:author="Author" w:date="2025-09-04T22:03:00Z" w16du:dateUtc="2025-09-04T20:03:00Z">
            <w:rPr>
              <w:rFonts w:ascii="Courier New" w:eastAsia="SimSun" w:hAnsi="Courier New"/>
              <w:bCs/>
              <w:sz w:val="16"/>
            </w:rPr>
          </w:rPrChange>
        </w:rPr>
        <w:t>sp9,</w:t>
      </w:r>
    </w:p>
    <w:p w14:paraId="09DA9E2E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/>
          <w:rPrChange w:id="1609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</w:rPr>
          </w:rPrChange>
        </w:rPr>
      </w:pPr>
      <w:r w:rsidRPr="00EE7DAB">
        <w:rPr>
          <w:rFonts w:ascii="Courier New" w:eastAsia="SimSun" w:hAnsi="Courier New"/>
          <w:bCs/>
          <w:sz w:val="16"/>
          <w:lang w:val="sv-SE"/>
          <w:rPrChange w:id="1610" w:author="Author" w:date="2025-09-04T22:03:00Z" w16du:dateUtc="2025-09-04T20:03:00Z">
            <w:rPr>
              <w:rFonts w:ascii="Courier New" w:eastAsia="SimSun" w:hAnsi="Courier New"/>
              <w:bCs/>
              <w:sz w:val="16"/>
            </w:rPr>
          </w:rPrChange>
        </w:rPr>
        <w:tab/>
      </w:r>
      <w:r w:rsidRPr="00EE7DAB">
        <w:rPr>
          <w:rFonts w:ascii="Courier New" w:eastAsia="SimSun" w:hAnsi="Courier New"/>
          <w:bCs/>
          <w:sz w:val="16"/>
          <w:lang w:val="sv-SE" w:eastAsia="ko-KR"/>
          <w:rPrChange w:id="1611" w:author="Author" w:date="2025-09-04T22:03:00Z" w16du:dateUtc="2025-09-04T20:03:00Z">
            <w:rPr>
              <w:rFonts w:ascii="Courier New" w:eastAsia="SimSun" w:hAnsi="Courier New"/>
              <w:bCs/>
              <w:sz w:val="16"/>
              <w:lang w:eastAsia="ko-KR"/>
            </w:rPr>
          </w:rPrChange>
        </w:rPr>
        <w:t>s</w:t>
      </w:r>
      <w:r w:rsidRPr="00EE7DAB">
        <w:rPr>
          <w:rFonts w:ascii="Courier New" w:eastAsia="SimSun" w:hAnsi="Courier New"/>
          <w:bCs/>
          <w:sz w:val="16"/>
          <w:lang w:val="sv-SE"/>
          <w:rPrChange w:id="1612" w:author="Author" w:date="2025-09-04T22:03:00Z" w16du:dateUtc="2025-09-04T20:03:00Z">
            <w:rPr>
              <w:rFonts w:ascii="Courier New" w:eastAsia="SimSun" w:hAnsi="Courier New"/>
              <w:bCs/>
              <w:sz w:val="16"/>
            </w:rPr>
          </w:rPrChange>
        </w:rPr>
        <w:t>sp10,</w:t>
      </w:r>
    </w:p>
    <w:p w14:paraId="22F309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EE7DAB">
        <w:rPr>
          <w:rFonts w:ascii="Courier New" w:eastAsia="SimSun" w:hAnsi="Courier New"/>
          <w:snapToGrid w:val="0"/>
          <w:sz w:val="16"/>
          <w:lang w:val="sv-SE" w:eastAsia="ko-KR"/>
          <w:rPrChange w:id="1613" w:author="Author" w:date="2025-09-04T22:03:00Z" w16du:dateUtc="2025-09-04T20:03:00Z">
            <w:rPr>
              <w:rFonts w:ascii="Courier New" w:eastAsia="SimSun" w:hAnsi="Courier New"/>
              <w:snapToGrid w:val="0"/>
              <w:sz w:val="16"/>
              <w:lang w:eastAsia="ko-KR"/>
            </w:rPr>
          </w:rPrChange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60BD75B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5F599C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BC8B0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D3955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SpectrumSharingGroupID ::= INTEGER (1..maxnoofCellsinNG-RANnode)</w:t>
      </w:r>
    </w:p>
    <w:p w14:paraId="0B87BB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12D72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SplitSessionIndicator ::= ENUMERATED {</w:t>
      </w:r>
    </w:p>
    <w:p w14:paraId="777F29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split,</w:t>
      </w:r>
    </w:p>
    <w:p w14:paraId="6473C6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890813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ABAF71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1A650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SplitSRBsTypes ::= ENUMERATED {srb1, srb2, srb1and2, ...}</w:t>
      </w:r>
    </w:p>
    <w:p w14:paraId="045E9CE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CB4FE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SPRAvailability ::= ENUMERATED {spr-available, ...}</w:t>
      </w:r>
    </w:p>
    <w:p w14:paraId="069995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CF8B5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SRSPositioningConfigOrActivationRequest::= ENUMERATED {true, ...}</w:t>
      </w:r>
    </w:p>
    <w:p w14:paraId="7C67E5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8CF72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96B1D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val="en-US" w:eastAsia="ja-JP"/>
        </w:rPr>
        <w:t>SRSConfiguration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 xml:space="preserve"> ::= OCTET STRING</w:t>
      </w:r>
    </w:p>
    <w:p w14:paraId="6D5EA9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3A5E9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SSB</w:t>
      </w:r>
      <w:r w:rsidRPr="007B5C64">
        <w:rPr>
          <w:rFonts w:ascii="Courier New" w:eastAsia="SimSun" w:hAnsi="Courier New"/>
          <w:noProof/>
          <w:sz w:val="16"/>
          <w:lang w:eastAsia="ja-JP"/>
        </w:rPr>
        <w:t>AreaCapacityValue</w:t>
      </w:r>
      <w:r w:rsidRPr="007B5C64">
        <w:rPr>
          <w:rFonts w:ascii="Courier New" w:eastAsia="SimSun" w:hAnsi="Courier New"/>
          <w:noProof/>
          <w:snapToGrid w:val="0"/>
          <w:sz w:val="16"/>
        </w:rPr>
        <w:t>-List ::= SEQUENCE (SIZE(1..</w:t>
      </w:r>
      <w:proofErr w:type="spellStart"/>
      <w:r w:rsidRPr="007B5C64">
        <w:rPr>
          <w:rFonts w:ascii="Courier New" w:eastAsia="SimSun" w:hAnsi="Courier New"/>
          <w:sz w:val="16"/>
          <w:szCs w:val="16"/>
          <w:lang w:eastAsia="ko-KR"/>
        </w:rPr>
        <w:t>maxnoofSSBAreas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</w:rPr>
        <w:t>)) OF SSB</w:t>
      </w:r>
      <w:r w:rsidRPr="007B5C64">
        <w:rPr>
          <w:rFonts w:ascii="Courier New" w:eastAsia="SimSun" w:hAnsi="Courier New"/>
          <w:noProof/>
          <w:sz w:val="16"/>
          <w:lang w:eastAsia="ja-JP"/>
        </w:rPr>
        <w:t>AreaCapacityValue</w:t>
      </w:r>
      <w:r w:rsidRPr="007B5C64">
        <w:rPr>
          <w:rFonts w:ascii="Courier New" w:eastAsia="SimSun" w:hAnsi="Courier New"/>
          <w:noProof/>
          <w:snapToGrid w:val="0"/>
          <w:sz w:val="16"/>
        </w:rPr>
        <w:t>-List-Item</w:t>
      </w:r>
    </w:p>
    <w:p w14:paraId="6EE9A8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4F60D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SSB</w:t>
      </w:r>
      <w:r w:rsidRPr="007B5C64">
        <w:rPr>
          <w:rFonts w:ascii="Courier New" w:eastAsia="SimSun" w:hAnsi="Courier New"/>
          <w:noProof/>
          <w:sz w:val="16"/>
          <w:lang w:eastAsia="ja-JP"/>
        </w:rPr>
        <w:t>AreaCapacityValue</w:t>
      </w:r>
      <w:r w:rsidRPr="007B5C64">
        <w:rPr>
          <w:rFonts w:ascii="Courier New" w:eastAsia="SimSun" w:hAnsi="Courier New"/>
          <w:noProof/>
          <w:sz w:val="16"/>
          <w:lang w:eastAsia="ko-KR"/>
        </w:rPr>
        <w:t>-List-Item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SEQUENCE {</w:t>
      </w:r>
    </w:p>
    <w:p w14:paraId="3E7DA82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sSBIndex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INTEGER(0..63),</w:t>
      </w:r>
    </w:p>
    <w:p w14:paraId="75A9B39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ssbAreaCapacityValue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INTEGER (0..100),</w:t>
      </w:r>
    </w:p>
    <w:p w14:paraId="0A5BA19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ProtocolExtensionContainer { { </w:t>
      </w:r>
      <w:r w:rsidRPr="007B5C64">
        <w:rPr>
          <w:rFonts w:ascii="Courier New" w:eastAsia="SimSun" w:hAnsi="Courier New"/>
          <w:noProof/>
          <w:snapToGrid w:val="0"/>
          <w:sz w:val="16"/>
        </w:rPr>
        <w:t>SSB</w:t>
      </w:r>
      <w:r w:rsidRPr="007B5C64">
        <w:rPr>
          <w:rFonts w:ascii="Courier New" w:eastAsia="SimSun" w:hAnsi="Courier New"/>
          <w:noProof/>
          <w:sz w:val="16"/>
          <w:lang w:eastAsia="ja-JP"/>
        </w:rPr>
        <w:t>AreaCapacityValue</w:t>
      </w:r>
      <w:r w:rsidRPr="007B5C64">
        <w:rPr>
          <w:rFonts w:ascii="Courier New" w:eastAsia="SimSun" w:hAnsi="Courier New"/>
          <w:noProof/>
          <w:snapToGrid w:val="0"/>
          <w:sz w:val="16"/>
        </w:rPr>
        <w:t>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7853E4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56AE0E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043B4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06A82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119EC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SSB</w:t>
      </w:r>
      <w:r w:rsidRPr="007B5C64">
        <w:rPr>
          <w:rFonts w:ascii="Courier New" w:eastAsia="SimSun" w:hAnsi="Courier New"/>
          <w:noProof/>
          <w:sz w:val="16"/>
          <w:lang w:eastAsia="ja-JP"/>
        </w:rPr>
        <w:t>AreaCapacityValue</w:t>
      </w:r>
      <w:r w:rsidRPr="007B5C64">
        <w:rPr>
          <w:rFonts w:ascii="Courier New" w:eastAsia="SimSun" w:hAnsi="Courier New"/>
          <w:noProof/>
          <w:sz w:val="16"/>
          <w:lang w:eastAsia="ko-KR"/>
        </w:rPr>
        <w:t>-List-Item-ExtIEs XNAP-PROTOCOL-EXTENSION ::= {</w:t>
      </w:r>
    </w:p>
    <w:p w14:paraId="5A8B57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EA2406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18DA3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1CB4D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F5AA53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SSB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AreaRadioResourceStatus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</w:rPr>
        <w:t>-List ::= SEQUENCE (SIZE(1..</w:t>
      </w:r>
      <w:proofErr w:type="spellStart"/>
      <w:r w:rsidRPr="007B5C64">
        <w:rPr>
          <w:rFonts w:ascii="Courier New" w:eastAsia="SimSun" w:hAnsi="Courier New"/>
          <w:sz w:val="16"/>
          <w:szCs w:val="16"/>
          <w:lang w:eastAsia="ko-KR"/>
        </w:rPr>
        <w:t>maxnoofSSBAreas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</w:rPr>
        <w:t xml:space="preserve">)) OF 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</w:rPr>
        <w:t>SSB</w:t>
      </w:r>
      <w:r w:rsidRPr="007B5C64">
        <w:rPr>
          <w:rFonts w:ascii="Courier New" w:eastAsia="SimSun" w:hAnsi="Courier New"/>
          <w:sz w:val="16"/>
          <w:lang w:eastAsia="ko-KR"/>
        </w:rPr>
        <w:t>AreaRadioResourceStatus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</w:rPr>
        <w:t>-List-Item</w:t>
      </w:r>
    </w:p>
    <w:p w14:paraId="5380C1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D830D7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SSB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AreaRadioResourceStatus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-List-Item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SEQUENCE {</w:t>
      </w:r>
    </w:p>
    <w:p w14:paraId="77A87E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892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sSBIndex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  <w:t>INTEGER(0..63),</w:t>
      </w:r>
    </w:p>
    <w:p w14:paraId="15FD46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ssb-Area-DL-GBR-PRB-usage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DL-GBR-PRB-usage,</w:t>
      </w:r>
    </w:p>
    <w:p w14:paraId="307592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ssb-Area-UL-GBR-PRB-usage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UL-GBR-PRB-usage,</w:t>
      </w:r>
    </w:p>
    <w:p w14:paraId="298E9F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ssb-Area-dL-non-GBR-PRB-usage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DL-non-GBR-PRB-usage,</w:t>
      </w:r>
    </w:p>
    <w:p w14:paraId="5F8F1B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it-IT" w:eastAsia="ko-KR"/>
        </w:rPr>
      </w:pPr>
      <w:r w:rsidRPr="007B5C64">
        <w:rPr>
          <w:rFonts w:ascii="Courier New" w:eastAsia="SimSun" w:hAnsi="Courier New"/>
          <w:sz w:val="16"/>
          <w:lang w:val="it-IT" w:eastAsia="ko-KR"/>
        </w:rPr>
        <w:tab/>
      </w:r>
      <w:r w:rsidRPr="007B5C64">
        <w:rPr>
          <w:rFonts w:ascii="Courier New" w:eastAsia="SimSun" w:hAnsi="Courier New" w:cs="Arial"/>
          <w:noProof/>
          <w:sz w:val="16"/>
          <w:szCs w:val="18"/>
          <w:lang w:val="it-IT" w:eastAsia="ja-JP"/>
        </w:rPr>
        <w:t>ssb-Area-</w:t>
      </w:r>
      <w:r w:rsidRPr="007B5C64">
        <w:rPr>
          <w:rFonts w:ascii="Courier New" w:eastAsia="SimSun" w:hAnsi="Courier New"/>
          <w:sz w:val="16"/>
          <w:lang w:val="it-IT" w:eastAsia="ko-KR"/>
        </w:rPr>
        <w:t>uL-non-GBR-PRB-usage</w:t>
      </w:r>
      <w:r w:rsidRPr="007B5C64">
        <w:rPr>
          <w:rFonts w:ascii="Courier New" w:eastAsia="SimSun" w:hAnsi="Courier New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z w:val="16"/>
          <w:lang w:val="it-IT" w:eastAsia="ko-KR"/>
        </w:rPr>
        <w:tab/>
        <w:t>UL-non-GBR-PRB-usage,</w:t>
      </w:r>
    </w:p>
    <w:p w14:paraId="1010EF4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8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it-IT" w:eastAsia="ko-KR"/>
        </w:rPr>
      </w:pPr>
      <w:r w:rsidRPr="007B5C64">
        <w:rPr>
          <w:rFonts w:ascii="Courier New" w:eastAsia="SimSun" w:hAnsi="Courier New"/>
          <w:sz w:val="16"/>
          <w:lang w:val="it-IT" w:eastAsia="ko-KR"/>
        </w:rPr>
        <w:tab/>
      </w:r>
      <w:r w:rsidRPr="007B5C64">
        <w:rPr>
          <w:rFonts w:ascii="Courier New" w:eastAsia="SimSun" w:hAnsi="Courier New" w:cs="Arial"/>
          <w:noProof/>
          <w:sz w:val="16"/>
          <w:szCs w:val="18"/>
          <w:lang w:val="it-IT" w:eastAsia="ja-JP"/>
        </w:rPr>
        <w:t>ssb-Area-</w:t>
      </w:r>
      <w:r w:rsidRPr="007B5C64">
        <w:rPr>
          <w:rFonts w:ascii="Courier New" w:eastAsia="SimSun" w:hAnsi="Courier New"/>
          <w:sz w:val="16"/>
          <w:lang w:val="it-IT" w:eastAsia="ko-KR"/>
        </w:rPr>
        <w:t>dL-</w:t>
      </w:r>
      <w:r w:rsidRPr="007B5C64">
        <w:rPr>
          <w:rFonts w:ascii="Courier New" w:eastAsia="SimSun" w:hAnsi="Courier New"/>
          <w:bCs/>
          <w:sz w:val="16"/>
          <w:lang w:val="it-IT" w:eastAsia="ko-KR"/>
        </w:rPr>
        <w:t>Total-PRB-usage</w:t>
      </w:r>
      <w:r w:rsidRPr="007B5C64">
        <w:rPr>
          <w:rFonts w:ascii="Courier New" w:eastAsia="SimSun" w:hAnsi="Courier New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z w:val="16"/>
          <w:lang w:val="it-IT" w:eastAsia="ko-KR"/>
        </w:rPr>
        <w:tab/>
        <w:t>DL-</w:t>
      </w:r>
      <w:r w:rsidRPr="007B5C64">
        <w:rPr>
          <w:rFonts w:ascii="Courier New" w:eastAsia="SimSun" w:hAnsi="Courier New"/>
          <w:bCs/>
          <w:sz w:val="16"/>
          <w:lang w:val="it-IT" w:eastAsia="ko-KR"/>
        </w:rPr>
        <w:t>Total-PRB-usage</w:t>
      </w:r>
      <w:r w:rsidRPr="007B5C64">
        <w:rPr>
          <w:rFonts w:ascii="Courier New" w:eastAsia="SimSun" w:hAnsi="Courier New"/>
          <w:sz w:val="16"/>
          <w:lang w:val="it-IT" w:eastAsia="ko-KR"/>
        </w:rPr>
        <w:t>,</w:t>
      </w:r>
    </w:p>
    <w:p w14:paraId="74B816E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sz w:val="16"/>
          <w:lang w:val="it-IT" w:eastAsia="ko-KR"/>
        </w:rPr>
        <w:tab/>
      </w:r>
      <w:r w:rsidRPr="007B5C64">
        <w:rPr>
          <w:rFonts w:ascii="Courier New" w:eastAsia="SimSun" w:hAnsi="Courier New" w:cs="Arial"/>
          <w:noProof/>
          <w:sz w:val="16"/>
          <w:szCs w:val="18"/>
          <w:lang w:val="it-IT" w:eastAsia="ja-JP"/>
        </w:rPr>
        <w:t>ssb-Area-</w:t>
      </w:r>
      <w:r w:rsidRPr="007B5C64">
        <w:rPr>
          <w:rFonts w:ascii="Courier New" w:eastAsia="SimSun" w:hAnsi="Courier New"/>
          <w:sz w:val="16"/>
          <w:lang w:val="it-IT" w:eastAsia="ko-KR"/>
        </w:rPr>
        <w:t>uL-</w:t>
      </w:r>
      <w:r w:rsidRPr="007B5C64">
        <w:rPr>
          <w:rFonts w:ascii="Courier New" w:eastAsia="SimSun" w:hAnsi="Courier New"/>
          <w:bCs/>
          <w:sz w:val="16"/>
          <w:lang w:val="it-IT" w:eastAsia="ko-KR"/>
        </w:rPr>
        <w:t>Total-PRB-usage</w:t>
      </w:r>
      <w:r w:rsidRPr="007B5C64">
        <w:rPr>
          <w:rFonts w:ascii="Courier New" w:eastAsia="SimSun" w:hAnsi="Courier New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z w:val="16"/>
          <w:lang w:val="it-IT" w:eastAsia="ko-KR"/>
        </w:rPr>
        <w:tab/>
        <w:t>UL-</w:t>
      </w:r>
      <w:r w:rsidRPr="007B5C64">
        <w:rPr>
          <w:rFonts w:ascii="Courier New" w:eastAsia="SimSun" w:hAnsi="Courier New"/>
          <w:bCs/>
          <w:sz w:val="16"/>
          <w:lang w:val="it-IT" w:eastAsia="ko-KR"/>
        </w:rPr>
        <w:t>Total-PRB-usage</w:t>
      </w:r>
      <w:r w:rsidRPr="007B5C64">
        <w:rPr>
          <w:rFonts w:ascii="Courier New" w:eastAsia="SimSun" w:hAnsi="Courier New"/>
          <w:sz w:val="16"/>
          <w:lang w:val="it-IT" w:eastAsia="ko-KR"/>
        </w:rPr>
        <w:t>,</w:t>
      </w:r>
    </w:p>
    <w:p w14:paraId="5554CC1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ProtocolExtensionContainer { { </w:t>
      </w:r>
      <w:r w:rsidRPr="007B5C64">
        <w:rPr>
          <w:rFonts w:ascii="Courier New" w:eastAsia="SimSun" w:hAnsi="Courier New"/>
          <w:noProof/>
          <w:snapToGrid w:val="0"/>
          <w:sz w:val="16"/>
        </w:rPr>
        <w:t>SSB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AreaRadioResourceStatus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</w:rPr>
        <w:t>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126F6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EC222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8B786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3BC55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B1691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SSB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AreaRadioResourceStatus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>-List-Item-ExtIEs XNAP-PROTOCOL-EXTENSION ::= {</w:t>
      </w:r>
    </w:p>
    <w:p w14:paraId="4BCAA9F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{ ID id-DL-scheduling-PDCCH-CCE-usage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DL-scheduling-PDCCH-CCE-usage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38E7D9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id-UL-scheduling-PDCCH-CCE-usage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UL-scheduling-PDCCH-CCE-usage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319D47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79D0BCC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7E621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2ACF3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SSB-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Coverage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Modification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List ::= SEQUENCE (SIZE (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0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..max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noofSSBAreas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 xml:space="preserve">)) OF 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SSB-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Coverage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Modification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-List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-Item</w:t>
      </w:r>
    </w:p>
    <w:p w14:paraId="30185A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</w:p>
    <w:p w14:paraId="31470A3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bookmarkStart w:id="1614" w:name="_Hlk120731506"/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SSB-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Coverage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Modification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-List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-Item</w:t>
      </w:r>
      <w:bookmarkEnd w:id="1614"/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 xml:space="preserve"> ::= SEQUENCE {</w:t>
      </w:r>
    </w:p>
    <w:p w14:paraId="0D60CD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sSBIndex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ab/>
        <w:t>INTEGER(0..63),</w:t>
      </w:r>
    </w:p>
    <w:p w14:paraId="55B203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bidi="ar"/>
        </w:rPr>
      </w:pP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en-US" w:bidi="ar"/>
        </w:rPr>
        <w:t>sSB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C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overageState</w:t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 w:bidi="ar"/>
        </w:rPr>
        <w:t>INTEGER (0..15, ...)</w:t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,</w:t>
      </w:r>
    </w:p>
    <w:p w14:paraId="293A6CB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bidi="a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bidi="ar"/>
        </w:rPr>
        <w:tab/>
        <w:t>iE-Extension</w:t>
      </w:r>
      <w:r w:rsidRPr="007B5C64">
        <w:rPr>
          <w:rFonts w:ascii="Courier New" w:eastAsia="SimSun" w:hAnsi="Courier New"/>
          <w:noProof/>
          <w:snapToGrid w:val="0"/>
          <w:sz w:val="16"/>
          <w:lang w:bidi="a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bidi="a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bidi="ar"/>
        </w:rPr>
        <w:tab/>
        <w:t>ProtocolExtensionContainer { {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bidi="ar"/>
        </w:rPr>
        <w:t xml:space="preserve"> SSB-</w:t>
      </w:r>
      <w:r w:rsidRPr="007B5C64">
        <w:rPr>
          <w:rFonts w:ascii="Courier New" w:eastAsia="SimSun" w:hAnsi="Courier New"/>
          <w:noProof/>
          <w:snapToGrid w:val="0"/>
          <w:sz w:val="16"/>
          <w:lang w:bidi="ar"/>
        </w:rPr>
        <w:t>Coverage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bidi="a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bidi="ar"/>
        </w:rPr>
        <w:t>Modification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bidi="a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bidi="ar"/>
        </w:rPr>
        <w:t>List-Item-ExtIEs} } OPTIONAL,</w:t>
      </w:r>
    </w:p>
    <w:p w14:paraId="4169E64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bidi="ar"/>
        </w:rPr>
      </w:pP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</w:p>
    <w:p w14:paraId="16B3E8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val="en-US" w:bidi="a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...</w:t>
      </w:r>
    </w:p>
    <w:p w14:paraId="0EFC336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bidi="a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bidi="ar"/>
        </w:rPr>
        <w:t>}</w:t>
      </w:r>
    </w:p>
    <w:p w14:paraId="7C4CC5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bidi="ar"/>
        </w:rPr>
      </w:pPr>
    </w:p>
    <w:p w14:paraId="2848F7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25A78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bidi="ar"/>
        </w:rPr>
        <w:t>SSB-</w:t>
      </w:r>
      <w:r w:rsidRPr="007B5C64">
        <w:rPr>
          <w:rFonts w:ascii="Courier New" w:eastAsia="SimSun" w:hAnsi="Courier New"/>
          <w:noProof/>
          <w:snapToGrid w:val="0"/>
          <w:sz w:val="16"/>
          <w:lang w:bidi="ar"/>
        </w:rPr>
        <w:t>Coverage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bidi="a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bidi="ar"/>
        </w:rPr>
        <w:t>Modification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bidi="a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bidi="ar"/>
        </w:rPr>
        <w:t>List-Item</w:t>
      </w:r>
      <w:r w:rsidRPr="007B5C64">
        <w:rPr>
          <w:rFonts w:ascii="Courier New" w:eastAsia="SimSun" w:hAnsi="Courier New"/>
          <w:noProof/>
          <w:snapToGrid w:val="0"/>
          <w:sz w:val="16"/>
        </w:rPr>
        <w:t>-ExtIEs XNAP-PROTOCOL-EXTENSION ::= {</w:t>
      </w:r>
    </w:p>
    <w:p w14:paraId="33C190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23C4AD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4B3EB0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F0600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445A59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>SSB-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PositionsInBurst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CHOICE {</w:t>
      </w:r>
    </w:p>
    <w:p w14:paraId="5EED9C9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shortBitmap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(SIZE (4)),</w:t>
      </w:r>
    </w:p>
    <w:p w14:paraId="5C9D42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mediumBitmap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(SIZE (8)),</w:t>
      </w:r>
    </w:p>
    <w:p w14:paraId="18183B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longBitmap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(SIZE (64)),</w:t>
      </w:r>
    </w:p>
    <w:p w14:paraId="74BC75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choice-extension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ProtocolIE-Single-Container</w:t>
      </w:r>
      <w:r w:rsidRPr="007B5C64">
        <w:rPr>
          <w:rFonts w:ascii="Courier New" w:eastAsia="SimSun" w:hAnsi="Courier New"/>
          <w:snapToGrid w:val="0"/>
          <w:sz w:val="16"/>
        </w:rPr>
        <w:t xml:space="preserve"> { {SSB-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PositionsInBurst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</w:p>
    <w:p w14:paraId="7CF989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0C0DFF7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100E61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SSB-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PositionsInBurst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XNAP-PROTOCOL-IES ::= {</w:t>
      </w:r>
    </w:p>
    <w:p w14:paraId="12C533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324E50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016A10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CF98A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SSB-freqInfo ::= INTEGER (0..maxNRARFCN)</w:t>
      </w:r>
    </w:p>
    <w:p w14:paraId="6C3584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5C1DD7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</w:rPr>
      </w:pPr>
      <w:bookmarkStart w:id="1615" w:name="MCCQCTEMPBM_00000354"/>
      <w:r w:rsidRPr="007B5C64">
        <w:rPr>
          <w:rFonts w:ascii="Courier New" w:eastAsia="SimSun" w:hAnsi="Courier New" w:cs="Courier New"/>
          <w:sz w:val="16"/>
          <w:szCs w:val="16"/>
        </w:rPr>
        <w:t>SSB-</w:t>
      </w:r>
      <w:proofErr w:type="spellStart"/>
      <w:r w:rsidRPr="007B5C64">
        <w:rPr>
          <w:rFonts w:ascii="Courier New" w:eastAsia="SimSun" w:hAnsi="Courier New" w:cs="Courier New"/>
          <w:sz w:val="16"/>
          <w:szCs w:val="16"/>
        </w:rPr>
        <w:t>subcarrierSpacing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</w:rPr>
        <w:t xml:space="preserve"> ::= ENUMERATED {kHz15, kHz30, kHz120, kHz240, spare3, spare2, spare1, ...}</w:t>
      </w:r>
    </w:p>
    <w:bookmarkEnd w:id="1615"/>
    <w:p w14:paraId="7FE4C3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</w:rPr>
      </w:pPr>
    </w:p>
    <w:p w14:paraId="062350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SSBOffsets-List ::= SEQUENCE (SIZE(1..</w:t>
      </w:r>
      <w:proofErr w:type="spellStart"/>
      <w:r w:rsidRPr="007B5C64">
        <w:rPr>
          <w:rFonts w:ascii="Courier New" w:eastAsia="SimSun" w:hAnsi="Courier New"/>
          <w:sz w:val="16"/>
          <w:szCs w:val="16"/>
          <w:lang w:eastAsia="ko-KR"/>
        </w:rPr>
        <w:t>maxnoofSSBAreas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</w:rPr>
        <w:t>)) OF SSBOffsets-Item</w:t>
      </w:r>
    </w:p>
    <w:p w14:paraId="13DBFD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799173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 xml:space="preserve">SSBOffsets-Item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::= SEQUENCE {</w:t>
      </w:r>
    </w:p>
    <w:p w14:paraId="5BF977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nG-RANnode1SSBOffsets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SSBOffsetInformation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C5CCA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nG-RANnode2ProposedSSBOffsets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SSBOffsetInformation,</w:t>
      </w:r>
    </w:p>
    <w:p w14:paraId="5ECD33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ProtocolExtensionContainer { { </w:t>
      </w:r>
      <w:r w:rsidRPr="007B5C64">
        <w:rPr>
          <w:rFonts w:ascii="Courier New" w:eastAsia="SimSun" w:hAnsi="Courier New"/>
          <w:noProof/>
          <w:snapToGrid w:val="0"/>
          <w:sz w:val="16"/>
        </w:rPr>
        <w:t>SSBOffsets-Item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13003F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2A14AEF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688EE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E4024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 xml:space="preserve">SSBOffsets-Item-ExtIEs </w:t>
      </w:r>
      <w:r w:rsidRPr="007B5C64">
        <w:rPr>
          <w:rFonts w:ascii="Courier New" w:eastAsia="SimSun" w:hAnsi="Courier New"/>
          <w:noProof/>
          <w:sz w:val="16"/>
          <w:lang w:eastAsia="ko-KR"/>
        </w:rPr>
        <w:t>XNAP-PROTOCOL-EXTENSION ::= {</w:t>
      </w:r>
    </w:p>
    <w:p w14:paraId="7DC842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6A3185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9E8F81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3982D0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A7309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SSBOffsetInformation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::= SEQUENCE {</w:t>
      </w:r>
    </w:p>
    <w:p w14:paraId="5A495A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lastRenderedPageBreak/>
        <w:tab/>
        <w:t>sSBIndex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INTEGER(0..</w:t>
      </w:r>
      <w:r w:rsidRPr="007B5C64">
        <w:rPr>
          <w:rFonts w:ascii="Courier New" w:eastAsia="SimSun" w:hAnsi="Courier New"/>
          <w:sz w:val="16"/>
          <w:szCs w:val="16"/>
          <w:lang w:eastAsia="ko-KR"/>
        </w:rPr>
        <w:t>63</w:t>
      </w:r>
      <w:r w:rsidRPr="007B5C64">
        <w:rPr>
          <w:rFonts w:ascii="Courier New" w:eastAsia="SimSun" w:hAnsi="Courier New"/>
          <w:noProof/>
          <w:snapToGrid w:val="0"/>
          <w:sz w:val="16"/>
        </w:rPr>
        <w:t>),</w:t>
      </w:r>
    </w:p>
    <w:p w14:paraId="4B2D14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sSBTriggeringOffset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MobilityParametersInformation</w:t>
      </w:r>
      <w:r w:rsidRPr="007B5C64">
        <w:rPr>
          <w:rFonts w:ascii="Courier New" w:eastAsia="SimSun" w:hAnsi="Courier New"/>
          <w:noProof/>
          <w:snapToGrid w:val="0"/>
          <w:sz w:val="16"/>
        </w:rPr>
        <w:t>,</w:t>
      </w:r>
    </w:p>
    <w:p w14:paraId="1B72D58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SSBOffsetInformation-ExtIEs} }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OPTIONAL,</w:t>
      </w:r>
    </w:p>
    <w:p w14:paraId="1F7585A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7A958F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56AAD7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7327AF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SSBOffsetInformation-ExtIEs XNAP-PROTOCOL-EXTENSION ::= {</w:t>
      </w:r>
    </w:p>
    <w:p w14:paraId="547231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3BD193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7209CC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7CE6AA9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SSBOffsetModificationRange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::= SEQUENCE {</w:t>
      </w:r>
    </w:p>
    <w:p w14:paraId="382C9F1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sSBIndex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INTEGER(0..</w:t>
      </w:r>
      <w:r w:rsidRPr="007B5C64">
        <w:rPr>
          <w:rFonts w:ascii="Courier New" w:eastAsia="SimSun" w:hAnsi="Courier New"/>
          <w:sz w:val="16"/>
          <w:szCs w:val="16"/>
          <w:lang w:val="fr-FR" w:eastAsia="ko-KR"/>
        </w:rPr>
        <w:t>63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),</w:t>
      </w:r>
    </w:p>
    <w:p w14:paraId="22E0A6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sSBobilityParametersModificationRange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MobilityParametersModificationRange,</w:t>
      </w:r>
    </w:p>
    <w:p w14:paraId="1F67FD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 SSBOffsetModificationRange-ExtIEs} }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OPTIONAL,</w:t>
      </w:r>
    </w:p>
    <w:p w14:paraId="736EC40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>...</w:t>
      </w:r>
    </w:p>
    <w:p w14:paraId="7B64119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4902E8C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0FA8F2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SSBOffsetModificationRange</w:t>
      </w:r>
      <w:r w:rsidRPr="007B5C64">
        <w:rPr>
          <w:rFonts w:ascii="Courier New" w:eastAsia="SimSun" w:hAnsi="Courier New"/>
          <w:noProof/>
          <w:sz w:val="16"/>
          <w:lang w:val="en-US" w:eastAsia="ko-KR"/>
        </w:rPr>
        <w:t>-ExtIEs</w:t>
      </w:r>
      <w:r w:rsidRPr="007B5C64">
        <w:rPr>
          <w:rFonts w:ascii="Courier New" w:eastAsia="SimSun" w:hAnsi="Courier New"/>
          <w:noProof/>
          <w:snapToGrid w:val="0"/>
          <w:sz w:val="16"/>
        </w:rPr>
        <w:t xml:space="preserve"> </w:t>
      </w:r>
      <w:r w:rsidRPr="007B5C64">
        <w:rPr>
          <w:rFonts w:ascii="Courier New" w:eastAsia="SimSun" w:hAnsi="Courier New"/>
          <w:noProof/>
          <w:sz w:val="16"/>
          <w:lang w:eastAsia="ko-KR"/>
        </w:rPr>
        <w:t>XNAP-PROTOCOL-EXTENSION ::= {</w:t>
      </w:r>
    </w:p>
    <w:p w14:paraId="5F7C901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8B0B7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E758D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3EAFD6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AC6C1F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SSBToReport-List ::= SEQUENCE (SIZE(1..</w:t>
      </w:r>
      <w:proofErr w:type="spellStart"/>
      <w:r w:rsidRPr="007B5C64">
        <w:rPr>
          <w:rFonts w:ascii="Courier New" w:eastAsia="SimSun" w:hAnsi="Courier New"/>
          <w:sz w:val="16"/>
          <w:szCs w:val="16"/>
          <w:lang w:eastAsia="ko-KR"/>
        </w:rPr>
        <w:t>maxnoofSSBAreas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</w:rPr>
        <w:t>)) OF SSBToReport-List-Item</w:t>
      </w:r>
    </w:p>
    <w:p w14:paraId="360C7D1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827E38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SSBToReport</w:t>
      </w:r>
      <w:r w:rsidRPr="007B5C64">
        <w:rPr>
          <w:rFonts w:ascii="Courier New" w:eastAsia="SimSun" w:hAnsi="Courier New"/>
          <w:noProof/>
          <w:sz w:val="16"/>
          <w:lang w:eastAsia="ko-KR"/>
        </w:rPr>
        <w:t>-List-Item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SEQUENCE {</w:t>
      </w:r>
    </w:p>
    <w:p w14:paraId="4D4F80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sSBIndex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  <w:t>INTEGER(0..63),</w:t>
      </w:r>
    </w:p>
    <w:p w14:paraId="7E115B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ProtocolExtensionContainer { { </w:t>
      </w:r>
      <w:r w:rsidRPr="007B5C64">
        <w:rPr>
          <w:rFonts w:ascii="Courier New" w:eastAsia="SimSun" w:hAnsi="Courier New"/>
          <w:noProof/>
          <w:snapToGrid w:val="0"/>
          <w:sz w:val="16"/>
        </w:rPr>
        <w:t>SSBToReport-List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7AF272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22E44B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40EB0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28DED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9D2F5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SSBToReport</w:t>
      </w:r>
      <w:r w:rsidRPr="007B5C64">
        <w:rPr>
          <w:rFonts w:ascii="Courier New" w:eastAsia="SimSun" w:hAnsi="Courier New"/>
          <w:noProof/>
          <w:sz w:val="16"/>
          <w:lang w:eastAsia="ko-KR"/>
        </w:rPr>
        <w:t>-List-Item-ExtIEs XNAP-PROTOCOL-EXTENSION ::= {</w:t>
      </w:r>
    </w:p>
    <w:p w14:paraId="0D18A6D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5C679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A1FB3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D3081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SSB-transmissionPeriodicity</w:t>
      </w:r>
      <w:r w:rsidRPr="007B5C64">
        <w:rPr>
          <w:rFonts w:ascii="Courier New" w:eastAsia="SimSun" w:hAnsi="Courier New"/>
          <w:noProof/>
          <w:sz w:val="16"/>
        </w:rPr>
        <w:tab/>
        <w:t>::= ENUMERATED {sf10, sf20, sf40, sf80, sf160, sf320, sf640, ...</w:t>
      </w:r>
      <w:r w:rsidRPr="007B5C64">
        <w:rPr>
          <w:rFonts w:ascii="Courier New" w:eastAsia="SimSun" w:hAnsi="Courier New"/>
          <w:noProof/>
          <w:sz w:val="16"/>
          <w:lang w:eastAsia="ko-KR"/>
        </w:rPr>
        <w:t>, sf5</w:t>
      </w:r>
      <w:r w:rsidRPr="007B5C64">
        <w:rPr>
          <w:rFonts w:ascii="Courier New" w:eastAsia="SimSun" w:hAnsi="Courier New"/>
          <w:noProof/>
          <w:sz w:val="16"/>
        </w:rPr>
        <w:t>}</w:t>
      </w:r>
    </w:p>
    <w:p w14:paraId="68EAA41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0CA681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SSB-transmissionTimingOffset ::= INTEGER (0..127, ...)</w:t>
      </w:r>
    </w:p>
    <w:p w14:paraId="6ACC19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32E84A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SSB-transmissionBitmap ::= CHOICE {</w:t>
      </w:r>
    </w:p>
    <w:p w14:paraId="147B21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shortBitmap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BIT STRING (SIZE (4)),</w:t>
      </w:r>
    </w:p>
    <w:p w14:paraId="52CD24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mediumBitmap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BIT STRING (SIZE (8)),</w:t>
      </w:r>
    </w:p>
    <w:p w14:paraId="230F1F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longBitmap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BIT STRING (SIZE (64)),</w:t>
      </w:r>
    </w:p>
    <w:p w14:paraId="16372A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choice-extension</w:t>
      </w:r>
      <w:r w:rsidRPr="007B5C64">
        <w:rPr>
          <w:rFonts w:ascii="Courier New" w:eastAsia="SimSun" w:hAnsi="Courier New"/>
          <w:noProof/>
          <w:sz w:val="16"/>
        </w:rPr>
        <w:tab/>
        <w:t>ProtocolIE-Single-Container { { SSB-transmisisonBitmap-ExtIEs} }</w:t>
      </w:r>
    </w:p>
    <w:p w14:paraId="5D602D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}</w:t>
      </w:r>
    </w:p>
    <w:p w14:paraId="4DAE8AE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3C134E3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SSB-transmisisonBitmap-ExtIEs XNAP-PROTOCOL-IES ::= {</w:t>
      </w:r>
    </w:p>
    <w:p w14:paraId="4BACFB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...</w:t>
      </w:r>
    </w:p>
    <w:p w14:paraId="46398E6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7B5C64">
        <w:rPr>
          <w:rFonts w:ascii="Courier New" w:eastAsia="SimSun" w:hAnsi="Courier New"/>
          <w:sz w:val="16"/>
        </w:rPr>
        <w:t>}</w:t>
      </w:r>
    </w:p>
    <w:p w14:paraId="2919000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bookmarkStart w:id="1616" w:name="MCCQCTEMPBM_00000355"/>
    </w:p>
    <w:bookmarkEnd w:id="1616"/>
    <w:p w14:paraId="3F21E0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</w:rPr>
        <w:t>SuccessfulHOReportInformation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maxnoof</w:t>
      </w:r>
      <w:r w:rsidRPr="007B5C64">
        <w:rPr>
          <w:rFonts w:ascii="Courier New" w:eastAsia="SimSun" w:hAnsi="Courier New"/>
          <w:noProof/>
          <w:sz w:val="16"/>
        </w:rPr>
        <w:t>SuccessfulHO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Reports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)) OF </w:t>
      </w:r>
      <w:proofErr w:type="spellStart"/>
      <w:r w:rsidRPr="007B5C64">
        <w:rPr>
          <w:rFonts w:ascii="Courier New" w:eastAsia="SimSun" w:hAnsi="Courier New"/>
          <w:noProof/>
          <w:sz w:val="16"/>
        </w:rPr>
        <w:t>SuccessfulHOReport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List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</w:t>
      </w:r>
    </w:p>
    <w:p w14:paraId="11A053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</w:rPr>
        <w:t>SuccessfulHOReport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List-Item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::= SEQUENCE {</w:t>
      </w:r>
    </w:p>
    <w:p w14:paraId="4EC0107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</w:rPr>
        <w:t>successfulHO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Report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</w:rPr>
        <w:t>SuccessfulHO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ReportContainer,</w:t>
      </w:r>
    </w:p>
    <w:p w14:paraId="3945C5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lastRenderedPageBreak/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 </w:t>
      </w:r>
      <w:r w:rsidRPr="007B5C64">
        <w:rPr>
          <w:rFonts w:ascii="Courier New" w:eastAsia="SimSun" w:hAnsi="Courier New"/>
          <w:noProof/>
          <w:sz w:val="16"/>
        </w:rPr>
        <w:t>SuccessfulHO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ReportList-Item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44C353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145C79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3AA20B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59522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SuccessfulHO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ReportList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-Item-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755C93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7B9972A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48D0CD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0D67CC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</w:rPr>
        <w:t>SuccessfulHO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ReportContainer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OCTET STRING</w:t>
      </w:r>
    </w:p>
    <w:p w14:paraId="622CEF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0F44C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</w:rPr>
        <w:t>SuccessfulPSCellChangeReportInformation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SEQUENCE (SIZE(1.. maxnoof</w:t>
      </w:r>
      <w:r w:rsidRPr="007B5C64">
        <w:rPr>
          <w:rFonts w:ascii="Courier New" w:eastAsia="SimSun" w:hAnsi="Courier New"/>
          <w:noProof/>
          <w:sz w:val="16"/>
        </w:rPr>
        <w:t>SuccessfulPSCellChange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Reports)) OF </w:t>
      </w:r>
      <w:r w:rsidRPr="007B5C64">
        <w:rPr>
          <w:rFonts w:ascii="Courier New" w:eastAsia="SimSun" w:hAnsi="Courier New"/>
          <w:noProof/>
          <w:sz w:val="16"/>
        </w:rPr>
        <w:t>SuccessfulPSCellChangeReport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List-Item</w:t>
      </w:r>
    </w:p>
    <w:p w14:paraId="6726520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</w:rPr>
        <w:t>SuccessfulPSCellChangeReport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List-Item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SEQUENCE {</w:t>
      </w:r>
    </w:p>
    <w:p w14:paraId="442617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</w:rPr>
        <w:t>successfulPSCellChange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Report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</w:rPr>
        <w:t>SuccessfulPSCellChange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ReportContainer,</w:t>
      </w:r>
    </w:p>
    <w:p w14:paraId="04543F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sNMobilityInformation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SNMobilityInformation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OPTIONAL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2F21E5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ProtocolExtensionContainer { { </w:t>
      </w:r>
      <w:r w:rsidRPr="007B5C64">
        <w:rPr>
          <w:rFonts w:ascii="Courier New" w:eastAsia="SimSun" w:hAnsi="Courier New"/>
          <w:noProof/>
          <w:sz w:val="16"/>
        </w:rPr>
        <w:t>SuccessfulPSCellChange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ReportList-Item-ExtIEs}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427A13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052FAF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A72CB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0F0B5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>SuccessfulPSCellChange</w:t>
      </w:r>
      <w:r w:rsidRPr="007B5C64">
        <w:rPr>
          <w:rFonts w:ascii="Courier New" w:eastAsia="SimSun" w:hAnsi="Courier New"/>
          <w:noProof/>
          <w:snapToGrid w:val="0"/>
          <w:sz w:val="16"/>
        </w:rPr>
        <w:t>ReportList-Item-ExtIEs XNAP-PROTOCOL-EXTENSION ::= {</w:t>
      </w:r>
    </w:p>
    <w:p w14:paraId="3D78A5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5882F4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</w:p>
    <w:p w14:paraId="32F180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75E6AD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</w:rPr>
        <w:t>SuccessfulPSCellChange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ReportContainer </w:t>
      </w:r>
      <w:r w:rsidRPr="007B5C64">
        <w:rPr>
          <w:rFonts w:ascii="Courier New" w:eastAsia="SimSun" w:hAnsi="Courier New"/>
          <w:noProof/>
          <w:sz w:val="16"/>
          <w:lang w:eastAsia="ko-KR"/>
        </w:rPr>
        <w:t>::= OCTET STRING</w:t>
      </w:r>
    </w:p>
    <w:p w14:paraId="2D9946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C3E3C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AB1663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SUL-FrequencyBand ::= INTEGER (1..1024)</w:t>
      </w:r>
    </w:p>
    <w:p w14:paraId="72AC137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E74A0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B4756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617" w:name="_Hlk513550990"/>
      <w:r w:rsidRPr="007B5C64">
        <w:rPr>
          <w:rFonts w:ascii="Courier New" w:eastAsia="SimSun" w:hAnsi="Courier New"/>
          <w:noProof/>
          <w:sz w:val="16"/>
          <w:lang w:eastAsia="ko-KR"/>
        </w:rPr>
        <w:t>SUL-Information</w:t>
      </w:r>
      <w:bookmarkEnd w:id="1617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SEQUENCE {</w:t>
      </w:r>
    </w:p>
    <w:p w14:paraId="2ABE8B9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sulFrequencyInfo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NRARFCN,</w:t>
      </w:r>
    </w:p>
    <w:p w14:paraId="6AFF0F8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sulTransmissionBandwidth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NRTransmissionBandwidth,</w:t>
      </w:r>
    </w:p>
    <w:p w14:paraId="560393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-Extensions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r w:rsidRPr="007B5C64">
        <w:rPr>
          <w:rFonts w:ascii="Courier New" w:eastAsia="SimSun" w:hAnsi="Courier New"/>
          <w:noProof/>
          <w:sz w:val="16"/>
          <w:lang w:eastAsia="ko-KR"/>
        </w:rPr>
        <w:t>SUL-Information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 OPTIONAL,</w:t>
      </w:r>
    </w:p>
    <w:p w14:paraId="6249C6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434B9B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46A0170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06A090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SUL-Information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58CBF61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 ID 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CarrierList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 xml:space="preserve">EXTENSION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NRCarrierList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23ACCB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 ID id-FrequencyShift7p5khz</w:t>
      </w:r>
      <w:r w:rsidRPr="007B5C6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>EXTENSION FrequencyShift7p5khz</w:t>
      </w:r>
      <w:r w:rsidRPr="007B5C64">
        <w:rPr>
          <w:rFonts w:ascii="Courier New" w:eastAsia="SimSun" w:hAnsi="Courier New"/>
          <w:snapToGrid w:val="0"/>
          <w:sz w:val="16"/>
        </w:rPr>
        <w:tab/>
        <w:t>PRESENCE optional },</w:t>
      </w:r>
    </w:p>
    <w:p w14:paraId="370EF8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544DFD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...</w:t>
      </w:r>
    </w:p>
    <w:p w14:paraId="4EF9A93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5ADD6D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BBD107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Supported-MBS-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SA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D-List 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::= SEQUENCE (SIZE(1..maxnoofMBS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SAs)) OF MBS-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FrequencySelection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Area-Identity</w:t>
      </w:r>
    </w:p>
    <w:p w14:paraId="1F2DCC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AFE82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SupportedSULBandList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::= SEQUENCE (SIZE(1..maxnoofNRCellBands)) OF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SupportedSULBandItem</w:t>
      </w:r>
      <w:proofErr w:type="spellEnd"/>
    </w:p>
    <w:p w14:paraId="50D33D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2EB279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SupportedSULBandItem</w:t>
      </w:r>
      <w:proofErr w:type="spellEnd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SEQUENCE {</w:t>
      </w:r>
    </w:p>
    <w:p w14:paraId="225AF91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sulBandItem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SUL-FrequencyBand,</w:t>
      </w:r>
    </w:p>
    <w:p w14:paraId="1712BF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SupportedSULBandItem-ExtIEs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} } OPTIONAL,</w:t>
      </w:r>
    </w:p>
    <w:p w14:paraId="45456F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...</w:t>
      </w:r>
    </w:p>
    <w:p w14:paraId="13E439C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35888C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</w:p>
    <w:p w14:paraId="528AF5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SupportedSULBandItem-ExtIEs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37FF42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lastRenderedPageBreak/>
        <w:tab/>
        <w:t>...</w:t>
      </w:r>
    </w:p>
    <w:p w14:paraId="56A882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19A03E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384E9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SurvivalTime ::= INTEGER (0..1920000, ...)</w:t>
      </w:r>
    </w:p>
    <w:p w14:paraId="0D072E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796A6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972B5F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SymbolAllocation-in-Slot ::= CHOICE {</w:t>
      </w:r>
    </w:p>
    <w:p w14:paraId="60BB8A7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allDL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SymbolAllocation-in-Slot-AllDL,</w:t>
      </w:r>
    </w:p>
    <w:p w14:paraId="15BCBB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allUL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SymbolAllocation-in-Slot-AllUL,</w:t>
      </w:r>
    </w:p>
    <w:p w14:paraId="046CFC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bothDLandUL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SymbolAllocation-in-Slot-BothDLandUL,</w:t>
      </w:r>
    </w:p>
    <w:p w14:paraId="642B6E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ProtocolIE-Single-Container { {SymbolAllocation-in-Slot-ExtIEs} }</w:t>
      </w:r>
    </w:p>
    <w:p w14:paraId="712C0B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1AEEF3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F1CFB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SymbolAllocation-in-Slot-ExtIEs XNAP-PROTOCOL-IES ::= {</w:t>
      </w:r>
    </w:p>
    <w:p w14:paraId="45DFF5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BE2F0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C2BC2B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5D93F9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A6979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SymbolAllocation-in-Slot-AllDL ::= SEQUENCE {</w:t>
      </w:r>
    </w:p>
    <w:p w14:paraId="3B6C77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{SymbolAllocation-in-Slot-AllDL-ExtIEs}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B21D0E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B58DB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AECA1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2FE37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SymbolAllocation-in-Slot-AllDL-ExtIEs XNAP-PROTOCOL-EXTENSION ::= {</w:t>
      </w:r>
    </w:p>
    <w:p w14:paraId="1D977F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8026C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FFAC4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24A36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40E86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SymbolAllocation-in-Slot-AllUL ::= SEQUENCE {</w:t>
      </w:r>
    </w:p>
    <w:p w14:paraId="6C5A9B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{SymbolAllocation-in-Slot-AllUL-ExtIEs}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6B1C80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F72120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629DE6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F46AD3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SymbolAllocation-in-Slot-AllUL-ExtIEs XNAP-PROTOCOL-EXTENSION ::= {</w:t>
      </w:r>
    </w:p>
    <w:p w14:paraId="356F60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CE1B28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98AA9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7A4D9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A4B74E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SymbolAllocation-in-Slot-BothDLandUL ::= SEQUENCE {</w:t>
      </w:r>
    </w:p>
    <w:p w14:paraId="7BD1CD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numberofDLSymbols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INTEGER (0..13),</w:t>
      </w:r>
    </w:p>
    <w:p w14:paraId="3ABB83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numberofULSymbols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INTEGER (0..13),</w:t>
      </w:r>
    </w:p>
    <w:p w14:paraId="46BF768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{SymbolAllocation-in-Slot-BothDLandUL-ExtIEs} 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A3200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B5ADB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79E79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5A2EB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SymbolAllocation-in-Slot-BothDLandUL-ExtIEs XNAP-PROTOCOL-EXTENSION ::= {</w:t>
      </w:r>
    </w:p>
    <w:p w14:paraId="062904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bookmarkStart w:id="1618" w:name="MCCQCTEMPBM_00000356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{ ID id-permutation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CRITICALITY ignore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EXTENSION Permutation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PRESENCE optional },</w:t>
      </w:r>
    </w:p>
    <w:bookmarkEnd w:id="1618"/>
    <w:p w14:paraId="6EA6DF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2D86D5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3E68B2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E76138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2D784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SNPN-CellBasedMDT::= SEQUENCE {</w:t>
      </w:r>
    </w:p>
    <w:p w14:paraId="0100ECE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sNPN-CellIdListforMDT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SNPN-CellIdListforMDT,</w:t>
      </w:r>
    </w:p>
    <w:p w14:paraId="1B8DD59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{SNPN-CellBasedMDT-ExtIEs} } OPTIONAL,</w:t>
      </w:r>
    </w:p>
    <w:p w14:paraId="2B4853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0C3E98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6E2C08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40049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SNPN-CellBasedMDT-ExtIEs XNAP-PROTOCOL-EXTENSION ::= {</w:t>
      </w:r>
    </w:p>
    <w:p w14:paraId="1A09F4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AFC96E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735A7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0604C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SNPN-CellIdListforMDT ::= SEQUENCE (SIZE(1..maxnoofCellIDforMDT)) OF </w:t>
      </w:r>
      <w:r w:rsidRPr="007B5C64">
        <w:rPr>
          <w:rFonts w:ascii="Courier New" w:eastAsia="SimSun" w:hAnsi="Courier New"/>
          <w:noProof/>
          <w:snapToGrid w:val="0"/>
          <w:sz w:val="16"/>
        </w:rPr>
        <w:t>SNPN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CellIdforMDT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-Item</w:t>
      </w:r>
    </w:p>
    <w:p w14:paraId="0965A8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C0494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SNPN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CellIdforMDT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 xml:space="preserve">-Item 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::= SEQUENCE {</w:t>
      </w:r>
    </w:p>
    <w:p w14:paraId="76B23B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  <w:t>nRCGI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NR-CGI,</w:t>
      </w:r>
    </w:p>
    <w:p w14:paraId="2E92D9C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  <w:t>nID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  <w:t>NID,</w:t>
      </w:r>
    </w:p>
    <w:p w14:paraId="52B8C0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SNPN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CellIdforMDT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-Item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-ExtIEs} }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OPTIONAL,</w:t>
      </w:r>
    </w:p>
    <w:p w14:paraId="14B4D3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...</w:t>
      </w:r>
    </w:p>
    <w:p w14:paraId="783258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}</w:t>
      </w:r>
    </w:p>
    <w:p w14:paraId="3E66E7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</w:p>
    <w:p w14:paraId="0CC5F1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SNPN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CellIdforMDT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-Item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-ExtIEs XNAP-PROTOCOL-EXTENSION ::= {</w:t>
      </w:r>
    </w:p>
    <w:p w14:paraId="20DA80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...</w:t>
      </w:r>
    </w:p>
    <w:p w14:paraId="796F0A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}</w:t>
      </w:r>
    </w:p>
    <w:p w14:paraId="33FD3389" w14:textId="77777777" w:rsidR="00ED1635" w:rsidRPr="007B5C64" w:rsidRDefault="00ED1635" w:rsidP="00ED1635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en-US"/>
        </w:rPr>
      </w:pPr>
      <w:bookmarkStart w:id="1619" w:name="MCCQCTEMPBM_00000357"/>
    </w:p>
    <w:bookmarkEnd w:id="1619"/>
    <w:p w14:paraId="13AECD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41F286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SNPN-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TAIBasedMDT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2A5D1A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sNPN-TAIListforMDT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SNPN-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TAIListforMDT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0C61E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{SNPN-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TAIBasedMDT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 } OPTIONAL,</w:t>
      </w:r>
    </w:p>
    <w:p w14:paraId="5B8B7A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...</w:t>
      </w:r>
    </w:p>
    <w:p w14:paraId="10EED2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</w:t>
      </w:r>
    </w:p>
    <w:p w14:paraId="3517487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</w:p>
    <w:p w14:paraId="5944ED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SNPN-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TAIBasedMDT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XNAP-PROTOCOL-EXTENSION ::= {</w:t>
      </w:r>
    </w:p>
    <w:p w14:paraId="445B1E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...</w:t>
      </w:r>
    </w:p>
    <w:p w14:paraId="76AE2F9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</w:t>
      </w:r>
    </w:p>
    <w:p w14:paraId="136500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</w:p>
    <w:p w14:paraId="24D631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SNPN-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TAIListforMDT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::= SEQUENCE (SIZE(1..maxnoofTAforMDT)) OF SNPN-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TAIforMDT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-Item</w:t>
      </w:r>
    </w:p>
    <w:p w14:paraId="48239B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</w:p>
    <w:p w14:paraId="191C11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SNPN-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TAIforMDT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 ::= SEQUENCE {</w:t>
      </w:r>
    </w:p>
    <w:p w14:paraId="64C573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plmn-ID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PLMN-Identity,</w:t>
      </w:r>
    </w:p>
    <w:p w14:paraId="05E39C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tAC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TAC,</w:t>
      </w:r>
    </w:p>
    <w:p w14:paraId="07FD2E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nID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  <w:t>NID,</w:t>
      </w:r>
    </w:p>
    <w:p w14:paraId="16ECAB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{SNPN-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TAIforMDT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 OPTIONAL,</w:t>
      </w:r>
    </w:p>
    <w:p w14:paraId="1070BC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4FEF5B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2C9C82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B5081C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SNPN-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TAIforMDT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2A8F5F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594017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0AD545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2E7B78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E77FB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620" w:name="MCCQCTEMPBM_00000358"/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SN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eastAsia="ko-KR"/>
        </w:rPr>
        <w:t>PN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-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eastAsia="ko-KR"/>
        </w:rPr>
        <w:t>BasedMDT</w:t>
      </w:r>
      <w:bookmarkEnd w:id="1620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::= SEQUENCE {</w:t>
      </w:r>
    </w:p>
    <w:p w14:paraId="5BF642F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sNPNListforMDT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SNPNListforMDT,</w:t>
      </w:r>
    </w:p>
    <w:p w14:paraId="1173F5F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{SNPN-BasedMDT-ExtIEs} } OPTIONAL,</w:t>
      </w:r>
    </w:p>
    <w:p w14:paraId="28B0D9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238988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E37B3C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9F89A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SNPN-BasedMDT-ExtIEs XNAP-PROTOCOL-EXTENSION ::= {</w:t>
      </w:r>
    </w:p>
    <w:p w14:paraId="0153DB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90F54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C1993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C2B54D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SNPNListforMDT ::= SEQUENCE (SIZE(1.. </w:t>
      </w:r>
      <w:r w:rsidRPr="007B5C64">
        <w:rPr>
          <w:rFonts w:ascii="Courier New" w:eastAsia="SimSun" w:hAnsi="Courier New"/>
          <w:noProof/>
          <w:sz w:val="16"/>
          <w:lang w:eastAsia="ko-KR"/>
        </w:rPr>
        <w:t>maxnoofMDTSNPNs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)) OF SNPNforMDT-Item</w:t>
      </w:r>
    </w:p>
    <w:p w14:paraId="5563A37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A8435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SNPNforMDT-Item ::= SEQUENCE {</w:t>
      </w:r>
    </w:p>
    <w:p w14:paraId="6D034F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plmn-ID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PLMN-Identity,</w:t>
      </w:r>
    </w:p>
    <w:p w14:paraId="3307E99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  <w:t>nID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  <w:t>NID,</w:t>
      </w:r>
    </w:p>
    <w:p w14:paraId="519A15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{{SNPNforMDT-Item-ExtIEs}}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1F3BD8E4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  <w:rPrChange w:id="1621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EE7DAB">
        <w:rPr>
          <w:rFonts w:ascii="Courier New" w:eastAsia="SimSun" w:hAnsi="Courier New"/>
          <w:noProof/>
          <w:snapToGrid w:val="0"/>
          <w:sz w:val="16"/>
          <w:lang w:val="fr-FR" w:eastAsia="ko-KR"/>
          <w:rPrChange w:id="1622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>...</w:t>
      </w:r>
    </w:p>
    <w:p w14:paraId="55FC66C9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  <w:rPrChange w:id="1623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</w:pPr>
      <w:r w:rsidRPr="00EE7DAB">
        <w:rPr>
          <w:rFonts w:ascii="Courier New" w:eastAsia="SimSun" w:hAnsi="Courier New"/>
          <w:noProof/>
          <w:snapToGrid w:val="0"/>
          <w:sz w:val="16"/>
          <w:lang w:val="fr-FR" w:eastAsia="ko-KR"/>
          <w:rPrChange w:id="1624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>}</w:t>
      </w:r>
    </w:p>
    <w:p w14:paraId="4F00238E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  <w:rPrChange w:id="1625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</w:pPr>
    </w:p>
    <w:p w14:paraId="5360E610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  <w:rPrChange w:id="1626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</w:pPr>
      <w:r w:rsidRPr="00EE7DAB">
        <w:rPr>
          <w:rFonts w:ascii="Courier New" w:eastAsia="SimSun" w:hAnsi="Courier New"/>
          <w:noProof/>
          <w:snapToGrid w:val="0"/>
          <w:sz w:val="16"/>
          <w:lang w:val="fr-FR" w:eastAsia="ko-KR"/>
          <w:rPrChange w:id="1627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>SNPNforMDT-Item-ExtIEs XNAP-PROTOCOL-EXTENSION ::= {</w:t>
      </w:r>
    </w:p>
    <w:p w14:paraId="4766C7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EE7DAB">
        <w:rPr>
          <w:rFonts w:ascii="Courier New" w:eastAsia="SimSun" w:hAnsi="Courier New"/>
          <w:noProof/>
          <w:snapToGrid w:val="0"/>
          <w:sz w:val="16"/>
          <w:lang w:val="fr-FR" w:eastAsia="ko-KR"/>
          <w:rPrChange w:id="1628" w:author="Author" w:date="2025-09-04T22:03:00Z" w16du:dateUtc="2025-09-04T20:03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...</w:t>
      </w:r>
    </w:p>
    <w:p w14:paraId="4D093B8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763EA2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5BF1F7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6CBDEEF6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val="fr-FR"/>
          <w:rPrChange w:id="1629" w:author="Author" w:date="2025-09-04T22:03:00Z" w16du:dateUtc="2025-09-04T20:03:00Z">
            <w:rPr>
              <w:rFonts w:ascii="Courier New" w:eastAsia="SimSun" w:hAnsi="Courier New" w:cs="Courier New"/>
              <w:sz w:val="16"/>
              <w:szCs w:val="16"/>
            </w:rPr>
          </w:rPrChange>
        </w:rPr>
      </w:pPr>
      <w:proofErr w:type="spellStart"/>
      <w:r w:rsidRPr="00EE7DAB">
        <w:rPr>
          <w:rFonts w:ascii="Courier New" w:eastAsia="SimSun" w:hAnsi="Courier New" w:cs="Courier New"/>
          <w:sz w:val="16"/>
          <w:szCs w:val="16"/>
          <w:lang w:val="fr-FR"/>
          <w:rPrChange w:id="1630" w:author="Author" w:date="2025-09-04T22:03:00Z" w16du:dateUtc="2025-09-04T20:03:00Z">
            <w:rPr>
              <w:rFonts w:ascii="Courier New" w:eastAsia="SimSun" w:hAnsi="Courier New" w:cs="Courier New"/>
              <w:sz w:val="16"/>
              <w:szCs w:val="16"/>
            </w:rPr>
          </w:rPrChange>
        </w:rPr>
        <w:t>SubcarrierSpacing</w:t>
      </w:r>
      <w:proofErr w:type="spellEnd"/>
      <w:r w:rsidRPr="00EE7DAB">
        <w:rPr>
          <w:rFonts w:ascii="Courier New" w:eastAsia="SimSun" w:hAnsi="Courier New" w:cs="Courier New"/>
          <w:sz w:val="16"/>
          <w:szCs w:val="16"/>
          <w:lang w:val="fr-FR"/>
          <w:rPrChange w:id="1631" w:author="Author" w:date="2025-09-04T22:03:00Z" w16du:dateUtc="2025-09-04T20:03:00Z">
            <w:rPr>
              <w:rFonts w:ascii="Courier New" w:eastAsia="SimSun" w:hAnsi="Courier New" w:cs="Courier New"/>
              <w:sz w:val="16"/>
              <w:szCs w:val="16"/>
            </w:rPr>
          </w:rPrChange>
        </w:rPr>
        <w:t xml:space="preserve"> ::= ENUMERATED {</w:t>
      </w:r>
      <w:r w:rsidRPr="00EE7DAB">
        <w:rPr>
          <w:rFonts w:ascii="Courier New" w:eastAsia="SimSun" w:hAnsi="Courier New" w:cs="Courier New"/>
          <w:sz w:val="16"/>
          <w:szCs w:val="16"/>
          <w:lang w:val="fr-FR" w:eastAsia="ko-KR"/>
          <w:rPrChange w:id="1632" w:author="Author" w:date="2025-09-04T22:03:00Z" w16du:dateUtc="2025-09-04T20:03:00Z">
            <w:rPr>
              <w:rFonts w:ascii="Courier New" w:eastAsia="SimSun" w:hAnsi="Courier New" w:cs="Courier New"/>
              <w:sz w:val="16"/>
              <w:szCs w:val="16"/>
              <w:lang w:eastAsia="ko-KR"/>
            </w:rPr>
          </w:rPrChange>
        </w:rPr>
        <w:t>kHz15, kHz30, kHz120, kHz240, spare3, spare2, spare1, ..., kHz60</w:t>
      </w:r>
      <w:r w:rsidRPr="00EE7DAB">
        <w:rPr>
          <w:rFonts w:ascii="Courier New" w:eastAsia="SimSun" w:hAnsi="Courier New" w:cs="Courier New"/>
          <w:sz w:val="16"/>
          <w:szCs w:val="16"/>
          <w:lang w:val="fr-FR"/>
          <w:rPrChange w:id="1633" w:author="Author" w:date="2025-09-04T22:03:00Z" w16du:dateUtc="2025-09-04T20:03:00Z">
            <w:rPr>
              <w:rFonts w:ascii="Courier New" w:eastAsia="SimSun" w:hAnsi="Courier New" w:cs="Courier New"/>
              <w:sz w:val="16"/>
              <w:szCs w:val="16"/>
            </w:rPr>
          </w:rPrChange>
        </w:rPr>
        <w:t>}</w:t>
      </w:r>
    </w:p>
    <w:p w14:paraId="4D8536DF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  <w:rPrChange w:id="1634" w:author="Author" w:date="2025-09-04T22:03:00Z" w16du:dateUtc="2025-09-04T20:03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</w:pPr>
    </w:p>
    <w:p w14:paraId="0A96EB3F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  <w:rPrChange w:id="1635" w:author="Author" w:date="2025-09-04T22:03:00Z" w16du:dateUtc="2025-09-04T20:03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</w:pPr>
    </w:p>
    <w:p w14:paraId="5ACB886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-- T</w:t>
      </w:r>
    </w:p>
    <w:p w14:paraId="4D3BEF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0F6B10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TABasedMDT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::= SEQUENCE {</w:t>
      </w:r>
    </w:p>
    <w:p w14:paraId="1967720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tAListforMDT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TAListforMDT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,</w:t>
      </w:r>
    </w:p>
    <w:p w14:paraId="308D56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TABasedMDT-ExtIEs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 } OPTIONAL,</w:t>
      </w:r>
    </w:p>
    <w:p w14:paraId="393660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...</w:t>
      </w:r>
    </w:p>
    <w:p w14:paraId="762DB6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</w:t>
      </w:r>
    </w:p>
    <w:p w14:paraId="52C5E8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</w:p>
    <w:p w14:paraId="0D83FE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TABasedMDT-ExtIEs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XNAP-PROTOCOL-EXTENSION ::= {</w:t>
      </w:r>
    </w:p>
    <w:p w14:paraId="1BC514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...</w:t>
      </w:r>
    </w:p>
    <w:p w14:paraId="72BC28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</w:t>
      </w:r>
    </w:p>
    <w:p w14:paraId="37623F4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</w:p>
    <w:p w14:paraId="4F21661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4F55A8F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2440D3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</w:p>
    <w:p w14:paraId="660608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TAIBasedMDT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::= SEQUENCE {</w:t>
      </w:r>
    </w:p>
    <w:p w14:paraId="10891F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tAIListforMDT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TAIListforMDT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,</w:t>
      </w:r>
    </w:p>
    <w:p w14:paraId="77786B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TAIBasedMDT-ExtIEs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 } OPTIONAL,</w:t>
      </w:r>
    </w:p>
    <w:p w14:paraId="61CE13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...</w:t>
      </w:r>
    </w:p>
    <w:p w14:paraId="39D149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</w:t>
      </w:r>
    </w:p>
    <w:p w14:paraId="2D0D5E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</w:p>
    <w:p w14:paraId="74E527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TAIBasedMDT-ExtIEs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XNAP-PROTOCOL-EXTENSION ::= {</w:t>
      </w:r>
    </w:p>
    <w:p w14:paraId="16385E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...</w:t>
      </w:r>
    </w:p>
    <w:p w14:paraId="0B9F53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</w:t>
      </w:r>
    </w:p>
    <w:p w14:paraId="7A4CF9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</w:p>
    <w:p w14:paraId="761B45A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TAIListforMDT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::= SEQUENCE (SIZE(1..maxnoofTAforMDT)) OF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TAIforMDT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-Item</w:t>
      </w:r>
    </w:p>
    <w:p w14:paraId="0F4C80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</w:p>
    <w:p w14:paraId="04EF22F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TAIforMDT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 ::= SEQUENCE {</w:t>
      </w:r>
    </w:p>
    <w:p w14:paraId="651D10F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plmn-ID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PLMN-Identity,</w:t>
      </w:r>
    </w:p>
    <w:p w14:paraId="272150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tAC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TAC,</w:t>
      </w:r>
    </w:p>
    <w:p w14:paraId="4412F2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TAIforMDT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-Item-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 } OPTIONAL,</w:t>
      </w:r>
    </w:p>
    <w:p w14:paraId="25FA09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043927D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lastRenderedPageBreak/>
        <w:t>}</w:t>
      </w:r>
    </w:p>
    <w:p w14:paraId="1FBB06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4EF85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TAIforMDT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-Item-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53F2EA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292D9D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55FACE2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1C29D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TAC ::= OCTET STRING (SIZE (3))</w:t>
      </w:r>
    </w:p>
    <w:p w14:paraId="72233B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4C9D8C8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TAINSAGSupportList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::= SEQUENCE (SIZE(1..</w:t>
      </w:r>
      <w:r w:rsidRPr="007B5C64">
        <w:rPr>
          <w:rFonts w:ascii="Courier New" w:eastAsia="SimSun" w:hAnsi="Courier New"/>
          <w:noProof/>
          <w:sz w:val="16"/>
          <w:lang w:eastAsia="ko-KR"/>
        </w:rPr>
        <w:t>maxnoofNSAGs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)) OF TAI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NSAGSupportItem</w:t>
      </w:r>
    </w:p>
    <w:p w14:paraId="532629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A06C4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TAI</w:t>
      </w:r>
      <w:r w:rsidRPr="007B5C64">
        <w:rPr>
          <w:rFonts w:ascii="Courier New" w:eastAsia="SimSun" w:hAnsi="Courier New" w:hint="eastAsia"/>
          <w:noProof/>
          <w:sz w:val="16"/>
          <w:lang w:eastAsia="ko-KR"/>
        </w:rPr>
        <w:t>NSAGSupportItem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::= SEQUENCE {</w:t>
      </w:r>
    </w:p>
    <w:p w14:paraId="70B690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nSAG-ID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NSAG-ID,</w:t>
      </w:r>
    </w:p>
    <w:p w14:paraId="26D64D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nSAGSliceSupport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ExtendedSliceSupportList,</w:t>
      </w:r>
    </w:p>
    <w:p w14:paraId="065D3F2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{TAI</w:t>
      </w:r>
      <w:r w:rsidRPr="007B5C64">
        <w:rPr>
          <w:rFonts w:ascii="Courier New" w:eastAsia="SimSun" w:hAnsi="Courier New" w:hint="eastAsia"/>
          <w:noProof/>
          <w:sz w:val="16"/>
          <w:lang w:val="fr-FR" w:eastAsia="ko-KR"/>
        </w:rPr>
        <w:t>NSAGSupportItem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-ExtIEs} } OPTIONAL,</w:t>
      </w:r>
    </w:p>
    <w:p w14:paraId="424B8A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...</w:t>
      </w:r>
    </w:p>
    <w:p w14:paraId="66FB6C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56723D0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779B722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TAI</w:t>
      </w:r>
      <w:r w:rsidRPr="007B5C64">
        <w:rPr>
          <w:rFonts w:ascii="Courier New" w:eastAsia="SimSun" w:hAnsi="Courier New" w:hint="eastAsia"/>
          <w:noProof/>
          <w:sz w:val="16"/>
          <w:lang w:val="fr-FR" w:eastAsia="ko-KR"/>
        </w:rPr>
        <w:t>NSAGSupportItem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-ExtIEs XNAP-PROTOCOL-EXTENSION ::= {</w:t>
      </w:r>
    </w:p>
    <w:p w14:paraId="2178439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...</w:t>
      </w:r>
    </w:p>
    <w:p w14:paraId="1DC62C3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569ACF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bookmarkStart w:id="1636" w:name="_Hlk151613983"/>
    </w:p>
    <w:p w14:paraId="0C08478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34ADD9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TAISliceUnavailableCellList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::= SEQUENCE (SIZE(1..maxnoofExtSliceItems)) OF TAISliceUnavailableCellItem</w:t>
      </w:r>
    </w:p>
    <w:p w14:paraId="0C6B64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0F0585C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TAISliceUnavailableCellItem ::= SEQUENCE {</w:t>
      </w:r>
    </w:p>
    <w:p w14:paraId="61E9DD3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sNSSAI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S-NSSAI,</w:t>
      </w:r>
    </w:p>
    <w:p w14:paraId="63D84A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sliceAvailabilityList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SliceAvailabilityList,</w:t>
      </w:r>
    </w:p>
    <w:p w14:paraId="7BA031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ProtocolExtensionContainer { {TAISliceUnavailableCellItem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-ExtIEs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} }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OPTIONAL,</w:t>
      </w:r>
    </w:p>
    <w:p w14:paraId="4B8A46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12CE42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0DD6AF1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000772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TAISliceUnavailableCellItem-ExtIEs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 xml:space="preserve"> XNAP-PROTOCOL-EXTENSION ::= {</w:t>
      </w:r>
    </w:p>
    <w:p w14:paraId="38C24E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1144EF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1CAB6F3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77D5EFE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bookmarkStart w:id="1637" w:name="_Hlk160868630"/>
      <w:r w:rsidRPr="007B5C64">
        <w:rPr>
          <w:rFonts w:ascii="Courier New" w:eastAsia="SimSun" w:hAnsi="Courier New"/>
          <w:noProof/>
          <w:sz w:val="16"/>
          <w:lang w:val="fr-FR" w:eastAsia="ko-KR"/>
        </w:rPr>
        <w:t>SliceAvailabilityList</w:t>
      </w:r>
      <w:bookmarkEnd w:id="1637"/>
      <w:r w:rsidRPr="007B5C64">
        <w:rPr>
          <w:rFonts w:ascii="Courier New" w:eastAsia="SimSun" w:hAnsi="Courier New"/>
          <w:noProof/>
          <w:sz w:val="16"/>
          <w:lang w:val="fr-FR" w:eastAsia="ko-KR"/>
        </w:rPr>
        <w:t xml:space="preserve"> ::= CHOICE {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</w:p>
    <w:p w14:paraId="6562A0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unavailableCellList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UnavailableCellList,</w:t>
      </w:r>
    </w:p>
    <w:p w14:paraId="13A319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availableCellList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AvailableCellList,</w:t>
      </w:r>
    </w:p>
    <w:p w14:paraId="730B54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choice-extension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ProtocolIE-Single-Container { {SliceAvailabilityList-ExtIEs} },</w:t>
      </w:r>
    </w:p>
    <w:p w14:paraId="14C520C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698713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DFDA80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724E4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SliceAvailabilityList-ExtIEs XNAP-PROTOCOL-IES ::= {</w:t>
      </w:r>
    </w:p>
    <w:p w14:paraId="2D5CCE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...</w:t>
      </w:r>
    </w:p>
    <w:p w14:paraId="5C7052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5C1EB7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216A72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0BBEBDD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AvailableCellList ::= SEQUENCE {</w:t>
      </w:r>
    </w:p>
    <w:p w14:paraId="2F862DF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availableNRCellList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AvailableNRCellList,</w:t>
      </w:r>
    </w:p>
    <w:p w14:paraId="499E011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ProtocolExtensionContainer { {AvailableCellList-ExtIEs} }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OPTIONAL,</w:t>
      </w:r>
    </w:p>
    <w:p w14:paraId="4D9BED0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...</w:t>
      </w:r>
    </w:p>
    <w:p w14:paraId="71E1D9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0064AB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311AEC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lastRenderedPageBreak/>
        <w:t>AvailableCellList-ExtIEs XNAP-PROTOCOL-EXTENSION ::= {</w:t>
      </w:r>
    </w:p>
    <w:p w14:paraId="70F2D6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...</w:t>
      </w:r>
    </w:p>
    <w:p w14:paraId="2F23F0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10C9F1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2E53543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AvailableNRCellList ::= SEQUENCE (SIZE (1..maxnoofCellsinNG-RANnode)) OF NR-CGI</w:t>
      </w:r>
    </w:p>
    <w:p w14:paraId="4DD2752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1DE55B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UnavailableCellList ::= SEQUENCE {</w:t>
      </w:r>
    </w:p>
    <w:p w14:paraId="02FB7F2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unavailableNRCellList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UnavailableNRCellList,</w:t>
      </w:r>
    </w:p>
    <w:p w14:paraId="054AAE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ProtocolExtensionContainer { {UnavailableCellList-ExtIEs} }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OPTIONAL,</w:t>
      </w:r>
    </w:p>
    <w:p w14:paraId="1D04E8B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...</w:t>
      </w:r>
    </w:p>
    <w:p w14:paraId="6061A9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1DB7AC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2A5CC28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UnavailableCellList-ExtIEs XNAP-PROTOCOL-EXTENSION ::= {</w:t>
      </w:r>
    </w:p>
    <w:p w14:paraId="439FA53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5E91DF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D2DD9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306F27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C8F97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UnavailableNRCellList ::= SEQUENCE (SIZE (1..maxnoofCellsinNG-RANnode)) OF NR-CGI</w:t>
      </w:r>
    </w:p>
    <w:p w14:paraId="6BA716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bookmarkEnd w:id="1636"/>
    <w:p w14:paraId="041161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29D067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638" w:name="_Hlk513554726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TAISupport-List</w:t>
      </w:r>
      <w:bookmarkEnd w:id="1638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SEQUENCE (SIZE(1..</w:t>
      </w:r>
      <w:r w:rsidRPr="007B5C64">
        <w:rPr>
          <w:rFonts w:ascii="Courier New" w:eastAsia="SimSun" w:hAnsi="Courier New"/>
          <w:noProof/>
          <w:sz w:val="16"/>
          <w:szCs w:val="16"/>
          <w:lang w:eastAsia="ko-KR"/>
        </w:rPr>
        <w:t>maxnoofsupportedTACs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)) OF TAISupport-Item</w:t>
      </w:r>
    </w:p>
    <w:p w14:paraId="3B1E8C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E0050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TAISupport-Item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SEQUENCE {</w:t>
      </w:r>
    </w:p>
    <w:p w14:paraId="0D25EE0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tac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TAC,</w:t>
      </w:r>
    </w:p>
    <w:p w14:paraId="032A33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broadcastPLMNs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SEQUENCE (SIZE(1..maxnoofsupportedPLMNs)) OF BroadcastPLMNinTAISupport-Item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050979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TAISupport-Item</w:t>
      </w:r>
      <w:r w:rsidRPr="007B5C64">
        <w:rPr>
          <w:rFonts w:ascii="Courier New" w:eastAsia="SimSun" w:hAnsi="Courier New"/>
          <w:bCs/>
          <w:noProof/>
          <w:sz w:val="16"/>
          <w:lang w:val="fr-FR"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ExtIEs} } OPTIONAL,</w:t>
      </w:r>
    </w:p>
    <w:p w14:paraId="579465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731276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66670C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3002A6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TAISupport-Item</w:t>
      </w:r>
      <w:r w:rsidRPr="007B5C64">
        <w:rPr>
          <w:rFonts w:ascii="Courier New" w:eastAsia="SimSun" w:hAnsi="Courier New"/>
          <w:bCs/>
          <w:noProof/>
          <w:sz w:val="16"/>
          <w:lang w:eastAsia="ko-KR"/>
        </w:rPr>
        <w:t>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ExtIEs XNAP-PROTOCOL-EXTENSION ::= {</w:t>
      </w:r>
    </w:p>
    <w:p w14:paraId="786865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8115BA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CF65D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25CA2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TAListforMDT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(SIZE(1..maxnoofTAforMDT)) OF TAC</w:t>
      </w:r>
    </w:p>
    <w:p w14:paraId="36DF501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010819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44832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TABasedQMC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::= SEQUENCE {</w:t>
      </w:r>
    </w:p>
    <w:p w14:paraId="60BEB9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tAListforQMC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TAListforQMC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,</w:t>
      </w:r>
    </w:p>
    <w:p w14:paraId="0FED6A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TABasedQMC-ExtIEs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 } OPTIONAL,</w:t>
      </w:r>
    </w:p>
    <w:p w14:paraId="220FACE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4E68B7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226372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5C2BAB8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TABasedQMC-ExtIEs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12613C6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37562E4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003945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026BA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TAListforQMC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(SIZE(1..maxnoofTAforQMC)) OF TAC</w:t>
      </w:r>
    </w:p>
    <w:p w14:paraId="58D854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E3897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5C1341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TAIBasedQMC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::= SEQUENCE {</w:t>
      </w:r>
    </w:p>
    <w:p w14:paraId="69CD0A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tAIListforQMC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TAIListforQMC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,</w:t>
      </w:r>
    </w:p>
    <w:p w14:paraId="7A1BCE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TAIBasedQMC-ExtIEs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 } OPTIONAL,</w:t>
      </w:r>
    </w:p>
    <w:p w14:paraId="17D550F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...</w:t>
      </w:r>
    </w:p>
    <w:p w14:paraId="6D8FE68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lastRenderedPageBreak/>
        <w:t>}</w:t>
      </w:r>
    </w:p>
    <w:p w14:paraId="448B97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</w:p>
    <w:p w14:paraId="3A4DFCC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TAIBasedQMC-ExtIEs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XNAP-PROTOCOL-EXTENSION ::= {</w:t>
      </w:r>
    </w:p>
    <w:p w14:paraId="5CE77C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  <w:t>...</w:t>
      </w:r>
    </w:p>
    <w:p w14:paraId="379BEC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}</w:t>
      </w:r>
    </w:p>
    <w:p w14:paraId="73C18BF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</w:p>
    <w:p w14:paraId="63234C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TAIListforQMC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::= SEQUENCE (SIZE(1..maxnoofTAforQMC)) OF TAI-Item</w:t>
      </w:r>
    </w:p>
    <w:p w14:paraId="5C4D39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</w:p>
    <w:p w14:paraId="19AADC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</w:p>
    <w:p w14:paraId="4ACB5A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TAI-Item ::= SEQUENCE {</w:t>
      </w:r>
    </w:p>
    <w:p w14:paraId="764EF3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tAC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TAC,</w:t>
      </w:r>
    </w:p>
    <w:p w14:paraId="4DDA5AF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pLMN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-Identity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PLMN-Identity,</w:t>
      </w:r>
    </w:p>
    <w:p w14:paraId="4CE1D5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{ {TAI-Item-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} } OPTIONAL,</w:t>
      </w:r>
    </w:p>
    <w:p w14:paraId="0EC2F36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68008D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8324B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C772B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TAI-Item-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XNAP-PROTOCOL-EXTENSION ::= {</w:t>
      </w:r>
    </w:p>
    <w:p w14:paraId="42C474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05B42C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6C2D69E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</w:p>
    <w:p w14:paraId="254588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</w:p>
    <w:p w14:paraId="778ED9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>TargetCellin</w:t>
      </w:r>
      <w:r w:rsidRPr="007B5C64">
        <w:rPr>
          <w:rFonts w:ascii="Courier New" w:eastAsia="SimSun" w:hAnsi="Courier New"/>
          <w:noProof/>
          <w:sz w:val="16"/>
        </w:rPr>
        <w:t>E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UTRAN </w:t>
      </w:r>
      <w:r w:rsidRPr="007B5C64">
        <w:rPr>
          <w:rFonts w:ascii="Courier New" w:eastAsia="SimSun" w:hAnsi="Courier New"/>
          <w:noProof/>
          <w:snapToGrid w:val="0"/>
          <w:sz w:val="16"/>
        </w:rPr>
        <w:t xml:space="preserve">::= OCTET STRING -- This IE is to be encoded 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according to </w:t>
      </w:r>
      <w:r w:rsidRPr="007B5C64">
        <w:rPr>
          <w:rFonts w:ascii="Courier New" w:eastAsia="SimSun" w:hAnsi="Courier New"/>
          <w:i/>
          <w:noProof/>
          <w:sz w:val="16"/>
          <w:lang w:eastAsia="ja-JP"/>
        </w:rPr>
        <w:t>Global Cell ID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in the </w:t>
      </w:r>
      <w:r w:rsidRPr="007B5C64">
        <w:rPr>
          <w:rFonts w:ascii="Courier New" w:eastAsia="SimSun" w:hAnsi="Courier New"/>
          <w:i/>
          <w:noProof/>
          <w:sz w:val="16"/>
          <w:lang w:eastAsia="ja-JP"/>
        </w:rPr>
        <w:t xml:space="preserve">Last Visited </w:t>
      </w:r>
      <w:r w:rsidRPr="007B5C64">
        <w:rPr>
          <w:rFonts w:ascii="Courier New" w:eastAsia="SimSun" w:hAnsi="Courier New"/>
          <w:i/>
          <w:noProof/>
          <w:sz w:val="16"/>
        </w:rPr>
        <w:t>E-</w:t>
      </w:r>
      <w:r w:rsidRPr="007B5C64">
        <w:rPr>
          <w:rFonts w:ascii="Courier New" w:eastAsia="SimSun" w:hAnsi="Courier New"/>
          <w:i/>
          <w:noProof/>
          <w:sz w:val="16"/>
          <w:lang w:eastAsia="ja-JP"/>
        </w:rPr>
        <w:t>UTRAN Cell Information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IE, as defined in TS </w:t>
      </w:r>
      <w:r w:rsidRPr="007B5C64">
        <w:rPr>
          <w:rFonts w:ascii="Courier New" w:eastAsia="SimSun" w:hAnsi="Courier New"/>
          <w:noProof/>
          <w:sz w:val="16"/>
        </w:rPr>
        <w:t>36</w:t>
      </w:r>
      <w:r w:rsidRPr="007B5C64">
        <w:rPr>
          <w:rFonts w:ascii="Courier New" w:eastAsia="SimSun" w:hAnsi="Courier New"/>
          <w:noProof/>
          <w:sz w:val="16"/>
          <w:lang w:eastAsia="ja-JP"/>
        </w:rPr>
        <w:t>.413 [</w:t>
      </w:r>
      <w:r w:rsidRPr="007B5C64">
        <w:rPr>
          <w:rFonts w:ascii="Courier New" w:eastAsia="SimSun" w:hAnsi="Courier New"/>
          <w:noProof/>
          <w:sz w:val="16"/>
        </w:rPr>
        <w:t>31</w:t>
      </w:r>
      <w:r w:rsidRPr="007B5C64">
        <w:rPr>
          <w:rFonts w:ascii="Courier New" w:eastAsia="SimSun" w:hAnsi="Courier New"/>
          <w:noProof/>
          <w:sz w:val="16"/>
          <w:lang w:eastAsia="ja-JP"/>
        </w:rPr>
        <w:t>]</w:t>
      </w:r>
    </w:p>
    <w:p w14:paraId="3E37BD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B67293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FA5EE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BB455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Target-CGI ::= CHOICE {</w:t>
      </w:r>
    </w:p>
    <w:p w14:paraId="3038FD1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nr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NR-CGI,</w:t>
      </w:r>
    </w:p>
    <w:p w14:paraId="1552CD0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e-utra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E-UTRA-CGI,</w:t>
      </w:r>
    </w:p>
    <w:p w14:paraId="248F4A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choice-extension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ProtocolIE-Single-Container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TargetCGI-ExtIEs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} }</w:t>
      </w:r>
    </w:p>
    <w:p w14:paraId="2836419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4480106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00014C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TargetCGI-ExtIEs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XNAP-PROTOCOL-IES ::= {</w:t>
      </w:r>
    </w:p>
    <w:p w14:paraId="4CD16C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194593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1D278C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1148D3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31E0BF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 xml:space="preserve">TDDULDLConfigurationCommonNR ::= 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OCTET STRING</w:t>
      </w:r>
    </w:p>
    <w:p w14:paraId="160DEE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2F7BC9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3AF2EE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TargetCellList ::= SEQUENCE (SIZE(1..maxnoofCHOcells)) OF TargetCellList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</w:t>
      </w:r>
    </w:p>
    <w:p w14:paraId="14A7C8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3CF50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TargetCellList-Item </w:t>
      </w:r>
      <w:r w:rsidRPr="007B5C64">
        <w:rPr>
          <w:rFonts w:ascii="Courier New" w:eastAsia="SimSun" w:hAnsi="Courier New"/>
          <w:noProof/>
          <w:sz w:val="16"/>
          <w:lang w:eastAsia="ko-KR"/>
        </w:rPr>
        <w:t>::= SEQUENCE {</w:t>
      </w:r>
    </w:p>
    <w:p w14:paraId="435E19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target-cell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Target-CGI,</w:t>
      </w:r>
    </w:p>
    <w:p w14:paraId="0C10E6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 xml:space="preserve">ProtocolExtensionContainer { { 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TargetCellList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-Item-ExtIEs} } OPTIONAL</w:t>
      </w:r>
    </w:p>
    <w:p w14:paraId="7F722C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A1654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5A45B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TargetCellList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-Item-ExtIEs XNAP-PROTOCOL-EXTENSION ::= {</w:t>
      </w:r>
    </w:p>
    <w:p w14:paraId="2D66A8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65CF7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79C21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BCCB8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Threshold-RSRQ ::= INTEGER(0..127)</w:t>
      </w:r>
    </w:p>
    <w:p w14:paraId="07DBCC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Threshold-RSRP ::= INTEGER(0..127)</w:t>
      </w:r>
    </w:p>
    <w:p w14:paraId="16410D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lastRenderedPageBreak/>
        <w:t>Threshold-SINR ::= INTEGER(0..127)</w:t>
      </w:r>
    </w:p>
    <w:p w14:paraId="58AC56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668CBDA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</w:rPr>
        <w:t>TimeSinceFailure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INTEGER (0..172800, ...)</w:t>
      </w:r>
    </w:p>
    <w:p w14:paraId="40540B4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73408B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 xml:space="preserve">TimeSynchronizationAssistanceInformation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::= SEQUENCE {</w:t>
      </w:r>
    </w:p>
    <w:p w14:paraId="0E40842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timeDistributionIndication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ENUMERATED {enabled, disabled, ...},</w:t>
      </w:r>
    </w:p>
    <w:p w14:paraId="5C1B95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uuTimeSynchronizationErrorBudget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(0..1000000, ...)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9424F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--</w:t>
      </w:r>
      <w:r w:rsidRPr="007B5C64">
        <w:rPr>
          <w:rFonts w:ascii="Courier New" w:eastAsia="SimSun" w:hAnsi="Courier New" w:cs="Arial"/>
          <w:noProof/>
          <w:sz w:val="16"/>
          <w:szCs w:val="18"/>
          <w:lang w:eastAsia="ko-KR"/>
        </w:rPr>
        <w:t xml:space="preserve"> 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 xml:space="preserve">This IE shall be present if the </w:t>
      </w:r>
      <w:r w:rsidRPr="007B5C64">
        <w:rPr>
          <w:rFonts w:ascii="Courier New" w:eastAsia="SimSun" w:hAnsi="Courier New" w:cs="Arial"/>
          <w:i/>
          <w:noProof/>
          <w:sz w:val="16"/>
          <w:lang w:eastAsia="ja-JP"/>
        </w:rPr>
        <w:t xml:space="preserve">Time Distribution Indication 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 xml:space="preserve">IE </w:t>
      </w:r>
      <w:r w:rsidRPr="007B5C64">
        <w:rPr>
          <w:rFonts w:ascii="Courier New" w:eastAsia="SimSun" w:hAnsi="Courier New"/>
          <w:noProof/>
          <w:sz w:val="16"/>
          <w:lang w:eastAsia="ja-JP"/>
        </w:rPr>
        <w:t>is set to “enabled”</w:t>
      </w:r>
      <w:r w:rsidRPr="007B5C64">
        <w:rPr>
          <w:rFonts w:ascii="Courier New" w:eastAsia="SimSun" w:hAnsi="Courier New" w:cs="Arial"/>
          <w:noProof/>
          <w:sz w:val="16"/>
          <w:lang w:eastAsia="ja-JP"/>
        </w:rPr>
        <w:t>.</w:t>
      </w:r>
    </w:p>
    <w:p w14:paraId="6FE059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TimeSynchronizationAssistanceInformation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-ExtIEs} } OPTIONAL,</w:t>
      </w:r>
    </w:p>
    <w:p w14:paraId="0CC351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</w:p>
    <w:p w14:paraId="3C2163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7F865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F67CC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TimeSynchronizationAssistanceInformation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-ExtIEs XNAP-PROTOCOL-EXTENSION ::= {</w:t>
      </w:r>
    </w:p>
    <w:p w14:paraId="0C0D3F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355BD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{ ID id-</w:t>
      </w:r>
      <w:r w:rsidRPr="007B5C64">
        <w:rPr>
          <w:rFonts w:ascii="Courier New" w:eastAsia="SimSun" w:hAnsi="Courier New"/>
          <w:noProof/>
          <w:sz w:val="16"/>
          <w:lang w:eastAsia="ko-KR"/>
        </w:rPr>
        <w:t>ClockQualityReportingControlInfo</w:t>
      </w:r>
      <w:r w:rsidRPr="007B5C64">
        <w:rPr>
          <w:rFonts w:ascii="Courier New" w:eastAsia="SimSun" w:hAnsi="Courier New"/>
          <w:noProof/>
          <w:sz w:val="16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</w:rPr>
        <w:tab/>
        <w:t xml:space="preserve">EXTENSION </w:t>
      </w:r>
      <w:r w:rsidRPr="007B5C64">
        <w:rPr>
          <w:rFonts w:ascii="Courier New" w:eastAsia="SimSun" w:hAnsi="Courier New"/>
          <w:noProof/>
          <w:sz w:val="16"/>
          <w:lang w:eastAsia="ko-KR"/>
        </w:rPr>
        <w:t>ClockQualityReportingControlInfo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  <w:t>PRESENCE optional},</w:t>
      </w:r>
    </w:p>
    <w:p w14:paraId="3B5553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36077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6D2C9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F84188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TimeToTrigger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ENUMERATED {ms0, ms40, ms64, ms80, ms100, ms128, ms160, ms256, ms320, ms480, ms512, ms640, ms1024, ms1280, ms2560, ms5120}</w:t>
      </w:r>
    </w:p>
    <w:p w14:paraId="19ACE2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1871C0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EFA2C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z w:val="16"/>
          <w:lang w:eastAsia="ko-KR"/>
        </w:rPr>
        <w:t>TimeToWait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 xml:space="preserve"> ::=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ENUMERATED {</w:t>
      </w:r>
    </w:p>
    <w:p w14:paraId="3E8FE1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v1s,</w:t>
      </w:r>
    </w:p>
    <w:p w14:paraId="30BD70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v2s,</w:t>
      </w:r>
    </w:p>
    <w:p w14:paraId="6EA04E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v5s,</w:t>
      </w:r>
    </w:p>
    <w:p w14:paraId="16E386B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v10s,</w:t>
      </w:r>
    </w:p>
    <w:p w14:paraId="31B3CBD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v20s,</w:t>
      </w:r>
    </w:p>
    <w:p w14:paraId="59A0854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v60s,</w:t>
      </w:r>
    </w:p>
    <w:p w14:paraId="7E268E4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282DE3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038578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2683B7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3BD30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ymbol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TMGI ::= OCTET STRING (SIZE(6))</w:t>
      </w:r>
    </w:p>
    <w:p w14:paraId="6C07C3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0E9E1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770001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639" w:name="_Hlk521675633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TNLConfigurationInfo ::= SEQUENCE {</w:t>
      </w:r>
    </w:p>
    <w:p w14:paraId="0EBF77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extendedUPTransportLayerAddressesToAdd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ExtTLAs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24607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extendedUPTransportLayerAddressesToRemove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ExtTLAs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391BB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{TNLConfigurationInfo-ExtIEs} 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78CCF5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A01D3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32B98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A8F77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TNLConfigurationInfo-ExtIEs XNAP-PROTOCOL-EXTENSION ::= {</w:t>
      </w:r>
    </w:p>
    <w:p w14:paraId="0CEC53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1406F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00215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B0B62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TNLA-To-Add-List ::= SEQUENCE (SIZE(1..maxnoofTNLAssociations)) OF </w:t>
      </w:r>
      <w:r w:rsidRPr="007B5C64">
        <w:rPr>
          <w:rFonts w:ascii="Courier New" w:eastAsia="SimSun" w:hAnsi="Courier New"/>
          <w:noProof/>
          <w:sz w:val="16"/>
          <w:lang w:eastAsia="ko-KR"/>
        </w:rPr>
        <w:t>TNLA-To-Add-Item</w:t>
      </w:r>
    </w:p>
    <w:p w14:paraId="2EC6A4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5A74DF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TNLA-To-Add-Item ::= SEQUENCE {</w:t>
      </w:r>
    </w:p>
    <w:p w14:paraId="4E67F3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tNLAssociationTransportLayerAddress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CPTransportLayerInformation,</w:t>
      </w:r>
    </w:p>
    <w:p w14:paraId="04F065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tNLAssociationUsage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TNLAssociationUsage,</w:t>
      </w:r>
    </w:p>
    <w:p w14:paraId="156509E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 TNLA-To-Add-Item-ExtIEs} } OPTIONAL</w:t>
      </w:r>
    </w:p>
    <w:p w14:paraId="603A4F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7FBF3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7B7398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TNLA-To-Add-Item-ExtIEs XNAP-PROTOCOL-EXTENSION ::= {</w:t>
      </w:r>
    </w:p>
    <w:p w14:paraId="2B27A79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B55561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3D4DB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800C50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0926B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TNLA-To-Update-List ::= SEQUENCE (SIZE(1..maxnoofTNLAssociations)) OF </w:t>
      </w:r>
      <w:r w:rsidRPr="007B5C64">
        <w:rPr>
          <w:rFonts w:ascii="Courier New" w:eastAsia="SimSun" w:hAnsi="Courier New"/>
          <w:noProof/>
          <w:sz w:val="16"/>
          <w:lang w:eastAsia="ko-KR"/>
        </w:rPr>
        <w:t>TNLA-To-Update-Item</w:t>
      </w:r>
    </w:p>
    <w:p w14:paraId="3C222B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5E768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TNLA-To-Update-Item::= SEQUENCE {</w:t>
      </w:r>
    </w:p>
    <w:p w14:paraId="199E1A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tNLAssociationTransportLayerAddress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CPTransportLayerInformation,</w:t>
      </w:r>
    </w:p>
    <w:p w14:paraId="6162F9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tNLAssociationUsage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TNLAssociationUsage 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CFFDA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 TNLA-To-Update-Item-ExtIEs} } OPTIONAL</w:t>
      </w:r>
    </w:p>
    <w:p w14:paraId="6E803F1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90093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62FCF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TNLA-To-Update-Item-ExtIEs XNAP-PROTOCOL-EXTENSION ::= {</w:t>
      </w:r>
    </w:p>
    <w:p w14:paraId="632C3A0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2BA22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9D749D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3390F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TNLA-To-Remove-List ::= SEQUENCE (SIZE(1..maxnoofTNLAssociations)) OF </w:t>
      </w:r>
      <w:r w:rsidRPr="007B5C64">
        <w:rPr>
          <w:rFonts w:ascii="Courier New" w:eastAsia="SimSun" w:hAnsi="Courier New"/>
          <w:noProof/>
          <w:sz w:val="16"/>
          <w:lang w:eastAsia="ko-KR"/>
        </w:rPr>
        <w:t>TNLA-To-Remove-Item</w:t>
      </w:r>
    </w:p>
    <w:p w14:paraId="7F11C3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78ADB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TNLA-To-Remove-Item::= SEQUENCE {</w:t>
      </w:r>
    </w:p>
    <w:p w14:paraId="550304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tNLAssociationTransportLayerAddress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CPTransportLayerInformation,</w:t>
      </w:r>
    </w:p>
    <w:p w14:paraId="6FCE91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 TNLA-To-Remove-Item-ExtIEs} } OPTIONAL</w:t>
      </w:r>
    </w:p>
    <w:p w14:paraId="62B0167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85BAE8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04320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TNLA-To-Remove-Item-ExtIEs XNAP-PROTOCOL-EXTENSION ::= {</w:t>
      </w:r>
    </w:p>
    <w:p w14:paraId="7A4FFA5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94325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00880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12D69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629A1B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TNLA-Setup-List ::= SEQUENCE (SIZE(1..maxnoofTNLAssociations)) OF </w:t>
      </w:r>
      <w:r w:rsidRPr="007B5C64">
        <w:rPr>
          <w:rFonts w:ascii="Courier New" w:eastAsia="SimSun" w:hAnsi="Courier New"/>
          <w:noProof/>
          <w:sz w:val="16"/>
          <w:lang w:eastAsia="ko-KR"/>
        </w:rPr>
        <w:t>TNLA-Setup-Item</w:t>
      </w:r>
    </w:p>
    <w:p w14:paraId="362DE1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939FE0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TNLA-Setup-Item ::= SEQUENCE {</w:t>
      </w:r>
    </w:p>
    <w:p w14:paraId="60D341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tNLAssociationTransportLayerAddress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CPTransportLayerInformation,</w:t>
      </w:r>
    </w:p>
    <w:p w14:paraId="238DB8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 TNLA-Setup-Item-ExtIEs} } OPTIONAL,</w:t>
      </w:r>
    </w:p>
    <w:p w14:paraId="0EE8A2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DB4F3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1E6BC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BE880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TNLA-Setup-Item-ExtIEs XNAP-PROTOCOL-EXTENSION ::= {</w:t>
      </w:r>
    </w:p>
    <w:p w14:paraId="6185E9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96B72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A109C5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A4A24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95C73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TNLA-Failed-To-Setup-List ::= SEQUENCE (SIZE(1..maxnoofTNLAssociations)) OF </w:t>
      </w:r>
      <w:r w:rsidRPr="007B5C64">
        <w:rPr>
          <w:rFonts w:ascii="Courier New" w:eastAsia="SimSun" w:hAnsi="Courier New"/>
          <w:noProof/>
          <w:sz w:val="16"/>
          <w:lang w:eastAsia="ko-KR"/>
        </w:rPr>
        <w:t>TNLA-Failed-To-Setup-Item</w:t>
      </w:r>
    </w:p>
    <w:p w14:paraId="0ABA6D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D14C6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TNLA-Failed-To-Setup-Item ::= SEQUENCE {</w:t>
      </w:r>
    </w:p>
    <w:p w14:paraId="111667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tNLAssociationTransportLayerAddress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CPTransportLayerInformation,</w:t>
      </w:r>
    </w:p>
    <w:p w14:paraId="23967A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Cause,</w:t>
      </w:r>
    </w:p>
    <w:p w14:paraId="5EE38D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 TNLA-Failed-To-Setup-Item-ExtIEs} } OPTIONAL</w:t>
      </w:r>
    </w:p>
    <w:p w14:paraId="5AB282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D50A26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974130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TNLA-Failed-To-Setup-Item-ExtIEs XNAP-PROTOCOL-EXTENSION ::= {</w:t>
      </w:r>
    </w:p>
    <w:p w14:paraId="250ACE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...</w:t>
      </w:r>
    </w:p>
    <w:p w14:paraId="2AAC97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lastRenderedPageBreak/>
        <w:t>}</w:t>
      </w:r>
    </w:p>
    <w:bookmarkEnd w:id="1639"/>
    <w:p w14:paraId="3A4904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1E47C2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41F865B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TNLAssociationUsage ::= ENUMERATED {</w:t>
      </w:r>
    </w:p>
    <w:p w14:paraId="716307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ue,</w:t>
      </w:r>
    </w:p>
    <w:p w14:paraId="7F34F9B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non-ue,</w:t>
      </w:r>
    </w:p>
    <w:p w14:paraId="2E5E19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both,</w:t>
      </w:r>
    </w:p>
    <w:p w14:paraId="6B17AD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65FDA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64B93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C5A817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72665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TransportLayerAddress ::= BIT STRING (SIZE(1..160, ...))</w:t>
      </w:r>
    </w:p>
    <w:p w14:paraId="1705A96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F4188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010F39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640" w:name="_Hlk513539477"/>
      <w:r w:rsidRPr="007B5C64">
        <w:rPr>
          <w:rFonts w:ascii="Courier New" w:eastAsia="SimSun" w:hAnsi="Courier New"/>
          <w:noProof/>
          <w:sz w:val="16"/>
          <w:lang w:eastAsia="ko-KR"/>
        </w:rPr>
        <w:t>TraceActivation</w:t>
      </w:r>
      <w:bookmarkEnd w:id="1640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SEQUENCE {</w:t>
      </w:r>
    </w:p>
    <w:p w14:paraId="455CF2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ng-ran-TraceID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NG-RANTraceID,</w:t>
      </w:r>
    </w:p>
    <w:p w14:paraId="19D940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interfaces-to-trace 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{ ng-c (0), x-nc (1), uu (2), f1-c (3), e1 (4)} (SIZE(8)),</w:t>
      </w:r>
    </w:p>
    <w:p w14:paraId="3E8D959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trace-depth 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Trace-Depth,</w:t>
      </w:r>
    </w:p>
    <w:p w14:paraId="58B1C40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trace-coll-address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TransportLayerAddress,</w:t>
      </w:r>
    </w:p>
    <w:p w14:paraId="36BA6D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 xml:space="preserve">ie-Extension 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TraceActivation-ExtIEs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} } OPTIONAL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,</w:t>
      </w:r>
    </w:p>
    <w:p w14:paraId="291523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2AF468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D4751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40A77C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</w:rPr>
        <w:t>TraceActivation-ExtIEs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10A17F9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-- Extension to support MDT –</w:t>
      </w:r>
    </w:p>
    <w:p w14:paraId="1EA847C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</w:rPr>
      </w:pPr>
      <w:r w:rsidRPr="007B5C64">
        <w:rPr>
          <w:rFonts w:ascii="Courier New" w:eastAsia="SimSun" w:hAnsi="Courier New"/>
          <w:sz w:val="16"/>
        </w:rPr>
        <w:tab/>
        <w:t>{ ID id-</w:t>
      </w:r>
      <w:proofErr w:type="spellStart"/>
      <w:r w:rsidRPr="007B5C64">
        <w:rPr>
          <w:rFonts w:ascii="Courier New" w:eastAsia="SimSun" w:hAnsi="Courier New"/>
          <w:sz w:val="16"/>
        </w:rPr>
        <w:t>TraceCollectionEntityURI</w:t>
      </w:r>
      <w:proofErr w:type="spellEnd"/>
      <w:r w:rsidRPr="007B5C64">
        <w:rPr>
          <w:rFonts w:ascii="Courier New" w:eastAsia="SimSun" w:hAnsi="Courier New"/>
          <w:sz w:val="16"/>
        </w:rPr>
        <w:tab/>
        <w:t>CRITICALITY ignore</w:t>
      </w:r>
      <w:r w:rsidRPr="007B5C64">
        <w:rPr>
          <w:rFonts w:ascii="Courier New" w:eastAsia="SimSun" w:hAnsi="Courier New"/>
          <w:sz w:val="16"/>
        </w:rPr>
        <w:tab/>
        <w:t xml:space="preserve">EXTENSION </w:t>
      </w:r>
      <w:proofErr w:type="spellStart"/>
      <w:r w:rsidRPr="007B5C64">
        <w:rPr>
          <w:rFonts w:ascii="Courier New" w:eastAsia="SimSun" w:hAnsi="Courier New"/>
          <w:sz w:val="16"/>
        </w:rPr>
        <w:t>URIaddress</w:t>
      </w:r>
      <w:proofErr w:type="spellEnd"/>
      <w:r w:rsidRPr="007B5C64">
        <w:rPr>
          <w:rFonts w:ascii="Courier New" w:eastAsia="SimSun" w:hAnsi="Courier New"/>
          <w:sz w:val="16"/>
        </w:rPr>
        <w:tab/>
      </w:r>
      <w:r w:rsidRPr="007B5C64">
        <w:rPr>
          <w:rFonts w:ascii="Courier New" w:eastAsia="SimSun" w:hAnsi="Courier New"/>
          <w:sz w:val="16"/>
        </w:rPr>
        <w:tab/>
      </w:r>
      <w:r w:rsidRPr="007B5C64">
        <w:rPr>
          <w:rFonts w:ascii="Courier New" w:eastAsia="SimSun" w:hAnsi="Courier New"/>
          <w:sz w:val="16"/>
        </w:rPr>
        <w:tab/>
      </w:r>
      <w:r w:rsidRPr="007B5C64">
        <w:rPr>
          <w:rFonts w:ascii="Courier New" w:eastAsia="SimSun" w:hAnsi="Courier New"/>
          <w:sz w:val="16"/>
        </w:rPr>
        <w:tab/>
        <w:t>PRESENCE optional}|</w:t>
      </w:r>
    </w:p>
    <w:p w14:paraId="38D57B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{ ID id-MDT-Configuration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EXTENSION MDT-Configuration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PRESENCE optional},</w:t>
      </w:r>
    </w:p>
    <w:p w14:paraId="70F657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3576078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0C0AB6D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215C4F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83287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Trace-Depth ::= ENUMERATED {</w:t>
      </w:r>
    </w:p>
    <w:p w14:paraId="757F946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minimum,</w:t>
      </w:r>
    </w:p>
    <w:p w14:paraId="3A6D5E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medium,</w:t>
      </w:r>
    </w:p>
    <w:p w14:paraId="10D422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  <w:t>maximum</w:t>
      </w:r>
      <w:r w:rsidRPr="007B5C64">
        <w:rPr>
          <w:rFonts w:ascii="Courier New" w:eastAsia="SimSun" w:hAnsi="Courier New"/>
          <w:noProof/>
          <w:sz w:val="16"/>
        </w:rPr>
        <w:t>,</w:t>
      </w:r>
    </w:p>
    <w:p w14:paraId="3533C4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minimumWithoutVendorSpecificExtension,</w:t>
      </w:r>
    </w:p>
    <w:p w14:paraId="1E12B3F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mediumWithoutVendorSpecificExtension,</w:t>
      </w:r>
    </w:p>
    <w:p w14:paraId="4E8FA28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</w:rPr>
        <w:tab/>
        <w:t>maximumWithoutVendorSpecificExtension,</w:t>
      </w:r>
    </w:p>
    <w:p w14:paraId="775A5E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0F65E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68DF4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EE850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bCs/>
          <w:noProof/>
          <w:sz w:val="16"/>
          <w:szCs w:val="16"/>
          <w:lang w:eastAsia="ko-KR"/>
        </w:rPr>
      </w:pPr>
      <w:bookmarkStart w:id="1641" w:name="MCCQCTEMPBM_00000359"/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 xml:space="preserve">TrafficIndex </w:t>
      </w:r>
      <w:r w:rsidRPr="007B5C64">
        <w:rPr>
          <w:rFonts w:ascii="Courier New" w:eastAsia="SimSun" w:hAnsi="Courier New" w:cs="Courier New"/>
          <w:bCs/>
          <w:noProof/>
          <w:sz w:val="16"/>
          <w:szCs w:val="16"/>
          <w:lang w:eastAsia="ko-KR"/>
        </w:rPr>
        <w:t xml:space="preserve">::= 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INTEGER (1..1024, ...)</w:t>
      </w:r>
    </w:p>
    <w:p w14:paraId="615D4FF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53D2C2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TrafficProfile ::= CHOICE {</w:t>
      </w:r>
    </w:p>
    <w:p w14:paraId="576E335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uPTraffic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QoSFlowLevelQoSParameters,</w:t>
      </w:r>
    </w:p>
    <w:p w14:paraId="39B3A7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nonUPTraffic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NonUPTraffic,</w:t>
      </w:r>
    </w:p>
    <w:p w14:paraId="3C32B9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choice-extension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ProtocolIE-Single-Container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 xml:space="preserve"> { {</w:t>
      </w:r>
      <w:proofErr w:type="spellStart"/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TrafficProfile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-ExtIEs</w:t>
      </w:r>
      <w:proofErr w:type="spellEnd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} }</w:t>
      </w:r>
    </w:p>
    <w:p w14:paraId="00FCD6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7EC3D0A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3927BC6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TrafficProfile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-</w:t>
      </w:r>
      <w:proofErr w:type="spellStart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ExtIEs</w:t>
      </w:r>
      <w:proofErr w:type="spellEnd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 xml:space="preserve"> XNAP-PROTOCOL-IES ::= {</w:t>
      </w:r>
    </w:p>
    <w:p w14:paraId="4472BF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...</w:t>
      </w:r>
    </w:p>
    <w:p w14:paraId="012607C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2B03F3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51AA93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lastRenderedPageBreak/>
        <w:t>TrafficReleaseType ::= CHOICE {</w:t>
      </w:r>
    </w:p>
    <w:p w14:paraId="17DDBB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fullRelease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AllTrafficIndication,</w:t>
      </w:r>
    </w:p>
    <w:p w14:paraId="3080F0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partialRelease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TrafficToBeRelease-List,</w:t>
      </w:r>
    </w:p>
    <w:p w14:paraId="5D8FF1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choice-extension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ProtocolIE-Single-Container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 xml:space="preserve"> { {</w:t>
      </w:r>
      <w:proofErr w:type="spellStart"/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TrafficReleaseType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-ExtIEs</w:t>
      </w:r>
      <w:proofErr w:type="spellEnd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} }</w:t>
      </w:r>
    </w:p>
    <w:p w14:paraId="761E43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020ABB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70BB5AF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TrafficReleaseType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-</w:t>
      </w:r>
      <w:proofErr w:type="spellStart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ExtIEs</w:t>
      </w:r>
      <w:proofErr w:type="spellEnd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 xml:space="preserve"> XNAP-PROTOCOL-IES ::= {</w:t>
      </w:r>
    </w:p>
    <w:p w14:paraId="5E9E1A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...</w:t>
      </w:r>
    </w:p>
    <w:p w14:paraId="72682D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2198E0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00D907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210767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TrafficToBeReleaseInformation ::= SEQUENCE {</w:t>
      </w:r>
    </w:p>
    <w:p w14:paraId="342752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releaseType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TrafficReleaseType,</w:t>
      </w:r>
    </w:p>
    <w:p w14:paraId="638AB6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 xml:space="preserve">ie-Extensions 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  <w:t>ProtocolExtensionContainer { {TrafficToBeReleaseInformation-ExtIEs} } OPTIONAL,</w:t>
      </w:r>
    </w:p>
    <w:p w14:paraId="5B93C75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...</w:t>
      </w:r>
    </w:p>
    <w:p w14:paraId="4F53A70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573AAD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010BB8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TrafficToBeReleaseInformation-ExtIEs XNAP-PROTOCOL-EXTENSION ::= {</w:t>
      </w:r>
    </w:p>
    <w:p w14:paraId="39B04A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...</w:t>
      </w:r>
    </w:p>
    <w:p w14:paraId="3B16B8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}</w:t>
      </w:r>
    </w:p>
    <w:p w14:paraId="71B03C7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110CB6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TrafficToBeRelease-List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 xml:space="preserve"> ::= SEQUENCE (SIZE(1..maxnoofTrafficIndexEntries)) OF 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TrafficToBeRelease-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Item</w:t>
      </w:r>
    </w:p>
    <w:p w14:paraId="2FB34D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</w:p>
    <w:p w14:paraId="0CAC49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TrafficToBeRelease-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Item ::= SEQUENCE {</w:t>
      </w:r>
    </w:p>
    <w:p w14:paraId="4894FC9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trafficIndex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TrafficIndex,</w:t>
      </w:r>
    </w:p>
    <w:p w14:paraId="16AC45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bHInfoList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BHInfoList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OPTIONAL,</w:t>
      </w:r>
    </w:p>
    <w:p w14:paraId="69EDE6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iE-Extension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ProtocolExtensionContainer</w:t>
      </w:r>
      <w:proofErr w:type="spellEnd"/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 xml:space="preserve"> { {</w:t>
      </w:r>
      <w:proofErr w:type="spellStart"/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TrafficToBeRelease</w:t>
      </w:r>
      <w:proofErr w:type="spellEnd"/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Item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-ExtIEs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} }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OPTIONAL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,</w:t>
      </w:r>
    </w:p>
    <w:p w14:paraId="66A9699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ab/>
        <w:t>...</w:t>
      </w:r>
    </w:p>
    <w:p w14:paraId="0C45DB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6F0060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7C7D68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TrafficToBeRelease-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Item</w:t>
      </w: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 xml:space="preserve">-ExtIEs </w:t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XNAP-PROTOCOL-EXTENSION ::= {</w:t>
      </w:r>
    </w:p>
    <w:p w14:paraId="722DA09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ab/>
        <w:t>...</w:t>
      </w:r>
    </w:p>
    <w:p w14:paraId="5B7759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}</w:t>
      </w:r>
    </w:p>
    <w:bookmarkEnd w:id="1641"/>
    <w:p w14:paraId="0CC126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8E9E5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TSCTrafficCharacteristics ::= SEQUENCE {</w:t>
      </w:r>
    </w:p>
    <w:p w14:paraId="7015406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tSCAssistanceInformationDownlink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TSCAssistanceInformation OPTIONAL,</w:t>
      </w:r>
    </w:p>
    <w:p w14:paraId="7A557DE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tSCAssistanceInformationUplink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TSCAssistanceInformation OPTIONAL,</w:t>
      </w:r>
    </w:p>
    <w:p w14:paraId="3CCBB4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ie-Extension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{TSCTrafficCharacteristics-ExtIEs} } OPTIONAL,</w:t>
      </w:r>
    </w:p>
    <w:p w14:paraId="6DD490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EC33F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37321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2D4E0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TSCTrafficCharacteristics-ExtIEs XNAP-PROTOCOL-EXTENSION ::= {</w:t>
      </w:r>
    </w:p>
    <w:p w14:paraId="5BB873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E2BE2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4A8DB8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CFA39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TSCAssistanceInformation ::= SEQUENCE {</w:t>
      </w:r>
    </w:p>
    <w:p w14:paraId="06737E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periodicity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(0.. 640000, ...),</w:t>
      </w:r>
    </w:p>
    <w:p w14:paraId="17D478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burstArrivalTime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OCTET STRING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4D2F2E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ie-Extension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TSCAssistanceInformation-ExtIEs} } OPTIONAL,</w:t>
      </w:r>
    </w:p>
    <w:p w14:paraId="2616E2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</w:p>
    <w:p w14:paraId="56EDBD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9868D8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9F027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TSCAssistanceInformation-ExtIEs XNAP-PROTOCOL-EXTENSION ::= {</w:t>
      </w:r>
    </w:p>
    <w:p w14:paraId="4D232B5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{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ID id-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SurvivalTime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SurvivalTime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PRESENCE optional}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|</w:t>
      </w:r>
    </w:p>
    <w:p w14:paraId="5941D16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ID </w:t>
      </w:r>
      <w:r w:rsidRPr="007B5C64">
        <w:rPr>
          <w:rFonts w:ascii="Courier New" w:eastAsia="SimSun" w:hAnsi="Courier New"/>
          <w:noProof/>
          <w:sz w:val="16"/>
          <w:lang w:eastAsia="ko-KR"/>
        </w:rPr>
        <w:t>id-CapabilityForBATAdaptation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</w:t>
      </w:r>
      <w:r w:rsidRPr="007B5C64">
        <w:rPr>
          <w:rFonts w:ascii="Courier New" w:eastAsia="SimSun" w:hAnsi="Courier New"/>
          <w:noProof/>
          <w:sz w:val="16"/>
          <w:lang w:eastAsia="ko-KR"/>
        </w:rPr>
        <w:t>CapabilityForBATAdaptation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</w:t>
      </w:r>
      <w:r w:rsidRPr="007B5C64">
        <w:rPr>
          <w:rFonts w:ascii="Courier New" w:eastAsia="SimSun" w:hAnsi="Courier New"/>
          <w:noProof/>
          <w:sz w:val="16"/>
          <w:lang w:eastAsia="ko-KR"/>
        </w:rPr>
        <w:t>|</w:t>
      </w:r>
    </w:p>
    <w:p w14:paraId="4D0AB2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ID id-N6JitterInformation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EXTENSION N6JitterInformation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optional}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2E75B6B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4F088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AB8B6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2B4ADC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71FEB8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z w:val="16"/>
          <w:lang w:eastAsia="ko-KR"/>
        </w:rPr>
        <w:t>TypeOfError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 xml:space="preserve"> ::= ENUMERATED {</w:t>
      </w:r>
    </w:p>
    <w:p w14:paraId="53F4E5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not-understood,</w:t>
      </w:r>
    </w:p>
    <w:p w14:paraId="7513D9E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missing,</w:t>
      </w:r>
    </w:p>
    <w:p w14:paraId="159C2E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ab/>
        <w:t>...</w:t>
      </w:r>
    </w:p>
    <w:p w14:paraId="23BCD9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7B5C64">
        <w:rPr>
          <w:rFonts w:ascii="Courier New" w:eastAsia="SimSun" w:hAnsi="Courier New"/>
          <w:sz w:val="16"/>
          <w:lang w:eastAsia="ko-KR"/>
        </w:rPr>
        <w:t>}</w:t>
      </w:r>
    </w:p>
    <w:p w14:paraId="1F02FB5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0707F2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6CA2F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U</w:t>
      </w:r>
    </w:p>
    <w:p w14:paraId="1586FD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6B1B92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B1A445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642" w:name="_Hlk513550597"/>
      <w:r w:rsidRPr="007B5C64">
        <w:rPr>
          <w:rFonts w:ascii="Courier New" w:eastAsia="SimSun" w:hAnsi="Courier New"/>
          <w:noProof/>
          <w:sz w:val="16"/>
          <w:lang w:eastAsia="ko-KR"/>
        </w:rPr>
        <w:t>UEAggregateMaximumBitRate</w:t>
      </w:r>
      <w:bookmarkEnd w:id="1642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SEQUENCE {</w:t>
      </w:r>
    </w:p>
    <w:p w14:paraId="59BBEE8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dl-UE-AMBR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BitRate,</w:t>
      </w:r>
    </w:p>
    <w:p w14:paraId="19BBA59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ul-UE-AMBR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BitRate,</w:t>
      </w:r>
    </w:p>
    <w:p w14:paraId="4ECC49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val="fr-FR" w:eastAsia="ko-KR"/>
        </w:rPr>
        <w:t>UEAggregateMaximumBitRate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} } OPTIONAL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,</w:t>
      </w:r>
    </w:p>
    <w:p w14:paraId="0E3917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...</w:t>
      </w:r>
    </w:p>
    <w:p w14:paraId="3F528F0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5D46CA6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7FD0963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UEAggregateMaximumBitRate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XNAP-PROTOCOL-EXTENSION ::= {</w:t>
      </w:r>
    </w:p>
    <w:p w14:paraId="00203F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7020E6F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39495F8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4EE1D4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48B21B4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UEAppLayerMeasConfigInfo ::= SEQUENCE {</w:t>
      </w:r>
    </w:p>
    <w:p w14:paraId="73CD5F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qOEReference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QOEReference,</w:t>
      </w:r>
    </w:p>
    <w:p w14:paraId="28E193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qOEMeasConfigAppLayerID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QOEMeasConfAppLayerID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70E136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serviceType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ServiceType,</w:t>
      </w:r>
    </w:p>
    <w:p w14:paraId="0AEA3E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qOEMeasStatus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QOEMeasStatus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57693F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ontainerAppLayerMeasConfig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C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ontainerAppLayerMeasConfig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7BB027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mDTAlignmentInfo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MDTAlignmentInfo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FDBCE2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measCollectionEntityIPAddress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MeasCollectionEntityIPAddress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1E7F87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areaScopeOfQMC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AreaScopeOfQMC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1D76817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s-NSSAIListQoE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S-NSSAIListQoE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6651B30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availableRVQoEMetrics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AvailableRVQoEMetrics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674E1CF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{UEAppLayerMeasConfigInfo-ExtIEs} } OPTIONAL,</w:t>
      </w:r>
    </w:p>
    <w:p w14:paraId="3AB9E8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90BF1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A385F4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FABC10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UEAppLayerMeasConfigInfo-ExtIEs XNAP-PROTOCOL-EXTENSION ::= {</w:t>
      </w:r>
    </w:p>
    <w:p w14:paraId="0B18A653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id-MBSCommServiceType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EXTENSION MBSCommServiceType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4BB178E5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id-AssistanceInformationQoE-Meas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EXTENSION AssistanceInformationQoE-Meas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7277D29D" w14:textId="77777777" w:rsidR="00ED1635" w:rsidRPr="007B5C64" w:rsidRDefault="00ED1635" w:rsidP="00ED163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id-QoERVQoEReportingPaths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EXTENSION QoERVQoEReportingPaths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},</w:t>
      </w:r>
    </w:p>
    <w:p w14:paraId="79D7C0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5079F9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08134B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7D170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8DACA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UEContextKeptIndicator ::= ENUMERATED {true, ...}</w:t>
      </w:r>
    </w:p>
    <w:p w14:paraId="6C9372D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FA956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E5646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643" w:name="_Hlk515363970"/>
      <w:r w:rsidRPr="007B5C64">
        <w:rPr>
          <w:rFonts w:ascii="Courier New" w:eastAsia="SimSun" w:hAnsi="Courier New"/>
          <w:noProof/>
          <w:sz w:val="16"/>
          <w:lang w:eastAsia="ko-KR"/>
        </w:rPr>
        <w:t>UEContextID</w:t>
      </w:r>
      <w:bookmarkEnd w:id="1643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CHOICE {</w:t>
      </w:r>
    </w:p>
    <w:p w14:paraId="5ECC1B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rRCResume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UEContextIDforRRCResume,</w:t>
      </w:r>
    </w:p>
    <w:p w14:paraId="573A7A7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rRRCReestablishment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UEContextIDforRRCReestablishment,</w:t>
      </w:r>
    </w:p>
    <w:p w14:paraId="7979E6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ProtocolIE-Single-Container</w:t>
      </w:r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UEContextID</w:t>
      </w:r>
      <w:r w:rsidRPr="007B5C64">
        <w:rPr>
          <w:rFonts w:ascii="Courier New" w:eastAsia="SimSun" w:hAnsi="Courier New"/>
          <w:snapToGrid w:val="0"/>
          <w:sz w:val="16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</w:p>
    <w:p w14:paraId="549254F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CD20F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19BFDF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UEContextID-ExtIE</w:t>
      </w:r>
      <w:r w:rsidRPr="007B5C64">
        <w:rPr>
          <w:rFonts w:ascii="Courier New" w:eastAsia="SimSun" w:hAnsi="Courier New"/>
          <w:snapToGrid w:val="0"/>
          <w:sz w:val="16"/>
        </w:rPr>
        <w:t>s XNAP-PROTOCOL-IES ::= {</w:t>
      </w:r>
    </w:p>
    <w:p w14:paraId="086AF2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09F0947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6D7D2A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5E26D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AA1D5E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UEContextIDforRRCResume ::= SEQUENCE {</w:t>
      </w:r>
    </w:p>
    <w:p w14:paraId="7D96EC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i-rnti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I-RNTI,</w:t>
      </w:r>
    </w:p>
    <w:p w14:paraId="21F374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allocated-c-rnti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C-RNTI,</w:t>
      </w:r>
    </w:p>
    <w:p w14:paraId="13C188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accessPCI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NG-RAN-CellPCI,</w:t>
      </w:r>
    </w:p>
    <w:p w14:paraId="029B073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val="fr-FR" w:eastAsia="ko-KR"/>
        </w:rPr>
        <w:t>UEContextIDforRRCResume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} } OPTIONAL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,</w:t>
      </w:r>
    </w:p>
    <w:p w14:paraId="10700E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...</w:t>
      </w:r>
    </w:p>
    <w:p w14:paraId="35E1E44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35FFB1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2D4800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UEContextIDforRRCResume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XNAP-PROTOCOL-EXTENSION ::= {</w:t>
      </w:r>
    </w:p>
    <w:p w14:paraId="3E3949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36BB171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427222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2FB1C55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51EBA69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bookmarkStart w:id="1644" w:name="_Hlk513997339"/>
      <w:r w:rsidRPr="007B5C64">
        <w:rPr>
          <w:rFonts w:ascii="Courier New" w:eastAsia="SimSun" w:hAnsi="Courier New"/>
          <w:noProof/>
          <w:sz w:val="16"/>
          <w:lang w:val="fr-FR" w:eastAsia="ko-KR"/>
        </w:rPr>
        <w:t>UEContextIDforRRCReestablishment ::= SEQUENCE {</w:t>
      </w:r>
    </w:p>
    <w:p w14:paraId="5863CE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c-rnti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C-RNTI,</w:t>
      </w:r>
    </w:p>
    <w:p w14:paraId="07EFE2B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failureCellPCI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NG-RAN-CellPCI,</w:t>
      </w:r>
    </w:p>
    <w:p w14:paraId="18D9F4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val="fr-FR" w:eastAsia="ko-KR"/>
        </w:rPr>
        <w:t>UEContextIDforRRCReestablishment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>} } OPTIONAL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,</w:t>
      </w:r>
    </w:p>
    <w:p w14:paraId="7C923B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...</w:t>
      </w:r>
    </w:p>
    <w:p w14:paraId="10F38A8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6A171F2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14133C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UEContextIDforRRCReestablishment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XNAP-PROTOCOL-EXTENSION ::= {</w:t>
      </w:r>
    </w:p>
    <w:p w14:paraId="4112C3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07DE12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6D7C071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4A28EE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1F46E3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bookmarkStart w:id="1645" w:name="_Hlk515524243"/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UEContextInfoRetrUECtxtResp</w:t>
      </w:r>
      <w:bookmarkEnd w:id="1644"/>
      <w:bookmarkEnd w:id="1645"/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::= SEQUENCE {</w:t>
      </w:r>
    </w:p>
    <w:p w14:paraId="7D8A29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ng-c-UE-signalling-ref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AMF-UE-NGAP-ID,</w:t>
      </w:r>
    </w:p>
    <w:p w14:paraId="385F81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signalling-TNL-at-source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CPTransportLayerInformation,</w:t>
      </w:r>
    </w:p>
    <w:p w14:paraId="42FC03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ueSecurityCapabilities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UESecurityCapabilities,</w:t>
      </w:r>
    </w:p>
    <w:p w14:paraId="5916B12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securityInformation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AS-SecurityInformation,</w:t>
      </w:r>
    </w:p>
    <w:p w14:paraId="56980B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ue-AMBR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UEAggregateMaximumBitRate,</w:t>
      </w:r>
    </w:p>
    <w:p w14:paraId="21F472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pduSessionResourcesToBeSetup-List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PDUSessionResourcesToBeSetup-List,</w:t>
      </w:r>
    </w:p>
    <w:p w14:paraId="39D610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rrc-Context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OCTET STRING,</w:t>
      </w:r>
    </w:p>
    <w:p w14:paraId="64315C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mobilityRestrictionList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MobilityRestrictionList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54B81A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indexToRatFrequencySelectionPriority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RFSP-Index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5D726E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iE-Extension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UEContextInfoRetrUECtxtResp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/>
        </w:rPr>
        <w:t xml:space="preserve">} } </w:t>
      </w:r>
      <w:r w:rsidRPr="007B5C64">
        <w:rPr>
          <w:rFonts w:ascii="Courier New" w:eastAsia="SimSun" w:hAnsi="Courier New"/>
          <w:snapToGrid w:val="0"/>
          <w:sz w:val="16"/>
          <w:lang w:val="fr-FR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,</w:t>
      </w:r>
    </w:p>
    <w:p w14:paraId="19FCB8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0F3AEF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2FA68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B977E9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UEContextInfoRetrUECtxtResp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3DE17AA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lastRenderedPageBreak/>
        <w:tab/>
        <w:t>{ ID 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FiveGCMobilityRestrictionListContainer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</w:t>
      </w:r>
      <w:r w:rsidRPr="007B5C6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 xml:space="preserve">EXTENSION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FiveGCMobilityRestrictionListContainer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0E2AE0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 ID 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NRUESidelinkAggregateMaximumBitRate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 xml:space="preserve">EXTENSION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NRUESidelinkAggregateMaximumBitRate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1DF1E48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 ID 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LTEUESidelinkAggregateMaximumBitRate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 xml:space="preserve">EXTENSION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LTEUESidelinkAggregateMaximumBitRate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PRESENCE optional }</w:t>
      </w:r>
      <w:r w:rsidRPr="007B5C64">
        <w:rPr>
          <w:rFonts w:ascii="Courier New" w:eastAsia="SimSun" w:hAnsi="Courier New" w:hint="eastAsia"/>
          <w:snapToGrid w:val="0"/>
          <w:sz w:val="16"/>
        </w:rPr>
        <w:t>|</w:t>
      </w:r>
    </w:p>
    <w:p w14:paraId="63D840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{</w:t>
      </w:r>
      <w:r w:rsidRPr="007B5C64">
        <w:rPr>
          <w:rFonts w:ascii="Courier New" w:eastAsia="SimSun" w:hAnsi="Courier New" w:hint="eastAsia"/>
          <w:snapToGrid w:val="0"/>
          <w:sz w:val="16"/>
        </w:rPr>
        <w:t xml:space="preserve"> </w:t>
      </w:r>
      <w:r w:rsidRPr="007B5C64">
        <w:rPr>
          <w:rFonts w:ascii="Courier New" w:eastAsia="SimSun" w:hAnsi="Courier New"/>
          <w:snapToGrid w:val="0"/>
          <w:sz w:val="16"/>
        </w:rPr>
        <w:t xml:space="preserve">ID </w:t>
      </w:r>
      <w:r w:rsidRPr="007B5C64">
        <w:rPr>
          <w:rFonts w:ascii="Courier New" w:eastAsia="SimSun" w:hAnsi="Courier New" w:hint="eastAsia"/>
          <w:noProof/>
          <w:sz w:val="16"/>
        </w:rPr>
        <w:t>id-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UERadioCapabilityID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CRITICALITY reject</w:t>
      </w:r>
      <w:r w:rsidRPr="007B5C64">
        <w:rPr>
          <w:rFonts w:ascii="Courier New" w:eastAsia="SimSun" w:hAnsi="Courier New"/>
          <w:snapToGrid w:val="0"/>
          <w:sz w:val="16"/>
        </w:rPr>
        <w:tab/>
        <w:t xml:space="preserve">EXTENSION 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UERadioCapabilityID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PRESENCE optional</w:t>
      </w:r>
      <w:r w:rsidRPr="007B5C64">
        <w:rPr>
          <w:rFonts w:ascii="Courier New" w:eastAsia="SimSun" w:hAnsi="Courier New" w:hint="eastAsia"/>
          <w:snapToGrid w:val="0"/>
          <w:sz w:val="16"/>
        </w:rPr>
        <w:t xml:space="preserve"> </w:t>
      </w:r>
      <w:r w:rsidRPr="007B5C64">
        <w:rPr>
          <w:rFonts w:ascii="Courier New" w:eastAsia="SimSun" w:hAnsi="Courier New"/>
          <w:snapToGrid w:val="0"/>
          <w:sz w:val="16"/>
        </w:rPr>
        <w:t>}</w:t>
      </w:r>
      <w:r w:rsidRPr="007B5C64">
        <w:rPr>
          <w:rFonts w:ascii="Courier New" w:eastAsia="SimSun" w:hAnsi="Courier New"/>
          <w:noProof/>
          <w:sz w:val="16"/>
          <w:lang w:eastAsia="ko-KR"/>
        </w:rPr>
        <w:t>|</w:t>
      </w:r>
    </w:p>
    <w:p w14:paraId="7A35BA1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{ ID id-</w:t>
      </w:r>
      <w:r w:rsidRPr="007B5C64">
        <w:rPr>
          <w:rFonts w:ascii="Courier New" w:eastAsia="Times" w:hAnsi="Courier New"/>
          <w:noProof/>
          <w:sz w:val="16"/>
          <w:lang w:eastAsia="ko-KR"/>
        </w:rPr>
        <w:t>MBS-SessionInformation-List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EXTENSION </w:t>
      </w:r>
      <w:r w:rsidRPr="007B5C64">
        <w:rPr>
          <w:rFonts w:ascii="Courier New" w:eastAsia="Times" w:hAnsi="Courier New"/>
          <w:noProof/>
          <w:sz w:val="16"/>
          <w:lang w:eastAsia="ko-KR"/>
        </w:rPr>
        <w:t>MBS-SessionInformation-List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PRESENCE optional }</w:t>
      </w:r>
      <w:bookmarkStart w:id="1646" w:name="MCCQCTEMPBM_00000360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|</w:t>
      </w:r>
    </w:p>
    <w:p w14:paraId="7A31A3C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{ ID id-NoPDUSessionIndication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  <w:t>CRITICALITY ignore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EXTENSION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 xml:space="preserve"> NoPDUSessionIndication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  <w:t>PRESENCE optional }</w:t>
      </w:r>
      <w:bookmarkEnd w:id="1646"/>
      <w:r w:rsidRPr="007B5C64">
        <w:rPr>
          <w:rFonts w:ascii="Courier New" w:eastAsia="SimSun" w:hAnsi="Courier New" w:hint="eastAsia"/>
          <w:noProof/>
          <w:snapToGrid w:val="0"/>
          <w:sz w:val="16"/>
        </w:rPr>
        <w:t>|</w:t>
      </w:r>
    </w:p>
    <w:p w14:paraId="5D6500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ab/>
        <w:t>{ ID 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Five</w:t>
      </w:r>
      <w:r w:rsidRPr="007B5C64">
        <w:rPr>
          <w:rFonts w:ascii="Courier New" w:eastAsia="SimSun" w:hAnsi="Courier New"/>
          <w:noProof/>
          <w:snapToGrid w:val="0"/>
          <w:sz w:val="16"/>
        </w:rPr>
        <w:t>GProSeUEPC5Aggregate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MaximumBitRate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CRITICALITY ignore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</w:t>
      </w:r>
      <w:r w:rsidRPr="007B5C64">
        <w:rPr>
          <w:rFonts w:ascii="Courier New" w:eastAsia="SimSun" w:hAnsi="Courier New"/>
          <w:noProof/>
          <w:snapToGrid w:val="0"/>
          <w:sz w:val="16"/>
        </w:rPr>
        <w:t>NRUESidelinkAggregate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MaximumBitRate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PRESENCE optional </w:t>
      </w:r>
      <w:r w:rsidRPr="007B5C64">
        <w:rPr>
          <w:rFonts w:ascii="Courier New" w:eastAsia="SimSun" w:hAnsi="Courier New"/>
          <w:noProof/>
          <w:snapToGrid w:val="0"/>
          <w:sz w:val="16"/>
        </w:rPr>
        <w:t>}</w:t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>|</w:t>
      </w:r>
    </w:p>
    <w:p w14:paraId="06DCAD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{</w:t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 xml:space="preserve"> </w:t>
      </w:r>
      <w:r w:rsidRPr="007B5C64">
        <w:rPr>
          <w:rFonts w:ascii="Courier New" w:eastAsia="DengXian" w:hAnsi="Courier New"/>
          <w:noProof/>
          <w:snapToGrid w:val="0"/>
          <w:sz w:val="16"/>
        </w:rPr>
        <w:t xml:space="preserve">ID </w:t>
      </w:r>
      <w:r w:rsidRPr="007B5C64">
        <w:rPr>
          <w:rFonts w:ascii="Courier New" w:eastAsia="DengXian" w:hAnsi="Courier New" w:hint="eastAsia"/>
          <w:noProof/>
          <w:sz w:val="16"/>
        </w:rPr>
        <w:t>id-</w:t>
      </w:r>
      <w:r w:rsidRPr="007B5C64">
        <w:rPr>
          <w:rFonts w:ascii="Courier New" w:eastAsia="DengXian" w:hAnsi="Courier New"/>
          <w:noProof/>
          <w:snapToGrid w:val="0"/>
          <w:sz w:val="16"/>
        </w:rPr>
        <w:t>UESliceMaximumBitRateList</w:t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>CRITICALITY ignore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EXTENSION UESliceMaximumBitRateList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DengXia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>PRESENCE optional }</w:t>
      </w:r>
      <w:r w:rsidRPr="007B5C64">
        <w:rPr>
          <w:rFonts w:ascii="Courier New" w:eastAsia="SimSun" w:hAnsi="Courier New" w:hint="eastAsia"/>
          <w:snapToGrid w:val="0"/>
          <w:sz w:val="16"/>
        </w:rPr>
        <w:t>|</w:t>
      </w:r>
    </w:p>
    <w:p w14:paraId="5B07A92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 w:hint="eastAsia"/>
          <w:snapToGrid w:val="0"/>
          <w:sz w:val="16"/>
        </w:rPr>
        <w:tab/>
        <w:t xml:space="preserve">{ </w:t>
      </w:r>
      <w:r w:rsidRPr="007B5C64">
        <w:rPr>
          <w:rFonts w:ascii="Courier New" w:eastAsia="SimSun" w:hAnsi="Courier New"/>
          <w:snapToGrid w:val="0"/>
          <w:sz w:val="16"/>
        </w:rPr>
        <w:t>ID id-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PositioningInformation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 xml:space="preserve">EXTENSION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PositioningInformation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PRESENCE optional</w:t>
      </w:r>
      <w:r w:rsidRPr="007B5C64">
        <w:rPr>
          <w:rFonts w:ascii="Courier New" w:eastAsia="SimSun" w:hAnsi="Courier New" w:hint="eastAsia"/>
          <w:snapToGrid w:val="0"/>
          <w:sz w:val="16"/>
        </w:rPr>
        <w:t xml:space="preserve"> }|</w:t>
      </w:r>
    </w:p>
    <w:p w14:paraId="4FF0B57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 xml:space="preserve">{ ID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id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NR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A2XUEPC5AggregateMaximumBitRate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 xml:space="preserve">EXTENSION </w:t>
      </w:r>
      <w:r w:rsidRPr="007B5C64">
        <w:rPr>
          <w:rFonts w:ascii="Courier New" w:eastAsia="SimSun" w:hAnsi="Courier New"/>
          <w:noProof/>
          <w:snapToGrid w:val="0"/>
          <w:sz w:val="16"/>
        </w:rPr>
        <w:t>NRUESidelinkAggregate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MaximumBitRate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606DE1C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{ ID id-LTE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A2XUEPC5AggregateMaximumBitRate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 xml:space="preserve">EXTENSION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LTE</w:t>
      </w:r>
      <w:r w:rsidRPr="007B5C64">
        <w:rPr>
          <w:rFonts w:ascii="Courier New" w:eastAsia="SimSun" w:hAnsi="Courier New"/>
          <w:noProof/>
          <w:snapToGrid w:val="0"/>
          <w:sz w:val="16"/>
        </w:rPr>
        <w:t>UESidelinkAggregate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MaximumBitRate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  <w:t>PRESENCE optional }|</w:t>
      </w:r>
    </w:p>
    <w:p w14:paraId="727B89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 w:hint="eastAsia"/>
          <w:snapToGrid w:val="0"/>
          <w:sz w:val="16"/>
        </w:rPr>
        <w:tab/>
        <w:t xml:space="preserve">{ </w:t>
      </w:r>
      <w:r w:rsidRPr="007B5C64">
        <w:rPr>
          <w:rFonts w:ascii="Courier New" w:eastAsia="SimSun" w:hAnsi="Courier New"/>
          <w:snapToGrid w:val="0"/>
          <w:sz w:val="16"/>
        </w:rPr>
        <w:t>ID 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NRPPa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PositioningInformation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>CRITICALITY ignore</w:t>
      </w:r>
      <w:r w:rsidRPr="007B5C64">
        <w:rPr>
          <w:rFonts w:ascii="Courier New" w:eastAsia="SimSun" w:hAnsi="Courier New"/>
          <w:snapToGrid w:val="0"/>
          <w:sz w:val="16"/>
        </w:rPr>
        <w:tab/>
        <w:t xml:space="preserve">EXTENSION 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NRPPa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PositioningInformation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 xml:space="preserve">PRESENCE optional </w:t>
      </w:r>
      <w:r w:rsidRPr="007B5C64">
        <w:rPr>
          <w:rFonts w:ascii="Courier New" w:eastAsia="SimSun" w:hAnsi="Courier New" w:hint="eastAsia"/>
          <w:snapToGrid w:val="0"/>
          <w:sz w:val="16"/>
        </w:rPr>
        <w:t>}</w:t>
      </w:r>
      <w:r w:rsidRPr="007B5C64">
        <w:rPr>
          <w:rFonts w:ascii="Courier New" w:eastAsia="SimSun" w:hAnsi="Courier New"/>
          <w:snapToGrid w:val="0"/>
          <w:sz w:val="16"/>
        </w:rPr>
        <w:t>,</w:t>
      </w:r>
    </w:p>
    <w:p w14:paraId="086256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3FA28B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59BD31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A1D72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6AFD51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UEHistoryInformation ::= 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SEQUENCE (SIZE(1..</w:t>
      </w:r>
      <w:r w:rsidRPr="007B5C64">
        <w:rPr>
          <w:rFonts w:ascii="Courier New" w:eastAsia="SimSun" w:hAnsi="Courier New"/>
          <w:sz w:val="16"/>
          <w:szCs w:val="16"/>
          <w:lang w:eastAsia="ko-KR"/>
        </w:rPr>
        <w:t>maxnoofCellsinUEHistoryInfo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)) OF </w:t>
      </w:r>
      <w:proofErr w:type="spellStart"/>
      <w:r w:rsidRPr="007B5C64">
        <w:rPr>
          <w:rFonts w:ascii="Courier New" w:eastAsia="SimSun" w:hAnsi="Courier New"/>
          <w:sz w:val="16"/>
          <w:lang w:eastAsia="ko-KR"/>
        </w:rPr>
        <w:t>LastVisitedCell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</w:t>
      </w:r>
      <w:r w:rsidRPr="007B5C64">
        <w:rPr>
          <w:rFonts w:ascii="Courier New" w:eastAsia="SimSun" w:hAnsi="Courier New"/>
          <w:bCs/>
          <w:sz w:val="16"/>
          <w:lang w:eastAsia="ko-KR"/>
        </w:rPr>
        <w:t>Item</w:t>
      </w:r>
    </w:p>
    <w:p w14:paraId="028EDE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E0053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D8F72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UEHistoryInformationFromTheUE ::= CHOICE {</w:t>
      </w:r>
    </w:p>
    <w:p w14:paraId="733A8A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NRMobilityHistoryReport,</w:t>
      </w:r>
    </w:p>
    <w:p w14:paraId="27DC8A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ProtocolIE-Single-Container { {UEHistoryInformationFromTheUE-ExtIEs} }</w:t>
      </w:r>
    </w:p>
    <w:p w14:paraId="52B47F2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17DE6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5EFBBD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UEHistoryInformationFromTheUE-ExtIEs XNAP-PROTOCOL-IES ::= {</w:t>
      </w:r>
    </w:p>
    <w:p w14:paraId="590530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716BD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E7F91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EFD7B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D74A0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UEIdentityIndexValue ::= CHOICE {</w:t>
      </w:r>
    </w:p>
    <w:p w14:paraId="5E3A2B8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indexLength10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(SIZE(10)),</w:t>
      </w:r>
    </w:p>
    <w:p w14:paraId="78A4453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ProtocolIE-Single-Container</w:t>
      </w:r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UEIdentityIndexValue</w:t>
      </w:r>
      <w:r w:rsidRPr="007B5C64">
        <w:rPr>
          <w:rFonts w:ascii="Courier New" w:eastAsia="SimSun" w:hAnsi="Courier New"/>
          <w:snapToGrid w:val="0"/>
          <w:sz w:val="16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} </w:t>
      </w: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10015C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B50B2E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1EB73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UEIdentityIndexValue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XNAP-PROTOCOL-IES ::= {</w:t>
      </w:r>
    </w:p>
    <w:p w14:paraId="30B6EE1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74D8C09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3A626C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CEB408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UEIdentityIndexList-MBSGroupPaging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 ::= SEQUENCE (SIZE(1..</w:t>
      </w:r>
      <w:r w:rsidRPr="007B5C64">
        <w:rPr>
          <w:rFonts w:ascii="Courier New" w:eastAsia="SimSun" w:hAnsi="Courier New"/>
          <w:sz w:val="16"/>
          <w:szCs w:val="16"/>
          <w:lang w:eastAsia="ko-KR"/>
        </w:rPr>
        <w:t>maxnoofUEIDIndicesforMBSPaging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 xml:space="preserve">)) OF 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UEIdentityIndexList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MBSGroupPaging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</w:t>
      </w:r>
      <w:r w:rsidRPr="007B5C64">
        <w:rPr>
          <w:rFonts w:ascii="Courier New" w:eastAsia="SimSun" w:hAnsi="Courier New"/>
          <w:bCs/>
          <w:sz w:val="16"/>
          <w:lang w:eastAsia="ko-KR"/>
        </w:rPr>
        <w:t>Item</w:t>
      </w:r>
    </w:p>
    <w:p w14:paraId="181662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sz w:val="16"/>
          <w:lang w:eastAsia="ko-KR"/>
        </w:rPr>
      </w:pPr>
    </w:p>
    <w:p w14:paraId="2DC1B6A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UEIdentityIndexList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MBSGroupPaging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</w:t>
      </w:r>
      <w:r w:rsidRPr="007B5C64">
        <w:rPr>
          <w:rFonts w:ascii="Courier New" w:eastAsia="SimSun" w:hAnsi="Courier New"/>
          <w:bCs/>
          <w:sz w:val="16"/>
          <w:lang w:eastAsia="ko-KR"/>
        </w:rPr>
        <w:t>Item ::= SEQUENCE {</w:t>
      </w:r>
    </w:p>
    <w:p w14:paraId="7B8948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bCs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bCs/>
          <w:sz w:val="16"/>
          <w:lang w:eastAsia="ko-KR"/>
        </w:rPr>
        <w:t>ue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IdentityIndexList-MBSGroupPagingValue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UEIdentityIndexList-MBSGroupPagingValue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5CADB34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pagingDRX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UESpecific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DRX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EC29D1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UEIdentityIndexList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MBSGroupPaging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</w:t>
      </w:r>
      <w:r w:rsidRPr="007B5C64">
        <w:rPr>
          <w:rFonts w:ascii="Courier New" w:eastAsia="SimSun" w:hAnsi="Courier New"/>
          <w:bCs/>
          <w:sz w:val="16"/>
          <w:lang w:eastAsia="ko-KR"/>
        </w:rPr>
        <w:t>Item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} } </w:t>
      </w:r>
      <w:r w:rsidRPr="007B5C64">
        <w:rPr>
          <w:rFonts w:ascii="Courier New" w:eastAsia="SimSun" w:hAnsi="Courier New"/>
          <w:snapToGrid w:val="0"/>
          <w:sz w:val="16"/>
        </w:rPr>
        <w:tab/>
        <w:t>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5B11DC2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573727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A03503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C2932C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UEIdentityIndexList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MBSGroupPaging</w:t>
      </w:r>
      <w:proofErr w:type="spellEnd"/>
      <w:r w:rsidRPr="007B5C64">
        <w:rPr>
          <w:rFonts w:ascii="Courier New" w:eastAsia="SimSun" w:hAnsi="Courier New"/>
          <w:sz w:val="16"/>
          <w:lang w:eastAsia="ko-KR"/>
        </w:rPr>
        <w:t>-</w:t>
      </w:r>
      <w:r w:rsidRPr="007B5C64">
        <w:rPr>
          <w:rFonts w:ascii="Courier New" w:eastAsia="SimSun" w:hAnsi="Courier New"/>
          <w:bCs/>
          <w:sz w:val="16"/>
          <w:lang w:eastAsia="ko-KR"/>
        </w:rPr>
        <w:t>Item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XNAP-PROTOCOL-EXTENSION ::= {</w:t>
      </w:r>
    </w:p>
    <w:p w14:paraId="038D22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58641E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13FC1A1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980DD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sz w:val="16"/>
          <w:lang w:eastAsia="ko-KR"/>
        </w:rPr>
      </w:pPr>
    </w:p>
    <w:p w14:paraId="6FAF5A5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UEIdentityIndexList-MBSGroupPagingValue</w:t>
      </w:r>
      <w:proofErr w:type="spellEnd"/>
      <w:r w:rsidRPr="007B5C64">
        <w:rPr>
          <w:rFonts w:ascii="Courier New" w:eastAsia="SimSun" w:hAnsi="Courier New"/>
          <w:bCs/>
          <w:sz w:val="16"/>
          <w:lang w:eastAsia="ko-KR"/>
        </w:rPr>
        <w:t xml:space="preserve"> ::= CHOICE {</w:t>
      </w:r>
    </w:p>
    <w:p w14:paraId="35293C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sz w:val="16"/>
          <w:lang w:eastAsia="ko-KR"/>
        </w:rPr>
      </w:pPr>
      <w:r w:rsidRPr="007B5C64">
        <w:rPr>
          <w:rFonts w:ascii="Courier New" w:eastAsia="SimSun" w:hAnsi="Courier New"/>
          <w:bCs/>
          <w:sz w:val="16"/>
          <w:lang w:eastAsia="ko-KR"/>
        </w:rPr>
        <w:lastRenderedPageBreak/>
        <w:tab/>
      </w:r>
      <w:proofErr w:type="spellStart"/>
      <w:r w:rsidRPr="007B5C64">
        <w:rPr>
          <w:rFonts w:ascii="Courier New" w:eastAsia="SimSun" w:hAnsi="Courier New"/>
          <w:bCs/>
          <w:sz w:val="16"/>
          <w:lang w:eastAsia="ko-KR"/>
        </w:rPr>
        <w:t>uEIdentityIndexValueMBSGroupPaging</w:t>
      </w:r>
      <w:proofErr w:type="spellEnd"/>
      <w:r w:rsidRPr="007B5C64">
        <w:rPr>
          <w:rFonts w:ascii="Courier New" w:eastAsia="SimSun" w:hAnsi="Courier New"/>
          <w:bCs/>
          <w:sz w:val="16"/>
          <w:lang w:eastAsia="ko-KR"/>
        </w:rPr>
        <w:tab/>
      </w:r>
      <w:r w:rsidRPr="007B5C64">
        <w:rPr>
          <w:rFonts w:ascii="Courier New" w:eastAsia="SimSun" w:hAnsi="Courier New"/>
          <w:bCs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BIT STRING (SIZE(10)),</w:t>
      </w:r>
    </w:p>
    <w:p w14:paraId="0A05E18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ProtocolIE-Single-Container</w:t>
      </w:r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UEIdentityIndexValueMBSGroupPaging</w:t>
      </w:r>
      <w:r w:rsidRPr="007B5C64">
        <w:rPr>
          <w:rFonts w:ascii="Courier New" w:eastAsia="SimSun" w:hAnsi="Courier New"/>
          <w:snapToGrid w:val="0"/>
          <w:sz w:val="16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} </w:t>
      </w: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EAA5A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86F10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7CEBB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UEIdentityIndexValueMBSGroupPaging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XNAP-PROTOCOL-IES ::= {</w:t>
      </w:r>
    </w:p>
    <w:p w14:paraId="40F5E7E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34CD4C1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42ED3F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29B01D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FA197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UERadioCapabilityForPaging ::= SEQUENCE {</w:t>
      </w:r>
    </w:p>
    <w:p w14:paraId="65363FC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uERadioCapabilityForPagingOfNR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UERadioCapabilityForPagingOfNR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6D39E1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uERadioCapabilityForPagingOfEUTRA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UERadioCapabilityForPagingOfEUTRA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608ECE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ProtocolExtensionContainer { {UERadioCapabilityForPaging-ExtIEs} }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OPTIONAL,</w:t>
      </w:r>
    </w:p>
    <w:p w14:paraId="619F087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...</w:t>
      </w:r>
    </w:p>
    <w:p w14:paraId="2D13F60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71D3152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49DE8C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UERadioCapabilityForPaging-ExtIEs XNAP-PROTOCOL-EXTENSION ::= {</w:t>
      </w:r>
    </w:p>
    <w:p w14:paraId="79D2FB3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...</w:t>
      </w:r>
    </w:p>
    <w:p w14:paraId="2DFBF6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362962E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6CC31C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UERadioCapabilityForPagingOfNR ::= OCTET STRING</w:t>
      </w:r>
    </w:p>
    <w:p w14:paraId="143557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5D7A8BB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UERadioCapabilityForPagingOfEUTRA ::= OCTET STRING</w:t>
      </w:r>
    </w:p>
    <w:p w14:paraId="414DDD6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63341CB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</w:rPr>
        <w:t xml:space="preserve">UERadioCapabilityID ::= </w:t>
      </w:r>
      <w:r w:rsidRPr="007B5C64">
        <w:rPr>
          <w:rFonts w:ascii="Courier New" w:eastAsia="SimSun" w:hAnsi="Courier New"/>
          <w:noProof/>
          <w:sz w:val="16"/>
          <w:lang w:eastAsia="ko-KR"/>
        </w:rPr>
        <w:t>OCTET STRING</w:t>
      </w:r>
    </w:p>
    <w:p w14:paraId="613ED0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1D782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UERANPagingIdentity ::= CHOICE {</w:t>
      </w:r>
    </w:p>
    <w:p w14:paraId="03BB9D9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i-RNTI-full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 STRING ( SIZE (40)),</w:t>
      </w:r>
    </w:p>
    <w:p w14:paraId="4F99F6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ProtocolIE-Single-Container</w:t>
      </w:r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UERANPagingIdentity</w:t>
      </w:r>
      <w:r w:rsidRPr="007B5C64">
        <w:rPr>
          <w:rFonts w:ascii="Courier New" w:eastAsia="SimSun" w:hAnsi="Courier New"/>
          <w:snapToGrid w:val="0"/>
          <w:sz w:val="16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</w:p>
    <w:p w14:paraId="6091CF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4C70E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375D4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UERANPagingIdentity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XNAP-PROTOCOL-IES ::= {</w:t>
      </w:r>
    </w:p>
    <w:p w14:paraId="0A6E4A5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4425FD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007C51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C41291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AD249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647" w:name="_Hlk515373258"/>
      <w:r w:rsidRPr="007B5C64">
        <w:rPr>
          <w:rFonts w:ascii="Courier New" w:eastAsia="SimSun" w:hAnsi="Courier New"/>
          <w:noProof/>
          <w:sz w:val="16"/>
          <w:lang w:eastAsia="ko-KR"/>
        </w:rPr>
        <w:t>UERLFReportContainer ::= CHOICE {</w:t>
      </w:r>
    </w:p>
    <w:p w14:paraId="6067DDC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nR-UERLFReportContainer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UERLFReportContainerNR,</w:t>
      </w:r>
    </w:p>
    <w:p w14:paraId="0BB2F9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lTE-UERLFReportContainer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UERLFReportContainerLTE,</w:t>
      </w:r>
    </w:p>
    <w:p w14:paraId="6C159D8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ProtocolIE-Single-Container { {UERLFReportContainer-ExtIEs} }</w:t>
      </w:r>
    </w:p>
    <w:p w14:paraId="144A4D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019CEC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UERLFReportContainer-ExtIEs XNAP-PROTOCOL-IES ::= {</w:t>
      </w:r>
    </w:p>
    <w:p w14:paraId="7C18457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  <w:t xml:space="preserve">{ID </w:t>
      </w:r>
      <w:bookmarkStart w:id="1648" w:name="OLE_LINK110"/>
      <w:bookmarkStart w:id="1649" w:name="OLE_LINK111"/>
      <w:r w:rsidRPr="007B5C64">
        <w:rPr>
          <w:rFonts w:ascii="Courier New" w:eastAsia="SimSun" w:hAnsi="Courier New" w:hint="eastAsia"/>
          <w:noProof/>
          <w:snapToGrid w:val="0"/>
          <w:sz w:val="16"/>
        </w:rPr>
        <w:t>id-</w:t>
      </w:r>
      <w:bookmarkStart w:id="1650" w:name="OLE_LINK31"/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UERLFReportContainerLTE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Extension</w:t>
      </w:r>
      <w:bookmarkEnd w:id="1648"/>
      <w:bookmarkEnd w:id="1649"/>
      <w:bookmarkEnd w:id="1650"/>
      <w:r w:rsidRPr="007B5C64">
        <w:rPr>
          <w:rFonts w:ascii="Courier New" w:eastAsia="SimSun" w:hAnsi="Courier New"/>
          <w:noProof/>
          <w:snapToGrid w:val="0"/>
          <w:sz w:val="16"/>
        </w:rPr>
        <w:tab/>
        <w:t xml:space="preserve">CRITICALITY 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ignore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 xml:space="preserve">TYPE </w:t>
      </w:r>
      <w:bookmarkStart w:id="1651" w:name="OLE_LINK42"/>
      <w:bookmarkStart w:id="1652" w:name="OLE_LINK43"/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UERLFReportContainerLTE</w:t>
      </w:r>
      <w:r w:rsidRPr="007B5C64">
        <w:rPr>
          <w:rFonts w:ascii="Courier New" w:eastAsia="SimSun" w:hAnsi="Courier New"/>
          <w:noProof/>
          <w:snapToGrid w:val="0"/>
          <w:sz w:val="16"/>
        </w:rPr>
        <w:t>Extension</w:t>
      </w:r>
      <w:bookmarkEnd w:id="1651"/>
      <w:bookmarkEnd w:id="1652"/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PRESENCE mandatory},</w:t>
      </w:r>
    </w:p>
    <w:p w14:paraId="4A2F21B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D2DED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5F98C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19EE6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UERLFReportContainerLTE </w:t>
      </w:r>
      <w:r w:rsidRPr="007B5C64">
        <w:rPr>
          <w:rFonts w:ascii="Courier New" w:eastAsia="SimSun" w:hAnsi="Courier New"/>
          <w:noProof/>
          <w:sz w:val="16"/>
          <w:lang w:eastAsia="ko-KR"/>
        </w:rPr>
        <w:t>::= OCTET STRING</w:t>
      </w:r>
    </w:p>
    <w:p w14:paraId="07ECC8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iCs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-- This IE is a transparent container and includes </w:t>
      </w:r>
      <w:r w:rsidRPr="007B5C64">
        <w:rPr>
          <w:rFonts w:ascii="Courier New" w:eastAsia="SimSun" w:hAnsi="Courier New"/>
          <w:iCs/>
          <w:noProof/>
          <w:sz w:val="16"/>
          <w:lang w:eastAsia="ko-KR"/>
        </w:rPr>
        <w:t xml:space="preserve">the </w:t>
      </w:r>
      <w:r w:rsidRPr="007B5C64">
        <w:rPr>
          <w:rFonts w:ascii="Courier New" w:eastAsia="SimSun" w:hAnsi="Courier New"/>
          <w:i/>
          <w:noProof/>
          <w:sz w:val="16"/>
          <w:lang w:eastAsia="ko-KR"/>
        </w:rPr>
        <w:t>rlf</w:t>
      </w:r>
      <w:r w:rsidRPr="007B5C64">
        <w:rPr>
          <w:rFonts w:ascii="Courier New" w:eastAsia="SimSun" w:hAnsi="Courier New"/>
          <w:i/>
          <w:noProof/>
          <w:sz w:val="16"/>
          <w:lang w:eastAsia="ja-JP"/>
        </w:rPr>
        <w:t>-Report-r9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contained in the </w:t>
      </w:r>
      <w:r w:rsidRPr="007B5C64">
        <w:rPr>
          <w:rFonts w:ascii="Courier New" w:eastAsia="SimSun" w:hAnsi="Courier New"/>
          <w:i/>
          <w:iCs/>
          <w:noProof/>
          <w:sz w:val="16"/>
          <w:lang w:eastAsia="ja-JP"/>
        </w:rPr>
        <w:t>UEInformationResponse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message as defined in TS 36.331 [14].</w:t>
      </w:r>
    </w:p>
    <w:p w14:paraId="21D3FA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C34C58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6F8B19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UERLFReportContainerLTE</w:t>
      </w:r>
      <w:r w:rsidRPr="007B5C64">
        <w:rPr>
          <w:rFonts w:ascii="Courier New" w:eastAsia="SimSun" w:hAnsi="Courier New"/>
          <w:noProof/>
          <w:snapToGrid w:val="0"/>
          <w:sz w:val="16"/>
        </w:rPr>
        <w:t>Extension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::= 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SEQUENCE</w:t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 {</w:t>
      </w:r>
    </w:p>
    <w:p w14:paraId="466C58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  <w:t>ue</w:t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RLFReportContainerLTE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UERLFReportContainerLTE,</w:t>
      </w:r>
    </w:p>
    <w:p w14:paraId="458EF4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  <w:t>ue</w:t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RLFReportContainerLTE</w:t>
      </w:r>
      <w:r w:rsidRPr="007B5C64">
        <w:rPr>
          <w:rFonts w:ascii="Courier New" w:eastAsia="SimSun" w:hAnsi="Courier New"/>
          <w:noProof/>
          <w:snapToGrid w:val="0"/>
          <w:sz w:val="16"/>
        </w:rPr>
        <w:t>ExtendBand</w:t>
      </w:r>
      <w:bookmarkStart w:id="1653" w:name="OLE_LINK106"/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UERLFReportContainerLTE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ExtendBand</w:t>
      </w:r>
      <w:bookmarkEnd w:id="1653"/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,</w:t>
      </w:r>
    </w:p>
    <w:p w14:paraId="183BC2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</w:rPr>
        <w:lastRenderedPageBreak/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en-GB"/>
        </w:rPr>
        <w:t>iE-Extensions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en-GB"/>
        </w:rPr>
        <w:t xml:space="preserve">ProtocolExtensionContainer { { </w:t>
      </w:r>
      <w:bookmarkStart w:id="1654" w:name="OLE_LINK126"/>
      <w:bookmarkStart w:id="1655" w:name="OLE_LINK127"/>
      <w:r w:rsidRPr="007B5C64">
        <w:rPr>
          <w:rFonts w:ascii="Courier New" w:eastAsia="SimSun" w:hAnsi="Courier New"/>
          <w:noProof/>
          <w:snapToGrid w:val="0"/>
          <w:sz w:val="16"/>
          <w:lang w:val="fr-FR" w:eastAsia="en-GB"/>
        </w:rPr>
        <w:t>UERLFReportContainerLTE</w:t>
      </w:r>
      <w:r w:rsidRPr="007B5C64">
        <w:rPr>
          <w:rFonts w:ascii="Courier New" w:eastAsia="SimSun" w:hAnsi="Courier New"/>
          <w:noProof/>
          <w:snapToGrid w:val="0"/>
          <w:sz w:val="16"/>
          <w:lang w:val="fr-FR"/>
        </w:rPr>
        <w:t>Extension</w:t>
      </w:r>
      <w:bookmarkStart w:id="1656" w:name="OLE_LINK130"/>
      <w:bookmarkStart w:id="1657" w:name="OLE_LINK131"/>
      <w:bookmarkStart w:id="1658" w:name="OLE_LINK132"/>
      <w:bookmarkEnd w:id="1654"/>
      <w:bookmarkEnd w:id="1655"/>
      <w:r w:rsidRPr="007B5C64">
        <w:rPr>
          <w:rFonts w:ascii="Courier New" w:eastAsia="SimSun" w:hAnsi="Courier New"/>
          <w:noProof/>
          <w:snapToGrid w:val="0"/>
          <w:sz w:val="16"/>
          <w:lang w:val="fr-FR" w:eastAsia="en-GB"/>
        </w:rPr>
        <w:t>-ExtIEs</w:t>
      </w:r>
      <w:bookmarkEnd w:id="1656"/>
      <w:bookmarkEnd w:id="1657"/>
      <w:bookmarkEnd w:id="1658"/>
      <w:r w:rsidRPr="007B5C64">
        <w:rPr>
          <w:rFonts w:ascii="Courier New" w:eastAsia="SimSun" w:hAnsi="Courier New"/>
          <w:noProof/>
          <w:snapToGrid w:val="0"/>
          <w:sz w:val="16"/>
          <w:lang w:val="fr-FR" w:eastAsia="en-GB"/>
        </w:rPr>
        <w:t>} } OPTIONAL,</w:t>
      </w:r>
    </w:p>
    <w:p w14:paraId="47A6CD3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bookmarkStart w:id="1659" w:name="OLE_LINK128"/>
      <w:bookmarkStart w:id="1660" w:name="OLE_LINK129"/>
      <w:r w:rsidRPr="007B5C64">
        <w:rPr>
          <w:rFonts w:ascii="Courier New" w:eastAsia="SimSun" w:hAnsi="Courier New" w:hint="eastAsia"/>
          <w:noProof/>
          <w:snapToGrid w:val="0"/>
          <w:sz w:val="16"/>
          <w:lang w:val="fr-F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...</w:t>
      </w:r>
    </w:p>
    <w:p w14:paraId="651AB2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bookmarkEnd w:id="1659"/>
    <w:bookmarkEnd w:id="1660"/>
    <w:p w14:paraId="4C4A79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6016B1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61ACD6E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UERLFReportContainerLTE</w:t>
      </w:r>
      <w:r w:rsidRPr="007B5C64">
        <w:rPr>
          <w:rFonts w:ascii="Courier New" w:eastAsia="SimSun" w:hAnsi="Courier New"/>
          <w:noProof/>
          <w:snapToGrid w:val="0"/>
          <w:sz w:val="16"/>
        </w:rPr>
        <w:t>ExtendBand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z w:val="16"/>
          <w:lang w:eastAsia="ko-KR"/>
        </w:rPr>
        <w:t>::= OCTET STRING</w:t>
      </w:r>
    </w:p>
    <w:p w14:paraId="3EBD4DC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iCs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-- This IE is a transparent container and includes </w:t>
      </w:r>
      <w:r w:rsidRPr="007B5C64">
        <w:rPr>
          <w:rFonts w:ascii="Courier New" w:eastAsia="SimSun" w:hAnsi="Courier New"/>
          <w:iCs/>
          <w:noProof/>
          <w:sz w:val="16"/>
          <w:lang w:eastAsia="ko-KR"/>
        </w:rPr>
        <w:t xml:space="preserve">the </w:t>
      </w:r>
      <w:r w:rsidRPr="007B5C64">
        <w:rPr>
          <w:rFonts w:ascii="Courier New" w:eastAsia="SimSun" w:hAnsi="Courier New"/>
          <w:i/>
          <w:noProof/>
          <w:sz w:val="16"/>
          <w:lang w:eastAsia="ja-JP"/>
        </w:rPr>
        <w:t>rlf-Report-v9</w:t>
      </w:r>
      <w:r w:rsidRPr="007B5C64">
        <w:rPr>
          <w:rFonts w:ascii="Courier New" w:eastAsia="SimSun" w:hAnsi="Courier New" w:hint="eastAsia"/>
          <w:i/>
          <w:noProof/>
          <w:sz w:val="16"/>
        </w:rPr>
        <w:t>e0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contained in the </w:t>
      </w:r>
      <w:r w:rsidRPr="007B5C64">
        <w:rPr>
          <w:rFonts w:ascii="Courier New" w:eastAsia="SimSun" w:hAnsi="Courier New"/>
          <w:i/>
          <w:iCs/>
          <w:noProof/>
          <w:sz w:val="16"/>
          <w:lang w:eastAsia="ja-JP"/>
        </w:rPr>
        <w:t>UEInformationResponse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message as defined in TS 36.331 [14].</w:t>
      </w:r>
    </w:p>
    <w:p w14:paraId="7F5EDB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751CC31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6B7569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UERLFReportContainerLTE</w:t>
      </w:r>
      <w:r w:rsidRPr="007B5C64">
        <w:rPr>
          <w:rFonts w:ascii="Courier New" w:eastAsia="SimSun" w:hAnsi="Courier New"/>
          <w:noProof/>
          <w:snapToGrid w:val="0"/>
          <w:sz w:val="16"/>
        </w:rPr>
        <w:t>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-ExtIEs</w:t>
      </w:r>
      <w:bookmarkStart w:id="1661" w:name="MCCQCTEMPBM_00000361"/>
      <w:r w:rsidRPr="007B5C64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 xml:space="preserve"> XNAP-PROTOCOL-EXTENSION ::= {</w:t>
      </w:r>
    </w:p>
    <w:bookmarkEnd w:id="1661"/>
    <w:p w14:paraId="12620D5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</w:rPr>
      </w:pPr>
      <w:r w:rsidRPr="007B5C64">
        <w:rPr>
          <w:rFonts w:ascii="Courier New" w:eastAsia="SimSun" w:hAnsi="Courier New" w:cs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...</w:t>
      </w:r>
      <w:bookmarkStart w:id="1662" w:name="MCCQCTEMPBM_00000362"/>
    </w:p>
    <w:bookmarkEnd w:id="1662"/>
    <w:p w14:paraId="56A6CA4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14:paraId="57ABC3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</w:rPr>
      </w:pPr>
      <w:bookmarkStart w:id="1663" w:name="MCCQCTEMPBM_00000363"/>
    </w:p>
    <w:bookmarkEnd w:id="1663"/>
    <w:p w14:paraId="7388B1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5E0D15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UERLFReportContainerNR </w:t>
      </w:r>
      <w:r w:rsidRPr="007B5C64">
        <w:rPr>
          <w:rFonts w:ascii="Courier New" w:eastAsia="SimSun" w:hAnsi="Courier New"/>
          <w:noProof/>
          <w:sz w:val="16"/>
          <w:lang w:eastAsia="ko-KR"/>
        </w:rPr>
        <w:t>::= OCTET STRING</w:t>
      </w:r>
    </w:p>
    <w:p w14:paraId="370EC3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iCs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-- This IE is a transparent container and includes </w:t>
      </w:r>
      <w:r w:rsidRPr="007B5C64">
        <w:rPr>
          <w:rFonts w:ascii="Courier New" w:eastAsia="SimSun" w:hAnsi="Courier New"/>
          <w:iCs/>
          <w:noProof/>
          <w:sz w:val="16"/>
          <w:lang w:eastAsia="ko-KR"/>
        </w:rPr>
        <w:t xml:space="preserve">the </w:t>
      </w:r>
      <w:r w:rsidRPr="007B5C64">
        <w:rPr>
          <w:rFonts w:ascii="Courier New" w:eastAsia="SimSun" w:hAnsi="Courier New"/>
          <w:i/>
          <w:iCs/>
          <w:noProof/>
          <w:sz w:val="16"/>
          <w:lang w:eastAsia="ko-KR"/>
        </w:rPr>
        <w:t>nr-</w:t>
      </w:r>
      <w:r w:rsidRPr="007B5C64">
        <w:rPr>
          <w:rFonts w:ascii="Courier New" w:eastAsia="SimSun" w:hAnsi="Courier New"/>
          <w:i/>
          <w:noProof/>
          <w:sz w:val="16"/>
          <w:lang w:eastAsia="ja-JP"/>
        </w:rPr>
        <w:t>RLF-Report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IE contained in the </w:t>
      </w:r>
      <w:r w:rsidRPr="007B5C64">
        <w:rPr>
          <w:rFonts w:ascii="Courier New" w:eastAsia="SimSun" w:hAnsi="Courier New"/>
          <w:i/>
          <w:iCs/>
          <w:noProof/>
          <w:sz w:val="16"/>
          <w:lang w:eastAsia="ja-JP"/>
        </w:rPr>
        <w:t>UEInformationResponse</w:t>
      </w:r>
      <w:r w:rsidRPr="007B5C64">
        <w:rPr>
          <w:rFonts w:ascii="Courier New" w:eastAsia="SimSun" w:hAnsi="Courier New"/>
          <w:noProof/>
          <w:sz w:val="16"/>
          <w:lang w:eastAsia="ja-JP"/>
        </w:rPr>
        <w:t xml:space="preserve"> message as defined in TS 38.331 [10].</w:t>
      </w:r>
    </w:p>
    <w:p w14:paraId="4C7275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E0A4D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C5B95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UESliceMaximumBitRateList</w:t>
      </w:r>
      <w:r w:rsidRPr="007B5C64">
        <w:rPr>
          <w:rFonts w:ascii="Courier New" w:eastAsia="DengXian" w:hAnsi="Courier New"/>
          <w:noProof/>
          <w:sz w:val="16"/>
          <w:lang w:eastAsia="ko-KR"/>
        </w:rPr>
        <w:t xml:space="preserve"> ::= SEQUENCE </w:t>
      </w:r>
      <w:r w:rsidRPr="007B5C64">
        <w:rPr>
          <w:rFonts w:ascii="Courier New" w:eastAsia="DengXian" w:hAnsi="Courier New"/>
          <w:noProof/>
          <w:snapToGrid w:val="0"/>
          <w:sz w:val="16"/>
        </w:rPr>
        <w:t>(SIZE(1..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DengXian" w:hAnsi="Courier New"/>
          <w:noProof/>
          <w:snapToGrid w:val="0"/>
          <w:sz w:val="16"/>
        </w:rPr>
        <w:t>maxnoofSMBR)) OF UESliceMaximumBitRate</w:t>
      </w:r>
      <w:r w:rsidRPr="007B5C64">
        <w:rPr>
          <w:rFonts w:ascii="Courier New" w:eastAsia="DengXian" w:hAnsi="Courier New"/>
          <w:noProof/>
          <w:sz w:val="16"/>
          <w:lang w:eastAsia="ko-KR"/>
        </w:rPr>
        <w:t>-Item</w:t>
      </w:r>
    </w:p>
    <w:p w14:paraId="708AB46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ko-KR"/>
        </w:rPr>
      </w:pPr>
    </w:p>
    <w:p w14:paraId="14373B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UESliceMaximumBitRate</w:t>
      </w:r>
      <w:r w:rsidRPr="007B5C64">
        <w:rPr>
          <w:rFonts w:ascii="Courier New" w:eastAsia="DengXian" w:hAnsi="Courier New"/>
          <w:noProof/>
          <w:sz w:val="16"/>
          <w:lang w:eastAsia="ko-KR"/>
        </w:rPr>
        <w:t>-Item ::= SEQUENCE {</w:t>
      </w:r>
    </w:p>
    <w:p w14:paraId="25EA738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s-NSSAI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S-NSSAI,</w:t>
      </w:r>
    </w:p>
    <w:p w14:paraId="2E5DEBB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dl-UE-Slice-MBR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BitRate,</w:t>
      </w:r>
    </w:p>
    <w:p w14:paraId="64297D4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ul-UE-Slice-MBR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BitRate,</w:t>
      </w:r>
    </w:p>
    <w:p w14:paraId="26B757B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iE-Extensions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  <w:t>ProtocolExtensionContainer { { UESliceMaximumBitRate</w:t>
      </w:r>
      <w:r w:rsidRPr="007B5C64">
        <w:rPr>
          <w:rFonts w:ascii="Courier New" w:eastAsia="DengXian" w:hAnsi="Courier New"/>
          <w:noProof/>
          <w:sz w:val="16"/>
          <w:lang w:eastAsia="ko-KR"/>
        </w:rPr>
        <w:t>-Item</w:t>
      </w:r>
      <w:r w:rsidRPr="007B5C64">
        <w:rPr>
          <w:rFonts w:ascii="Courier New" w:eastAsia="DengXian" w:hAnsi="Courier New"/>
          <w:noProof/>
          <w:snapToGrid w:val="0"/>
          <w:sz w:val="16"/>
        </w:rPr>
        <w:t>-ExtIEs} } OPTIONAL,</w:t>
      </w:r>
    </w:p>
    <w:p w14:paraId="62ADFD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47D56E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61FFDA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</w:p>
    <w:p w14:paraId="2F5E72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UESliceMaximumBitRate</w:t>
      </w:r>
      <w:r w:rsidRPr="007B5C64">
        <w:rPr>
          <w:rFonts w:ascii="Courier New" w:eastAsia="DengXian" w:hAnsi="Courier New"/>
          <w:noProof/>
          <w:sz w:val="16"/>
          <w:lang w:eastAsia="ko-KR"/>
        </w:rPr>
        <w:t>-Item</w:t>
      </w:r>
      <w:r w:rsidRPr="007B5C64">
        <w:rPr>
          <w:rFonts w:ascii="Courier New" w:eastAsia="DengXian" w:hAnsi="Courier New"/>
          <w:noProof/>
          <w:snapToGrid w:val="0"/>
          <w:sz w:val="16"/>
        </w:rPr>
        <w:t>-ExtIEs XNAP-PROTOCOL-EXTENSION ::= {</w:t>
      </w:r>
    </w:p>
    <w:p w14:paraId="55530A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ab/>
        <w:t>...</w:t>
      </w:r>
    </w:p>
    <w:p w14:paraId="6DC2C78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}</w:t>
      </w:r>
    </w:p>
    <w:p w14:paraId="646CF2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ko-KR"/>
        </w:rPr>
      </w:pPr>
    </w:p>
    <w:p w14:paraId="4299AFE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UESecurityCapabilities</w:t>
      </w:r>
      <w:bookmarkEnd w:id="1647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SEQUENCE {</w:t>
      </w:r>
    </w:p>
    <w:p w14:paraId="1CFED3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nr-EncyptionAlgorithms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BIT STRING </w:t>
      </w:r>
      <w:r w:rsidRPr="007B5C64">
        <w:rPr>
          <w:rFonts w:ascii="Courier New" w:eastAsia="SimSun" w:hAnsi="Courier New"/>
          <w:noProof/>
          <w:sz w:val="16"/>
          <w:lang w:eastAsia="ja-JP"/>
        </w:rPr>
        <w:t>{nea1-128(1),</w:t>
      </w:r>
    </w:p>
    <w:p w14:paraId="76F30C7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  <w:t>nea2-128(2),</w:t>
      </w:r>
    </w:p>
    <w:p w14:paraId="6531DEE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  <w:t>nea3-128(3)}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(SIZE(16, ...)),</w:t>
      </w:r>
    </w:p>
    <w:p w14:paraId="45426F8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nr-IntegrityProtectionAlgorithms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BIT STRING </w:t>
      </w:r>
      <w:r w:rsidRPr="007B5C64">
        <w:rPr>
          <w:rFonts w:ascii="Courier New" w:eastAsia="SimSun" w:hAnsi="Courier New"/>
          <w:noProof/>
          <w:sz w:val="16"/>
          <w:lang w:eastAsia="ja-JP"/>
        </w:rPr>
        <w:t>{nia1-128(1),</w:t>
      </w:r>
    </w:p>
    <w:p w14:paraId="20BDA6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  <w:t>nia2-128(2),</w:t>
      </w:r>
    </w:p>
    <w:p w14:paraId="269BCF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  <w:t>nia3-128(3)}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(SIZE(16, ...)),</w:t>
      </w:r>
    </w:p>
    <w:p w14:paraId="426CB2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e-utra-EncyptionAlgorithms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BIT STRING </w:t>
      </w:r>
      <w:r w:rsidRPr="007B5C64">
        <w:rPr>
          <w:rFonts w:ascii="Courier New" w:eastAsia="SimSun" w:hAnsi="Courier New"/>
          <w:noProof/>
          <w:sz w:val="16"/>
          <w:lang w:eastAsia="ja-JP"/>
        </w:rPr>
        <w:t>{eea1-128(1),</w:t>
      </w:r>
    </w:p>
    <w:p w14:paraId="5F072B8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  <w:t>eea2-128(2),</w:t>
      </w:r>
    </w:p>
    <w:p w14:paraId="311D27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  <w:t>eea3-128(3)}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(SIZE(16, ...)),</w:t>
      </w:r>
    </w:p>
    <w:p w14:paraId="468E487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e-utra-IntegrityProtectionAlgorithms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BIT STRING </w:t>
      </w:r>
      <w:r w:rsidRPr="007B5C64">
        <w:rPr>
          <w:rFonts w:ascii="Courier New" w:eastAsia="SimSun" w:hAnsi="Courier New"/>
          <w:noProof/>
          <w:sz w:val="16"/>
          <w:lang w:eastAsia="ja-JP"/>
        </w:rPr>
        <w:t>{eia1-128(1),</w:t>
      </w:r>
    </w:p>
    <w:p w14:paraId="5B7F8D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  <w:t>eia2-128(2),</w:t>
      </w:r>
    </w:p>
    <w:p w14:paraId="476AC4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  <w:t>eia3-128(3)}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(SIZE(16, ...)),</w:t>
      </w:r>
    </w:p>
    <w:p w14:paraId="65EFBB8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UESecurityCapabilities</w:t>
      </w:r>
      <w:r w:rsidRPr="007B5C64">
        <w:rPr>
          <w:rFonts w:ascii="Courier New" w:eastAsia="SimSun" w:hAnsi="Courier New"/>
          <w:snapToGrid w:val="0"/>
          <w:sz w:val="16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 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38FAFD1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FCC58A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D7133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AD7E1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UESecurityCapabilities-ExtIEs</w:t>
      </w:r>
      <w:r w:rsidRPr="007B5C64">
        <w:rPr>
          <w:rFonts w:ascii="Courier New" w:eastAsia="SimSun" w:hAnsi="Courier New"/>
          <w:snapToGrid w:val="0"/>
          <w:sz w:val="16"/>
        </w:rPr>
        <w:t xml:space="preserve"> XNAP-PROTOCOL-</w:t>
      </w:r>
      <w:r w:rsidRPr="007B5C64">
        <w:rPr>
          <w:rFonts w:ascii="Courier New" w:eastAsia="SimSun" w:hAnsi="Courier New"/>
          <w:noProof/>
          <w:snapToGrid w:val="0"/>
          <w:sz w:val="16"/>
        </w:rPr>
        <w:t>EXTENSION</w:t>
      </w:r>
      <w:r w:rsidRPr="007B5C64">
        <w:rPr>
          <w:rFonts w:ascii="Courier New" w:eastAsia="SimSun" w:hAnsi="Courier New"/>
          <w:snapToGrid w:val="0"/>
          <w:sz w:val="16"/>
        </w:rPr>
        <w:t xml:space="preserve"> ::= {</w:t>
      </w:r>
    </w:p>
    <w:p w14:paraId="76EF857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5DE0C8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136A6AF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4972CF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lastRenderedPageBreak/>
        <w:t>UESpecific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DRX ::= ENUMERATED {</w:t>
      </w:r>
    </w:p>
    <w:p w14:paraId="66A433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v32,</w:t>
      </w:r>
    </w:p>
    <w:p w14:paraId="444E26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v64,</w:t>
      </w:r>
    </w:p>
    <w:p w14:paraId="0536C5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v128,</w:t>
      </w:r>
    </w:p>
    <w:p w14:paraId="2134733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v256,</w:t>
      </w:r>
    </w:p>
    <w:p w14:paraId="743455E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...</w:t>
      </w:r>
    </w:p>
    <w:p w14:paraId="16D13C3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7400D39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5EC2231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val="fr-FR"/>
        </w:rPr>
      </w:pPr>
      <w:bookmarkStart w:id="1664" w:name="MCCQCTEMPBM_00000364"/>
      <w:r w:rsidRPr="007B5C64">
        <w:rPr>
          <w:rFonts w:ascii="Courier New" w:eastAsia="DengXian" w:hAnsi="Courier New" w:cs="Courier New"/>
          <w:noProof/>
          <w:snapToGrid w:val="0"/>
          <w:sz w:val="16"/>
          <w:lang w:val="fr-FR"/>
        </w:rPr>
        <w:t>ULConfiguration::= SEQUENCE {</w:t>
      </w:r>
    </w:p>
    <w:p w14:paraId="58CA190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val="fr-FR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  <w:lang w:val="fr-FR"/>
        </w:rPr>
        <w:tab/>
        <w:t>uL-PDCP</w:t>
      </w:r>
      <w:r w:rsidRPr="007B5C64">
        <w:rPr>
          <w:rFonts w:ascii="Courier New" w:eastAsia="DengXian" w:hAnsi="Courier New" w:cs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lang w:val="fr-FR"/>
        </w:rPr>
        <w:tab/>
        <w:t>UL-UE-Configuration,</w:t>
      </w:r>
    </w:p>
    <w:bookmarkEnd w:id="1664"/>
    <w:p w14:paraId="5C2F07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val="fr-FR"/>
        </w:rPr>
      </w:pPr>
      <w:r w:rsidRPr="007B5C64">
        <w:rPr>
          <w:rFonts w:ascii="Courier New" w:eastAsia="DengXian" w:hAnsi="Courier New"/>
          <w:noProof/>
          <w:sz w:val="16"/>
          <w:lang w:val="fr-FR"/>
        </w:rPr>
        <w:tab/>
        <w:t>iE-Extensions</w:t>
      </w:r>
      <w:r w:rsidRPr="007B5C64">
        <w:rPr>
          <w:rFonts w:ascii="Courier New" w:eastAsia="DengXian" w:hAnsi="Courier New"/>
          <w:noProof/>
          <w:sz w:val="16"/>
          <w:lang w:val="fr-FR"/>
        </w:rPr>
        <w:tab/>
      </w:r>
      <w:r w:rsidRPr="007B5C64">
        <w:rPr>
          <w:rFonts w:ascii="Courier New" w:eastAsia="DengXian" w:hAnsi="Courier New"/>
          <w:noProof/>
          <w:sz w:val="16"/>
          <w:lang w:val="fr-FR"/>
        </w:rPr>
        <w:tab/>
      </w:r>
      <w:r w:rsidRPr="007B5C64">
        <w:rPr>
          <w:rFonts w:ascii="Courier New" w:eastAsia="DengXian" w:hAnsi="Courier New"/>
          <w:noProof/>
          <w:sz w:val="16"/>
          <w:lang w:val="fr-FR"/>
        </w:rPr>
        <w:tab/>
      </w:r>
      <w:r w:rsidRPr="007B5C64">
        <w:rPr>
          <w:rFonts w:ascii="Courier New" w:eastAsia="DengXian" w:hAnsi="Courier New"/>
          <w:noProof/>
          <w:sz w:val="16"/>
          <w:lang w:val="fr-FR"/>
        </w:rPr>
        <w:tab/>
      </w:r>
      <w:r w:rsidRPr="007B5C64">
        <w:rPr>
          <w:rFonts w:ascii="Courier New" w:eastAsia="DengXian" w:hAnsi="Courier New"/>
          <w:noProof/>
          <w:sz w:val="16"/>
          <w:lang w:val="fr-FR"/>
        </w:rPr>
        <w:tab/>
        <w:t>ProtocolExtensionContainer { {ULConfiguration-ExtIEs} } OPTIONAL,</w:t>
      </w:r>
    </w:p>
    <w:p w14:paraId="1337BBB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  <w:bookmarkStart w:id="1665" w:name="MCCQCTEMPBM_00000365"/>
      <w:r w:rsidRPr="007B5C64">
        <w:rPr>
          <w:rFonts w:ascii="Courier New" w:eastAsia="DengXian" w:hAnsi="Courier New" w:cs="Courier New"/>
          <w:noProof/>
          <w:snapToGrid w:val="0"/>
          <w:sz w:val="16"/>
          <w:lang w:val="fr-FR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>...</w:t>
      </w:r>
    </w:p>
    <w:p w14:paraId="5C290B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</w:rPr>
        <w:t>}</w:t>
      </w:r>
    </w:p>
    <w:bookmarkEnd w:id="1665"/>
    <w:p w14:paraId="2DA884C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</w:p>
    <w:p w14:paraId="34F9BB6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</w:rPr>
      </w:pPr>
      <w:r w:rsidRPr="007B5C64">
        <w:rPr>
          <w:rFonts w:ascii="Courier New" w:eastAsia="DengXian" w:hAnsi="Courier New"/>
          <w:noProof/>
          <w:sz w:val="16"/>
        </w:rPr>
        <w:t>ULConfiguration-ExtIEs XNAP-PROTOCOL-EXTENSION ::= {</w:t>
      </w:r>
    </w:p>
    <w:p w14:paraId="6B9634D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</w:rPr>
      </w:pPr>
      <w:r w:rsidRPr="007B5C64">
        <w:rPr>
          <w:rFonts w:ascii="Courier New" w:eastAsia="DengXian" w:hAnsi="Courier New"/>
          <w:noProof/>
          <w:sz w:val="16"/>
        </w:rPr>
        <w:tab/>
        <w:t>...</w:t>
      </w:r>
    </w:p>
    <w:p w14:paraId="7C768D5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  <w:r w:rsidRPr="007B5C64">
        <w:rPr>
          <w:rFonts w:ascii="Courier New" w:eastAsia="DengXian" w:hAnsi="Courier New"/>
          <w:noProof/>
          <w:sz w:val="16"/>
        </w:rPr>
        <w:t>}</w:t>
      </w:r>
      <w:bookmarkStart w:id="1666" w:name="MCCQCTEMPBM_00000366"/>
    </w:p>
    <w:p w14:paraId="6B1A713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</w:p>
    <w:p w14:paraId="707646F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</w:rPr>
        <w:t>UL-UE-Configuration::= ENUMERATED {no-data, shared, only, ...}</w:t>
      </w:r>
    </w:p>
    <w:p w14:paraId="048E23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BE3FDD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ULF1Term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val="en-US"/>
        </w:rPr>
        <w:t>inating</w:t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-</w:t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BHInfo</w:t>
      </w:r>
      <w:proofErr w:type="spellEnd"/>
      <w:r w:rsidRPr="007B5C64">
        <w:rPr>
          <w:rFonts w:ascii="Courier New" w:eastAsia="Malgun Gothic" w:hAnsi="Courier New" w:cs="Courier New"/>
          <w:noProof/>
          <w:sz w:val="16"/>
          <w:szCs w:val="16"/>
        </w:rPr>
        <w:t xml:space="preserve"> ::= </w:t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SEQUENCE {</w:t>
      </w:r>
    </w:p>
    <w:p w14:paraId="548E29E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ingressBAPRoutingID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BAPRoutingID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,</w:t>
      </w:r>
    </w:p>
    <w:p w14:paraId="6CEB367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ingressBHRLCCHID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BHRLCChannelID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,</w:t>
      </w:r>
    </w:p>
    <w:p w14:paraId="169698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iE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-Extensions</w:t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 xml:space="preserve"> { { ULF1Term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val="en-US"/>
        </w:rPr>
        <w:t>inating</w:t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-</w:t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BHInfo-ExtIEs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} } OPTIONAL,</w:t>
      </w:r>
    </w:p>
    <w:p w14:paraId="2A5EA17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  <w:t>...</w:t>
      </w:r>
    </w:p>
    <w:p w14:paraId="0B6508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}</w:t>
      </w:r>
    </w:p>
    <w:p w14:paraId="3E08DD6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</w:p>
    <w:p w14:paraId="7521CA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ULF1Term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val="en-US"/>
        </w:rPr>
        <w:t>inating</w:t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-</w:t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BHInfo-ExtIEs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 xml:space="preserve"> XNAP-PROTOCOL-EXTENSION ::= {</w:t>
      </w:r>
    </w:p>
    <w:p w14:paraId="2C6AF80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  <w:t>...</w:t>
      </w:r>
    </w:p>
    <w:p w14:paraId="1EBA99E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77B03A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ECC56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ULNonF1Term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val="en-US"/>
        </w:rPr>
        <w:t>inating</w:t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-</w:t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BHInfo</w:t>
      </w:r>
      <w:proofErr w:type="spellEnd"/>
      <w:r w:rsidRPr="007B5C64">
        <w:rPr>
          <w:rFonts w:ascii="Courier New" w:eastAsia="Malgun Gothic" w:hAnsi="Courier New" w:cs="Courier New"/>
          <w:noProof/>
          <w:sz w:val="16"/>
          <w:szCs w:val="16"/>
        </w:rPr>
        <w:t xml:space="preserve"> ::= </w:t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SEQUENCE {</w:t>
      </w:r>
    </w:p>
    <w:p w14:paraId="402C288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egressBAPRoutingID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BAPRoutingID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,</w:t>
      </w:r>
    </w:p>
    <w:p w14:paraId="791BCC9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egressBHRLCCHID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BHRLCChannelID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,</w:t>
      </w:r>
    </w:p>
    <w:p w14:paraId="3A8569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nexthopBAPAddress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BAPAddress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,</w:t>
      </w:r>
    </w:p>
    <w:p w14:paraId="2B2910C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iE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-Extensions</w:t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ProtocolExtensionContainer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 xml:space="preserve"> { { ULNonF1Term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val="en-US"/>
        </w:rPr>
        <w:t>inating</w:t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-</w:t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BHInfo-ExtIEs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} } OPTIONAL,</w:t>
      </w:r>
    </w:p>
    <w:p w14:paraId="61744D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  <w:t>...</w:t>
      </w:r>
    </w:p>
    <w:p w14:paraId="45BCA12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}</w:t>
      </w:r>
    </w:p>
    <w:p w14:paraId="707EF5D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</w:p>
    <w:p w14:paraId="51A9F41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ULNonF1Term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val="en-US"/>
        </w:rPr>
        <w:t>inating</w:t>
      </w: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-</w:t>
      </w:r>
      <w:proofErr w:type="spellStart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>BHInfo-ExtIEs</w:t>
      </w:r>
      <w:proofErr w:type="spellEnd"/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 xml:space="preserve"> XNAP-PROTOCOL-EXTENSION ::= {</w:t>
      </w:r>
    </w:p>
    <w:p w14:paraId="000554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sz w:val="16"/>
          <w:szCs w:val="16"/>
          <w:lang w:eastAsia="ko-KR"/>
        </w:rPr>
        <w:tab/>
        <w:t>...</w:t>
      </w:r>
    </w:p>
    <w:p w14:paraId="67988BC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eastAsia="ko-KR"/>
        </w:rPr>
        <w:t>}</w:t>
      </w:r>
    </w:p>
    <w:p w14:paraId="623800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p w14:paraId="197EE64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</w:p>
    <w:bookmarkEnd w:id="1666"/>
    <w:p w14:paraId="3456290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ULForwarding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ENUMERATED {ul-forwarding-proposed, ...}</w:t>
      </w:r>
    </w:p>
    <w:p w14:paraId="68710A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3BCD29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ULForwardingProposal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ENUMERATED {ul-forwarding-proposed, ...}</w:t>
      </w:r>
    </w:p>
    <w:p w14:paraId="0DE85A1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5D5707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667" w:name="_Hlk513549783"/>
    </w:p>
    <w:p w14:paraId="0848309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>UL-GBR-PRB-usage</w:t>
      </w:r>
      <w:r w:rsidRPr="007B5C64">
        <w:rPr>
          <w:rFonts w:ascii="Courier New" w:eastAsia="SimSun" w:hAnsi="Courier New"/>
          <w:bCs/>
          <w:noProof/>
          <w:sz w:val="16"/>
          <w:lang w:val="sv-SE" w:eastAsia="ko-KR"/>
        </w:rPr>
        <w:t>::= INTEGER (0..100)</w:t>
      </w:r>
    </w:p>
    <w:p w14:paraId="547DD76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</w:p>
    <w:p w14:paraId="7ABD07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</w:p>
    <w:p w14:paraId="40E0E9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>UL-GBR-PRB-usage-for-MIMO</w:t>
      </w:r>
      <w:r w:rsidRPr="007B5C64">
        <w:rPr>
          <w:rFonts w:ascii="Courier New" w:eastAsia="SimSun" w:hAnsi="Courier New"/>
          <w:bCs/>
          <w:noProof/>
          <w:sz w:val="16"/>
          <w:lang w:val="sv-SE" w:eastAsia="ko-KR"/>
        </w:rPr>
        <w:t>::= INTEGER (0..100)</w:t>
      </w:r>
    </w:p>
    <w:p w14:paraId="0F60919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</w:p>
    <w:p w14:paraId="06BF26A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>UL-non-GBR-PRB-usage</w:t>
      </w:r>
      <w:r w:rsidRPr="007B5C64">
        <w:rPr>
          <w:rFonts w:ascii="Courier New" w:eastAsia="SimSun" w:hAnsi="Courier New"/>
          <w:bCs/>
          <w:noProof/>
          <w:sz w:val="16"/>
          <w:lang w:val="sv-SE" w:eastAsia="ko-KR"/>
        </w:rPr>
        <w:t>::= INTEGER (0..100)</w:t>
      </w:r>
    </w:p>
    <w:p w14:paraId="6E3B91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</w:p>
    <w:p w14:paraId="7E3FBB8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</w:p>
    <w:p w14:paraId="6E0B341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>UL-non-GBR-PRB-usage-for-MIMO</w:t>
      </w:r>
      <w:r w:rsidRPr="007B5C64">
        <w:rPr>
          <w:rFonts w:ascii="Courier New" w:eastAsia="SimSun" w:hAnsi="Courier New"/>
          <w:bCs/>
          <w:noProof/>
          <w:sz w:val="16"/>
          <w:lang w:val="sv-SE" w:eastAsia="ko-KR"/>
        </w:rPr>
        <w:t>::= INTEGER (0..100)</w:t>
      </w:r>
    </w:p>
    <w:p w14:paraId="3EDA39C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</w:p>
    <w:p w14:paraId="54E7AF5B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val="en-US" w:eastAsia="ko-KR"/>
          <w:rPrChange w:id="1668" w:author="Author" w:date="2025-09-04T22:03:00Z" w16du:dateUtc="2025-09-04T20:03:00Z">
            <w:rPr>
              <w:rFonts w:ascii="Courier New" w:eastAsia="SimSun" w:hAnsi="Courier New"/>
              <w:bCs/>
              <w:noProof/>
              <w:sz w:val="16"/>
              <w:lang w:val="sv-SE" w:eastAsia="ko-KR"/>
            </w:rPr>
          </w:rPrChange>
        </w:rPr>
      </w:pPr>
      <w:r w:rsidRPr="00EE7DAB">
        <w:rPr>
          <w:rFonts w:ascii="Courier New" w:eastAsia="SimSun" w:hAnsi="Courier New"/>
          <w:noProof/>
          <w:sz w:val="16"/>
          <w:lang w:val="en-US" w:eastAsia="ko-KR"/>
          <w:rPrChange w:id="1669" w:author="Author" w:date="2025-09-04T22:03:00Z" w16du:dateUtc="2025-09-04T20:03:00Z">
            <w:rPr>
              <w:rFonts w:ascii="Courier New" w:eastAsia="SimSun" w:hAnsi="Courier New"/>
              <w:noProof/>
              <w:sz w:val="16"/>
              <w:lang w:val="sv-SE" w:eastAsia="ko-KR"/>
            </w:rPr>
          </w:rPrChange>
        </w:rPr>
        <w:t>UL-Total-PRB-usage</w:t>
      </w:r>
      <w:r w:rsidRPr="00EE7DAB">
        <w:rPr>
          <w:rFonts w:ascii="Courier New" w:eastAsia="SimSun" w:hAnsi="Courier New"/>
          <w:bCs/>
          <w:noProof/>
          <w:sz w:val="16"/>
          <w:lang w:val="en-US" w:eastAsia="ko-KR"/>
          <w:rPrChange w:id="1670" w:author="Author" w:date="2025-09-04T22:03:00Z" w16du:dateUtc="2025-09-04T20:03:00Z">
            <w:rPr>
              <w:rFonts w:ascii="Courier New" w:eastAsia="SimSun" w:hAnsi="Courier New"/>
              <w:bCs/>
              <w:noProof/>
              <w:sz w:val="16"/>
              <w:lang w:val="sv-SE" w:eastAsia="ko-KR"/>
            </w:rPr>
          </w:rPrChange>
        </w:rPr>
        <w:t>::= INTEGER (0..100)</w:t>
      </w:r>
    </w:p>
    <w:p w14:paraId="573F2002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  <w:rPrChange w:id="1671" w:author="Author" w:date="2025-09-04T22:03:00Z" w16du:dateUtc="2025-09-04T20:03:00Z">
            <w:rPr>
              <w:rFonts w:ascii="Courier New" w:eastAsia="SimSun" w:hAnsi="Courier New"/>
              <w:noProof/>
              <w:sz w:val="16"/>
              <w:lang w:val="sv-SE" w:eastAsia="ko-KR"/>
            </w:rPr>
          </w:rPrChange>
        </w:rPr>
      </w:pPr>
    </w:p>
    <w:p w14:paraId="2BBBC06C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  <w:rPrChange w:id="1672" w:author="Author" w:date="2025-09-04T22:03:00Z" w16du:dateUtc="2025-09-04T20:03:00Z">
            <w:rPr>
              <w:rFonts w:ascii="Courier New" w:eastAsia="SimSun" w:hAnsi="Courier New"/>
              <w:noProof/>
              <w:sz w:val="16"/>
              <w:lang w:val="sv-SE" w:eastAsia="ko-KR"/>
            </w:rPr>
          </w:rPrChange>
        </w:rPr>
      </w:pPr>
    </w:p>
    <w:p w14:paraId="5CD1C4F3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val="en-US" w:eastAsia="ko-KR"/>
          <w:rPrChange w:id="1673" w:author="Author" w:date="2025-09-04T22:03:00Z" w16du:dateUtc="2025-09-04T20:03:00Z">
            <w:rPr>
              <w:rFonts w:ascii="Courier New" w:eastAsia="SimSun" w:hAnsi="Courier New"/>
              <w:bCs/>
              <w:noProof/>
              <w:sz w:val="16"/>
              <w:lang w:val="sv-SE" w:eastAsia="ko-KR"/>
            </w:rPr>
          </w:rPrChange>
        </w:rPr>
      </w:pPr>
      <w:r w:rsidRPr="00EE7DAB">
        <w:rPr>
          <w:rFonts w:ascii="Courier New" w:eastAsia="SimSun" w:hAnsi="Courier New"/>
          <w:noProof/>
          <w:sz w:val="16"/>
          <w:lang w:val="en-US" w:eastAsia="ko-KR"/>
          <w:rPrChange w:id="1674" w:author="Author" w:date="2025-09-04T22:03:00Z" w16du:dateUtc="2025-09-04T20:03:00Z">
            <w:rPr>
              <w:rFonts w:ascii="Courier New" w:eastAsia="SimSun" w:hAnsi="Courier New"/>
              <w:noProof/>
              <w:sz w:val="16"/>
              <w:lang w:val="sv-SE" w:eastAsia="ko-KR"/>
            </w:rPr>
          </w:rPrChange>
        </w:rPr>
        <w:t>UL-Total-PRB-usage-for-MIMO</w:t>
      </w:r>
      <w:r w:rsidRPr="00EE7DAB">
        <w:rPr>
          <w:rFonts w:ascii="Courier New" w:eastAsia="SimSun" w:hAnsi="Courier New"/>
          <w:bCs/>
          <w:noProof/>
          <w:sz w:val="16"/>
          <w:lang w:val="en-US" w:eastAsia="ko-KR"/>
          <w:rPrChange w:id="1675" w:author="Author" w:date="2025-09-04T22:03:00Z" w16du:dateUtc="2025-09-04T20:03:00Z">
            <w:rPr>
              <w:rFonts w:ascii="Courier New" w:eastAsia="SimSun" w:hAnsi="Courier New"/>
              <w:bCs/>
              <w:noProof/>
              <w:sz w:val="16"/>
              <w:lang w:val="sv-SE" w:eastAsia="ko-KR"/>
            </w:rPr>
          </w:rPrChange>
        </w:rPr>
        <w:t>::= INTEGER (0..100)</w:t>
      </w:r>
    </w:p>
    <w:p w14:paraId="767D96AF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val="en-US" w:eastAsia="ko-KR"/>
          <w:rPrChange w:id="1676" w:author="Author" w:date="2025-09-04T22:03:00Z" w16du:dateUtc="2025-09-04T20:03:00Z">
            <w:rPr>
              <w:rFonts w:ascii="Courier New" w:eastAsia="SimSun" w:hAnsi="Courier New"/>
              <w:bCs/>
              <w:noProof/>
              <w:sz w:val="16"/>
              <w:lang w:val="sv-SE" w:eastAsia="ko-KR"/>
            </w:rPr>
          </w:rPrChange>
        </w:rPr>
      </w:pPr>
    </w:p>
    <w:p w14:paraId="4B0AB3CE" w14:textId="77777777" w:rsidR="00ED1635" w:rsidRPr="00EE7DAB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  <w:rPrChange w:id="1677" w:author="Author" w:date="2025-09-04T22:03:00Z" w16du:dateUtc="2025-09-04T20:03:00Z">
            <w:rPr>
              <w:rFonts w:ascii="Courier New" w:eastAsia="SimSun" w:hAnsi="Courier New"/>
              <w:noProof/>
              <w:sz w:val="16"/>
              <w:lang w:val="sv-SE" w:eastAsia="ko-KR"/>
            </w:rPr>
          </w:rPrChange>
        </w:rPr>
      </w:pPr>
    </w:p>
    <w:p w14:paraId="74A0C5F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UPTransportLayerInformation</w:t>
      </w:r>
      <w:bookmarkEnd w:id="1667"/>
      <w:r w:rsidRPr="007B5C64">
        <w:rPr>
          <w:rFonts w:ascii="Courier New" w:eastAsia="SimSun" w:hAnsi="Courier New"/>
          <w:noProof/>
          <w:sz w:val="16"/>
          <w:lang w:eastAsia="ko-KR"/>
        </w:rPr>
        <w:t xml:space="preserve"> ::= CHOICE {</w:t>
      </w:r>
    </w:p>
    <w:p w14:paraId="56D796A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gtpTunnel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GTPtunnelTransportLayerInformation,</w:t>
      </w:r>
    </w:p>
    <w:p w14:paraId="27BB83A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choice-extension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ProtocolIE-Single-Container</w:t>
      </w:r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UPTransportLayerInformation</w:t>
      </w:r>
      <w:r w:rsidRPr="007B5C64">
        <w:rPr>
          <w:rFonts w:ascii="Courier New" w:eastAsia="SimSun" w:hAnsi="Courier New"/>
          <w:snapToGrid w:val="0"/>
          <w:sz w:val="16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</w:t>
      </w:r>
    </w:p>
    <w:p w14:paraId="5FB732C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222E4B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FAD08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UPTransportLayerInformation</w:t>
      </w:r>
      <w:r w:rsidRPr="007B5C64">
        <w:rPr>
          <w:rFonts w:ascii="Courier New" w:eastAsia="SimSun" w:hAnsi="Courier New"/>
          <w:snapToGrid w:val="0"/>
          <w:sz w:val="16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XNAP-PROTOCOL-IES ::= {</w:t>
      </w:r>
    </w:p>
    <w:p w14:paraId="0C340BD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ab/>
        <w:t>...</w:t>
      </w:r>
    </w:p>
    <w:p w14:paraId="43B78C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73A72F8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FD815E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FCE1FE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UPTransportParameters ::= SEQUENCE (SIZE(1..maxnoofSCellGroupsplus1)) OF UPTransportParametersItem</w:t>
      </w:r>
    </w:p>
    <w:p w14:paraId="31AAD60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1E1C7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UPTransportParametersItem ::= SEQUENCE {</w:t>
      </w:r>
    </w:p>
    <w:p w14:paraId="4D9EF96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upTNLInfo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UPTransportLayerInformation,</w:t>
      </w:r>
    </w:p>
    <w:p w14:paraId="66D27B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cellGroupID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CellGroupID,</w:t>
      </w:r>
    </w:p>
    <w:p w14:paraId="33CD266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ProtocolExtensionContainer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 xml:space="preserve"> { {</w:t>
      </w:r>
      <w:proofErr w:type="spellStart"/>
      <w:r w:rsidRPr="007B5C64">
        <w:rPr>
          <w:rFonts w:ascii="Courier New" w:eastAsia="SimSun" w:hAnsi="Courier New"/>
          <w:noProof/>
          <w:sz w:val="16"/>
          <w:lang w:eastAsia="ko-KR"/>
        </w:rPr>
        <w:t>UPTransportParametersItem</w:t>
      </w:r>
      <w:r w:rsidRPr="007B5C64">
        <w:rPr>
          <w:rFonts w:ascii="Courier New" w:eastAsia="SimSun" w:hAnsi="Courier New"/>
          <w:snapToGrid w:val="0"/>
          <w:sz w:val="16"/>
        </w:rPr>
        <w:t>-ExtIEs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} } OPTIONAL</w:t>
      </w:r>
      <w:r w:rsidRPr="007B5C64">
        <w:rPr>
          <w:rFonts w:ascii="Courier New" w:eastAsia="SimSun" w:hAnsi="Courier New"/>
          <w:noProof/>
          <w:sz w:val="16"/>
          <w:lang w:eastAsia="ko-KR"/>
        </w:rPr>
        <w:t>,</w:t>
      </w:r>
    </w:p>
    <w:p w14:paraId="6046EC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1BF919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E616B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A68ED2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UPTransportParametersItem</w:t>
      </w:r>
      <w:r w:rsidRPr="007B5C64">
        <w:rPr>
          <w:rFonts w:ascii="Courier New" w:eastAsia="SimSun" w:hAnsi="Courier New"/>
          <w:noProof/>
          <w:snapToGrid w:val="0"/>
          <w:sz w:val="16"/>
        </w:rPr>
        <w:t>-ExtIEs XNAP-PROTOCOL-EXTENSION ::= {</w:t>
      </w:r>
    </w:p>
    <w:p w14:paraId="665DAEB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330508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>}</w:t>
      </w:r>
    </w:p>
    <w:p w14:paraId="631316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E4A21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UserPlaneErrorIndicator ::= ENUMERATED {gtpu-error-indication-received, ...}</w:t>
      </w:r>
    </w:p>
    <w:p w14:paraId="2CEE035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203CAE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UserPlaneTrafficActivityReport ::= ENUMERATED {inactive, re-activated, ...}</w:t>
      </w:r>
    </w:p>
    <w:p w14:paraId="268B914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352163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Times New Roman" w:hAnsi="Courier New"/>
          <w:noProof/>
          <w:snapToGrid w:val="0"/>
          <w:sz w:val="16"/>
          <w:lang w:eastAsia="ko-KR"/>
        </w:rPr>
        <w:t>UserPlaneFailure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Indication</w:t>
      </w:r>
      <w:r w:rsidRPr="007B5C64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::= SEQUENCE {</w:t>
      </w:r>
    </w:p>
    <w:p w14:paraId="0F2AC3E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343"/>
          <w:tab w:val="left" w:pos="3393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userPlane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FailureType</w:t>
      </w:r>
      <w:r w:rsidRPr="007B5C6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UserPlane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FailureType</w:t>
      </w:r>
      <w:r w:rsidRPr="007B5C64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6AB185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dL-NG-U-TNLatNG-RAN</w:t>
      </w:r>
      <w:r w:rsidRPr="007B5C6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UPTransportLayerInformation,</w:t>
      </w:r>
    </w:p>
    <w:p w14:paraId="1CD09E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u</w:t>
      </w:r>
      <w:r w:rsidRPr="007B5C64">
        <w:rPr>
          <w:rFonts w:ascii="Courier New" w:eastAsia="Times New Roman" w:hAnsi="Courier New"/>
          <w:noProof/>
          <w:snapToGrid w:val="0"/>
          <w:sz w:val="16"/>
          <w:lang w:eastAsia="ko-KR"/>
        </w:rPr>
        <w:t>L-NG-U-TNLatNG-RAN</w:t>
      </w:r>
      <w:r w:rsidRPr="007B5C6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Times New Roman" w:hAnsi="Courier New"/>
          <w:noProof/>
          <w:snapToGrid w:val="0"/>
          <w:sz w:val="16"/>
          <w:lang w:eastAsia="ko-KR"/>
        </w:rPr>
        <w:t>UPTransportLayerInformation,</w:t>
      </w:r>
    </w:p>
    <w:p w14:paraId="0A544B1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iE-Extensions</w:t>
      </w:r>
      <w:r w:rsidRPr="007B5C6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ProtocolExtensionContainer {{ UserPlaneFailure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fr-FR"/>
        </w:rPr>
        <w:t>Indication</w:t>
      </w:r>
      <w:r w:rsidRPr="007B5C6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-ExtIEs} }</w:t>
      </w:r>
      <w:r w:rsidRPr="007B5C6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OPTIONAL,</w:t>
      </w:r>
    </w:p>
    <w:p w14:paraId="5ED116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Times New Roman" w:hAnsi="Courier New"/>
          <w:noProof/>
          <w:snapToGrid w:val="0"/>
          <w:sz w:val="16"/>
          <w:lang w:eastAsia="ko-KR"/>
        </w:rPr>
        <w:t>...</w:t>
      </w:r>
    </w:p>
    <w:p w14:paraId="1665B7A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74460E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54778A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Times New Roman" w:hAnsi="Courier New"/>
          <w:noProof/>
          <w:snapToGrid w:val="0"/>
          <w:sz w:val="16"/>
          <w:lang w:eastAsia="ko-KR"/>
        </w:rPr>
        <w:t>UserPlaneFailure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Indication</w:t>
      </w:r>
      <w:r w:rsidRPr="007B5C64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-ExtIEs 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XN</w:t>
      </w:r>
      <w:r w:rsidRPr="007B5C64">
        <w:rPr>
          <w:rFonts w:ascii="Courier New" w:eastAsia="Times New Roman" w:hAnsi="Courier New"/>
          <w:noProof/>
          <w:snapToGrid w:val="0"/>
          <w:sz w:val="16"/>
          <w:lang w:eastAsia="ko-KR"/>
        </w:rPr>
        <w:t>AP-PROTOCOL-EXTENSION ::= {</w:t>
      </w:r>
    </w:p>
    <w:p w14:paraId="51ED8C7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132A8B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F80500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889D4B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Times New Roman" w:hAnsi="Courier New"/>
          <w:noProof/>
          <w:snapToGrid w:val="0"/>
          <w:sz w:val="16"/>
          <w:lang w:eastAsia="ko-KR"/>
        </w:rPr>
        <w:t>UserPlaneFailure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Type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ENUMERATED {</w:t>
      </w:r>
    </w:p>
    <w:p w14:paraId="0AB2134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gtp-u-error-indication-received,</w:t>
      </w:r>
    </w:p>
    <w:p w14:paraId="6C993C8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up-path-failure,</w:t>
      </w:r>
    </w:p>
    <w:p w14:paraId="4DB36B9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7347A5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34561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7ADB69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URIaddress ::= VisibleString</w:t>
      </w:r>
    </w:p>
    <w:p w14:paraId="2E4398E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24C9C2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678" w:name="_Hlk148727295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UEAssociatedInfoResult-List </w:t>
      </w: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::= SEQUENCE (SIZE(1..maxnoofUEReports)) OF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UEAssociatedInfoResult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</w:t>
      </w:r>
    </w:p>
    <w:p w14:paraId="001012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3AE6C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UEAssociatedInfoResult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 ::= SEQUENCE {</w:t>
      </w:r>
    </w:p>
    <w:p w14:paraId="557EF0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uEAssistantIdentifier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Batang" w:hAnsi="Courier New"/>
          <w:noProof/>
          <w:sz w:val="16"/>
          <w:lang w:eastAsia="ko-KR"/>
        </w:rPr>
        <w:t>NG-RANnodeUEXnAPID,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</w:p>
    <w:p w14:paraId="01E1A8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uEPerformance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UEPerformance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90CC22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measuredUETrajectory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MeasuredUETrajectory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98044B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ProtocolExtensionContainer { {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UEAssociatedInfoResult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-Item-ExtIEs} } OPTIONAL,</w:t>
      </w:r>
    </w:p>
    <w:p w14:paraId="18D8A0A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4997284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6F0822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3BD2C7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UEAssociatedInfoResult</w:t>
      </w:r>
      <w:r w:rsidRPr="007B5C64">
        <w:rPr>
          <w:rFonts w:ascii="Courier New" w:eastAsia="SimSun" w:hAnsi="Courier New"/>
          <w:noProof/>
          <w:sz w:val="16"/>
          <w:lang w:eastAsia="ko-KR"/>
        </w:rPr>
        <w:t>-Item-ExtIEs XNAP-PROTOCOL-EXTENSION ::= {</w:t>
      </w:r>
    </w:p>
    <w:p w14:paraId="5B60A4F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5A513E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8F9A15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BB0772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UEPerformance ::= SEQUENCE {</w:t>
      </w:r>
    </w:p>
    <w:p w14:paraId="2BD8E5F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dL-UE-AverageThroughput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BitRate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AFC29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uL-UE-AverageThroughput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BitRate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76D6A0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uE-AveragePacketDelay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AveragePacketDelay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2C97E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uE-AveragePacketLoss</w:t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>DL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PacketLossRate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2704329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iE-Extensions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ProtocolExtensionContainer { { UEPerformance-ExtIEs} } OPTIONAL,</w:t>
      </w:r>
    </w:p>
    <w:p w14:paraId="671531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...</w:t>
      </w:r>
    </w:p>
    <w:p w14:paraId="3325789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3F902C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18FE3C3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UEPerformance-ExtIEs XNAP-PROTOCOL-EXTENSION ::= {</w:t>
      </w:r>
    </w:p>
    <w:p w14:paraId="6C59B15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...</w:t>
      </w:r>
    </w:p>
    <w:p w14:paraId="47F57E3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2FF810E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5AADFAC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UEPerformanceCollectionConfiguration ::= SEQUENCE {</w:t>
      </w:r>
    </w:p>
    <w:p w14:paraId="5F79DA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collectionTimeDurationForUEPerformance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/>
        </w:rPr>
        <w:t>INTEGER(1..5000, ...)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,</w:t>
      </w:r>
    </w:p>
    <w:p w14:paraId="60B44AF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ProtocolExtensionContainer { { UEPerformanceCollectionConfiguration-ExtIEs} } OPTIONAL,</w:t>
      </w:r>
    </w:p>
    <w:p w14:paraId="7FADA6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...</w:t>
      </w:r>
    </w:p>
    <w:p w14:paraId="43E4C6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3AA43B1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497BDB3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UEPerformanceCollectionConfiguration-ExtIEs XNAP-PROTOCOL-EXTENSION ::= {</w:t>
      </w:r>
    </w:p>
    <w:p w14:paraId="2F94A7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...</w:t>
      </w:r>
    </w:p>
    <w:p w14:paraId="74EF107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1256BA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24307B2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UETrajectoryCollectionConfiguration ::= SEQUENCE {</w:t>
      </w:r>
    </w:p>
    <w:p w14:paraId="72F1733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collectionTimeDurationForUETrajectory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INTEGER (1..4096, ...),</w:t>
      </w:r>
    </w:p>
    <w:p w14:paraId="33DDDBF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numberOfVisitedCells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INTEGER (1..16, ...)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614CB4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iE-Extensions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 UETrajectoryCollectionConfiguration-ExtIEs} }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56C6B1C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...</w:t>
      </w:r>
    </w:p>
    <w:p w14:paraId="1F9F27E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p w14:paraId="37CA0E5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5D945E5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UETrajectoryCollectionConfiguration-ExtIEs XNAP-PROTOCOL-EXTENSION ::= {</w:t>
      </w:r>
    </w:p>
    <w:p w14:paraId="1FF427C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...</w:t>
      </w:r>
    </w:p>
    <w:p w14:paraId="74A757B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}</w:t>
      </w:r>
    </w:p>
    <w:bookmarkEnd w:id="1678"/>
    <w:p w14:paraId="52DCA71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76035D1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7A175AF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-- V</w:t>
      </w:r>
    </w:p>
    <w:p w14:paraId="6D09189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1100F32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>VehicleUE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 xml:space="preserve"> ::= ENUMERATED {</w:t>
      </w:r>
    </w:p>
    <w:p w14:paraId="6C7D161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authorized,</w:t>
      </w:r>
    </w:p>
    <w:p w14:paraId="15C4E1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not-authorized,</w:t>
      </w:r>
    </w:p>
    <w:p w14:paraId="3D01072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6B7CF70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341EA64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6DDFC0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VolumeTimedReportList ::= SEQUENCE (SIZE(1..maxnooftimeperiods)) OF VolumeTimedReport-Item</w:t>
      </w:r>
    </w:p>
    <w:p w14:paraId="5D1AC3F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6DD3E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VolumeTimedReport-Item ::= SEQUENCE {</w:t>
      </w:r>
    </w:p>
    <w:p w14:paraId="50B128C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startTimeStamp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OCTET STRING (SIZE(4)),</w:t>
      </w:r>
    </w:p>
    <w:p w14:paraId="3775345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endTimeStamp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OCTET STRING (SIZE(4)),</w:t>
      </w:r>
    </w:p>
    <w:p w14:paraId="2665478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usageCountUL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INTEGER (0..18446744073709551615),</w:t>
      </w:r>
    </w:p>
    <w:p w14:paraId="16766E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usageCountDL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INTEGER (0..18446744073709551615),</w:t>
      </w:r>
    </w:p>
    <w:p w14:paraId="58873C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ProtocolExtensionContainer { {VolumeTimedReport-Item-ExtIEs} } OPTIONAL,</w:t>
      </w:r>
    </w:p>
    <w:p w14:paraId="571666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116EEDE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7A9303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0ACDA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VolumeTimedReport-Item-ExtIEs XNAP-PROTOCOL-EXTENSION ::= {</w:t>
      </w:r>
    </w:p>
    <w:p w14:paraId="624FAC0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25871A3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4B05F7D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F00D11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W</w:t>
      </w:r>
    </w:p>
    <w:p w14:paraId="1D63044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AA6E65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WLANMeasurementConfiguration ::= SEQUENCE {</w:t>
      </w:r>
    </w:p>
    <w:p w14:paraId="6FE052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wlanMeasConfig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WLANMeasConfig,</w:t>
      </w:r>
    </w:p>
    <w:p w14:paraId="0BD66F2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wlanMeasConfigNameList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WLANMeasConfigNameList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3C72E07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wlan-rssi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ENUMERATED {true, ...}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1E192E8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wlan-rtt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ENUMERATED {true, ...}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>OPTIONAL,</w:t>
      </w:r>
    </w:p>
    <w:p w14:paraId="471A1AC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iE-Extensions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ProtocolExtensionContainer { { WLANMeasurementConfiguration-ExtIEs } } OPTIONAL,</w:t>
      </w:r>
    </w:p>
    <w:p w14:paraId="4F8301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...</w:t>
      </w:r>
    </w:p>
    <w:p w14:paraId="6FE4A74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1F1858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99BDA3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WLANMeasurementConfiguration-ExtIEs XNAP-PROTOCOL-EXTENSION ::= {</w:t>
      </w:r>
    </w:p>
    <w:p w14:paraId="0B0F51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5C361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1371CF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02142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WLANMeasConfigNameList ::= SEQUENCE (SIZE(1..maxnoofWLANName)) OF WLANName</w:t>
      </w:r>
    </w:p>
    <w:p w14:paraId="66FD15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6337B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WLANMeasConfig::= ENUMERATED {setup,...}</w:t>
      </w:r>
    </w:p>
    <w:p w14:paraId="50122E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486506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WLANName ::= OCTET STRING (SIZE (1..32))</w:t>
      </w:r>
    </w:p>
    <w:p w14:paraId="0FC76D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0CE871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E211B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X</w:t>
      </w:r>
    </w:p>
    <w:p w14:paraId="172DB1A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F05160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XnBenefitValue ::= INTEGER (1..8, ...)</w:t>
      </w:r>
    </w:p>
    <w:p w14:paraId="112BEE6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D64CA2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</w:rPr>
        <w:t>XR-Bcast-Information</w:t>
      </w:r>
      <w:r w:rsidRPr="007B5C64">
        <w:rPr>
          <w:rFonts w:ascii="Courier New" w:hAnsi="Courier New"/>
          <w:noProof/>
          <w:sz w:val="16"/>
          <w:lang w:eastAsia="ko-KR"/>
        </w:rPr>
        <w:t xml:space="preserve"> ::= </w:t>
      </w:r>
      <w:r w:rsidRPr="007B5C64">
        <w:rPr>
          <w:rFonts w:ascii="Courier New" w:hAnsi="Courier New" w:hint="eastAsia"/>
          <w:noProof/>
          <w:snapToGrid w:val="0"/>
          <w:sz w:val="16"/>
          <w:lang w:eastAsia="ko-KR"/>
        </w:rPr>
        <w:t>ENUMERATED {true,...}</w:t>
      </w:r>
    </w:p>
    <w:p w14:paraId="7EAC9FA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F7671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DE6C0C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Y</w:t>
      </w:r>
    </w:p>
    <w:p w14:paraId="587EE95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7CA6DE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BE7BCD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Z</w:t>
      </w:r>
    </w:p>
    <w:p w14:paraId="14456B1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62A0E0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669C12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END</w:t>
      </w:r>
    </w:p>
    <w:p w14:paraId="322379A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-- ASN1STOP</w:t>
      </w:r>
    </w:p>
    <w:p w14:paraId="15FF44B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CFB6DFA" w14:textId="77777777" w:rsidR="00ED1635" w:rsidRPr="007B5C64" w:rsidRDefault="00ED1635" w:rsidP="00ED16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679" w:name="_CR9_3_6"/>
      <w:bookmarkStart w:id="1680" w:name="_Toc20955409"/>
      <w:bookmarkStart w:id="1681" w:name="_Toc29991617"/>
      <w:bookmarkStart w:id="1682" w:name="_Toc36556020"/>
      <w:bookmarkStart w:id="1683" w:name="_Toc44497805"/>
      <w:bookmarkStart w:id="1684" w:name="_Toc45108192"/>
      <w:bookmarkStart w:id="1685" w:name="_Toc45901812"/>
      <w:bookmarkStart w:id="1686" w:name="_Toc51850893"/>
      <w:bookmarkStart w:id="1687" w:name="_Toc56693897"/>
      <w:bookmarkStart w:id="1688" w:name="_Toc64447441"/>
      <w:bookmarkStart w:id="1689" w:name="_Toc66286935"/>
      <w:bookmarkStart w:id="1690" w:name="_Toc74151633"/>
      <w:bookmarkStart w:id="1691" w:name="_Toc88654107"/>
      <w:bookmarkStart w:id="1692" w:name="_Toc97904463"/>
      <w:bookmarkStart w:id="1693" w:name="_Toc98868601"/>
      <w:bookmarkStart w:id="1694" w:name="_Toc105174887"/>
      <w:bookmarkStart w:id="1695" w:name="_Toc106109724"/>
      <w:bookmarkStart w:id="1696" w:name="_Toc113825546"/>
      <w:bookmarkStart w:id="1697" w:name="_Toc200462151"/>
      <w:bookmarkEnd w:id="1679"/>
      <w:r w:rsidRPr="007B5C64">
        <w:rPr>
          <w:rFonts w:ascii="Arial" w:eastAsia="SimSun" w:hAnsi="Arial"/>
          <w:sz w:val="28"/>
          <w:lang w:eastAsia="ko-KR"/>
        </w:rPr>
        <w:t>9.3.6</w:t>
      </w:r>
      <w:r w:rsidRPr="007B5C64">
        <w:rPr>
          <w:rFonts w:ascii="Arial" w:eastAsia="SimSun" w:hAnsi="Arial"/>
          <w:sz w:val="28"/>
          <w:lang w:eastAsia="ko-KR"/>
        </w:rPr>
        <w:tab/>
        <w:t>Common definitions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</w:p>
    <w:p w14:paraId="54B6FFB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0B7BE4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2AEB434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1E81596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Common definitions</w:t>
      </w:r>
    </w:p>
    <w:p w14:paraId="634FB75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043A105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42911A1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3A1D6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XnAP-CommonDataTypes {</w:t>
      </w:r>
    </w:p>
    <w:p w14:paraId="02BAE53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itu-t (0) identified-organization (4) etsi (0) mobileDomain (0)</w:t>
      </w:r>
    </w:p>
    <w:p w14:paraId="56F77DC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ngran-access (22) modules (3) xnap (2) version1 (1) xnap-CommonDataTypes (3) }</w:t>
      </w:r>
    </w:p>
    <w:p w14:paraId="6FA0906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DD1E7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DEFINITIONS AUTOMATIC TAGS ::=</w:t>
      </w:r>
    </w:p>
    <w:p w14:paraId="789A2AA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D631A6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BEGIN</w:t>
      </w:r>
    </w:p>
    <w:p w14:paraId="6DF934F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C70D2A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5F4D0C4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29DCFCE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Extension constants</w:t>
      </w:r>
    </w:p>
    <w:p w14:paraId="1DDFD09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2E52D99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3B719B4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05E68C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maxPrivateIEs 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INTEGER ::= 65535</w:t>
      </w:r>
    </w:p>
    <w:p w14:paraId="10E580EB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 xml:space="preserve">maxProtocolExtensions 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INTEGER ::= 65535</w:t>
      </w:r>
    </w:p>
    <w:p w14:paraId="4F8F71D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maxProtocolIEs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INTEGER ::= 65535</w:t>
      </w:r>
    </w:p>
    <w:p w14:paraId="4D0E2C7A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3CD1E16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5F07FCB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5076162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Common Data Types</w:t>
      </w:r>
    </w:p>
    <w:p w14:paraId="5D3D8A3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1CEB95CE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14DEBA0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F948A1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Criticality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ENUMERATED { reject, ignore, notify }</w:t>
      </w:r>
    </w:p>
    <w:p w14:paraId="4082A0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E616E6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Presence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ENUMERATED { optional, conditional, mandatory }</w:t>
      </w:r>
    </w:p>
    <w:p w14:paraId="2AD59A3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F8A3BB8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PrivateIE-ID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CHOICE {</w:t>
      </w:r>
    </w:p>
    <w:p w14:paraId="5521F8D4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local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INTEGER (0.. maxPrivateIEs),</w:t>
      </w:r>
    </w:p>
    <w:p w14:paraId="1353C7F1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global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OBJECT IDENTIFIER</w:t>
      </w:r>
    </w:p>
    <w:p w14:paraId="102A23B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BAA1CE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823541D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ProcedureCode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INTEGER (0..255)</w:t>
      </w:r>
    </w:p>
    <w:p w14:paraId="4E5E849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B12A86C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5D3F6D9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ProtocolIE-ID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INTEGER (0..maxProtocolIEs)</w:t>
      </w:r>
    </w:p>
    <w:p w14:paraId="1FB1C4D7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1D936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4FBC202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TriggeringMessage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::= ENUMERATED { initiating-message, successful-outcome, unsuccessful-outcome}</w:t>
      </w:r>
    </w:p>
    <w:p w14:paraId="494E7110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1545555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END</w:t>
      </w:r>
    </w:p>
    <w:p w14:paraId="7B5A8953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-- ASN1STOP</w:t>
      </w:r>
    </w:p>
    <w:p w14:paraId="5B53211F" w14:textId="77777777" w:rsidR="00ED1635" w:rsidRPr="007B5C64" w:rsidRDefault="00ED1635" w:rsidP="00ED1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152CA5C3" w14:textId="2FF577A5" w:rsidR="00190505" w:rsidRPr="007B5C64" w:rsidRDefault="00190505" w:rsidP="001905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r w:rsidRPr="007B5C64">
        <w:rPr>
          <w:rFonts w:ascii="Arial" w:eastAsia="SimSun" w:hAnsi="Arial"/>
          <w:sz w:val="28"/>
          <w:lang w:eastAsia="ko-KR"/>
        </w:rPr>
        <w:t>9.3.7</w:t>
      </w:r>
      <w:r w:rsidRPr="007B5C64">
        <w:rPr>
          <w:rFonts w:ascii="Arial" w:eastAsia="SimSun" w:hAnsi="Arial"/>
          <w:sz w:val="28"/>
          <w:lang w:eastAsia="ko-KR"/>
        </w:rPr>
        <w:tab/>
        <w:t>Constant definitions</w:t>
      </w:r>
      <w:bookmarkEnd w:id="1189"/>
    </w:p>
    <w:p w14:paraId="6CDFEFE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66031E0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20A3B38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432A483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Constant definitions</w:t>
      </w:r>
    </w:p>
    <w:p w14:paraId="48210C1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36DAC63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01F24A3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7155EC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XnAP-Constants {</w:t>
      </w:r>
    </w:p>
    <w:p w14:paraId="19E26A8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itu-t (0) identified-organization (4) etsi (0) mobileDomain (0)</w:t>
      </w:r>
    </w:p>
    <w:p w14:paraId="1E1E03F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ngran-Access (22) modules (3) xnap (2) version1 (1) xnap-Constants (4) }</w:t>
      </w:r>
    </w:p>
    <w:p w14:paraId="008B717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08D1F2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DEFINITIONS AUTOMATIC TAGS ::=</w:t>
      </w:r>
    </w:p>
    <w:p w14:paraId="40EFE53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E3A5FF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BEGIN</w:t>
      </w:r>
    </w:p>
    <w:p w14:paraId="3080493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484BB1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IMPORTS</w:t>
      </w:r>
    </w:p>
    <w:p w14:paraId="33091B9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ProcedureCode,</w:t>
      </w:r>
    </w:p>
    <w:p w14:paraId="7F756F2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</w:t>
      </w:r>
    </w:p>
    <w:p w14:paraId="573768C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FROM XnAP-CommonDataTypes;</w:t>
      </w:r>
    </w:p>
    <w:p w14:paraId="03BB097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965C62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1070D14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5318EF8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Elementary Procedures</w:t>
      </w:r>
    </w:p>
    <w:p w14:paraId="7EA9CF0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537745B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21BA23C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CFB0F6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id-handoverPreparation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ProcedureCode ::= 0</w:t>
      </w:r>
    </w:p>
    <w:p w14:paraId="468C117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id-sNStatusTransfer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ProcedureCode ::= 1</w:t>
      </w:r>
    </w:p>
    <w:p w14:paraId="068774C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id-handoverCancel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ProcedureCode ::= 2</w:t>
      </w:r>
    </w:p>
    <w:p w14:paraId="1597A8A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id-retrieveUEContext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ProcedureCode ::= 3</w:t>
      </w:r>
    </w:p>
    <w:p w14:paraId="762D9E2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id-rANPaging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ProcedureCode ::= 4</w:t>
      </w:r>
    </w:p>
    <w:p w14:paraId="4F1A153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id-xnUAddressIndication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ProcedureCode ::= 5</w:t>
      </w:r>
    </w:p>
    <w:p w14:paraId="36ABC18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id-uEContextRelease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ProcedureCode ::= 6</w:t>
      </w:r>
    </w:p>
    <w:p w14:paraId="762D4CB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id-sNGRANnodeAdditionPreparation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ProcedureCode ::= 7</w:t>
      </w:r>
    </w:p>
    <w:p w14:paraId="42E5B49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id-sNGRANnodeReconfigurationCompletion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ProcedureCode ::= 8</w:t>
      </w:r>
    </w:p>
    <w:p w14:paraId="014D0AA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id-mNGRANnodeinitiatedSNGRANnodeModificationPreparation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ProcedureCode ::= 9</w:t>
      </w:r>
    </w:p>
    <w:p w14:paraId="039E525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id-sNGRANnodeinitiatedSNGRANnodeModificationPreparation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ProcedureCode ::= 10</w:t>
      </w:r>
    </w:p>
    <w:p w14:paraId="6BC93A0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id-mNGRANnodeinitiatedSNGRANnodeRelease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ProcedureCode ::= 11</w:t>
      </w:r>
    </w:p>
    <w:p w14:paraId="21C512B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id-sNGRANnodeinitiatedSNGRANnodeRelease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ProcedureCode ::= 12</w:t>
      </w:r>
    </w:p>
    <w:p w14:paraId="206CF3F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id-sNGRANnodeCounterCheck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ProcedureCode ::= 13</w:t>
      </w:r>
    </w:p>
    <w:p w14:paraId="0ED7342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id-sNGRANnodeChange</w:t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ProcedureCode ::= 14</w:t>
      </w:r>
    </w:p>
    <w:p w14:paraId="70F785B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id-rRCTransfer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ProcedureCode ::= 15</w:t>
      </w:r>
    </w:p>
    <w:p w14:paraId="62D1B25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id-xnRemoval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ProcedureCode ::= 16</w:t>
      </w:r>
    </w:p>
    <w:p w14:paraId="21B4A7C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id-xnSetup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ProcedureCode ::= 17</w:t>
      </w:r>
    </w:p>
    <w:p w14:paraId="2A9538C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id-nGRANnodeConfigurationUpdate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ProcedureCode ::= 18</w:t>
      </w:r>
    </w:p>
    <w:p w14:paraId="39B0596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id-cellActivation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ProcedureCode ::= 19</w:t>
      </w:r>
    </w:p>
    <w:p w14:paraId="3D628AD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id-reset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ProcedureCode ::= 20</w:t>
      </w:r>
    </w:p>
    <w:p w14:paraId="08759D2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id-errorIndication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ProcedureCode ::= 21</w:t>
      </w:r>
    </w:p>
    <w:p w14:paraId="231A670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id-privateMessage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22</w:t>
      </w:r>
    </w:p>
    <w:p w14:paraId="46EEBE5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id-notificationControl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23</w:t>
      </w:r>
    </w:p>
    <w:p w14:paraId="500A2C0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id-activityNotification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24</w:t>
      </w:r>
    </w:p>
    <w:p w14:paraId="31473F5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id-e-UTRA-NR-CellResourceCoordination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25</w:t>
      </w:r>
    </w:p>
    <w:p w14:paraId="1555B4B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id-secondaryRATDataUsageReport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26</w:t>
      </w:r>
    </w:p>
    <w:p w14:paraId="140193B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id-deactivateTrace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27</w:t>
      </w:r>
    </w:p>
    <w:p w14:paraId="1B8D7E4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id-traceStart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28</w:t>
      </w:r>
    </w:p>
    <w:p w14:paraId="1E32EBC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id-handoverSuccess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29</w:t>
      </w:r>
    </w:p>
    <w:p w14:paraId="228BCD5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id-conditionalHandoverCancel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30</w:t>
      </w:r>
    </w:p>
    <w:p w14:paraId="685073B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id-earlyStatusTransfer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31</w:t>
      </w:r>
    </w:p>
    <w:p w14:paraId="717424C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id-failureIndication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ProcedureCode ::= 32</w:t>
      </w:r>
    </w:p>
    <w:p w14:paraId="0FB38BF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176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id-handoverReport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33</w:t>
      </w:r>
    </w:p>
    <w:p w14:paraId="760E041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id-resourceStatusReportingInitiation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34</w:t>
      </w:r>
    </w:p>
    <w:p w14:paraId="12C07D8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resourceStatusReporting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35</w:t>
      </w:r>
    </w:p>
    <w:p w14:paraId="7D9CE92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mobilitySettingsChange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36</w:t>
      </w:r>
    </w:p>
    <w:p w14:paraId="07AA5F9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accessAndMobilityIndication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37</w:t>
      </w:r>
    </w:p>
    <w:p w14:paraId="2E2190E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7B5C64">
        <w:rPr>
          <w:rFonts w:ascii="Courier New" w:eastAsia="SimSun" w:hAnsi="Courier New"/>
          <w:noProof/>
          <w:snapToGrid w:val="0"/>
          <w:sz w:val="16"/>
        </w:rPr>
        <w:t>cellTrafficT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race</w:t>
      </w:r>
      <w:r w:rsidRPr="007B5C64">
        <w:rPr>
          <w:rFonts w:ascii="Courier New" w:eastAsia="Symbol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ymbol" w:hAnsi="Courier New"/>
          <w:noProof/>
          <w:snapToGrid w:val="0"/>
          <w:sz w:val="16"/>
          <w:lang w:eastAsia="ko-KR"/>
        </w:rPr>
        <w:t xml:space="preserve">ProcedureCode ::= </w:t>
      </w:r>
      <w:r w:rsidRPr="007B5C64">
        <w:rPr>
          <w:rFonts w:ascii="Courier New" w:eastAsia="SimSun" w:hAnsi="Courier New"/>
          <w:noProof/>
          <w:snapToGrid w:val="0"/>
          <w:sz w:val="16"/>
        </w:rPr>
        <w:t>38</w:t>
      </w:r>
    </w:p>
    <w:p w14:paraId="58C0A31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RANMulticastGroupPaging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ProcedureCode ::= 39</w:t>
      </w:r>
    </w:p>
    <w:p w14:paraId="713E8E6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id-scgFailureInformationReport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40</w:t>
      </w:r>
    </w:p>
    <w:p w14:paraId="07E959A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>id-ProcedureCode41-NotToBeUsed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ProcedureCode ::= 41</w:t>
      </w:r>
    </w:p>
    <w:p w14:paraId="1E217F3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id-scgFailureTransfer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42</w:t>
      </w:r>
    </w:p>
    <w:p w14:paraId="061B0EA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16"/>
        </w:rPr>
      </w:pP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>id-</w:t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  <w:lang w:val="en-US"/>
        </w:rPr>
        <w:t>f1C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Traffic</w:t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>Transfer</w:t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  <w:szCs w:val="16"/>
        </w:rPr>
        <w:tab/>
        <w:t>ProcedureCode ::= 43</w:t>
      </w:r>
    </w:p>
    <w:p w14:paraId="570D8E5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id-iABTransportMigrationManagement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ProcedureCode ::= 44</w:t>
      </w:r>
    </w:p>
    <w:p w14:paraId="3E1B1EA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id-iABTransportMigrationModification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ProcedureCode ::= 45</w:t>
      </w:r>
    </w:p>
    <w:p w14:paraId="31741EE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id-iABResourceCoordination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ProcedureCode ::= 46</w:t>
      </w:r>
    </w:p>
    <w:p w14:paraId="4ED3224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id-retrieveUEContextConfirm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47</w:t>
      </w:r>
    </w:p>
    <w:p w14:paraId="14D779E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id-cPCCancel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48</w:t>
      </w:r>
    </w:p>
    <w:p w14:paraId="296D5B6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id-partialUEContextTransfer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49</w:t>
      </w:r>
    </w:p>
    <w:p w14:paraId="6358643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id-rachIndication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50</w:t>
      </w:r>
    </w:p>
    <w:p w14:paraId="510A98F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id-dataCollectionReportingInitiation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51</w:t>
      </w:r>
    </w:p>
    <w:p w14:paraId="1E9AC134" w14:textId="2BD5F27E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id-dataCollectionReporting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52</w:t>
      </w:r>
    </w:p>
    <w:p w14:paraId="3525DF3B" w14:textId="52AF72F0" w:rsidR="00885FA5" w:rsidRDefault="00885FA5" w:rsidP="00885FA5">
      <w:pPr>
        <w:pStyle w:val="PL"/>
        <w:rPr>
          <w:ins w:id="1698" w:author="Author" w:date="2025-09-01T14:18:00Z" w16du:dateUtc="2025-09-01T12:18:00Z"/>
          <w:snapToGrid w:val="0"/>
        </w:rPr>
      </w:pPr>
      <w:ins w:id="1699" w:author="Author" w:date="2025-09-01T14:18:00Z" w16du:dateUtc="2025-09-01T12:18:00Z">
        <w:r>
          <w:t>id-</w:t>
        </w:r>
      </w:ins>
      <w:ins w:id="1700" w:author="Author" w:date="2025-09-04T16:20:00Z" w16du:dateUtc="2025-09-04T14:20:00Z">
        <w:r w:rsidR="00B024C9">
          <w:t>ODSIB1</w:t>
        </w:r>
      </w:ins>
      <w:ins w:id="1701" w:author="Author" w:date="2025-09-01T14:18:00Z" w16du:dateUtc="2025-09-01T12:18:00Z">
        <w:r>
          <w:t>Configuration</w:t>
        </w:r>
        <w:r w:rsidRPr="007E5720">
          <w:t>Provision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702" w:author="Author" w:date="2025-09-04T16:26:00Z" w16du:dateUtc="2025-09-04T14:26:00Z">
        <w:r w:rsidR="00FA4A10">
          <w:tab/>
        </w:r>
      </w:ins>
      <w:ins w:id="1703" w:author="Author" w:date="2025-09-01T14:18:00Z" w16du:dateUtc="2025-09-01T12:18:00Z">
        <w:r>
          <w:tab/>
        </w:r>
        <w:r>
          <w:tab/>
        </w:r>
        <w:r>
          <w:tab/>
        </w:r>
        <w:r>
          <w:rPr>
            <w:snapToGrid w:val="0"/>
          </w:rPr>
          <w:t>ProcedureCode ::= 5x</w:t>
        </w:r>
      </w:ins>
    </w:p>
    <w:p w14:paraId="08F1A870" w14:textId="6946A61B" w:rsidR="00885FA5" w:rsidRPr="00FD0425" w:rsidRDefault="00885FA5" w:rsidP="00885FA5">
      <w:pPr>
        <w:pStyle w:val="PL"/>
        <w:rPr>
          <w:ins w:id="1704" w:author="Author" w:date="2025-09-01T14:18:00Z" w16du:dateUtc="2025-09-01T12:18:00Z"/>
          <w:snapToGrid w:val="0"/>
        </w:rPr>
      </w:pPr>
      <w:ins w:id="1705" w:author="Author" w:date="2025-09-01T14:18:00Z" w16du:dateUtc="2025-09-01T12:18:00Z">
        <w:r>
          <w:t>id-</w:t>
        </w:r>
      </w:ins>
      <w:ins w:id="1706" w:author="Author" w:date="2025-09-04T16:20:00Z" w16du:dateUtc="2025-09-04T14:20:00Z">
        <w:r w:rsidR="00B024C9">
          <w:rPr>
            <w:snapToGrid w:val="0"/>
          </w:rPr>
          <w:t>ODSIB1</w:t>
        </w:r>
      </w:ins>
      <w:ins w:id="1707" w:author="Author" w:date="2025-09-01T14:18:00Z" w16du:dateUtc="2025-09-01T12:18:00Z">
        <w:r>
          <w:rPr>
            <w:snapToGrid w:val="0"/>
          </w:rPr>
          <w:t>ConfigurationProvisionStatus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5y</w:t>
        </w:r>
      </w:ins>
    </w:p>
    <w:p w14:paraId="44BD859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5BBF32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</w:p>
    <w:p w14:paraId="066B5F6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6037DC8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5A13959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Lists</w:t>
      </w:r>
    </w:p>
    <w:p w14:paraId="3C5E68F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0CEDC4E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18A72DA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08F3CC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>maxEARFCN</w:t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  <w:t xml:space="preserve">INTEGER ::= </w:t>
      </w:r>
      <w:r w:rsidRPr="007B5C64">
        <w:rPr>
          <w:rFonts w:ascii="Courier New" w:eastAsia="SimSun" w:hAnsi="Courier New"/>
          <w:noProof/>
          <w:sz w:val="16"/>
        </w:rPr>
        <w:t>262143</w:t>
      </w:r>
    </w:p>
    <w:p w14:paraId="721C7C3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szCs w:val="16"/>
          <w:lang w:eastAsia="ko-KR"/>
        </w:rPr>
      </w:pPr>
      <w:r w:rsidRPr="007B5C64">
        <w:rPr>
          <w:rFonts w:ascii="Courier New" w:eastAsia="MS Mincho" w:hAnsi="Courier New" w:cs="Arial"/>
          <w:noProof/>
          <w:sz w:val="16"/>
          <w:lang w:eastAsia="ja-JP"/>
        </w:rPr>
        <w:lastRenderedPageBreak/>
        <w:t>maxnoofAllowedAreas</w:t>
      </w:r>
      <w:r w:rsidRPr="007B5C64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B5C64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B5C64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B5C64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B5C64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B5C64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7B5C64">
        <w:rPr>
          <w:rFonts w:ascii="Courier New" w:eastAsia="MS Mincho" w:hAnsi="Courier New" w:cs="Arial"/>
          <w:noProof/>
          <w:sz w:val="16"/>
          <w:lang w:eastAsia="ja-JP"/>
        </w:rPr>
        <w:tab/>
        <w:t>INTEGER ::= 16</w:t>
      </w:r>
    </w:p>
    <w:p w14:paraId="49D5E12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maxnoofAMFRegions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16</w:t>
      </w:r>
    </w:p>
    <w:p w14:paraId="2D2AB42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szCs w:val="16"/>
          <w:lang w:eastAsia="ko-KR"/>
        </w:rPr>
      </w:pPr>
      <w:proofErr w:type="spellStart"/>
      <w:r w:rsidRPr="007B5C64">
        <w:rPr>
          <w:rFonts w:ascii="Courier New" w:eastAsia="SimSun" w:hAnsi="Courier New"/>
          <w:sz w:val="16"/>
          <w:szCs w:val="16"/>
          <w:lang w:eastAsia="ko-KR"/>
        </w:rPr>
        <w:t>maxnoofAoIs</w:t>
      </w:r>
      <w:proofErr w:type="spellEnd"/>
      <w:r w:rsidRPr="007B5C64">
        <w:rPr>
          <w:rFonts w:ascii="Courier New" w:eastAsia="SimSun" w:hAnsi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/>
          <w:sz w:val="16"/>
          <w:szCs w:val="16"/>
          <w:lang w:eastAsia="ko-KR"/>
        </w:rPr>
        <w:tab/>
        <w:t>INTEGER ::= 64</w:t>
      </w:r>
    </w:p>
    <w:p w14:paraId="5A4D73F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maxnoofBluetoothName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INTEGER ::= 4</w:t>
      </w:r>
    </w:p>
    <w:p w14:paraId="68659421" w14:textId="77777777" w:rsidR="00190505" w:rsidRPr="00FA750E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FA750E">
        <w:rPr>
          <w:rFonts w:ascii="Courier New" w:eastAsia="SimSun" w:hAnsi="Courier New"/>
          <w:noProof/>
          <w:sz w:val="16"/>
          <w:lang w:eastAsia="ko-KR"/>
        </w:rPr>
        <w:t>maxnoofBPLMNs</w:t>
      </w:r>
      <w:r w:rsidRPr="00FA750E">
        <w:rPr>
          <w:rFonts w:ascii="Courier New" w:eastAsia="SimSun" w:hAnsi="Courier New"/>
          <w:noProof/>
          <w:sz w:val="16"/>
          <w:lang w:eastAsia="ko-KR"/>
        </w:rPr>
        <w:tab/>
      </w:r>
      <w:r w:rsidRPr="00FA750E">
        <w:rPr>
          <w:rFonts w:ascii="Courier New" w:eastAsia="SimSun" w:hAnsi="Courier New"/>
          <w:noProof/>
          <w:sz w:val="16"/>
          <w:lang w:eastAsia="ko-KR"/>
        </w:rPr>
        <w:tab/>
      </w:r>
      <w:r w:rsidRPr="00FA750E">
        <w:rPr>
          <w:rFonts w:ascii="Courier New" w:eastAsia="SimSun" w:hAnsi="Courier New"/>
          <w:noProof/>
          <w:sz w:val="16"/>
          <w:lang w:eastAsia="ko-KR"/>
        </w:rPr>
        <w:tab/>
      </w:r>
      <w:r w:rsidRPr="00FA750E">
        <w:rPr>
          <w:rFonts w:ascii="Courier New" w:eastAsia="SimSun" w:hAnsi="Courier New"/>
          <w:noProof/>
          <w:sz w:val="16"/>
          <w:lang w:eastAsia="ko-KR"/>
        </w:rPr>
        <w:tab/>
      </w:r>
      <w:r w:rsidRPr="00FA750E">
        <w:rPr>
          <w:rFonts w:ascii="Courier New" w:eastAsia="SimSun" w:hAnsi="Courier New"/>
          <w:noProof/>
          <w:sz w:val="16"/>
          <w:lang w:eastAsia="ko-KR"/>
        </w:rPr>
        <w:tab/>
      </w:r>
      <w:r w:rsidRPr="00FA750E">
        <w:rPr>
          <w:rFonts w:ascii="Courier New" w:eastAsia="SimSun" w:hAnsi="Courier New"/>
          <w:noProof/>
          <w:sz w:val="16"/>
          <w:lang w:eastAsia="ko-KR"/>
        </w:rPr>
        <w:tab/>
      </w:r>
      <w:r w:rsidRPr="00FA750E">
        <w:rPr>
          <w:rFonts w:ascii="Courier New" w:eastAsia="SimSun" w:hAnsi="Courier New"/>
          <w:noProof/>
          <w:sz w:val="16"/>
          <w:lang w:eastAsia="ko-KR"/>
        </w:rPr>
        <w:tab/>
      </w:r>
      <w:r w:rsidRPr="00FA750E">
        <w:rPr>
          <w:rFonts w:ascii="Courier New" w:eastAsia="SimSun" w:hAnsi="Courier New"/>
          <w:noProof/>
          <w:sz w:val="16"/>
          <w:lang w:eastAsia="ko-KR"/>
        </w:rPr>
        <w:tab/>
        <w:t>INTEGER ::= 12</w:t>
      </w:r>
    </w:p>
    <w:p w14:paraId="1BF09CF1" w14:textId="77777777" w:rsidR="00190505" w:rsidRPr="00D236DE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proofErr w:type="spellStart"/>
      <w:r w:rsidRPr="00D236DE">
        <w:rPr>
          <w:rFonts w:ascii="Courier New" w:eastAsia="SimSun" w:hAnsi="Courier New"/>
          <w:snapToGrid w:val="0"/>
          <w:sz w:val="16"/>
          <w:lang w:eastAsia="ko-KR"/>
        </w:rPr>
        <w:t>maxnoofCAGs</w:t>
      </w:r>
      <w:proofErr w:type="spellEnd"/>
      <w:r w:rsidRPr="00D236DE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D236DE">
        <w:rPr>
          <w:rFonts w:ascii="Courier New" w:eastAsia="SimSun" w:hAnsi="Courier New"/>
          <w:noProof/>
          <w:sz w:val="16"/>
          <w:lang w:eastAsia="ko-KR"/>
        </w:rPr>
        <w:t>INTEGER ::= 12</w:t>
      </w:r>
    </w:p>
    <w:p w14:paraId="78C1930D" w14:textId="77777777" w:rsidR="00190505" w:rsidRPr="00D236DE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D236DE">
        <w:rPr>
          <w:rFonts w:ascii="Courier New" w:eastAsia="SimSun" w:hAnsi="Courier New"/>
          <w:snapToGrid w:val="0"/>
          <w:sz w:val="16"/>
          <w:lang w:eastAsia="ko-KR"/>
        </w:rPr>
        <w:t>maxnoofCAGsperPLMN</w:t>
      </w:r>
      <w:proofErr w:type="spellEnd"/>
      <w:r w:rsidRPr="00D236DE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eastAsia="ko-KR"/>
        </w:rPr>
        <w:tab/>
        <w:t>INTEGER ::= 256</w:t>
      </w:r>
    </w:p>
    <w:p w14:paraId="35336132" w14:textId="77777777" w:rsidR="00190505" w:rsidRPr="00D236DE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236DE">
        <w:rPr>
          <w:rFonts w:ascii="Courier New" w:eastAsia="SimSun" w:hAnsi="Courier New"/>
          <w:noProof/>
          <w:snapToGrid w:val="0"/>
          <w:sz w:val="16"/>
          <w:lang w:eastAsia="ko-KR"/>
        </w:rPr>
        <w:t>maxnoofCellIDforMDT</w:t>
      </w:r>
      <w:r w:rsidRPr="00D236D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36D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36D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36D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36D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36D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36D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32</w:t>
      </w:r>
    </w:p>
    <w:p w14:paraId="0F247E3A" w14:textId="77777777" w:rsidR="00190505" w:rsidRPr="00D236DE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proofErr w:type="spellStart"/>
      <w:r w:rsidRPr="00D236DE">
        <w:rPr>
          <w:rFonts w:ascii="Courier New" w:eastAsia="SimSun" w:hAnsi="Courier New"/>
          <w:snapToGrid w:val="0"/>
          <w:sz w:val="16"/>
        </w:rPr>
        <w:t>maxnoofCellsinAoI</w:t>
      </w:r>
      <w:proofErr w:type="spellEnd"/>
      <w:r w:rsidRPr="00D236DE">
        <w:rPr>
          <w:rFonts w:ascii="Courier New" w:eastAsia="SimSun" w:hAnsi="Courier New"/>
          <w:snapToGrid w:val="0"/>
          <w:sz w:val="16"/>
        </w:rPr>
        <w:tab/>
      </w:r>
      <w:r w:rsidRPr="00D236DE">
        <w:rPr>
          <w:rFonts w:ascii="Courier New" w:eastAsia="SimSun" w:hAnsi="Courier New"/>
          <w:snapToGrid w:val="0"/>
          <w:sz w:val="16"/>
        </w:rPr>
        <w:tab/>
      </w:r>
      <w:r w:rsidRPr="00D236DE">
        <w:rPr>
          <w:rFonts w:ascii="Courier New" w:eastAsia="SimSun" w:hAnsi="Courier New"/>
          <w:snapToGrid w:val="0"/>
          <w:sz w:val="16"/>
        </w:rPr>
        <w:tab/>
      </w:r>
      <w:r w:rsidRPr="00D236DE">
        <w:rPr>
          <w:rFonts w:ascii="Courier New" w:eastAsia="SimSun" w:hAnsi="Courier New"/>
          <w:snapToGrid w:val="0"/>
          <w:sz w:val="16"/>
        </w:rPr>
        <w:tab/>
      </w:r>
      <w:r w:rsidRPr="00D236DE">
        <w:rPr>
          <w:rFonts w:ascii="Courier New" w:eastAsia="SimSun" w:hAnsi="Courier New"/>
          <w:snapToGrid w:val="0"/>
          <w:sz w:val="16"/>
        </w:rPr>
        <w:tab/>
      </w:r>
      <w:r w:rsidRPr="00D236DE">
        <w:rPr>
          <w:rFonts w:ascii="Courier New" w:eastAsia="SimSun" w:hAnsi="Courier New"/>
          <w:snapToGrid w:val="0"/>
          <w:sz w:val="16"/>
        </w:rPr>
        <w:tab/>
      </w:r>
      <w:r w:rsidRPr="00D236DE">
        <w:rPr>
          <w:rFonts w:ascii="Courier New" w:eastAsia="SimSun" w:hAnsi="Courier New"/>
          <w:snapToGrid w:val="0"/>
          <w:sz w:val="16"/>
        </w:rPr>
        <w:tab/>
        <w:t>INTEGER ::= 256</w:t>
      </w:r>
    </w:p>
    <w:p w14:paraId="060B405B" w14:textId="77777777" w:rsidR="00190505" w:rsidRPr="00D236DE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D236DE">
        <w:rPr>
          <w:rFonts w:ascii="Courier New" w:eastAsia="SimSun" w:hAnsi="Courier New"/>
          <w:sz w:val="16"/>
          <w:szCs w:val="16"/>
          <w:lang w:eastAsia="ko-KR"/>
        </w:rPr>
        <w:t>maxnoofCellsinUEHistoryInfo</w:t>
      </w:r>
      <w:proofErr w:type="spellEnd"/>
      <w:r w:rsidRPr="00D236DE">
        <w:rPr>
          <w:rFonts w:ascii="Courier New" w:eastAsia="SimSun" w:hAnsi="Courier New"/>
          <w:sz w:val="16"/>
          <w:szCs w:val="16"/>
          <w:lang w:eastAsia="ko-KR"/>
        </w:rPr>
        <w:tab/>
      </w:r>
      <w:r w:rsidRPr="00D236DE">
        <w:rPr>
          <w:rFonts w:ascii="Courier New" w:eastAsia="SimSun" w:hAnsi="Courier New"/>
          <w:sz w:val="16"/>
          <w:szCs w:val="16"/>
          <w:lang w:eastAsia="ko-KR"/>
        </w:rPr>
        <w:tab/>
      </w:r>
      <w:r w:rsidRPr="00D236DE">
        <w:rPr>
          <w:rFonts w:ascii="Courier New" w:eastAsia="SimSun" w:hAnsi="Courier New"/>
          <w:sz w:val="16"/>
          <w:szCs w:val="16"/>
          <w:lang w:eastAsia="ko-KR"/>
        </w:rPr>
        <w:tab/>
      </w:r>
      <w:r w:rsidRPr="00D236DE">
        <w:rPr>
          <w:rFonts w:ascii="Courier New" w:eastAsia="SimSun" w:hAnsi="Courier New"/>
          <w:sz w:val="16"/>
          <w:szCs w:val="16"/>
          <w:lang w:eastAsia="ko-KR"/>
        </w:rPr>
        <w:tab/>
      </w:r>
      <w:r w:rsidRPr="00D236DE">
        <w:rPr>
          <w:rFonts w:ascii="Courier New" w:eastAsia="SimSun" w:hAnsi="Courier New"/>
          <w:sz w:val="16"/>
          <w:szCs w:val="16"/>
          <w:lang w:eastAsia="ko-KR"/>
        </w:rPr>
        <w:tab/>
      </w:r>
      <w:r w:rsidRPr="00D236DE">
        <w:rPr>
          <w:rFonts w:ascii="Courier New" w:eastAsia="SimSun" w:hAnsi="Courier New"/>
          <w:noProof/>
          <w:sz w:val="16"/>
          <w:lang w:eastAsia="ko-KR"/>
        </w:rPr>
        <w:t>INTEGER ::= 16</w:t>
      </w:r>
    </w:p>
    <w:p w14:paraId="78B088E5" w14:textId="77777777" w:rsidR="00190505" w:rsidRPr="00D236DE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236DE">
        <w:rPr>
          <w:rFonts w:ascii="Courier New" w:eastAsia="SimSun" w:hAnsi="Courier New"/>
          <w:noProof/>
          <w:sz w:val="16"/>
          <w:lang w:eastAsia="ko-KR"/>
        </w:rPr>
        <w:t>maxnoofCellsinNG-RANnode</w:t>
      </w:r>
      <w:r w:rsidRPr="00D236DE">
        <w:rPr>
          <w:rFonts w:ascii="Courier New" w:eastAsia="SimSun" w:hAnsi="Courier New"/>
          <w:noProof/>
          <w:sz w:val="16"/>
          <w:lang w:eastAsia="ko-KR"/>
        </w:rPr>
        <w:tab/>
      </w:r>
      <w:r w:rsidRPr="00D236DE">
        <w:rPr>
          <w:rFonts w:ascii="Courier New" w:eastAsia="SimSun" w:hAnsi="Courier New"/>
          <w:noProof/>
          <w:sz w:val="16"/>
          <w:lang w:eastAsia="ko-KR"/>
        </w:rPr>
        <w:tab/>
      </w:r>
      <w:r w:rsidRPr="00D236DE">
        <w:rPr>
          <w:rFonts w:ascii="Courier New" w:eastAsia="SimSun" w:hAnsi="Courier New"/>
          <w:noProof/>
          <w:sz w:val="16"/>
          <w:lang w:eastAsia="ko-KR"/>
        </w:rPr>
        <w:tab/>
      </w:r>
      <w:r w:rsidRPr="00D236DE">
        <w:rPr>
          <w:rFonts w:ascii="Courier New" w:eastAsia="SimSun" w:hAnsi="Courier New"/>
          <w:noProof/>
          <w:sz w:val="16"/>
          <w:lang w:eastAsia="ko-KR"/>
        </w:rPr>
        <w:tab/>
      </w:r>
      <w:r w:rsidRPr="00D236DE">
        <w:rPr>
          <w:rFonts w:ascii="Courier New" w:eastAsia="SimSun" w:hAnsi="Courier New"/>
          <w:noProof/>
          <w:sz w:val="16"/>
          <w:lang w:eastAsia="ko-KR"/>
        </w:rPr>
        <w:tab/>
        <w:t>INTEGER ::= 16384</w:t>
      </w:r>
    </w:p>
    <w:p w14:paraId="2780AEFB" w14:textId="77777777" w:rsidR="00190505" w:rsidRPr="00D236DE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236DE">
        <w:rPr>
          <w:rFonts w:ascii="Courier New" w:eastAsia="SimSun" w:hAnsi="Courier New"/>
          <w:noProof/>
          <w:sz w:val="16"/>
          <w:lang w:eastAsia="ko-KR"/>
        </w:rPr>
        <w:t>maxnoofCellsinRNA</w:t>
      </w:r>
      <w:r w:rsidRPr="00D236DE">
        <w:rPr>
          <w:rFonts w:ascii="Courier New" w:eastAsia="SimSun" w:hAnsi="Courier New"/>
          <w:noProof/>
          <w:sz w:val="16"/>
          <w:lang w:eastAsia="ko-KR"/>
        </w:rPr>
        <w:tab/>
      </w:r>
      <w:r w:rsidRPr="00D236DE">
        <w:rPr>
          <w:rFonts w:ascii="Courier New" w:eastAsia="SimSun" w:hAnsi="Courier New"/>
          <w:noProof/>
          <w:sz w:val="16"/>
          <w:lang w:eastAsia="ko-KR"/>
        </w:rPr>
        <w:tab/>
      </w:r>
      <w:r w:rsidRPr="00D236DE">
        <w:rPr>
          <w:rFonts w:ascii="Courier New" w:eastAsia="SimSun" w:hAnsi="Courier New"/>
          <w:noProof/>
          <w:sz w:val="16"/>
          <w:lang w:eastAsia="ko-KR"/>
        </w:rPr>
        <w:tab/>
      </w:r>
      <w:r w:rsidRPr="00D236DE">
        <w:rPr>
          <w:rFonts w:ascii="Courier New" w:eastAsia="SimSun" w:hAnsi="Courier New"/>
          <w:noProof/>
          <w:sz w:val="16"/>
          <w:lang w:eastAsia="ko-KR"/>
        </w:rPr>
        <w:tab/>
      </w:r>
      <w:r w:rsidRPr="00D236DE">
        <w:rPr>
          <w:rFonts w:ascii="Courier New" w:eastAsia="SimSun" w:hAnsi="Courier New"/>
          <w:noProof/>
          <w:sz w:val="16"/>
          <w:lang w:eastAsia="ko-KR"/>
        </w:rPr>
        <w:tab/>
      </w:r>
      <w:r w:rsidRPr="00D236DE">
        <w:rPr>
          <w:rFonts w:ascii="Courier New" w:eastAsia="SimSun" w:hAnsi="Courier New"/>
          <w:noProof/>
          <w:sz w:val="16"/>
          <w:lang w:eastAsia="ko-KR"/>
        </w:rPr>
        <w:tab/>
      </w:r>
      <w:r w:rsidRPr="00D236DE">
        <w:rPr>
          <w:rFonts w:ascii="Courier New" w:eastAsia="SimSun" w:hAnsi="Courier New"/>
          <w:noProof/>
          <w:sz w:val="16"/>
          <w:lang w:eastAsia="ko-KR"/>
        </w:rPr>
        <w:tab/>
        <w:t>INTEGER ::= 32</w:t>
      </w:r>
    </w:p>
    <w:p w14:paraId="0EC59B5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maxnoofCellsUEMovingTrajectory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INTEGER ::= 16</w:t>
      </w:r>
    </w:p>
    <w:p w14:paraId="4DE52F5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maxnoofDRBs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INTEGER ::= 32</w:t>
      </w:r>
    </w:p>
    <w:p w14:paraId="6C573663" w14:textId="77777777" w:rsidR="00190505" w:rsidRPr="00D236DE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D236DE">
        <w:rPr>
          <w:rFonts w:ascii="Courier New" w:eastAsia="SimSun" w:hAnsi="Courier New"/>
          <w:noProof/>
          <w:sz w:val="16"/>
          <w:lang w:val="sv-SE" w:eastAsia="ko-KR"/>
        </w:rPr>
        <w:t>maxnoofEUTRABands</w:t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  <w:t>INTEGER ::= 16</w:t>
      </w:r>
    </w:p>
    <w:p w14:paraId="68CE5CDD" w14:textId="77777777" w:rsidR="00190505" w:rsidRPr="00D236DE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>maxnoofEUTRABPLMNs</w:t>
      </w: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>INTEGER ::= 6</w:t>
      </w:r>
    </w:p>
    <w:p w14:paraId="4FCD6F83" w14:textId="77777777" w:rsidR="00190505" w:rsidRPr="00D236DE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>maxnoofEPLMNs</w:t>
      </w: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ab/>
        <w:t>INTEGER ::= 15</w:t>
      </w:r>
    </w:p>
    <w:p w14:paraId="173BDDA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maxnoofExtSliceItems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INTEGER ::= 65535</w:t>
      </w:r>
    </w:p>
    <w:p w14:paraId="6EB2A96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>maxnoofEPLMNsplus1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INTEGER ::= 16</w:t>
      </w:r>
    </w:p>
    <w:p w14:paraId="5718CF0B" w14:textId="77777777" w:rsidR="00190505" w:rsidRPr="00D236DE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val="en-US" w:eastAsia="ja-JP"/>
          <w:rPrChange w:id="1708" w:author="Author" w:date="2025-09-04T16:26:00Z" w16du:dateUtc="2025-09-04T14:26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</w:pPr>
      <w:r w:rsidRPr="00D236DE">
        <w:rPr>
          <w:rFonts w:ascii="Courier New" w:eastAsia="MS Mincho" w:hAnsi="Courier New" w:cs="Arial"/>
          <w:noProof/>
          <w:sz w:val="16"/>
          <w:lang w:val="en-US" w:eastAsia="ja-JP"/>
          <w:rPrChange w:id="1709" w:author="Author" w:date="2025-09-04T16:26:00Z" w16du:dateUtc="2025-09-04T14:26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  <w:t>maxnoofForbiddenTACs</w:t>
      </w:r>
      <w:r w:rsidRPr="00D236DE">
        <w:rPr>
          <w:rFonts w:ascii="Courier New" w:eastAsia="MS Mincho" w:hAnsi="Courier New" w:cs="Arial"/>
          <w:noProof/>
          <w:sz w:val="16"/>
          <w:lang w:val="en-US" w:eastAsia="ja-JP"/>
          <w:rPrChange w:id="1710" w:author="Author" w:date="2025-09-04T16:26:00Z" w16du:dateUtc="2025-09-04T14:26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  <w:tab/>
      </w:r>
      <w:r w:rsidRPr="00D236DE">
        <w:rPr>
          <w:rFonts w:ascii="Courier New" w:eastAsia="MS Mincho" w:hAnsi="Courier New" w:cs="Arial"/>
          <w:noProof/>
          <w:sz w:val="16"/>
          <w:lang w:val="en-US" w:eastAsia="ja-JP"/>
          <w:rPrChange w:id="1711" w:author="Author" w:date="2025-09-04T16:26:00Z" w16du:dateUtc="2025-09-04T14:26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  <w:tab/>
      </w:r>
      <w:r w:rsidRPr="00D236DE">
        <w:rPr>
          <w:rFonts w:ascii="Courier New" w:eastAsia="MS Mincho" w:hAnsi="Courier New" w:cs="Arial"/>
          <w:noProof/>
          <w:sz w:val="16"/>
          <w:lang w:val="en-US" w:eastAsia="ja-JP"/>
          <w:rPrChange w:id="1712" w:author="Author" w:date="2025-09-04T16:26:00Z" w16du:dateUtc="2025-09-04T14:26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  <w:tab/>
      </w:r>
      <w:r w:rsidRPr="00D236DE">
        <w:rPr>
          <w:rFonts w:ascii="Courier New" w:eastAsia="MS Mincho" w:hAnsi="Courier New" w:cs="Arial"/>
          <w:noProof/>
          <w:sz w:val="16"/>
          <w:lang w:val="en-US" w:eastAsia="ja-JP"/>
          <w:rPrChange w:id="1713" w:author="Author" w:date="2025-09-04T16:26:00Z" w16du:dateUtc="2025-09-04T14:26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  <w:tab/>
      </w:r>
      <w:r w:rsidRPr="00D236DE">
        <w:rPr>
          <w:rFonts w:ascii="Courier New" w:eastAsia="MS Mincho" w:hAnsi="Courier New" w:cs="Arial"/>
          <w:noProof/>
          <w:sz w:val="16"/>
          <w:lang w:val="en-US" w:eastAsia="ja-JP"/>
          <w:rPrChange w:id="1714" w:author="Author" w:date="2025-09-04T16:26:00Z" w16du:dateUtc="2025-09-04T14:26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  <w:tab/>
      </w:r>
      <w:r w:rsidRPr="00D236DE">
        <w:rPr>
          <w:rFonts w:ascii="Courier New" w:eastAsia="MS Mincho" w:hAnsi="Courier New" w:cs="Arial"/>
          <w:noProof/>
          <w:sz w:val="16"/>
          <w:lang w:val="en-US" w:eastAsia="ja-JP"/>
          <w:rPrChange w:id="1715" w:author="Author" w:date="2025-09-04T16:26:00Z" w16du:dateUtc="2025-09-04T14:26:00Z">
            <w:rPr>
              <w:rFonts w:ascii="Courier New" w:eastAsia="MS Mincho" w:hAnsi="Courier New" w:cs="Arial"/>
              <w:noProof/>
              <w:sz w:val="16"/>
              <w:lang w:eastAsia="ja-JP"/>
            </w:rPr>
          </w:rPrChange>
        </w:rPr>
        <w:tab/>
        <w:t>INTEGER ::= 4096</w:t>
      </w:r>
    </w:p>
    <w:p w14:paraId="6DCBCCE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>maxnoofFreqforMDT</w:t>
      </w: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ab/>
        <w:t>INTEGER ::= 8</w:t>
      </w:r>
    </w:p>
    <w:p w14:paraId="3E80E06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>maxnoofMBSFNEUTRA</w:t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  <w:t>INTEGER ::= 8</w:t>
      </w:r>
    </w:p>
    <w:p w14:paraId="712DE6FF" w14:textId="77777777" w:rsidR="00190505" w:rsidRPr="00D236DE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ko-KR"/>
        </w:rPr>
      </w:pP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>maxnoofMDTPLMNs</w:t>
      </w: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ab/>
        <w:t>INTEGER ::= 16</w:t>
      </w:r>
    </w:p>
    <w:p w14:paraId="0903B01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maxnoofMultiConnectivityMinusOne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INTEGER ::= 3</w:t>
      </w:r>
    </w:p>
    <w:p w14:paraId="6D8701B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maxnoofNeighbours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INTEGER ::= 1024</w:t>
      </w:r>
    </w:p>
    <w:p w14:paraId="6F5B00B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maxnoofNeighPCIforMDT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  <w:t>INTEGER ::= 32</w:t>
      </w:r>
    </w:p>
    <w:p w14:paraId="11371791" w14:textId="77777777" w:rsidR="00190505" w:rsidRPr="00D236DE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>maxnoofNIDs</w:t>
      </w: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napToGrid w:val="0"/>
          <w:sz w:val="16"/>
          <w:lang w:val="sv-SE" w:eastAsia="ko-KR"/>
        </w:rPr>
        <w:tab/>
        <w:t>INTEGER ::= 12</w:t>
      </w:r>
    </w:p>
    <w:p w14:paraId="098FDA3D" w14:textId="77777777" w:rsidR="00190505" w:rsidRPr="00D236DE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D236DE">
        <w:rPr>
          <w:rFonts w:ascii="Courier New" w:eastAsia="SimSun" w:hAnsi="Courier New"/>
          <w:noProof/>
          <w:sz w:val="16"/>
          <w:lang w:val="sv-SE" w:eastAsia="ko-KR"/>
        </w:rPr>
        <w:t>maxnoofNRCellBands</w:t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  <w:t>INTEGER ::= 32</w:t>
      </w:r>
    </w:p>
    <w:p w14:paraId="6EB4115A" w14:textId="77777777" w:rsidR="00190505" w:rsidRPr="00D236DE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D236DE">
        <w:rPr>
          <w:rFonts w:ascii="Courier New" w:eastAsia="MS Mincho" w:hAnsi="Courier New" w:cs="Arial"/>
          <w:noProof/>
          <w:sz w:val="16"/>
          <w:lang w:val="sv-SE" w:eastAsia="ja-JP"/>
        </w:rPr>
        <w:t>m</w:t>
      </w:r>
      <w:r w:rsidRPr="00D236DE">
        <w:rPr>
          <w:rFonts w:ascii="Courier New" w:eastAsia="SimSun" w:hAnsi="Courier New" w:cs="Arial"/>
          <w:noProof/>
          <w:sz w:val="16"/>
          <w:lang w:val="sv-SE" w:eastAsia="ja-JP"/>
        </w:rPr>
        <w:t>axnoofPLMNs</w:t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  <w:t>INTEGER ::= 16</w:t>
      </w:r>
    </w:p>
    <w:p w14:paraId="0D0A9692" w14:textId="77777777" w:rsidR="00190505" w:rsidRPr="00D236DE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D236DE">
        <w:rPr>
          <w:rFonts w:ascii="Courier New" w:eastAsia="SimSun" w:hAnsi="Courier New"/>
          <w:noProof/>
          <w:sz w:val="16"/>
          <w:lang w:val="sv-SE" w:eastAsia="ko-KR"/>
        </w:rPr>
        <w:t>maxnoofPDUSessions</w:t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  <w:t>INTEGER ::= 256</w:t>
      </w:r>
    </w:p>
    <w:p w14:paraId="6A3F0FAA" w14:textId="77777777" w:rsidR="00190505" w:rsidRPr="00D236DE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D236DE">
        <w:rPr>
          <w:rFonts w:ascii="Courier New" w:eastAsia="SimSun" w:hAnsi="Courier New" w:cs="Arial"/>
          <w:noProof/>
          <w:sz w:val="16"/>
          <w:lang w:val="sv-SE"/>
        </w:rPr>
        <w:t>maxnoofProtectedResourcePatterns</w:t>
      </w:r>
      <w:r w:rsidRPr="00D236DE">
        <w:rPr>
          <w:rFonts w:ascii="Courier New" w:eastAsia="SimSun" w:hAnsi="Courier New" w:cs="Arial"/>
          <w:noProof/>
          <w:sz w:val="16"/>
          <w:lang w:val="sv-SE"/>
        </w:rPr>
        <w:tab/>
      </w:r>
      <w:r w:rsidRPr="00D236DE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INTEGER ::= 16</w:t>
      </w:r>
    </w:p>
    <w:p w14:paraId="1048E88B" w14:textId="77777777" w:rsidR="00190505" w:rsidRPr="00D236DE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D236DE">
        <w:rPr>
          <w:rFonts w:ascii="Courier New" w:eastAsia="SimSun" w:hAnsi="Courier New"/>
          <w:sz w:val="16"/>
          <w:lang w:val="sv-SE" w:eastAsia="ko-KR"/>
        </w:rPr>
        <w:t>maxnoofQoSFlows</w:t>
      </w:r>
      <w:r w:rsidRPr="00D236DE">
        <w:rPr>
          <w:rFonts w:ascii="Courier New" w:eastAsia="SimSun" w:hAnsi="Courier New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z w:val="16"/>
          <w:lang w:val="sv-SE" w:eastAsia="ko-KR"/>
        </w:rPr>
        <w:tab/>
        <w:t>INTEGER ::= 64</w:t>
      </w:r>
    </w:p>
    <w:p w14:paraId="580DD2AB" w14:textId="77777777" w:rsidR="00190505" w:rsidRPr="00D236DE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sv-SE" w:eastAsia="ko-KR"/>
        </w:rPr>
      </w:pPr>
      <w:r w:rsidRPr="00D236DE">
        <w:rPr>
          <w:rFonts w:ascii="Courier New" w:eastAsia="SimSun" w:hAnsi="Courier New"/>
          <w:sz w:val="16"/>
          <w:lang w:val="sv-SE" w:eastAsia="ko-KR"/>
        </w:rPr>
        <w:t>maxnoofQoSParaSets</w:t>
      </w:r>
      <w:r w:rsidRPr="00D236DE">
        <w:rPr>
          <w:rFonts w:ascii="Courier New" w:eastAsia="SimSun" w:hAnsi="Courier New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sz w:val="16"/>
          <w:lang w:val="sv-SE" w:eastAsia="ko-KR"/>
        </w:rPr>
        <w:tab/>
        <w:t>INTEGER ::= 8</w:t>
      </w:r>
    </w:p>
    <w:p w14:paraId="2557D07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>maxnoofRANAreaCodes</w:t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  <w:t>INTEGER ::= 32</w:t>
      </w:r>
    </w:p>
    <w:p w14:paraId="34E5907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>maxnoofRANAreasinRNA</w:t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  <w:t>INTEGER ::= 16</w:t>
      </w:r>
    </w:p>
    <w:p w14:paraId="65E31AC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>maxnoofRANNodesinAoI</w:t>
      </w:r>
      <w:r w:rsidRPr="007B5C64">
        <w:rPr>
          <w:rFonts w:ascii="Courier New" w:eastAsia="SimSun" w:hAnsi="Courier New"/>
          <w:noProof/>
          <w:sz w:val="16"/>
          <w:lang w:val="sv-SE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ja-JP"/>
        </w:rPr>
        <w:tab/>
        <w:t>INTEGER ::= 64</w:t>
      </w:r>
    </w:p>
    <w:p w14:paraId="54869144" w14:textId="77777777" w:rsidR="00190505" w:rsidRPr="00D236DE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D236DE">
        <w:rPr>
          <w:rFonts w:ascii="Courier New" w:eastAsia="SimSun" w:hAnsi="Courier New"/>
          <w:noProof/>
          <w:sz w:val="16"/>
          <w:lang w:val="sv-SE" w:eastAsia="ko-KR"/>
        </w:rPr>
        <w:t>maxnoofSCellGroups</w:t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D236DE">
        <w:rPr>
          <w:rFonts w:ascii="Courier New" w:eastAsia="SimSun" w:hAnsi="Courier New"/>
          <w:noProof/>
          <w:sz w:val="16"/>
          <w:lang w:val="sv-SE" w:eastAsia="ko-KR"/>
        </w:rPr>
        <w:tab/>
        <w:t>INTEGER ::= 3</w:t>
      </w:r>
    </w:p>
    <w:p w14:paraId="497FC328" w14:textId="77777777" w:rsidR="00190505" w:rsidRPr="00FA4A10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  <w:rPrChange w:id="1716" w:author="Author" w:date="2025-09-04T16:26:00Z" w16du:dateUtc="2025-09-04T14:26:00Z">
            <w:rPr>
              <w:rFonts w:ascii="Courier New" w:eastAsia="SimSun" w:hAnsi="Courier New"/>
              <w:noProof/>
              <w:sz w:val="16"/>
              <w:lang w:val="sv-SE" w:eastAsia="ko-KR"/>
            </w:rPr>
          </w:rPrChange>
        </w:rPr>
      </w:pPr>
      <w:r w:rsidRPr="00FA4A10">
        <w:rPr>
          <w:rFonts w:ascii="Courier New" w:eastAsia="SimSun" w:hAnsi="Courier New"/>
          <w:noProof/>
          <w:sz w:val="16"/>
          <w:lang w:val="en-US" w:eastAsia="ko-KR"/>
          <w:rPrChange w:id="1717" w:author="Author" w:date="2025-09-04T16:26:00Z" w16du:dateUtc="2025-09-04T14:26:00Z">
            <w:rPr>
              <w:rFonts w:ascii="Courier New" w:eastAsia="SimSun" w:hAnsi="Courier New"/>
              <w:noProof/>
              <w:sz w:val="16"/>
              <w:lang w:val="sv-SE" w:eastAsia="ko-KR"/>
            </w:rPr>
          </w:rPrChange>
        </w:rPr>
        <w:t>maxnoofSCellGroupsplus1</w:t>
      </w:r>
      <w:r w:rsidRPr="00FA4A10">
        <w:rPr>
          <w:rFonts w:ascii="Courier New" w:eastAsia="SimSun" w:hAnsi="Courier New"/>
          <w:noProof/>
          <w:sz w:val="16"/>
          <w:lang w:val="en-US" w:eastAsia="ko-KR"/>
          <w:rPrChange w:id="1718" w:author="Author" w:date="2025-09-04T16:26:00Z" w16du:dateUtc="2025-09-04T14:26:00Z">
            <w:rPr>
              <w:rFonts w:ascii="Courier New" w:eastAsia="SimSun" w:hAnsi="Courier New"/>
              <w:noProof/>
              <w:sz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noProof/>
          <w:sz w:val="16"/>
          <w:lang w:val="en-US" w:eastAsia="ko-KR"/>
          <w:rPrChange w:id="1719" w:author="Author" w:date="2025-09-04T16:26:00Z" w16du:dateUtc="2025-09-04T14:26:00Z">
            <w:rPr>
              <w:rFonts w:ascii="Courier New" w:eastAsia="SimSun" w:hAnsi="Courier New"/>
              <w:noProof/>
              <w:sz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noProof/>
          <w:sz w:val="16"/>
          <w:lang w:val="en-US" w:eastAsia="ko-KR"/>
          <w:rPrChange w:id="1720" w:author="Author" w:date="2025-09-04T16:26:00Z" w16du:dateUtc="2025-09-04T14:26:00Z">
            <w:rPr>
              <w:rFonts w:ascii="Courier New" w:eastAsia="SimSun" w:hAnsi="Courier New"/>
              <w:noProof/>
              <w:sz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noProof/>
          <w:sz w:val="16"/>
          <w:lang w:val="en-US" w:eastAsia="ko-KR"/>
          <w:rPrChange w:id="1721" w:author="Author" w:date="2025-09-04T16:26:00Z" w16du:dateUtc="2025-09-04T14:26:00Z">
            <w:rPr>
              <w:rFonts w:ascii="Courier New" w:eastAsia="SimSun" w:hAnsi="Courier New"/>
              <w:noProof/>
              <w:sz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noProof/>
          <w:sz w:val="16"/>
          <w:lang w:val="en-US" w:eastAsia="ko-KR"/>
          <w:rPrChange w:id="1722" w:author="Author" w:date="2025-09-04T16:26:00Z" w16du:dateUtc="2025-09-04T14:26:00Z">
            <w:rPr>
              <w:rFonts w:ascii="Courier New" w:eastAsia="SimSun" w:hAnsi="Courier New"/>
              <w:noProof/>
              <w:sz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noProof/>
          <w:sz w:val="16"/>
          <w:lang w:val="en-US" w:eastAsia="ko-KR"/>
          <w:rPrChange w:id="1723" w:author="Author" w:date="2025-09-04T16:26:00Z" w16du:dateUtc="2025-09-04T14:26:00Z">
            <w:rPr>
              <w:rFonts w:ascii="Courier New" w:eastAsia="SimSun" w:hAnsi="Courier New"/>
              <w:noProof/>
              <w:sz w:val="16"/>
              <w:lang w:val="sv-SE" w:eastAsia="ko-KR"/>
            </w:rPr>
          </w:rPrChange>
        </w:rPr>
        <w:tab/>
        <w:t>INTEGER ::= 4</w:t>
      </w:r>
    </w:p>
    <w:p w14:paraId="456EAD1F" w14:textId="77777777" w:rsidR="00190505" w:rsidRPr="00FA4A10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  <w:rPrChange w:id="1724" w:author="Author" w:date="2025-09-04T16:26:00Z" w16du:dateUtc="2025-09-04T14:26:00Z">
            <w:rPr>
              <w:rFonts w:ascii="Courier New" w:eastAsia="SimSun" w:hAnsi="Courier New"/>
              <w:snapToGrid w:val="0"/>
              <w:sz w:val="16"/>
              <w:lang w:val="sv-SE" w:eastAsia="ko-KR"/>
            </w:rPr>
          </w:rPrChange>
        </w:rPr>
      </w:pPr>
      <w:proofErr w:type="spellStart"/>
      <w:r w:rsidRPr="00FA4A10">
        <w:rPr>
          <w:rFonts w:ascii="Courier New" w:eastAsia="SimSun" w:hAnsi="Courier New"/>
          <w:snapToGrid w:val="0"/>
          <w:sz w:val="16"/>
          <w:lang w:val="en-US" w:eastAsia="ko-KR"/>
          <w:rPrChange w:id="1725" w:author="Author" w:date="2025-09-04T16:26:00Z" w16du:dateUtc="2025-09-04T14:26:00Z">
            <w:rPr>
              <w:rFonts w:ascii="Courier New" w:eastAsia="SimSun" w:hAnsi="Courier New"/>
              <w:snapToGrid w:val="0"/>
              <w:sz w:val="16"/>
              <w:lang w:val="sv-SE" w:eastAsia="ko-KR"/>
            </w:rPr>
          </w:rPrChange>
        </w:rPr>
        <w:t>maxnoofSensorName</w:t>
      </w:r>
      <w:proofErr w:type="spellEnd"/>
      <w:r w:rsidRPr="00FA4A10">
        <w:rPr>
          <w:rFonts w:ascii="Courier New" w:eastAsia="SimSun" w:hAnsi="Courier New"/>
          <w:snapToGrid w:val="0"/>
          <w:sz w:val="16"/>
          <w:lang w:val="en-US" w:eastAsia="ko-KR"/>
          <w:rPrChange w:id="1726" w:author="Author" w:date="2025-09-04T16:26:00Z" w16du:dateUtc="2025-09-04T14:26:00Z">
            <w:rPr>
              <w:rFonts w:ascii="Courier New" w:eastAsia="SimSun" w:hAnsi="Courier New"/>
              <w:snapToGrid w:val="0"/>
              <w:sz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snapToGrid w:val="0"/>
          <w:sz w:val="16"/>
          <w:lang w:val="en-US" w:eastAsia="ko-KR"/>
          <w:rPrChange w:id="1727" w:author="Author" w:date="2025-09-04T16:26:00Z" w16du:dateUtc="2025-09-04T14:26:00Z">
            <w:rPr>
              <w:rFonts w:ascii="Courier New" w:eastAsia="SimSun" w:hAnsi="Courier New"/>
              <w:snapToGrid w:val="0"/>
              <w:sz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snapToGrid w:val="0"/>
          <w:sz w:val="16"/>
          <w:lang w:val="en-US" w:eastAsia="ko-KR"/>
          <w:rPrChange w:id="1728" w:author="Author" w:date="2025-09-04T16:26:00Z" w16du:dateUtc="2025-09-04T14:26:00Z">
            <w:rPr>
              <w:rFonts w:ascii="Courier New" w:eastAsia="SimSun" w:hAnsi="Courier New"/>
              <w:snapToGrid w:val="0"/>
              <w:sz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snapToGrid w:val="0"/>
          <w:sz w:val="16"/>
          <w:lang w:val="en-US" w:eastAsia="ko-KR"/>
          <w:rPrChange w:id="1729" w:author="Author" w:date="2025-09-04T16:26:00Z" w16du:dateUtc="2025-09-04T14:26:00Z">
            <w:rPr>
              <w:rFonts w:ascii="Courier New" w:eastAsia="SimSun" w:hAnsi="Courier New"/>
              <w:snapToGrid w:val="0"/>
              <w:sz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snapToGrid w:val="0"/>
          <w:sz w:val="16"/>
          <w:lang w:val="en-US" w:eastAsia="ko-KR"/>
          <w:rPrChange w:id="1730" w:author="Author" w:date="2025-09-04T16:26:00Z" w16du:dateUtc="2025-09-04T14:26:00Z">
            <w:rPr>
              <w:rFonts w:ascii="Courier New" w:eastAsia="SimSun" w:hAnsi="Courier New"/>
              <w:snapToGrid w:val="0"/>
              <w:sz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snapToGrid w:val="0"/>
          <w:sz w:val="16"/>
          <w:lang w:val="en-US" w:eastAsia="ko-KR"/>
          <w:rPrChange w:id="1731" w:author="Author" w:date="2025-09-04T16:26:00Z" w16du:dateUtc="2025-09-04T14:26:00Z">
            <w:rPr>
              <w:rFonts w:ascii="Courier New" w:eastAsia="SimSun" w:hAnsi="Courier New"/>
              <w:snapToGrid w:val="0"/>
              <w:sz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snapToGrid w:val="0"/>
          <w:sz w:val="16"/>
          <w:lang w:val="en-US" w:eastAsia="ko-KR"/>
          <w:rPrChange w:id="1732" w:author="Author" w:date="2025-09-04T16:26:00Z" w16du:dateUtc="2025-09-04T14:26:00Z">
            <w:rPr>
              <w:rFonts w:ascii="Courier New" w:eastAsia="SimSun" w:hAnsi="Courier New"/>
              <w:snapToGrid w:val="0"/>
              <w:sz w:val="16"/>
              <w:lang w:val="sv-SE" w:eastAsia="ko-KR"/>
            </w:rPr>
          </w:rPrChange>
        </w:rPr>
        <w:tab/>
        <w:t>INTEGER ::= 3</w:t>
      </w:r>
    </w:p>
    <w:p w14:paraId="41F46510" w14:textId="77777777" w:rsidR="00190505" w:rsidRPr="00FA4A10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  <w:rPrChange w:id="1733" w:author="Author" w:date="2025-09-04T16:26:00Z" w16du:dateUtc="2025-09-04T14:26:00Z">
            <w:rPr>
              <w:rFonts w:ascii="Courier New" w:eastAsia="SimSun" w:hAnsi="Courier New"/>
              <w:noProof/>
              <w:snapToGrid w:val="0"/>
              <w:sz w:val="16"/>
              <w:lang w:val="sv-SE" w:eastAsia="ko-KR"/>
            </w:rPr>
          </w:rPrChange>
        </w:rPr>
      </w:pPr>
      <w:r w:rsidRPr="00FA4A10">
        <w:rPr>
          <w:rFonts w:ascii="Courier New" w:eastAsia="SimSun" w:hAnsi="Courier New"/>
          <w:noProof/>
          <w:sz w:val="16"/>
          <w:lang w:val="en-US" w:eastAsia="ko-KR"/>
          <w:rPrChange w:id="1734" w:author="Author" w:date="2025-09-04T16:26:00Z" w16du:dateUtc="2025-09-04T14:26:00Z">
            <w:rPr>
              <w:rFonts w:ascii="Courier New" w:eastAsia="SimSun" w:hAnsi="Courier New"/>
              <w:noProof/>
              <w:sz w:val="16"/>
              <w:lang w:val="sv-SE" w:eastAsia="ko-KR"/>
            </w:rPr>
          </w:rPrChange>
        </w:rPr>
        <w:t>maxnoofSliceItems</w:t>
      </w:r>
      <w:r w:rsidRPr="00FA4A10">
        <w:rPr>
          <w:rFonts w:ascii="Courier New" w:eastAsia="SimSun" w:hAnsi="Courier New"/>
          <w:noProof/>
          <w:sz w:val="16"/>
          <w:lang w:val="en-US" w:eastAsia="ko-KR"/>
          <w:rPrChange w:id="1735" w:author="Author" w:date="2025-09-04T16:26:00Z" w16du:dateUtc="2025-09-04T14:26:00Z">
            <w:rPr>
              <w:rFonts w:ascii="Courier New" w:eastAsia="SimSun" w:hAnsi="Courier New"/>
              <w:noProof/>
              <w:sz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noProof/>
          <w:sz w:val="16"/>
          <w:lang w:val="en-US" w:eastAsia="ko-KR"/>
          <w:rPrChange w:id="1736" w:author="Author" w:date="2025-09-04T16:26:00Z" w16du:dateUtc="2025-09-04T14:26:00Z">
            <w:rPr>
              <w:rFonts w:ascii="Courier New" w:eastAsia="SimSun" w:hAnsi="Courier New"/>
              <w:noProof/>
              <w:sz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noProof/>
          <w:snapToGrid w:val="0"/>
          <w:sz w:val="16"/>
          <w:lang w:val="en-US" w:eastAsia="ko-KR"/>
          <w:rPrChange w:id="1737" w:author="Author" w:date="2025-09-04T16:26:00Z" w16du:dateUtc="2025-09-04T14:26:00Z">
            <w:rPr>
              <w:rFonts w:ascii="Courier New" w:eastAsia="SimSun" w:hAnsi="Courier New"/>
              <w:noProof/>
              <w:snapToGrid w:val="0"/>
              <w:sz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noProof/>
          <w:snapToGrid w:val="0"/>
          <w:sz w:val="16"/>
          <w:lang w:val="en-US" w:eastAsia="ko-KR"/>
          <w:rPrChange w:id="1738" w:author="Author" w:date="2025-09-04T16:26:00Z" w16du:dateUtc="2025-09-04T14:26:00Z">
            <w:rPr>
              <w:rFonts w:ascii="Courier New" w:eastAsia="SimSun" w:hAnsi="Courier New"/>
              <w:noProof/>
              <w:snapToGrid w:val="0"/>
              <w:sz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noProof/>
          <w:snapToGrid w:val="0"/>
          <w:sz w:val="16"/>
          <w:lang w:val="en-US" w:eastAsia="ko-KR"/>
          <w:rPrChange w:id="1739" w:author="Author" w:date="2025-09-04T16:26:00Z" w16du:dateUtc="2025-09-04T14:26:00Z">
            <w:rPr>
              <w:rFonts w:ascii="Courier New" w:eastAsia="SimSun" w:hAnsi="Courier New"/>
              <w:noProof/>
              <w:snapToGrid w:val="0"/>
              <w:sz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noProof/>
          <w:snapToGrid w:val="0"/>
          <w:sz w:val="16"/>
          <w:lang w:val="en-US" w:eastAsia="ko-KR"/>
          <w:rPrChange w:id="1740" w:author="Author" w:date="2025-09-04T16:26:00Z" w16du:dateUtc="2025-09-04T14:26:00Z">
            <w:rPr>
              <w:rFonts w:ascii="Courier New" w:eastAsia="SimSun" w:hAnsi="Courier New"/>
              <w:noProof/>
              <w:snapToGrid w:val="0"/>
              <w:sz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noProof/>
          <w:snapToGrid w:val="0"/>
          <w:sz w:val="16"/>
          <w:lang w:val="en-US" w:eastAsia="ko-KR"/>
          <w:rPrChange w:id="1741" w:author="Author" w:date="2025-09-04T16:26:00Z" w16du:dateUtc="2025-09-04T14:26:00Z">
            <w:rPr>
              <w:rFonts w:ascii="Courier New" w:eastAsia="SimSun" w:hAnsi="Courier New"/>
              <w:noProof/>
              <w:snapToGrid w:val="0"/>
              <w:sz w:val="16"/>
              <w:lang w:val="sv-SE" w:eastAsia="ko-KR"/>
            </w:rPr>
          </w:rPrChange>
        </w:rPr>
        <w:tab/>
        <w:t>INTEGER ::= 1024</w:t>
      </w:r>
    </w:p>
    <w:p w14:paraId="57D5F8BE" w14:textId="77777777" w:rsidR="00190505" w:rsidRPr="00FA4A10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  <w:rPrChange w:id="1742" w:author="Author" w:date="2025-09-04T16:26:00Z" w16du:dateUtc="2025-09-04T14:26:00Z">
            <w:rPr>
              <w:rFonts w:ascii="Courier New" w:eastAsia="SimSun" w:hAnsi="Courier New"/>
              <w:noProof/>
              <w:snapToGrid w:val="0"/>
              <w:sz w:val="16"/>
              <w:lang w:val="sv-SE" w:eastAsia="ko-KR"/>
            </w:rPr>
          </w:rPrChange>
        </w:rPr>
      </w:pPr>
      <w:proofErr w:type="spellStart"/>
      <w:r w:rsidRPr="00FA4A10">
        <w:rPr>
          <w:rFonts w:ascii="Courier New" w:eastAsia="SimSun" w:hAnsi="Courier New"/>
          <w:snapToGrid w:val="0"/>
          <w:sz w:val="16"/>
          <w:lang w:val="en-US" w:eastAsia="ko-KR"/>
          <w:rPrChange w:id="1743" w:author="Author" w:date="2025-09-04T16:26:00Z" w16du:dateUtc="2025-09-04T14:26:00Z">
            <w:rPr>
              <w:rFonts w:ascii="Courier New" w:eastAsia="SimSun" w:hAnsi="Courier New"/>
              <w:snapToGrid w:val="0"/>
              <w:sz w:val="16"/>
              <w:lang w:val="sv-SE" w:eastAsia="ko-KR"/>
            </w:rPr>
          </w:rPrChange>
        </w:rPr>
        <w:t>maxnoofSNPNIDs</w:t>
      </w:r>
      <w:proofErr w:type="spellEnd"/>
      <w:r w:rsidRPr="00FA4A10">
        <w:rPr>
          <w:rFonts w:ascii="Courier New" w:eastAsia="SimSun" w:hAnsi="Courier New"/>
          <w:snapToGrid w:val="0"/>
          <w:sz w:val="16"/>
          <w:lang w:val="en-US" w:eastAsia="ko-KR"/>
          <w:rPrChange w:id="1744" w:author="Author" w:date="2025-09-04T16:26:00Z" w16du:dateUtc="2025-09-04T14:26:00Z">
            <w:rPr>
              <w:rFonts w:ascii="Courier New" w:eastAsia="SimSun" w:hAnsi="Courier New"/>
              <w:snapToGrid w:val="0"/>
              <w:sz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snapToGrid w:val="0"/>
          <w:sz w:val="16"/>
          <w:lang w:val="en-US" w:eastAsia="ko-KR"/>
          <w:rPrChange w:id="1745" w:author="Author" w:date="2025-09-04T16:26:00Z" w16du:dateUtc="2025-09-04T14:26:00Z">
            <w:rPr>
              <w:rFonts w:ascii="Courier New" w:eastAsia="SimSun" w:hAnsi="Courier New"/>
              <w:snapToGrid w:val="0"/>
              <w:sz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snapToGrid w:val="0"/>
          <w:sz w:val="16"/>
          <w:lang w:val="en-US" w:eastAsia="ko-KR"/>
          <w:rPrChange w:id="1746" w:author="Author" w:date="2025-09-04T16:26:00Z" w16du:dateUtc="2025-09-04T14:26:00Z">
            <w:rPr>
              <w:rFonts w:ascii="Courier New" w:eastAsia="SimSun" w:hAnsi="Courier New"/>
              <w:snapToGrid w:val="0"/>
              <w:sz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snapToGrid w:val="0"/>
          <w:sz w:val="16"/>
          <w:lang w:val="en-US" w:eastAsia="ko-KR"/>
          <w:rPrChange w:id="1747" w:author="Author" w:date="2025-09-04T16:26:00Z" w16du:dateUtc="2025-09-04T14:26:00Z">
            <w:rPr>
              <w:rFonts w:ascii="Courier New" w:eastAsia="SimSun" w:hAnsi="Courier New"/>
              <w:snapToGrid w:val="0"/>
              <w:sz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snapToGrid w:val="0"/>
          <w:sz w:val="16"/>
          <w:lang w:val="en-US" w:eastAsia="ko-KR"/>
          <w:rPrChange w:id="1748" w:author="Author" w:date="2025-09-04T16:26:00Z" w16du:dateUtc="2025-09-04T14:26:00Z">
            <w:rPr>
              <w:rFonts w:ascii="Courier New" w:eastAsia="SimSun" w:hAnsi="Courier New"/>
              <w:snapToGrid w:val="0"/>
              <w:sz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snapToGrid w:val="0"/>
          <w:sz w:val="16"/>
          <w:lang w:val="en-US" w:eastAsia="ko-KR"/>
          <w:rPrChange w:id="1749" w:author="Author" w:date="2025-09-04T16:26:00Z" w16du:dateUtc="2025-09-04T14:26:00Z">
            <w:rPr>
              <w:rFonts w:ascii="Courier New" w:eastAsia="SimSun" w:hAnsi="Courier New"/>
              <w:snapToGrid w:val="0"/>
              <w:sz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snapToGrid w:val="0"/>
          <w:sz w:val="16"/>
          <w:lang w:val="en-US" w:eastAsia="ko-KR"/>
          <w:rPrChange w:id="1750" w:author="Author" w:date="2025-09-04T16:26:00Z" w16du:dateUtc="2025-09-04T14:26:00Z">
            <w:rPr>
              <w:rFonts w:ascii="Courier New" w:eastAsia="SimSun" w:hAnsi="Courier New"/>
              <w:snapToGrid w:val="0"/>
              <w:sz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snapToGrid w:val="0"/>
          <w:sz w:val="16"/>
          <w:lang w:val="en-US" w:eastAsia="ko-KR"/>
          <w:rPrChange w:id="1751" w:author="Author" w:date="2025-09-04T16:26:00Z" w16du:dateUtc="2025-09-04T14:26:00Z">
            <w:rPr>
              <w:rFonts w:ascii="Courier New" w:eastAsia="SimSun" w:hAnsi="Courier New"/>
              <w:snapToGrid w:val="0"/>
              <w:sz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noProof/>
          <w:sz w:val="16"/>
          <w:lang w:val="en-US" w:eastAsia="ja-JP"/>
          <w:rPrChange w:id="1752" w:author="Author" w:date="2025-09-04T16:26:00Z" w16du:dateUtc="2025-09-04T14:26:00Z">
            <w:rPr>
              <w:rFonts w:ascii="Courier New" w:eastAsia="SimSun" w:hAnsi="Courier New"/>
              <w:noProof/>
              <w:sz w:val="16"/>
              <w:lang w:val="sv-SE" w:eastAsia="ja-JP"/>
            </w:rPr>
          </w:rPrChange>
        </w:rPr>
        <w:t>INTEGER ::= 12</w:t>
      </w:r>
    </w:p>
    <w:p w14:paraId="46B47A5F" w14:textId="77777777" w:rsidR="00190505" w:rsidRPr="00FA4A10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  <w:rPrChange w:id="1753" w:author="Author" w:date="2025-09-04T16:26:00Z" w16du:dateUtc="2025-09-04T14:26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</w:pPr>
      <w:r w:rsidRPr="00FA4A10">
        <w:rPr>
          <w:rFonts w:ascii="Courier New" w:eastAsia="SimSun" w:hAnsi="Courier New"/>
          <w:noProof/>
          <w:sz w:val="16"/>
          <w:lang w:val="en-US" w:eastAsia="ja-JP"/>
          <w:rPrChange w:id="1754" w:author="Author" w:date="2025-09-04T16:26:00Z" w16du:dateUtc="2025-09-04T14:26:00Z">
            <w:rPr>
              <w:rFonts w:ascii="Courier New" w:eastAsia="SimSun" w:hAnsi="Courier New"/>
              <w:noProof/>
              <w:sz w:val="16"/>
              <w:lang w:val="sv-SE" w:eastAsia="ja-JP"/>
            </w:rPr>
          </w:rPrChange>
        </w:rPr>
        <w:t>maxnoofsupportedPLMNs</w:t>
      </w:r>
      <w:r w:rsidRPr="00FA4A10">
        <w:rPr>
          <w:rFonts w:ascii="Courier New" w:eastAsia="SimSun" w:hAnsi="Courier New"/>
          <w:noProof/>
          <w:sz w:val="16"/>
          <w:lang w:val="en-US" w:eastAsia="ja-JP"/>
          <w:rPrChange w:id="1755" w:author="Author" w:date="2025-09-04T16:26:00Z" w16du:dateUtc="2025-09-04T14:26:00Z">
            <w:rPr>
              <w:rFonts w:ascii="Courier New" w:eastAsia="SimSun" w:hAnsi="Courier New"/>
              <w:noProof/>
              <w:sz w:val="16"/>
              <w:lang w:val="sv-SE" w:eastAsia="ja-JP"/>
            </w:rPr>
          </w:rPrChange>
        </w:rPr>
        <w:tab/>
      </w:r>
      <w:r w:rsidRPr="00FA4A10">
        <w:rPr>
          <w:rFonts w:ascii="Courier New" w:eastAsia="SimSun" w:hAnsi="Courier New"/>
          <w:noProof/>
          <w:sz w:val="16"/>
          <w:lang w:val="en-US" w:eastAsia="ja-JP"/>
          <w:rPrChange w:id="1756" w:author="Author" w:date="2025-09-04T16:26:00Z" w16du:dateUtc="2025-09-04T14:26:00Z">
            <w:rPr>
              <w:rFonts w:ascii="Courier New" w:eastAsia="SimSun" w:hAnsi="Courier New"/>
              <w:noProof/>
              <w:sz w:val="16"/>
              <w:lang w:val="sv-SE" w:eastAsia="ja-JP"/>
            </w:rPr>
          </w:rPrChange>
        </w:rPr>
        <w:tab/>
      </w:r>
      <w:r w:rsidRPr="00FA4A10">
        <w:rPr>
          <w:rFonts w:ascii="Courier New" w:eastAsia="SimSun" w:hAnsi="Courier New"/>
          <w:noProof/>
          <w:sz w:val="16"/>
          <w:lang w:val="en-US" w:eastAsia="ja-JP"/>
          <w:rPrChange w:id="1757" w:author="Author" w:date="2025-09-04T16:26:00Z" w16du:dateUtc="2025-09-04T14:26:00Z">
            <w:rPr>
              <w:rFonts w:ascii="Courier New" w:eastAsia="SimSun" w:hAnsi="Courier New"/>
              <w:noProof/>
              <w:sz w:val="16"/>
              <w:lang w:val="sv-SE" w:eastAsia="ja-JP"/>
            </w:rPr>
          </w:rPrChange>
        </w:rPr>
        <w:tab/>
      </w:r>
      <w:r w:rsidRPr="00FA4A10">
        <w:rPr>
          <w:rFonts w:ascii="Courier New" w:eastAsia="SimSun" w:hAnsi="Courier New"/>
          <w:noProof/>
          <w:sz w:val="16"/>
          <w:lang w:val="en-US" w:eastAsia="ja-JP"/>
          <w:rPrChange w:id="1758" w:author="Author" w:date="2025-09-04T16:26:00Z" w16du:dateUtc="2025-09-04T14:26:00Z">
            <w:rPr>
              <w:rFonts w:ascii="Courier New" w:eastAsia="SimSun" w:hAnsi="Courier New"/>
              <w:noProof/>
              <w:sz w:val="16"/>
              <w:lang w:val="sv-SE" w:eastAsia="ja-JP"/>
            </w:rPr>
          </w:rPrChange>
        </w:rPr>
        <w:tab/>
      </w:r>
      <w:r w:rsidRPr="00FA4A10">
        <w:rPr>
          <w:rFonts w:ascii="Courier New" w:eastAsia="SimSun" w:hAnsi="Courier New"/>
          <w:noProof/>
          <w:sz w:val="16"/>
          <w:lang w:val="en-US" w:eastAsia="ja-JP"/>
          <w:rPrChange w:id="1759" w:author="Author" w:date="2025-09-04T16:26:00Z" w16du:dateUtc="2025-09-04T14:26:00Z">
            <w:rPr>
              <w:rFonts w:ascii="Courier New" w:eastAsia="SimSun" w:hAnsi="Courier New"/>
              <w:noProof/>
              <w:sz w:val="16"/>
              <w:lang w:val="sv-SE" w:eastAsia="ja-JP"/>
            </w:rPr>
          </w:rPrChange>
        </w:rPr>
        <w:tab/>
      </w:r>
      <w:r w:rsidRPr="00FA4A10">
        <w:rPr>
          <w:rFonts w:ascii="Courier New" w:eastAsia="SimSun" w:hAnsi="Courier New"/>
          <w:noProof/>
          <w:sz w:val="16"/>
          <w:lang w:val="en-US" w:eastAsia="ja-JP"/>
          <w:rPrChange w:id="1760" w:author="Author" w:date="2025-09-04T16:26:00Z" w16du:dateUtc="2025-09-04T14:26:00Z">
            <w:rPr>
              <w:rFonts w:ascii="Courier New" w:eastAsia="SimSun" w:hAnsi="Courier New"/>
              <w:noProof/>
              <w:sz w:val="16"/>
              <w:lang w:val="sv-SE" w:eastAsia="ja-JP"/>
            </w:rPr>
          </w:rPrChange>
        </w:rPr>
        <w:tab/>
        <w:t>INTEGER ::= 12</w:t>
      </w:r>
    </w:p>
    <w:p w14:paraId="14C77731" w14:textId="77777777" w:rsidR="00190505" w:rsidRPr="00FA4A10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ko-KR"/>
          <w:rPrChange w:id="1761" w:author="Author" w:date="2025-09-04T16:26:00Z" w16du:dateUtc="2025-09-04T14:26:00Z">
            <w:rPr>
              <w:rFonts w:ascii="Courier New" w:eastAsia="SimSun" w:hAnsi="Courier New"/>
              <w:noProof/>
              <w:sz w:val="16"/>
              <w:lang w:val="sv-SE" w:eastAsia="ko-KR"/>
            </w:rPr>
          </w:rPrChange>
        </w:rPr>
      </w:pPr>
      <w:proofErr w:type="spellStart"/>
      <w:r w:rsidRPr="00FA4A10">
        <w:rPr>
          <w:rFonts w:ascii="Courier New" w:eastAsia="SimSun" w:hAnsi="Courier New"/>
          <w:sz w:val="16"/>
          <w:szCs w:val="16"/>
          <w:lang w:val="en-US" w:eastAsia="ko-KR"/>
          <w:rPrChange w:id="1762" w:author="Author" w:date="2025-09-04T16:26:00Z" w16du:dateUtc="2025-09-04T14:26:00Z">
            <w:rPr>
              <w:rFonts w:ascii="Courier New" w:eastAsia="SimSun" w:hAnsi="Courier New"/>
              <w:sz w:val="16"/>
              <w:szCs w:val="16"/>
              <w:lang w:val="sv-SE" w:eastAsia="ko-KR"/>
            </w:rPr>
          </w:rPrChange>
        </w:rPr>
        <w:t>maxnoofsupportedTACs</w:t>
      </w:r>
      <w:proofErr w:type="spellEnd"/>
      <w:r w:rsidRPr="00FA4A10">
        <w:rPr>
          <w:rFonts w:ascii="Courier New" w:eastAsia="SimSun" w:hAnsi="Courier New"/>
          <w:sz w:val="16"/>
          <w:szCs w:val="16"/>
          <w:lang w:val="en-US" w:eastAsia="ko-KR"/>
          <w:rPrChange w:id="1763" w:author="Author" w:date="2025-09-04T16:26:00Z" w16du:dateUtc="2025-09-04T14:26:00Z">
            <w:rPr>
              <w:rFonts w:ascii="Courier New" w:eastAsia="SimSun" w:hAnsi="Courier New"/>
              <w:sz w:val="16"/>
              <w:szCs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sz w:val="16"/>
          <w:szCs w:val="16"/>
          <w:lang w:val="en-US" w:eastAsia="ko-KR"/>
          <w:rPrChange w:id="1764" w:author="Author" w:date="2025-09-04T16:26:00Z" w16du:dateUtc="2025-09-04T14:26:00Z">
            <w:rPr>
              <w:rFonts w:ascii="Courier New" w:eastAsia="SimSun" w:hAnsi="Courier New"/>
              <w:sz w:val="16"/>
              <w:szCs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sz w:val="16"/>
          <w:szCs w:val="16"/>
          <w:lang w:val="en-US" w:eastAsia="ko-KR"/>
          <w:rPrChange w:id="1765" w:author="Author" w:date="2025-09-04T16:26:00Z" w16du:dateUtc="2025-09-04T14:26:00Z">
            <w:rPr>
              <w:rFonts w:ascii="Courier New" w:eastAsia="SimSun" w:hAnsi="Courier New"/>
              <w:sz w:val="16"/>
              <w:szCs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sz w:val="16"/>
          <w:szCs w:val="16"/>
          <w:lang w:val="en-US" w:eastAsia="ko-KR"/>
          <w:rPrChange w:id="1766" w:author="Author" w:date="2025-09-04T16:26:00Z" w16du:dateUtc="2025-09-04T14:26:00Z">
            <w:rPr>
              <w:rFonts w:ascii="Courier New" w:eastAsia="SimSun" w:hAnsi="Courier New"/>
              <w:sz w:val="16"/>
              <w:szCs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sz w:val="16"/>
          <w:szCs w:val="16"/>
          <w:lang w:val="en-US" w:eastAsia="ko-KR"/>
          <w:rPrChange w:id="1767" w:author="Author" w:date="2025-09-04T16:26:00Z" w16du:dateUtc="2025-09-04T14:26:00Z">
            <w:rPr>
              <w:rFonts w:ascii="Courier New" w:eastAsia="SimSun" w:hAnsi="Courier New"/>
              <w:sz w:val="16"/>
              <w:szCs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sz w:val="16"/>
          <w:szCs w:val="16"/>
          <w:lang w:val="en-US" w:eastAsia="ko-KR"/>
          <w:rPrChange w:id="1768" w:author="Author" w:date="2025-09-04T16:26:00Z" w16du:dateUtc="2025-09-04T14:26:00Z">
            <w:rPr>
              <w:rFonts w:ascii="Courier New" w:eastAsia="SimSun" w:hAnsi="Courier New"/>
              <w:sz w:val="16"/>
              <w:szCs w:val="16"/>
              <w:lang w:val="sv-SE" w:eastAsia="ko-KR"/>
            </w:rPr>
          </w:rPrChange>
        </w:rPr>
        <w:tab/>
        <w:t>INTEGER ::= 256</w:t>
      </w:r>
    </w:p>
    <w:p w14:paraId="43343CC3" w14:textId="77777777" w:rsidR="00190505" w:rsidRPr="00FA4A10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  <w:rPrChange w:id="1769" w:author="Author" w:date="2025-09-04T16:26:00Z" w16du:dateUtc="2025-09-04T14:26:00Z">
            <w:rPr>
              <w:rFonts w:ascii="Courier New" w:eastAsia="SimSun" w:hAnsi="Courier New"/>
              <w:noProof/>
              <w:snapToGrid w:val="0"/>
              <w:sz w:val="16"/>
              <w:lang w:val="sv-SE" w:eastAsia="ko-KR"/>
            </w:rPr>
          </w:rPrChange>
        </w:rPr>
      </w:pPr>
      <w:r w:rsidRPr="00FA4A10">
        <w:rPr>
          <w:rFonts w:ascii="Courier New" w:eastAsia="SimSun" w:hAnsi="Courier New"/>
          <w:noProof/>
          <w:snapToGrid w:val="0"/>
          <w:sz w:val="16"/>
          <w:lang w:val="en-US" w:eastAsia="ko-KR"/>
          <w:rPrChange w:id="1770" w:author="Author" w:date="2025-09-04T16:26:00Z" w16du:dateUtc="2025-09-04T14:26:00Z">
            <w:rPr>
              <w:rFonts w:ascii="Courier New" w:eastAsia="SimSun" w:hAnsi="Courier New"/>
              <w:noProof/>
              <w:snapToGrid w:val="0"/>
              <w:sz w:val="16"/>
              <w:lang w:val="sv-SE" w:eastAsia="ko-KR"/>
            </w:rPr>
          </w:rPrChange>
        </w:rPr>
        <w:t>maxnoofTAforMDT</w:t>
      </w:r>
      <w:r w:rsidRPr="00FA4A10">
        <w:rPr>
          <w:rFonts w:ascii="Courier New" w:eastAsia="SimSun" w:hAnsi="Courier New"/>
          <w:noProof/>
          <w:snapToGrid w:val="0"/>
          <w:sz w:val="16"/>
          <w:lang w:val="en-US" w:eastAsia="ko-KR"/>
          <w:rPrChange w:id="1771" w:author="Author" w:date="2025-09-04T16:26:00Z" w16du:dateUtc="2025-09-04T14:26:00Z">
            <w:rPr>
              <w:rFonts w:ascii="Courier New" w:eastAsia="SimSun" w:hAnsi="Courier New"/>
              <w:noProof/>
              <w:snapToGrid w:val="0"/>
              <w:sz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noProof/>
          <w:snapToGrid w:val="0"/>
          <w:sz w:val="16"/>
          <w:lang w:val="en-US" w:eastAsia="ko-KR"/>
          <w:rPrChange w:id="1772" w:author="Author" w:date="2025-09-04T16:26:00Z" w16du:dateUtc="2025-09-04T14:26:00Z">
            <w:rPr>
              <w:rFonts w:ascii="Courier New" w:eastAsia="SimSun" w:hAnsi="Courier New"/>
              <w:noProof/>
              <w:snapToGrid w:val="0"/>
              <w:sz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noProof/>
          <w:snapToGrid w:val="0"/>
          <w:sz w:val="16"/>
          <w:lang w:val="en-US" w:eastAsia="ko-KR"/>
          <w:rPrChange w:id="1773" w:author="Author" w:date="2025-09-04T16:26:00Z" w16du:dateUtc="2025-09-04T14:26:00Z">
            <w:rPr>
              <w:rFonts w:ascii="Courier New" w:eastAsia="SimSun" w:hAnsi="Courier New"/>
              <w:noProof/>
              <w:snapToGrid w:val="0"/>
              <w:sz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noProof/>
          <w:snapToGrid w:val="0"/>
          <w:sz w:val="16"/>
          <w:lang w:val="en-US" w:eastAsia="ko-KR"/>
          <w:rPrChange w:id="1774" w:author="Author" w:date="2025-09-04T16:26:00Z" w16du:dateUtc="2025-09-04T14:26:00Z">
            <w:rPr>
              <w:rFonts w:ascii="Courier New" w:eastAsia="SimSun" w:hAnsi="Courier New"/>
              <w:noProof/>
              <w:snapToGrid w:val="0"/>
              <w:sz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noProof/>
          <w:snapToGrid w:val="0"/>
          <w:sz w:val="16"/>
          <w:lang w:val="en-US" w:eastAsia="ko-KR"/>
          <w:rPrChange w:id="1775" w:author="Author" w:date="2025-09-04T16:26:00Z" w16du:dateUtc="2025-09-04T14:26:00Z">
            <w:rPr>
              <w:rFonts w:ascii="Courier New" w:eastAsia="SimSun" w:hAnsi="Courier New"/>
              <w:noProof/>
              <w:snapToGrid w:val="0"/>
              <w:sz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noProof/>
          <w:snapToGrid w:val="0"/>
          <w:sz w:val="16"/>
          <w:lang w:val="en-US" w:eastAsia="ko-KR"/>
          <w:rPrChange w:id="1776" w:author="Author" w:date="2025-09-04T16:26:00Z" w16du:dateUtc="2025-09-04T14:26:00Z">
            <w:rPr>
              <w:rFonts w:ascii="Courier New" w:eastAsia="SimSun" w:hAnsi="Courier New"/>
              <w:noProof/>
              <w:snapToGrid w:val="0"/>
              <w:sz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noProof/>
          <w:snapToGrid w:val="0"/>
          <w:sz w:val="16"/>
          <w:lang w:val="en-US" w:eastAsia="ko-KR"/>
          <w:rPrChange w:id="1777" w:author="Author" w:date="2025-09-04T16:26:00Z" w16du:dateUtc="2025-09-04T14:26:00Z">
            <w:rPr>
              <w:rFonts w:ascii="Courier New" w:eastAsia="SimSun" w:hAnsi="Courier New"/>
              <w:noProof/>
              <w:snapToGrid w:val="0"/>
              <w:sz w:val="16"/>
              <w:lang w:val="sv-SE" w:eastAsia="ko-KR"/>
            </w:rPr>
          </w:rPrChange>
        </w:rPr>
        <w:tab/>
      </w:r>
      <w:r w:rsidRPr="00FA4A10">
        <w:rPr>
          <w:rFonts w:ascii="Courier New" w:eastAsia="SimSun" w:hAnsi="Courier New"/>
          <w:noProof/>
          <w:snapToGrid w:val="0"/>
          <w:sz w:val="16"/>
          <w:lang w:val="en-US" w:eastAsia="ko-KR"/>
          <w:rPrChange w:id="1778" w:author="Author" w:date="2025-09-04T16:26:00Z" w16du:dateUtc="2025-09-04T14:26:00Z">
            <w:rPr>
              <w:rFonts w:ascii="Courier New" w:eastAsia="SimSun" w:hAnsi="Courier New"/>
              <w:noProof/>
              <w:snapToGrid w:val="0"/>
              <w:sz w:val="16"/>
              <w:lang w:val="sv-SE" w:eastAsia="ko-KR"/>
            </w:rPr>
          </w:rPrChange>
        </w:rPr>
        <w:tab/>
        <w:t>INTEGER ::= 8</w:t>
      </w:r>
    </w:p>
    <w:p w14:paraId="460BD3E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sv-SE"/>
        </w:rPr>
        <w:t>maxnoofTAI</w:t>
      </w:r>
      <w:r w:rsidRPr="007B5C64">
        <w:rPr>
          <w:rFonts w:ascii="Courier New" w:eastAsia="SimSun" w:hAnsi="Courier New"/>
          <w:snapToGrid w:val="0"/>
          <w:sz w:val="16"/>
          <w:lang w:val="sv-SE"/>
        </w:rPr>
        <w:tab/>
      </w:r>
      <w:r w:rsidRPr="007B5C64">
        <w:rPr>
          <w:rFonts w:ascii="Courier New" w:eastAsia="SimSun" w:hAnsi="Courier New"/>
          <w:snapToGrid w:val="0"/>
          <w:sz w:val="16"/>
          <w:lang w:val="sv-SE"/>
        </w:rPr>
        <w:tab/>
      </w:r>
      <w:r w:rsidRPr="007B5C64">
        <w:rPr>
          <w:rFonts w:ascii="Courier New" w:eastAsia="SimSun" w:hAnsi="Courier New"/>
          <w:snapToGrid w:val="0"/>
          <w:sz w:val="16"/>
          <w:lang w:val="sv-SE"/>
        </w:rPr>
        <w:tab/>
      </w:r>
      <w:r w:rsidRPr="007B5C64">
        <w:rPr>
          <w:rFonts w:ascii="Courier New" w:eastAsia="SimSun" w:hAnsi="Courier New"/>
          <w:snapToGrid w:val="0"/>
          <w:sz w:val="16"/>
          <w:lang w:val="sv-SE"/>
        </w:rPr>
        <w:tab/>
      </w:r>
      <w:r w:rsidRPr="007B5C64">
        <w:rPr>
          <w:rFonts w:ascii="Courier New" w:eastAsia="SimSun" w:hAnsi="Courier New"/>
          <w:snapToGrid w:val="0"/>
          <w:sz w:val="16"/>
          <w:lang w:val="sv-SE"/>
        </w:rPr>
        <w:tab/>
      </w:r>
      <w:r w:rsidRPr="007B5C64">
        <w:rPr>
          <w:rFonts w:ascii="Courier New" w:eastAsia="SimSun" w:hAnsi="Courier New"/>
          <w:snapToGrid w:val="0"/>
          <w:sz w:val="16"/>
          <w:lang w:val="sv-SE"/>
        </w:rPr>
        <w:tab/>
      </w:r>
      <w:r w:rsidRPr="007B5C64">
        <w:rPr>
          <w:rFonts w:ascii="Courier New" w:eastAsia="SimSun" w:hAnsi="Courier New"/>
          <w:snapToGrid w:val="0"/>
          <w:sz w:val="16"/>
          <w:lang w:val="sv-SE"/>
        </w:rPr>
        <w:tab/>
      </w:r>
      <w:r w:rsidRPr="007B5C64">
        <w:rPr>
          <w:rFonts w:ascii="Courier New" w:eastAsia="SimSun" w:hAnsi="Courier New"/>
          <w:snapToGrid w:val="0"/>
          <w:sz w:val="16"/>
          <w:lang w:val="sv-SE"/>
        </w:rPr>
        <w:tab/>
      </w:r>
      <w:r w:rsidRPr="007B5C64">
        <w:rPr>
          <w:rFonts w:ascii="Courier New" w:eastAsia="SimSun" w:hAnsi="Courier New"/>
          <w:snapToGrid w:val="0"/>
          <w:sz w:val="16"/>
          <w:lang w:val="sv-SE"/>
        </w:rPr>
        <w:tab/>
        <w:t>INTEGER ::= 16</w:t>
      </w:r>
    </w:p>
    <w:p w14:paraId="4ECC9D8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sv-SE"/>
        </w:rPr>
        <w:t>maxnoofTAIsinAoI</w:t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  <w:t>INTEGER ::= 16</w:t>
      </w:r>
    </w:p>
    <w:p w14:paraId="1AC3493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>maxnooftimeperiods</w:t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  <w:t>INTEGER ::= 2</w:t>
      </w:r>
    </w:p>
    <w:p w14:paraId="50DD67C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>maxnoofTNLAssociations</w:t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INTEGER ::= 32</w:t>
      </w:r>
    </w:p>
    <w:p w14:paraId="58E3F79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>maxnoofUEContexts</w:t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INTEGER ::= 8192</w:t>
      </w:r>
    </w:p>
    <w:p w14:paraId="3C9F419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>maxNRARFCN</w:t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  <w:t>INTEGER ::= 3279165</w:t>
      </w:r>
    </w:p>
    <w:p w14:paraId="44A310F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>maxNrOfErrors</w:t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  <w:t>INTEGER ::= 256</w:t>
      </w:r>
    </w:p>
    <w:p w14:paraId="3ECFDEC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>maxnoofslots</w:t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  <w:t>INTEGER ::= 5120</w:t>
      </w:r>
    </w:p>
    <w:p w14:paraId="47A15CF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>maxnoofExtTLAs</w:t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  <w:t>INTEGER ::= 16</w:t>
      </w:r>
    </w:p>
    <w:p w14:paraId="14785B2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lastRenderedPageBreak/>
        <w:t>maxnoofGTPTLAs</w:t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  <w:t>INTEGER ::= 16</w:t>
      </w:r>
    </w:p>
    <w:p w14:paraId="684EB95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>maxnoofCHOcells</w:t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  <w:t>INTEGER ::= 8</w:t>
      </w:r>
    </w:p>
    <w:p w14:paraId="2F284ED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sv-SE"/>
        </w:rPr>
      </w:pPr>
      <w:r w:rsidRPr="007B5C64">
        <w:rPr>
          <w:rFonts w:ascii="Courier New" w:eastAsia="SimSun" w:hAnsi="Courier New"/>
          <w:bCs/>
          <w:noProof/>
          <w:sz w:val="16"/>
          <w:szCs w:val="18"/>
          <w:lang w:val="sv-SE" w:eastAsia="ja-JP"/>
        </w:rPr>
        <w:t>maxnoof</w:t>
      </w:r>
      <w:r w:rsidRPr="007B5C64">
        <w:rPr>
          <w:rFonts w:ascii="Courier New" w:eastAsia="SimSun" w:hAnsi="Courier New" w:hint="eastAsia"/>
          <w:bCs/>
          <w:noProof/>
          <w:sz w:val="16"/>
          <w:szCs w:val="18"/>
          <w:lang w:val="sv-SE"/>
        </w:rPr>
        <w:t>PC5QoSFlow</w:t>
      </w:r>
      <w:r w:rsidRPr="007B5C64">
        <w:rPr>
          <w:rFonts w:ascii="Courier New" w:eastAsia="SimSun" w:hAnsi="Courier New"/>
          <w:bCs/>
          <w:noProof/>
          <w:sz w:val="16"/>
          <w:szCs w:val="18"/>
          <w:lang w:val="sv-SE" w:eastAsia="ja-JP"/>
        </w:rPr>
        <w:t>s</w:t>
      </w: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 xml:space="preserve"> </w:t>
      </w:r>
      <w:r w:rsidRPr="007B5C64">
        <w:rPr>
          <w:rFonts w:ascii="Courier New" w:eastAsia="SimSun" w:hAnsi="Courier New" w:hint="eastAsia"/>
          <w:snapToGrid w:val="0"/>
          <w:sz w:val="16"/>
          <w:lang w:val="sv-SE"/>
        </w:rPr>
        <w:tab/>
      </w:r>
      <w:r w:rsidRPr="007B5C64">
        <w:rPr>
          <w:rFonts w:ascii="Courier New" w:eastAsia="SimSun" w:hAnsi="Courier New" w:hint="eastAsia"/>
          <w:snapToGrid w:val="0"/>
          <w:sz w:val="16"/>
          <w:lang w:val="sv-SE"/>
        </w:rPr>
        <w:tab/>
      </w:r>
      <w:r w:rsidRPr="007B5C64">
        <w:rPr>
          <w:rFonts w:ascii="Courier New" w:eastAsia="SimSun" w:hAnsi="Courier New" w:hint="eastAsia"/>
          <w:snapToGrid w:val="0"/>
          <w:sz w:val="16"/>
          <w:lang w:val="sv-SE"/>
        </w:rPr>
        <w:tab/>
      </w:r>
      <w:r w:rsidRPr="007B5C64">
        <w:rPr>
          <w:rFonts w:ascii="Courier New" w:eastAsia="SimSun" w:hAnsi="Courier New" w:hint="eastAsia"/>
          <w:snapToGrid w:val="0"/>
          <w:sz w:val="16"/>
          <w:lang w:val="sv-SE"/>
        </w:rPr>
        <w:tab/>
      </w:r>
      <w:r w:rsidRPr="007B5C64">
        <w:rPr>
          <w:rFonts w:ascii="Courier New" w:eastAsia="SimSun" w:hAnsi="Courier New" w:hint="eastAsia"/>
          <w:snapToGrid w:val="0"/>
          <w:sz w:val="16"/>
          <w:lang w:val="sv-SE"/>
        </w:rPr>
        <w:tab/>
      </w:r>
      <w:r w:rsidRPr="007B5C64">
        <w:rPr>
          <w:rFonts w:ascii="Courier New" w:eastAsia="SimSun" w:hAnsi="Courier New" w:hint="eastAsia"/>
          <w:snapToGrid w:val="0"/>
          <w:sz w:val="16"/>
          <w:lang w:val="sv-SE"/>
        </w:rPr>
        <w:tab/>
      </w:r>
      <w:r w:rsidRPr="007B5C64">
        <w:rPr>
          <w:rFonts w:ascii="Courier New" w:eastAsia="SimSun" w:hAnsi="Courier New" w:hint="eastAsia"/>
          <w:snapToGrid w:val="0"/>
          <w:sz w:val="16"/>
          <w:lang w:val="sv-SE"/>
        </w:rPr>
        <w:tab/>
      </w: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>INTEGER ::= 2064</w:t>
      </w:r>
    </w:p>
    <w:p w14:paraId="38645B1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>maxnoofSSBAreas</w:t>
      </w:r>
      <w:r w:rsidRPr="007B5C64">
        <w:rPr>
          <w:rFonts w:ascii="Courier New" w:eastAsia="SimSun" w:hAnsi="Courier New" w:hint="eastAsia"/>
          <w:snapToGrid w:val="0"/>
          <w:sz w:val="16"/>
          <w:lang w:val="sv-SE"/>
        </w:rPr>
        <w:tab/>
      </w:r>
      <w:r w:rsidRPr="007B5C64">
        <w:rPr>
          <w:rFonts w:ascii="Courier New" w:eastAsia="SimSun" w:hAnsi="Courier New" w:hint="eastAsia"/>
          <w:snapToGrid w:val="0"/>
          <w:sz w:val="16"/>
          <w:lang w:val="sv-SE"/>
        </w:rPr>
        <w:tab/>
      </w:r>
      <w:r w:rsidRPr="007B5C64">
        <w:rPr>
          <w:rFonts w:ascii="Courier New" w:eastAsia="SimSun" w:hAnsi="Courier New" w:hint="eastAsia"/>
          <w:snapToGrid w:val="0"/>
          <w:sz w:val="16"/>
          <w:lang w:val="sv-SE"/>
        </w:rPr>
        <w:tab/>
      </w:r>
      <w:r w:rsidRPr="007B5C64">
        <w:rPr>
          <w:rFonts w:ascii="Courier New" w:eastAsia="SimSun" w:hAnsi="Courier New" w:hint="eastAsia"/>
          <w:snapToGrid w:val="0"/>
          <w:sz w:val="16"/>
          <w:lang w:val="sv-SE"/>
        </w:rPr>
        <w:tab/>
      </w:r>
      <w:r w:rsidRPr="007B5C64">
        <w:rPr>
          <w:rFonts w:ascii="Courier New" w:eastAsia="SimSun" w:hAnsi="Courier New" w:hint="eastAsia"/>
          <w:snapToGrid w:val="0"/>
          <w:sz w:val="16"/>
          <w:lang w:val="sv-SE"/>
        </w:rPr>
        <w:tab/>
      </w:r>
      <w:r w:rsidRPr="007B5C64">
        <w:rPr>
          <w:rFonts w:ascii="Courier New" w:eastAsia="SimSun" w:hAnsi="Courier New" w:hint="eastAsia"/>
          <w:snapToGrid w:val="0"/>
          <w:sz w:val="16"/>
          <w:lang w:val="sv-SE"/>
        </w:rPr>
        <w:tab/>
      </w:r>
      <w:r w:rsidRPr="007B5C64">
        <w:rPr>
          <w:rFonts w:ascii="Courier New" w:eastAsia="SimSun" w:hAnsi="Courier New" w:hint="eastAsia"/>
          <w:snapToGrid w:val="0"/>
          <w:sz w:val="16"/>
          <w:lang w:val="sv-SE"/>
        </w:rPr>
        <w:tab/>
      </w:r>
      <w:r w:rsidRPr="007B5C64">
        <w:rPr>
          <w:rFonts w:ascii="Courier New" w:eastAsia="SimSun" w:hAnsi="Courier New"/>
          <w:snapToGrid w:val="0"/>
          <w:sz w:val="16"/>
          <w:lang w:val="sv-SE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>INTEGER ::= 64</w:t>
      </w:r>
    </w:p>
    <w:p w14:paraId="7D07D09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>maxnoofRAReports</w:t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  <w:t>INTEGER ::= 64</w:t>
      </w:r>
    </w:p>
    <w:p w14:paraId="2FDAB42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>maxnoofNRSCSs</w:t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  <w:t>INTEGER ::= 5</w:t>
      </w:r>
    </w:p>
    <w:p w14:paraId="743F3BD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>maxnoofPhysicalResourceBlocks</w:t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  <w:t>INTEGER ::= 275</w:t>
      </w:r>
    </w:p>
    <w:p w14:paraId="38E8E12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>maxnoofAdditionalPDCPDuplicationTNL</w:t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INTEGER ::= 2</w:t>
      </w:r>
    </w:p>
    <w:p w14:paraId="591395A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maxnoofRLCDuplicationstate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INTEGER ::= 3</w:t>
      </w:r>
    </w:p>
    <w:p w14:paraId="5F5FF4E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maxnoofWLANName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  <w:t>INTEGER ::= 4</w:t>
      </w:r>
    </w:p>
    <w:p w14:paraId="7F42998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maxnoofNonAnchorCarrierFreqConfig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INTEGER ::= 15</w:t>
      </w:r>
    </w:p>
    <w:p w14:paraId="3908D3E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>maxnoofDataForwardingTunneltoE-UTRAN</w:t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  <w:t>INTEGER ::= 256</w:t>
      </w:r>
    </w:p>
    <w:p w14:paraId="22B6AC3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val="sv-SE" w:eastAsia="ko-KR"/>
        </w:rPr>
        <w:t>maxnoofMBS</w:t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>F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sv-SE" w:eastAsia="ko-KR"/>
        </w:rPr>
        <w:t>SAs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sv-SE" w:eastAsia="ko-KR"/>
        </w:rPr>
        <w:t>INTEGER ::= 256</w:t>
      </w:r>
    </w:p>
    <w:p w14:paraId="54F9D5F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sz w:val="16"/>
          <w:szCs w:val="16"/>
          <w:lang w:val="sv-SE" w:eastAsia="ko-KR"/>
        </w:rPr>
        <w:t>maxnoofUEIDIndicesforMBSPaging</w:t>
      </w:r>
      <w:r w:rsidRPr="007B5C64">
        <w:rPr>
          <w:rFonts w:ascii="Courier New" w:eastAsia="SimSun" w:hAnsi="Courier New"/>
          <w:sz w:val="16"/>
          <w:szCs w:val="16"/>
          <w:lang w:val="sv-SE" w:eastAsia="ko-KR"/>
        </w:rPr>
        <w:tab/>
      </w:r>
      <w:r w:rsidRPr="007B5C64">
        <w:rPr>
          <w:rFonts w:ascii="Courier New" w:eastAsia="SimSun" w:hAnsi="Courier New"/>
          <w:sz w:val="16"/>
          <w:szCs w:val="16"/>
          <w:lang w:val="sv-SE" w:eastAsia="ko-KR"/>
        </w:rPr>
        <w:tab/>
      </w:r>
      <w:r w:rsidRPr="007B5C64">
        <w:rPr>
          <w:rFonts w:ascii="Courier New" w:eastAsia="SimSun" w:hAnsi="Courier New"/>
          <w:sz w:val="16"/>
          <w:szCs w:val="16"/>
          <w:lang w:val="sv-SE" w:eastAsia="ko-KR"/>
        </w:rPr>
        <w:tab/>
      </w:r>
      <w:r w:rsidRPr="007B5C64">
        <w:rPr>
          <w:rFonts w:ascii="Courier New" w:eastAsia="SimSun" w:hAnsi="Courier New"/>
          <w:sz w:val="16"/>
          <w:szCs w:val="16"/>
          <w:lang w:val="sv-SE" w:eastAsia="ko-KR"/>
        </w:rPr>
        <w:tab/>
        <w:t>INTEGER ::= 4096</w:t>
      </w:r>
    </w:p>
    <w:p w14:paraId="0F92DEC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lang w:val="sv-SE" w:eastAsia="ko-KR"/>
        </w:rPr>
      </w:pPr>
      <w:bookmarkStart w:id="1779" w:name="MCCQCTEMPBM_00000368"/>
      <w:r w:rsidRPr="007B5C64">
        <w:rPr>
          <w:rFonts w:ascii="Courier New" w:eastAsia="SimSun" w:hAnsi="Courier New" w:cs="Courier New"/>
          <w:snapToGrid w:val="0"/>
          <w:sz w:val="16"/>
          <w:lang w:val="sv-SE" w:eastAsia="ko-KR"/>
        </w:rPr>
        <w:t>maxnoofMBSQoSFlows</w:t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  <w:t>INTEGER ::= 64</w:t>
      </w:r>
    </w:p>
    <w:p w14:paraId="1078E43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lang w:val="sv-SE" w:eastAsia="ko-KR"/>
        </w:rPr>
      </w:pPr>
      <w:r w:rsidRPr="007B5C64">
        <w:rPr>
          <w:rFonts w:ascii="Courier New" w:eastAsia="SimSun" w:hAnsi="Courier New" w:cs="Courier New"/>
          <w:snapToGrid w:val="0"/>
          <w:sz w:val="16"/>
          <w:lang w:val="sv-SE" w:eastAsia="ko-KR"/>
        </w:rPr>
        <w:t>maxnoofMRBs</w:t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  <w:t>INTEGER ::= 32</w:t>
      </w:r>
    </w:p>
    <w:p w14:paraId="08D7D1C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z w:val="16"/>
          <w:lang w:val="sv-SE" w:eastAsia="ko-KR"/>
        </w:rPr>
      </w:pPr>
      <w:r w:rsidRPr="007B5C64">
        <w:rPr>
          <w:rFonts w:ascii="Courier New" w:eastAsia="SimSun" w:hAnsi="Courier New" w:cs="Courier New"/>
          <w:sz w:val="16"/>
          <w:lang w:val="sv-SE" w:eastAsia="ko-KR"/>
        </w:rPr>
        <w:t>maxnoofCellsforMBS</w:t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  <w:t>INTEGER ::= 8192</w:t>
      </w:r>
    </w:p>
    <w:p w14:paraId="5A9655F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ymbol" w:hAnsi="Courier New" w:cs="Courier New"/>
          <w:snapToGrid w:val="0"/>
          <w:sz w:val="16"/>
          <w:lang w:val="sv-SE" w:eastAsia="ko-KR"/>
        </w:rPr>
      </w:pPr>
      <w:r w:rsidRPr="007B5C64">
        <w:rPr>
          <w:rFonts w:ascii="Courier New" w:eastAsia="Symbol" w:hAnsi="Courier New" w:cs="Courier New"/>
          <w:snapToGrid w:val="0"/>
          <w:sz w:val="16"/>
          <w:lang w:val="sv-SE" w:eastAsia="ko-KR"/>
        </w:rPr>
        <w:t>maxnoofMBSServiceAreaInformation</w:t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  <w:t>INTEGER ::= 256</w:t>
      </w:r>
    </w:p>
    <w:p w14:paraId="546CCCC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 w:cs="Courier New"/>
          <w:sz w:val="16"/>
          <w:lang w:val="sv-SE" w:eastAsia="ko-KR"/>
        </w:rPr>
        <w:t>maxnoofTAIforMBS</w:t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  <w:t>INTEGER ::= 1024</w:t>
      </w:r>
    </w:p>
    <w:p w14:paraId="6CF9E02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sv-SE"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sv-SE" w:eastAsia="ko-KR"/>
        </w:rPr>
        <w:t>maxnoofAssociatedMBSSessions</w:t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  <w:t>INTEGER ::= 32</w:t>
      </w:r>
    </w:p>
    <w:p w14:paraId="49188EB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lang w:val="sv-SE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sv-SE" w:eastAsia="ko-KR"/>
        </w:rPr>
        <w:t>maxnoofMBSSessions</w:t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val="sv-SE" w:eastAsia="ko-KR"/>
        </w:rPr>
        <w:tab/>
        <w:t>INTEGER ::= 256</w:t>
      </w:r>
    </w:p>
    <w:bookmarkEnd w:id="1779"/>
    <w:p w14:paraId="4E288B0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>maxnoof</w:t>
      </w:r>
      <w:r w:rsidRPr="007B5C64">
        <w:rPr>
          <w:rFonts w:ascii="Courier New" w:eastAsia="SimSun" w:hAnsi="Courier New"/>
          <w:noProof/>
          <w:sz w:val="16"/>
          <w:lang w:val="sv-SE"/>
        </w:rPr>
        <w:t>SuccessfulHO</w:t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>Reports</w:t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  <w:t>INTEGER ::= 64</w:t>
      </w:r>
    </w:p>
    <w:p w14:paraId="046B59E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>maxnoofPSCellsPerSN</w:t>
      </w: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sv-SE" w:eastAsia="ko-KR"/>
        </w:rPr>
        <w:tab/>
        <w:t>INTEGER ::= 8</w:t>
      </w:r>
    </w:p>
    <w:p w14:paraId="2563AC4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ja-JP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>maxnoofNR-UChannelIDs</w:t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  <w:t xml:space="preserve">INTEGER ::= </w:t>
      </w:r>
      <w:r w:rsidRPr="007B5C64">
        <w:rPr>
          <w:rFonts w:ascii="Courier New" w:eastAsia="SimSun" w:hAnsi="Courier New"/>
          <w:noProof/>
          <w:sz w:val="16"/>
          <w:lang w:val="sv-SE" w:eastAsia="ja-JP"/>
        </w:rPr>
        <w:t>16</w:t>
      </w:r>
    </w:p>
    <w:p w14:paraId="7BD5320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ja-JP"/>
        </w:rPr>
        <w:t>maxnoofCellsinCHO</w:t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  <w:t>INTEGER ::= 8</w:t>
      </w:r>
    </w:p>
    <w:p w14:paraId="3CEE0C2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ja-JP"/>
        </w:rPr>
        <w:t>maxnoofCHO</w:t>
      </w:r>
      <w:r w:rsidRPr="007B5C64">
        <w:rPr>
          <w:rFonts w:ascii="Courier New" w:eastAsia="SimSun" w:hAnsi="Courier New" w:hint="eastAsia"/>
          <w:noProof/>
          <w:sz w:val="16"/>
        </w:rPr>
        <w:t>ex</w:t>
      </w:r>
      <w:r w:rsidRPr="007B5C64">
        <w:rPr>
          <w:rFonts w:ascii="Courier New" w:eastAsia="SimSun" w:hAnsi="Courier New"/>
          <w:noProof/>
          <w:sz w:val="16"/>
        </w:rPr>
        <w:t>ecutioncond</w:t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INTEGER ::= 2</w:t>
      </w:r>
    </w:p>
    <w:p w14:paraId="13549ED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z w:val="16"/>
          <w:lang w:eastAsia="ko-KR"/>
        </w:rPr>
        <w:t>maxnoofServedCellsIAB</w:t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  <w:t>INTEGER ::= 512</w:t>
      </w:r>
    </w:p>
    <w:p w14:paraId="305D745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7B5C64">
        <w:rPr>
          <w:rFonts w:ascii="Courier New" w:eastAsia="Malgun Gothic" w:hAnsi="Courier New"/>
          <w:noProof/>
          <w:sz w:val="16"/>
          <w:lang w:eastAsia="ko-KR"/>
        </w:rPr>
        <w:t>maxnoofServingCells</w:t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z w:val="16"/>
          <w:lang w:eastAsia="ko-KR"/>
        </w:rPr>
        <w:tab/>
        <w:t>INTEGER ::= 32</w:t>
      </w:r>
    </w:p>
    <w:p w14:paraId="0C4430B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maxnoofBHInfo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z w:val="16"/>
          <w:lang w:eastAsia="ko-KR"/>
        </w:rPr>
        <w:t>INTEGER ::= 1024</w:t>
      </w:r>
    </w:p>
    <w:p w14:paraId="2F0D24B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maxnoofTrafficIndexEntries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1024</w:t>
      </w:r>
    </w:p>
    <w:p w14:paraId="264714B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maxnoofTLAsIAB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INTEGER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1024</w:t>
      </w:r>
    </w:p>
    <w:p w14:paraId="0FF38BB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maxnoofBAPControlPDURLCCHs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z w:val="16"/>
          <w:lang w:eastAsia="ko-KR"/>
        </w:rPr>
        <w:t>INTEGER ::= 2</w:t>
      </w:r>
    </w:p>
    <w:p w14:paraId="0D43213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7B5C64">
        <w:rPr>
          <w:rFonts w:ascii="Courier New" w:eastAsia="SimSun" w:hAnsi="Courier New"/>
          <w:noProof/>
          <w:sz w:val="16"/>
          <w:lang w:eastAsia="en-GB"/>
        </w:rPr>
        <w:t>maxnoofIABSTCInfo</w:t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  <w:t>INTEGER ::= 45</w:t>
      </w:r>
    </w:p>
    <w:p w14:paraId="635E87A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7B5C64">
        <w:rPr>
          <w:rFonts w:ascii="Courier New" w:eastAsia="SimSun" w:hAnsi="Courier New"/>
          <w:noProof/>
          <w:sz w:val="16"/>
          <w:lang w:eastAsia="en-GB"/>
        </w:rPr>
        <w:t>maxnoofSymbols</w:t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  <w:t>INTEGER ::= 14</w:t>
      </w:r>
    </w:p>
    <w:p w14:paraId="3C8827B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7B5C64">
        <w:rPr>
          <w:rFonts w:ascii="Courier New" w:eastAsia="SimSun" w:hAnsi="Courier New"/>
          <w:noProof/>
          <w:sz w:val="16"/>
          <w:lang w:eastAsia="en-GB"/>
        </w:rPr>
        <w:t>maxnoofDUFSlots</w:t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  <w:t>INTEGER ::= 320</w:t>
      </w:r>
    </w:p>
    <w:p w14:paraId="4E680A2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7B5C64">
        <w:rPr>
          <w:rFonts w:ascii="Courier New" w:eastAsia="SimSun" w:hAnsi="Courier New"/>
          <w:noProof/>
          <w:sz w:val="16"/>
          <w:lang w:eastAsia="en-GB"/>
        </w:rPr>
        <w:t>maxnoofHSNASlots</w:t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  <w:t>INTEGER ::= 5120</w:t>
      </w:r>
    </w:p>
    <w:p w14:paraId="0859FA8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7B5C64">
        <w:rPr>
          <w:rFonts w:ascii="Courier New" w:eastAsia="SimSun" w:hAnsi="Courier New"/>
          <w:noProof/>
          <w:sz w:val="16"/>
          <w:lang w:eastAsia="en-GB"/>
        </w:rPr>
        <w:t>maxnoofRBsetsPerCell</w:t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  <w:t>INTEGER ::= 8</w:t>
      </w:r>
    </w:p>
    <w:p w14:paraId="7EED7CC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7B5C64">
        <w:rPr>
          <w:rFonts w:ascii="Courier New" w:eastAsia="SimSun" w:hAnsi="Courier New"/>
          <w:noProof/>
          <w:sz w:val="16"/>
          <w:lang w:eastAsia="en-GB"/>
        </w:rPr>
        <w:t>maxnoofRBsetsPerCell1</w:t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  <w:t>INTEGER ::= 7</w:t>
      </w:r>
    </w:p>
    <w:p w14:paraId="77DA1AF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7B5C64">
        <w:rPr>
          <w:rFonts w:ascii="Courier New" w:eastAsia="SimSun" w:hAnsi="Courier New"/>
          <w:noProof/>
          <w:sz w:val="16"/>
          <w:lang w:eastAsia="en-GB"/>
        </w:rPr>
        <w:t>maxnoofChildIABNodes</w:t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ab/>
        <w:t>INTEGER ::= 1024</w:t>
      </w:r>
    </w:p>
    <w:p w14:paraId="054A5D9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maxnoofPSCellCandidates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8</w:t>
      </w:r>
    </w:p>
    <w:p w14:paraId="10F613B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maxnoofTargetSNs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INTEGER ::= 8</w:t>
      </w:r>
    </w:p>
    <w:p w14:paraId="4B5E6E5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maxnoofUEAppLayerMeas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INTEGER ::= 16</w:t>
      </w:r>
    </w:p>
    <w:p w14:paraId="00BB5E1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maxnoofSNSSAIforQMC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INTEGER ::= 16</w:t>
      </w:r>
    </w:p>
    <w:p w14:paraId="2F1650F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maxnoofCellIDforQMC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INTEGER ::= 32</w:t>
      </w:r>
    </w:p>
    <w:p w14:paraId="062C995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maxnoofPLMNforQMC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INTEGER ::= 16</w:t>
      </w:r>
    </w:p>
    <w:p w14:paraId="7803E89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maxnoofTAforQMC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  <w:t>INTEGER ::= 8</w:t>
      </w:r>
    </w:p>
    <w:p w14:paraId="48FE2D8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maxnoofMTCItems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INTEGER ::= 16</w:t>
      </w:r>
    </w:p>
    <w:p w14:paraId="5A2649D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maxnoofCSIRSconfigurations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INTEGER ::= 96</w:t>
      </w:r>
    </w:p>
    <w:p w14:paraId="09ECCD1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maxnoofCSIRSneighbourCells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INTEGER ::= 16</w:t>
      </w:r>
    </w:p>
    <w:p w14:paraId="5C841C4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maxnoofCSIRSneighbourCellsInMTC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INTEGER ::= 16</w:t>
      </w:r>
    </w:p>
    <w:p w14:paraId="533EC45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maxnoofNeighbour-NG-RAN-Nodes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INTEGER ::= 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256</w:t>
      </w:r>
    </w:p>
    <w:p w14:paraId="29FEF59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>maxnoofSRBs</w:t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>INTEGER ::= 5</w:t>
      </w:r>
    </w:p>
    <w:p w14:paraId="351FFC8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val="sv-SE" w:eastAsia="ko-KR"/>
        </w:rPr>
      </w:pPr>
      <w:r w:rsidRPr="007B5C64">
        <w:rPr>
          <w:rFonts w:ascii="Courier New" w:eastAsia="DengXian" w:hAnsi="Courier New"/>
          <w:noProof/>
          <w:sz w:val="16"/>
          <w:lang w:val="sv-SE" w:eastAsia="ko-KR"/>
        </w:rPr>
        <w:t>maxnoofSMBR</w:t>
      </w:r>
      <w:r w:rsidRPr="007B5C64">
        <w:rPr>
          <w:rFonts w:ascii="Courier New" w:eastAsia="DengXia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DengXia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DengXia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DengXia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DengXia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DengXia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DengXia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DengXia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DengXian" w:hAnsi="Courier New"/>
          <w:noProof/>
          <w:sz w:val="16"/>
          <w:lang w:val="sv-SE" w:eastAsia="ko-KR"/>
        </w:rPr>
        <w:tab/>
        <w:t>INTEGER ::= 8</w:t>
      </w:r>
    </w:p>
    <w:p w14:paraId="272828C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lastRenderedPageBreak/>
        <w:t>maxnoofNSAGs</w:t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INTEGER ::= 256</w:t>
      </w:r>
    </w:p>
    <w:p w14:paraId="4AB2252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>maxnoofTargetSNsMinusOne</w:t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DengXian" w:hAnsi="Courier New"/>
          <w:noProof/>
          <w:sz w:val="16"/>
          <w:lang w:val="sv-SE" w:eastAsia="ko-KR"/>
        </w:rPr>
        <w:t>INTEGER ::= 7</w:t>
      </w:r>
    </w:p>
    <w:p w14:paraId="2F490DF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>maxnoofThresholds</w:t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en-GB"/>
        </w:rPr>
        <w:t>ForExcessPacketDelay</w:t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INTEGER ::= 255</w:t>
      </w:r>
    </w:p>
    <w:p w14:paraId="20AA3FD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>maxnoofESNPNs</w:t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INTEGER ::= 15</w:t>
      </w:r>
    </w:p>
    <w:p w14:paraId="3E5FAC90" w14:textId="77777777" w:rsidR="00190505" w:rsidRPr="00FA750E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  <w:rPrChange w:id="1780" w:author="Nianshan" w:date="2025-09-05T14:02:00Z" w16du:dateUtc="2025-09-05T12:02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</w:pPr>
      <w:r w:rsidRPr="00FA750E">
        <w:rPr>
          <w:rFonts w:ascii="Courier New" w:eastAsia="SimSun" w:hAnsi="Courier New"/>
          <w:noProof/>
          <w:snapToGrid w:val="0"/>
          <w:sz w:val="16"/>
          <w:lang w:val="sv-SE" w:eastAsia="ko-KR"/>
          <w:rPrChange w:id="1781" w:author="Nianshan" w:date="2025-09-05T14:02:00Z" w16du:dateUtc="2025-09-05T12:02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>maxnoof</w:t>
      </w:r>
      <w:r w:rsidRPr="00FA750E">
        <w:rPr>
          <w:rFonts w:ascii="Courier New" w:eastAsia="SimSun" w:hAnsi="Courier New"/>
          <w:noProof/>
          <w:sz w:val="16"/>
          <w:lang w:val="sv-SE"/>
          <w:rPrChange w:id="1782" w:author="Nianshan" w:date="2025-09-05T14:02:00Z" w16du:dateUtc="2025-09-05T12:02:00Z">
            <w:rPr>
              <w:rFonts w:ascii="Courier New" w:eastAsia="SimSun" w:hAnsi="Courier New"/>
              <w:noProof/>
              <w:sz w:val="16"/>
            </w:rPr>
          </w:rPrChange>
        </w:rPr>
        <w:t>SuccessfulPSCellChange</w:t>
      </w:r>
      <w:r w:rsidRPr="00FA750E">
        <w:rPr>
          <w:rFonts w:ascii="Courier New" w:eastAsia="SimSun" w:hAnsi="Courier New"/>
          <w:noProof/>
          <w:snapToGrid w:val="0"/>
          <w:sz w:val="16"/>
          <w:lang w:val="sv-SE" w:eastAsia="ko-KR"/>
          <w:rPrChange w:id="1783" w:author="Nianshan" w:date="2025-09-05T14:02:00Z" w16du:dateUtc="2025-09-05T12:02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>Reports</w:t>
      </w:r>
      <w:r w:rsidRPr="00FA750E">
        <w:rPr>
          <w:rFonts w:ascii="Courier New" w:eastAsia="SimSun" w:hAnsi="Courier New"/>
          <w:noProof/>
          <w:snapToGrid w:val="0"/>
          <w:sz w:val="16"/>
          <w:lang w:val="sv-SE" w:eastAsia="ko-KR"/>
          <w:rPrChange w:id="1784" w:author="Nianshan" w:date="2025-09-05T14:02:00Z" w16du:dateUtc="2025-09-05T12:02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FA750E">
        <w:rPr>
          <w:rFonts w:ascii="Courier New" w:eastAsia="SimSun" w:hAnsi="Courier New"/>
          <w:noProof/>
          <w:snapToGrid w:val="0"/>
          <w:sz w:val="16"/>
          <w:lang w:val="sv-SE" w:eastAsia="ko-KR"/>
          <w:rPrChange w:id="1785" w:author="Nianshan" w:date="2025-09-05T14:02:00Z" w16du:dateUtc="2025-09-05T12:02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  <w:t>INTEGER ::= 64</w:t>
      </w:r>
    </w:p>
    <w:p w14:paraId="776BF683" w14:textId="77777777" w:rsidR="00190505" w:rsidRPr="00FA750E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  <w:rPrChange w:id="1786" w:author="Nianshan" w:date="2025-09-05T14:02:00Z" w16du:dateUtc="2025-09-05T12:02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</w:pPr>
      <w:r w:rsidRPr="00FA750E">
        <w:rPr>
          <w:rFonts w:ascii="Courier New" w:eastAsia="SimSun" w:hAnsi="Courier New"/>
          <w:noProof/>
          <w:sz w:val="16"/>
          <w:lang w:val="sv-SE" w:eastAsia="ko-KR"/>
          <w:rPrChange w:id="1787" w:author="Nianshan" w:date="2025-09-05T14:02:00Z" w16du:dateUtc="2025-09-05T12:02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  <w:t>maxnoof</w:t>
      </w:r>
      <w:r w:rsidRPr="00FA750E">
        <w:rPr>
          <w:rFonts w:ascii="Courier New" w:eastAsia="SimSun" w:hAnsi="Courier New"/>
          <w:noProof/>
          <w:sz w:val="16"/>
          <w:lang w:val="sv-SE" w:eastAsia="ko-KR"/>
          <w:rPrChange w:id="1788" w:author="Nianshan" w:date="2025-09-05T14:02:00Z" w16du:dateUtc="2025-09-05T12:02:00Z">
            <w:rPr>
              <w:rFonts w:ascii="Courier New" w:eastAsia="SimSun" w:hAnsi="Courier New"/>
              <w:noProof/>
              <w:sz w:val="16"/>
              <w:lang w:val="en-US" w:eastAsia="ko-KR"/>
            </w:rPr>
          </w:rPrChange>
        </w:rPr>
        <w:t>UEsfor</w:t>
      </w:r>
      <w:r w:rsidRPr="00FA750E">
        <w:rPr>
          <w:rFonts w:ascii="Courier New" w:eastAsia="SimSun" w:hAnsi="Courier New"/>
          <w:noProof/>
          <w:sz w:val="16"/>
          <w:lang w:val="sv-SE" w:eastAsia="ko-KR"/>
          <w:rPrChange w:id="1789" w:author="Nianshan" w:date="2025-09-05T14:02:00Z" w16du:dateUtc="2025-09-05T12:02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  <w:t>RAReport</w:t>
      </w:r>
      <w:r w:rsidRPr="00FA750E">
        <w:rPr>
          <w:rFonts w:ascii="Courier New" w:eastAsia="SimSun" w:hAnsi="Courier New"/>
          <w:noProof/>
          <w:sz w:val="16"/>
          <w:lang w:val="sv-SE" w:eastAsia="ja-JP"/>
          <w:rPrChange w:id="1790" w:author="Nianshan" w:date="2025-09-05T14:02:00Z" w16du:dateUtc="2025-09-05T12:02:00Z">
            <w:rPr>
              <w:rFonts w:ascii="Courier New" w:eastAsia="SimSun" w:hAnsi="Courier New"/>
              <w:noProof/>
              <w:sz w:val="16"/>
              <w:lang w:eastAsia="ja-JP"/>
            </w:rPr>
          </w:rPrChange>
        </w:rPr>
        <w:t>Indication</w:t>
      </w:r>
      <w:r w:rsidRPr="00FA750E">
        <w:rPr>
          <w:rFonts w:ascii="Courier New" w:eastAsia="SimSun" w:hAnsi="Courier New"/>
          <w:noProof/>
          <w:sz w:val="16"/>
          <w:lang w:val="sv-SE" w:eastAsia="ko-KR"/>
          <w:rPrChange w:id="1791" w:author="Nianshan" w:date="2025-09-05T14:02:00Z" w16du:dateUtc="2025-09-05T12:02:00Z">
            <w:rPr>
              <w:rFonts w:ascii="Courier New" w:eastAsia="SimSun" w:hAnsi="Courier New"/>
              <w:noProof/>
              <w:sz w:val="16"/>
              <w:lang w:eastAsia="ko-KR"/>
            </w:rPr>
          </w:rPrChange>
        </w:rPr>
        <w:t>s</w:t>
      </w:r>
      <w:r w:rsidRPr="00FA750E">
        <w:rPr>
          <w:rFonts w:ascii="Courier New" w:eastAsia="SimSun" w:hAnsi="Courier New"/>
          <w:noProof/>
          <w:snapToGrid w:val="0"/>
          <w:sz w:val="16"/>
          <w:lang w:val="sv-SE" w:eastAsia="ko-KR"/>
          <w:rPrChange w:id="1792" w:author="Nianshan" w:date="2025-09-05T14:02:00Z" w16du:dateUtc="2025-09-05T12:02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FA750E">
        <w:rPr>
          <w:rFonts w:ascii="Courier New" w:eastAsia="SimSun" w:hAnsi="Courier New"/>
          <w:noProof/>
          <w:snapToGrid w:val="0"/>
          <w:sz w:val="16"/>
          <w:lang w:val="sv-SE" w:eastAsia="ko-KR"/>
          <w:rPrChange w:id="1793" w:author="Nianshan" w:date="2025-09-05T14:02:00Z" w16du:dateUtc="2025-09-05T12:02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</w:r>
      <w:r w:rsidRPr="00FA750E">
        <w:rPr>
          <w:rFonts w:ascii="Courier New" w:eastAsia="SimSun" w:hAnsi="Courier New"/>
          <w:noProof/>
          <w:snapToGrid w:val="0"/>
          <w:sz w:val="16"/>
          <w:lang w:val="sv-SE" w:eastAsia="ko-KR"/>
          <w:rPrChange w:id="1794" w:author="Nianshan" w:date="2025-09-05T14:02:00Z" w16du:dateUtc="2025-09-05T12:02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  <w:tab/>
        <w:t>INTEGER ::= 64</w:t>
      </w:r>
    </w:p>
    <w:p w14:paraId="03DCF681" w14:textId="77777777" w:rsidR="00190505" w:rsidRPr="00FA750E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val="sv-SE" w:eastAsia="ko-KR"/>
          <w:rPrChange w:id="1795" w:author="Nianshan" w:date="2025-09-05T14:02:00Z" w16du:dateUtc="2025-09-05T12:02:00Z">
            <w:rPr>
              <w:rFonts w:ascii="Courier New" w:eastAsia="DengXian" w:hAnsi="Courier New" w:cs="Courier New"/>
              <w:noProof/>
              <w:snapToGrid w:val="0"/>
              <w:sz w:val="16"/>
              <w:lang w:eastAsia="ko-KR"/>
            </w:rPr>
          </w:rPrChange>
        </w:rPr>
      </w:pPr>
      <w:bookmarkStart w:id="1796" w:name="MCCQCTEMPBM_00000369"/>
      <w:r w:rsidRPr="00FA750E">
        <w:rPr>
          <w:rFonts w:ascii="Courier New" w:eastAsia="DengXian" w:hAnsi="Courier New" w:cs="Courier New"/>
          <w:noProof/>
          <w:snapToGrid w:val="0"/>
          <w:sz w:val="16"/>
          <w:lang w:val="sv-SE" w:eastAsia="ko-KR"/>
          <w:rPrChange w:id="1797" w:author="Nianshan" w:date="2025-09-05T14:02:00Z" w16du:dateUtc="2025-09-05T12:02:00Z">
            <w:rPr>
              <w:rFonts w:ascii="Courier New" w:eastAsia="DengXian" w:hAnsi="Courier New" w:cs="Courier New"/>
              <w:noProof/>
              <w:snapToGrid w:val="0"/>
              <w:sz w:val="16"/>
              <w:lang w:eastAsia="ko-KR"/>
            </w:rPr>
          </w:rPrChange>
        </w:rPr>
        <w:t>maxnoofPSCellsinCPAC</w:t>
      </w:r>
      <w:r w:rsidRPr="00FA750E">
        <w:rPr>
          <w:rFonts w:ascii="Courier New" w:eastAsia="DengXian" w:hAnsi="Courier New" w:cs="Courier New"/>
          <w:noProof/>
          <w:snapToGrid w:val="0"/>
          <w:sz w:val="16"/>
          <w:lang w:val="sv-SE" w:eastAsia="ko-KR"/>
          <w:rPrChange w:id="1798" w:author="Nianshan" w:date="2025-09-05T14:02:00Z" w16du:dateUtc="2025-09-05T12:02:00Z">
            <w:rPr>
              <w:rFonts w:ascii="Courier New" w:eastAsia="DengXian" w:hAnsi="Courier New" w:cs="Courier New"/>
              <w:noProof/>
              <w:snapToGrid w:val="0"/>
              <w:sz w:val="16"/>
              <w:lang w:eastAsia="ko-KR"/>
            </w:rPr>
          </w:rPrChange>
        </w:rPr>
        <w:tab/>
      </w:r>
      <w:r w:rsidRPr="00FA750E">
        <w:rPr>
          <w:rFonts w:ascii="Courier New" w:eastAsia="DengXian" w:hAnsi="Courier New" w:cs="Courier New"/>
          <w:noProof/>
          <w:snapToGrid w:val="0"/>
          <w:sz w:val="16"/>
          <w:lang w:val="sv-SE" w:eastAsia="ko-KR"/>
          <w:rPrChange w:id="1799" w:author="Nianshan" w:date="2025-09-05T14:02:00Z" w16du:dateUtc="2025-09-05T12:02:00Z">
            <w:rPr>
              <w:rFonts w:ascii="Courier New" w:eastAsia="DengXian" w:hAnsi="Courier New" w:cs="Courier New"/>
              <w:noProof/>
              <w:snapToGrid w:val="0"/>
              <w:sz w:val="16"/>
              <w:lang w:eastAsia="ko-KR"/>
            </w:rPr>
          </w:rPrChange>
        </w:rPr>
        <w:tab/>
      </w:r>
      <w:r w:rsidRPr="00FA750E">
        <w:rPr>
          <w:rFonts w:ascii="Courier New" w:eastAsia="DengXian" w:hAnsi="Courier New" w:cs="Courier New"/>
          <w:noProof/>
          <w:snapToGrid w:val="0"/>
          <w:sz w:val="16"/>
          <w:lang w:val="sv-SE" w:eastAsia="ko-KR"/>
          <w:rPrChange w:id="1800" w:author="Nianshan" w:date="2025-09-05T14:02:00Z" w16du:dateUtc="2025-09-05T12:02:00Z">
            <w:rPr>
              <w:rFonts w:ascii="Courier New" w:eastAsia="DengXian" w:hAnsi="Courier New" w:cs="Courier New"/>
              <w:noProof/>
              <w:snapToGrid w:val="0"/>
              <w:sz w:val="16"/>
              <w:lang w:eastAsia="ko-KR"/>
            </w:rPr>
          </w:rPrChange>
        </w:rPr>
        <w:tab/>
      </w:r>
      <w:r w:rsidRPr="00FA750E">
        <w:rPr>
          <w:rFonts w:ascii="Courier New" w:eastAsia="DengXian" w:hAnsi="Courier New" w:cs="Courier New"/>
          <w:noProof/>
          <w:snapToGrid w:val="0"/>
          <w:sz w:val="16"/>
          <w:lang w:val="sv-SE" w:eastAsia="ko-KR"/>
          <w:rPrChange w:id="1801" w:author="Nianshan" w:date="2025-09-05T14:02:00Z" w16du:dateUtc="2025-09-05T12:02:00Z">
            <w:rPr>
              <w:rFonts w:ascii="Courier New" w:eastAsia="DengXian" w:hAnsi="Courier New" w:cs="Courier New"/>
              <w:noProof/>
              <w:snapToGrid w:val="0"/>
              <w:sz w:val="16"/>
              <w:lang w:eastAsia="ko-KR"/>
            </w:rPr>
          </w:rPrChange>
        </w:rPr>
        <w:tab/>
      </w:r>
      <w:r w:rsidRPr="00FA750E">
        <w:rPr>
          <w:rFonts w:ascii="Courier New" w:eastAsia="DengXian" w:hAnsi="Courier New" w:cs="Courier New"/>
          <w:noProof/>
          <w:snapToGrid w:val="0"/>
          <w:sz w:val="16"/>
          <w:lang w:val="sv-SE" w:eastAsia="ko-KR"/>
          <w:rPrChange w:id="1802" w:author="Nianshan" w:date="2025-09-05T14:02:00Z" w16du:dateUtc="2025-09-05T12:02:00Z">
            <w:rPr>
              <w:rFonts w:ascii="Courier New" w:eastAsia="DengXian" w:hAnsi="Courier New" w:cs="Courier New"/>
              <w:noProof/>
              <w:snapToGrid w:val="0"/>
              <w:sz w:val="16"/>
              <w:lang w:eastAsia="ko-KR"/>
            </w:rPr>
          </w:rPrChange>
        </w:rPr>
        <w:tab/>
      </w:r>
      <w:r w:rsidRPr="00FA750E">
        <w:rPr>
          <w:rFonts w:ascii="Courier New" w:eastAsia="DengXian" w:hAnsi="Courier New" w:cs="Courier New"/>
          <w:noProof/>
          <w:snapToGrid w:val="0"/>
          <w:sz w:val="16"/>
          <w:lang w:val="sv-SE" w:eastAsia="ko-KR"/>
          <w:rPrChange w:id="1803" w:author="Nianshan" w:date="2025-09-05T14:02:00Z" w16du:dateUtc="2025-09-05T12:02:00Z">
            <w:rPr>
              <w:rFonts w:ascii="Courier New" w:eastAsia="DengXian" w:hAnsi="Courier New" w:cs="Courier New"/>
              <w:noProof/>
              <w:snapToGrid w:val="0"/>
              <w:sz w:val="16"/>
              <w:lang w:eastAsia="ko-KR"/>
            </w:rPr>
          </w:rPrChange>
        </w:rPr>
        <w:tab/>
        <w:t>INTEGER ::= 8</w:t>
      </w:r>
    </w:p>
    <w:p w14:paraId="4EE97087" w14:textId="77777777" w:rsidR="00190505" w:rsidRPr="00FA750E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  <w:rPrChange w:id="1804" w:author="Nianshan" w:date="2025-09-05T14:02:00Z" w16du:dateUtc="2025-09-05T12:02:00Z">
            <w:rPr>
              <w:rFonts w:ascii="Courier New" w:eastAsia="SimSun" w:hAnsi="Courier New"/>
              <w:noProof/>
              <w:snapToGrid w:val="0"/>
              <w:sz w:val="16"/>
              <w:lang w:eastAsia="ko-KR"/>
            </w:rPr>
          </w:rPrChange>
        </w:rPr>
      </w:pPr>
      <w:r w:rsidRPr="00FA750E">
        <w:rPr>
          <w:rFonts w:ascii="Courier New" w:eastAsia="DengXian" w:hAnsi="Courier New" w:cs="Courier New"/>
          <w:noProof/>
          <w:snapToGrid w:val="0"/>
          <w:sz w:val="16"/>
          <w:lang w:val="sv-SE" w:eastAsia="ko-KR"/>
          <w:rPrChange w:id="1805" w:author="Nianshan" w:date="2025-09-05T14:02:00Z" w16du:dateUtc="2025-09-05T12:02:00Z">
            <w:rPr>
              <w:rFonts w:ascii="Courier New" w:eastAsia="DengXian" w:hAnsi="Courier New" w:cs="Courier New"/>
              <w:noProof/>
              <w:snapToGrid w:val="0"/>
              <w:sz w:val="16"/>
              <w:lang w:eastAsia="ko-KR"/>
            </w:rPr>
          </w:rPrChange>
        </w:rPr>
        <w:t>maxnoofCPACexecutioncond</w:t>
      </w:r>
      <w:r w:rsidRPr="00FA750E">
        <w:rPr>
          <w:rFonts w:ascii="Courier New" w:eastAsia="DengXian" w:hAnsi="Courier New" w:cs="Courier New"/>
          <w:noProof/>
          <w:snapToGrid w:val="0"/>
          <w:sz w:val="16"/>
          <w:lang w:val="sv-SE" w:eastAsia="ko-KR"/>
          <w:rPrChange w:id="1806" w:author="Nianshan" w:date="2025-09-05T14:02:00Z" w16du:dateUtc="2025-09-05T12:02:00Z">
            <w:rPr>
              <w:rFonts w:ascii="Courier New" w:eastAsia="DengXian" w:hAnsi="Courier New" w:cs="Courier New"/>
              <w:noProof/>
              <w:snapToGrid w:val="0"/>
              <w:sz w:val="16"/>
              <w:lang w:eastAsia="ko-KR"/>
            </w:rPr>
          </w:rPrChange>
        </w:rPr>
        <w:tab/>
      </w:r>
      <w:r w:rsidRPr="00FA750E">
        <w:rPr>
          <w:rFonts w:ascii="Courier New" w:eastAsia="DengXian" w:hAnsi="Courier New" w:cs="Courier New"/>
          <w:noProof/>
          <w:snapToGrid w:val="0"/>
          <w:sz w:val="16"/>
          <w:lang w:val="sv-SE" w:eastAsia="ko-KR"/>
          <w:rPrChange w:id="1807" w:author="Nianshan" w:date="2025-09-05T14:02:00Z" w16du:dateUtc="2025-09-05T12:02:00Z">
            <w:rPr>
              <w:rFonts w:ascii="Courier New" w:eastAsia="DengXian" w:hAnsi="Courier New" w:cs="Courier New"/>
              <w:noProof/>
              <w:snapToGrid w:val="0"/>
              <w:sz w:val="16"/>
              <w:lang w:eastAsia="ko-KR"/>
            </w:rPr>
          </w:rPrChange>
        </w:rPr>
        <w:tab/>
      </w:r>
      <w:r w:rsidRPr="00FA750E">
        <w:rPr>
          <w:rFonts w:ascii="Courier New" w:eastAsia="DengXian" w:hAnsi="Courier New" w:cs="Courier New"/>
          <w:noProof/>
          <w:snapToGrid w:val="0"/>
          <w:sz w:val="16"/>
          <w:lang w:val="sv-SE" w:eastAsia="ko-KR"/>
          <w:rPrChange w:id="1808" w:author="Nianshan" w:date="2025-09-05T14:02:00Z" w16du:dateUtc="2025-09-05T12:02:00Z">
            <w:rPr>
              <w:rFonts w:ascii="Courier New" w:eastAsia="DengXian" w:hAnsi="Courier New" w:cs="Courier New"/>
              <w:noProof/>
              <w:snapToGrid w:val="0"/>
              <w:sz w:val="16"/>
              <w:lang w:eastAsia="ko-KR"/>
            </w:rPr>
          </w:rPrChange>
        </w:rPr>
        <w:tab/>
      </w:r>
      <w:r w:rsidRPr="00FA750E">
        <w:rPr>
          <w:rFonts w:ascii="Courier New" w:eastAsia="DengXian" w:hAnsi="Courier New" w:cs="Courier New"/>
          <w:noProof/>
          <w:snapToGrid w:val="0"/>
          <w:sz w:val="16"/>
          <w:lang w:val="sv-SE" w:eastAsia="ko-KR"/>
          <w:rPrChange w:id="1809" w:author="Nianshan" w:date="2025-09-05T14:02:00Z" w16du:dateUtc="2025-09-05T12:02:00Z">
            <w:rPr>
              <w:rFonts w:ascii="Courier New" w:eastAsia="DengXian" w:hAnsi="Courier New" w:cs="Courier New"/>
              <w:noProof/>
              <w:snapToGrid w:val="0"/>
              <w:sz w:val="16"/>
              <w:lang w:eastAsia="ko-KR"/>
            </w:rPr>
          </w:rPrChange>
        </w:rPr>
        <w:tab/>
      </w:r>
      <w:r w:rsidRPr="00FA750E">
        <w:rPr>
          <w:rFonts w:ascii="Courier New" w:eastAsia="DengXian" w:hAnsi="Courier New" w:cs="Courier New"/>
          <w:noProof/>
          <w:snapToGrid w:val="0"/>
          <w:sz w:val="16"/>
          <w:lang w:val="sv-SE" w:eastAsia="ko-KR"/>
          <w:rPrChange w:id="1810" w:author="Nianshan" w:date="2025-09-05T14:02:00Z" w16du:dateUtc="2025-09-05T12:02:00Z">
            <w:rPr>
              <w:rFonts w:ascii="Courier New" w:eastAsia="DengXian" w:hAnsi="Courier New" w:cs="Courier New"/>
              <w:noProof/>
              <w:snapToGrid w:val="0"/>
              <w:sz w:val="16"/>
              <w:lang w:eastAsia="ko-KR"/>
            </w:rPr>
          </w:rPrChange>
        </w:rPr>
        <w:tab/>
        <w:t>INTEGER ::= 2</w:t>
      </w:r>
      <w:bookmarkEnd w:id="1796"/>
    </w:p>
    <w:p w14:paraId="6C8ED7B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cs="Arial"/>
          <w:noProof/>
          <w:sz w:val="16"/>
          <w:lang w:eastAsia="ko-KR"/>
        </w:rPr>
        <w:t>maxnoofLBTFailureInformation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64</w:t>
      </w:r>
    </w:p>
    <w:p w14:paraId="3EF5635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bookmarkStart w:id="1811" w:name="_Hlk148727244"/>
      <w:r w:rsidRPr="007B5C64">
        <w:rPr>
          <w:rFonts w:ascii="Courier New" w:eastAsia="SimSun" w:hAnsi="Courier New"/>
          <w:noProof/>
          <w:sz w:val="16"/>
          <w:szCs w:val="16"/>
          <w:lang w:val="en-US" w:eastAsia="ko-KR"/>
        </w:rPr>
        <w:t>maxnoofCellsTrajectoryPredict</w:t>
      </w:r>
      <w:r w:rsidRPr="007B5C64">
        <w:rPr>
          <w:rFonts w:ascii="Courier New" w:eastAsia="SimSun" w:hAnsi="Courier New"/>
          <w:noProof/>
          <w:sz w:val="16"/>
          <w:szCs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16"/>
          <w:lang w:val="en-US" w:eastAsia="ko-KR"/>
        </w:rPr>
        <w:tab/>
        <w:t>INTEGER ::= 16</w:t>
      </w:r>
    </w:p>
    <w:p w14:paraId="66EFCEF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val="en-US" w:eastAsia="ko-KR"/>
        </w:rPr>
      </w:pPr>
      <w:r w:rsidRPr="007B5C64">
        <w:rPr>
          <w:rFonts w:ascii="Courier New" w:eastAsia="SimSun" w:hAnsi="Courier New" w:hint="eastAsia"/>
          <w:noProof/>
          <w:sz w:val="16"/>
          <w:szCs w:val="16"/>
        </w:rPr>
        <w:t>maxnoofCellsTrajectory</w:t>
      </w:r>
      <w:r w:rsidRPr="007B5C64">
        <w:rPr>
          <w:rFonts w:ascii="Courier New" w:eastAsia="SimSun" w:hAnsi="Courier New" w:hint="eastAsia"/>
          <w:noProof/>
          <w:sz w:val="16"/>
          <w:szCs w:val="16"/>
        </w:rPr>
        <w:tab/>
      </w:r>
      <w:r w:rsidRPr="007B5C64">
        <w:rPr>
          <w:rFonts w:ascii="Courier New" w:eastAsia="SimSun" w:hAnsi="Courier New" w:hint="eastAsia"/>
          <w:noProof/>
          <w:sz w:val="16"/>
          <w:szCs w:val="16"/>
        </w:rPr>
        <w:tab/>
      </w:r>
      <w:r w:rsidRPr="007B5C64">
        <w:rPr>
          <w:rFonts w:ascii="Courier New" w:eastAsia="SimSun" w:hAnsi="Courier New" w:hint="eastAsia"/>
          <w:noProof/>
          <w:sz w:val="16"/>
          <w:szCs w:val="16"/>
        </w:rPr>
        <w:tab/>
      </w:r>
      <w:r w:rsidRPr="007B5C64">
        <w:rPr>
          <w:rFonts w:ascii="Courier New" w:eastAsia="SimSun" w:hAnsi="Courier New" w:hint="eastAsia"/>
          <w:noProof/>
          <w:sz w:val="16"/>
          <w:szCs w:val="16"/>
        </w:rPr>
        <w:tab/>
      </w:r>
      <w:r w:rsidRPr="007B5C64">
        <w:rPr>
          <w:rFonts w:ascii="Courier New" w:eastAsia="SimSun" w:hAnsi="Courier New" w:hint="eastAsia"/>
          <w:noProof/>
          <w:sz w:val="16"/>
          <w:szCs w:val="16"/>
        </w:rPr>
        <w:tab/>
      </w:r>
      <w:r w:rsidRPr="007B5C64">
        <w:rPr>
          <w:rFonts w:ascii="Courier New" w:eastAsia="SimSun" w:hAnsi="Courier New" w:hint="eastAsia"/>
          <w:noProof/>
          <w:sz w:val="16"/>
          <w:szCs w:val="16"/>
        </w:rPr>
        <w:tab/>
        <w:t>INTEGER</w:t>
      </w:r>
      <w:r w:rsidRPr="007B5C64">
        <w:rPr>
          <w:rFonts w:ascii="Courier New" w:eastAsia="SimSun" w:hAnsi="Courier New" w:hint="eastAsia"/>
          <w:noProof/>
          <w:sz w:val="16"/>
          <w:szCs w:val="16"/>
        </w:rPr>
        <w:tab/>
        <w:t>::=</w:t>
      </w:r>
      <w:r w:rsidRPr="007B5C64">
        <w:rPr>
          <w:rFonts w:ascii="Courier New" w:eastAsia="SimSun" w:hAnsi="Courier New" w:hint="eastAsia"/>
          <w:noProof/>
          <w:sz w:val="16"/>
          <w:szCs w:val="16"/>
        </w:rPr>
        <w:tab/>
        <w:t>16</w:t>
      </w:r>
    </w:p>
    <w:p w14:paraId="18E326C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maxFailedCellMeasObjects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16"/>
          <w:lang w:val="en-US" w:eastAsia="ko-KR"/>
        </w:rPr>
        <w:tab/>
        <w:t>INTEGER ::= 124</w:t>
      </w:r>
    </w:p>
    <w:p w14:paraId="5D538CB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maxFailedMeasPerNode</w:t>
      </w:r>
      <w:r w:rsidRPr="007B5C64">
        <w:rPr>
          <w:rFonts w:ascii="Courier New" w:eastAsia="SimSun" w:hAnsi="Courier New"/>
          <w:noProof/>
          <w:sz w:val="16"/>
          <w:szCs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z w:val="16"/>
          <w:szCs w:val="16"/>
          <w:lang w:val="en-US" w:eastAsia="ko-KR"/>
        </w:rPr>
        <w:tab/>
        <w:t>INTEGER ::= 124</w:t>
      </w:r>
    </w:p>
    <w:p w14:paraId="694A1BF3" w14:textId="77777777" w:rsidR="00190505" w:rsidRPr="00FA750E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val="en-US" w:eastAsia="ko-KR"/>
          <w:rPrChange w:id="1812" w:author="Nianshan" w:date="2025-09-05T14:02:00Z" w16du:dateUtc="2025-09-05T12:02:00Z">
            <w:rPr>
              <w:rFonts w:ascii="Courier New" w:eastAsia="SimSun" w:hAnsi="Courier New"/>
              <w:noProof/>
              <w:sz w:val="16"/>
              <w:szCs w:val="16"/>
              <w:lang w:val="sv-SE" w:eastAsia="ko-KR"/>
            </w:rPr>
          </w:rPrChange>
        </w:rPr>
      </w:pPr>
      <w:r w:rsidRPr="00FA750E">
        <w:rPr>
          <w:rFonts w:ascii="Courier New" w:eastAsia="SimSun" w:hAnsi="Courier New"/>
          <w:noProof/>
          <w:sz w:val="16"/>
          <w:lang w:val="en-US" w:eastAsia="ko-KR"/>
          <w:rPrChange w:id="1813" w:author="Nianshan" w:date="2025-09-05T14:02:00Z" w16du:dateUtc="2025-09-05T12:02:00Z">
            <w:rPr>
              <w:rFonts w:ascii="Courier New" w:eastAsia="SimSun" w:hAnsi="Courier New"/>
              <w:noProof/>
              <w:sz w:val="16"/>
              <w:lang w:val="sv-SE" w:eastAsia="ko-KR"/>
            </w:rPr>
          </w:rPrChange>
        </w:rPr>
        <w:t>maxnoofUEReports</w:t>
      </w:r>
      <w:r w:rsidRPr="00FA750E">
        <w:rPr>
          <w:rFonts w:ascii="Courier New" w:eastAsia="SimSun" w:hAnsi="Courier New"/>
          <w:noProof/>
          <w:sz w:val="16"/>
          <w:lang w:val="en-US" w:eastAsia="ko-KR"/>
          <w:rPrChange w:id="1814" w:author="Nianshan" w:date="2025-09-05T14:02:00Z" w16du:dateUtc="2025-09-05T12:02:00Z">
            <w:rPr>
              <w:rFonts w:ascii="Courier New" w:eastAsia="SimSun" w:hAnsi="Courier New"/>
              <w:noProof/>
              <w:sz w:val="16"/>
              <w:lang w:val="sv-SE" w:eastAsia="ko-KR"/>
            </w:rPr>
          </w:rPrChange>
        </w:rPr>
        <w:tab/>
      </w:r>
      <w:r w:rsidRPr="00FA750E">
        <w:rPr>
          <w:rFonts w:ascii="Courier New" w:eastAsia="SimSun" w:hAnsi="Courier New"/>
          <w:noProof/>
          <w:sz w:val="16"/>
          <w:szCs w:val="16"/>
          <w:lang w:val="en-US" w:eastAsia="ko-KR"/>
          <w:rPrChange w:id="1815" w:author="Nianshan" w:date="2025-09-05T14:02:00Z" w16du:dateUtc="2025-09-05T12:02:00Z">
            <w:rPr>
              <w:rFonts w:ascii="Courier New" w:eastAsia="SimSun" w:hAnsi="Courier New"/>
              <w:noProof/>
              <w:sz w:val="16"/>
              <w:szCs w:val="16"/>
              <w:lang w:val="sv-SE" w:eastAsia="ko-KR"/>
            </w:rPr>
          </w:rPrChange>
        </w:rPr>
        <w:tab/>
      </w:r>
      <w:r w:rsidRPr="00FA750E">
        <w:rPr>
          <w:rFonts w:ascii="Courier New" w:eastAsia="SimSun" w:hAnsi="Courier New"/>
          <w:noProof/>
          <w:sz w:val="16"/>
          <w:szCs w:val="16"/>
          <w:lang w:val="en-US" w:eastAsia="ko-KR"/>
          <w:rPrChange w:id="1816" w:author="Nianshan" w:date="2025-09-05T14:02:00Z" w16du:dateUtc="2025-09-05T12:02:00Z">
            <w:rPr>
              <w:rFonts w:ascii="Courier New" w:eastAsia="SimSun" w:hAnsi="Courier New"/>
              <w:noProof/>
              <w:sz w:val="16"/>
              <w:szCs w:val="16"/>
              <w:lang w:val="sv-SE" w:eastAsia="ko-KR"/>
            </w:rPr>
          </w:rPrChange>
        </w:rPr>
        <w:tab/>
      </w:r>
      <w:r w:rsidRPr="00FA750E">
        <w:rPr>
          <w:rFonts w:ascii="Courier New" w:eastAsia="SimSun" w:hAnsi="Courier New"/>
          <w:noProof/>
          <w:sz w:val="16"/>
          <w:szCs w:val="16"/>
          <w:lang w:val="en-US" w:eastAsia="ko-KR"/>
          <w:rPrChange w:id="1817" w:author="Nianshan" w:date="2025-09-05T14:02:00Z" w16du:dateUtc="2025-09-05T12:02:00Z">
            <w:rPr>
              <w:rFonts w:ascii="Courier New" w:eastAsia="SimSun" w:hAnsi="Courier New"/>
              <w:noProof/>
              <w:sz w:val="16"/>
              <w:szCs w:val="16"/>
              <w:lang w:val="sv-SE" w:eastAsia="ko-KR"/>
            </w:rPr>
          </w:rPrChange>
        </w:rPr>
        <w:tab/>
      </w:r>
      <w:r w:rsidRPr="00FA750E">
        <w:rPr>
          <w:rFonts w:ascii="Courier New" w:eastAsia="SimSun" w:hAnsi="Courier New"/>
          <w:noProof/>
          <w:sz w:val="16"/>
          <w:szCs w:val="16"/>
          <w:lang w:val="en-US" w:eastAsia="ko-KR"/>
          <w:rPrChange w:id="1818" w:author="Nianshan" w:date="2025-09-05T14:02:00Z" w16du:dateUtc="2025-09-05T12:02:00Z">
            <w:rPr>
              <w:rFonts w:ascii="Courier New" w:eastAsia="SimSun" w:hAnsi="Courier New"/>
              <w:noProof/>
              <w:sz w:val="16"/>
              <w:szCs w:val="16"/>
              <w:lang w:val="sv-SE" w:eastAsia="ko-KR"/>
            </w:rPr>
          </w:rPrChange>
        </w:rPr>
        <w:tab/>
      </w:r>
      <w:r w:rsidRPr="00FA750E">
        <w:rPr>
          <w:rFonts w:ascii="Courier New" w:eastAsia="SimSun" w:hAnsi="Courier New"/>
          <w:noProof/>
          <w:sz w:val="16"/>
          <w:szCs w:val="16"/>
          <w:lang w:val="en-US" w:eastAsia="ko-KR"/>
          <w:rPrChange w:id="1819" w:author="Nianshan" w:date="2025-09-05T14:02:00Z" w16du:dateUtc="2025-09-05T12:02:00Z">
            <w:rPr>
              <w:rFonts w:ascii="Courier New" w:eastAsia="SimSun" w:hAnsi="Courier New"/>
              <w:noProof/>
              <w:sz w:val="16"/>
              <w:szCs w:val="16"/>
              <w:lang w:val="sv-SE" w:eastAsia="ko-KR"/>
            </w:rPr>
          </w:rPrChange>
        </w:rPr>
        <w:tab/>
      </w:r>
      <w:r w:rsidRPr="00FA750E">
        <w:rPr>
          <w:rFonts w:ascii="Courier New" w:eastAsia="SimSun" w:hAnsi="Courier New"/>
          <w:noProof/>
          <w:sz w:val="16"/>
          <w:szCs w:val="16"/>
          <w:lang w:val="en-US" w:eastAsia="ko-KR"/>
          <w:rPrChange w:id="1820" w:author="Nianshan" w:date="2025-09-05T14:02:00Z" w16du:dateUtc="2025-09-05T12:02:00Z">
            <w:rPr>
              <w:rFonts w:ascii="Courier New" w:eastAsia="SimSun" w:hAnsi="Courier New"/>
              <w:noProof/>
              <w:sz w:val="16"/>
              <w:szCs w:val="16"/>
              <w:lang w:val="sv-SE" w:eastAsia="ko-KR"/>
            </w:rPr>
          </w:rPrChange>
        </w:rPr>
        <w:tab/>
        <w:t>INTEGER ::= 16</w:t>
      </w:r>
    </w:p>
    <w:p w14:paraId="5B1F207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7B5C64">
        <w:rPr>
          <w:rFonts w:ascii="Courier New" w:eastAsia="MS Mincho" w:hAnsi="Courier New" w:cs="Arial"/>
          <w:noProof/>
          <w:sz w:val="16"/>
          <w:lang w:val="sv-SE" w:eastAsia="ja-JP"/>
        </w:rPr>
        <w:t>maxnoofCandidateRelayUEs</w:t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INTEGER ::= 32</w:t>
      </w:r>
    </w:p>
    <w:p w14:paraId="542CE08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>maxnoofCAGforMDT</w:t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 xml:space="preserve">INTEGER ::= </w:t>
      </w:r>
      <w:r w:rsidRPr="007B5C64">
        <w:rPr>
          <w:rFonts w:ascii="Courier New" w:eastAsia="SimSun" w:hAnsi="Courier New"/>
          <w:noProof/>
          <w:snapToGrid w:val="0"/>
          <w:sz w:val="16"/>
          <w:lang w:val="sv-SE"/>
        </w:rPr>
        <w:t>256</w:t>
      </w:r>
    </w:p>
    <w:p w14:paraId="58AF55F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>maxnoofMDTSNPNs</w:t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INTEGER ::= 16</w:t>
      </w:r>
    </w:p>
    <w:p w14:paraId="5981CF4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maxnoofSecurityConfigurations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INTEGER ::= 8</w:t>
      </w:r>
    </w:p>
    <w:p w14:paraId="63F9BBD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cs="Arial"/>
          <w:bCs/>
          <w:noProof/>
          <w:sz w:val="16"/>
          <w:szCs w:val="18"/>
          <w:lang w:eastAsia="ko-KR"/>
        </w:rPr>
        <w:t>maxnoof</w:t>
      </w:r>
      <w:r w:rsidRPr="007B5C64">
        <w:rPr>
          <w:rFonts w:ascii="Courier New" w:eastAsia="SimSun" w:hAnsi="Courier New" w:cs="Arial"/>
          <w:bCs/>
          <w:noProof/>
          <w:sz w:val="16"/>
          <w:szCs w:val="18"/>
        </w:rPr>
        <w:t>RSPPQoSFlow</w:t>
      </w:r>
      <w:r w:rsidRPr="007B5C64">
        <w:rPr>
          <w:rFonts w:ascii="Courier New" w:eastAsia="SimSun" w:hAnsi="Courier New" w:cs="Arial"/>
          <w:bCs/>
          <w:noProof/>
          <w:sz w:val="16"/>
          <w:szCs w:val="18"/>
          <w:lang w:eastAsia="ko-KR"/>
        </w:rPr>
        <w:t>s</w:t>
      </w:r>
      <w:r w:rsidRPr="007B5C64">
        <w:rPr>
          <w:rFonts w:ascii="Courier New" w:eastAsia="SimSun" w:hAnsi="Courier New" w:hint="eastAsia"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 w:hint="eastAsia"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 w:hint="eastAsia"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 w:hint="eastAsia"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 w:hint="eastAsia"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 w:hint="eastAsia"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 w:hint="eastAsia"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 xml:space="preserve">INTEGER ::= </w:t>
      </w:r>
      <w:r w:rsidRPr="007B5C64">
        <w:rPr>
          <w:rFonts w:ascii="Courier New" w:eastAsia="SimSun" w:hAnsi="Courier New" w:hint="eastAsia"/>
          <w:snapToGrid w:val="0"/>
          <w:sz w:val="16"/>
          <w:lang w:val="en-US"/>
        </w:rPr>
        <w:t>2048</w:t>
      </w:r>
    </w:p>
    <w:bookmarkEnd w:id="1811"/>
    <w:p w14:paraId="7EA9351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C67E1A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8493D4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2CBFC22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538910F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IEs</w:t>
      </w:r>
    </w:p>
    <w:p w14:paraId="4C5D8F2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3C4AA65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16DB134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D8001F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id-ActivatedServedCells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0</w:t>
      </w:r>
    </w:p>
    <w:p w14:paraId="62D8DCF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id-ActivationIDforCellActivation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</w:t>
      </w:r>
    </w:p>
    <w:p w14:paraId="34A0CC9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id-admittedSplitSRB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2</w:t>
      </w:r>
    </w:p>
    <w:p w14:paraId="17D66C5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id-admittedSplitSRBrelease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3</w:t>
      </w:r>
    </w:p>
    <w:p w14:paraId="18062BA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id-AMF-Region-Information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</w:t>
      </w:r>
    </w:p>
    <w:p w14:paraId="3FC48EE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id-AssistanceDataForRANPaging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</w:t>
      </w:r>
    </w:p>
    <w:p w14:paraId="72AB6F2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id-BearersSubjectToCounterCheck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6</w:t>
      </w:r>
    </w:p>
    <w:p w14:paraId="35D4750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7</w:t>
      </w:r>
    </w:p>
    <w:p w14:paraId="329A4E3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id-cellAssistanceInfo-NR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8</w:t>
      </w:r>
    </w:p>
    <w:p w14:paraId="64B717B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id-ConfigurationUpdateInitiatingNodeChoice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9</w:t>
      </w:r>
    </w:p>
    <w:p w14:paraId="5F16178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id-CriticalityDiagnostics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10</w:t>
      </w:r>
    </w:p>
    <w:p w14:paraId="6D928C6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id-XnUAddressInfoperPDUSession-List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11</w:t>
      </w:r>
    </w:p>
    <w:p w14:paraId="2A2077B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DRBsSubjectToStatusTransfer-List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12</w:t>
      </w:r>
    </w:p>
    <w:p w14:paraId="3A9DD23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id-ExpectedUEBehaviour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13</w:t>
      </w:r>
    </w:p>
    <w:p w14:paraId="53976CC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id-GlobalNG-RAN-node-ID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</w:t>
      </w:r>
    </w:p>
    <w:p w14:paraId="73355A2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id-GUAMI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15</w:t>
      </w:r>
    </w:p>
    <w:p w14:paraId="60D12D3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7B5C64">
        <w:rPr>
          <w:rFonts w:ascii="Courier New" w:eastAsia="SimSun" w:hAnsi="Courier New"/>
          <w:noProof/>
          <w:sz w:val="16"/>
          <w:lang w:eastAsia="ko-KR"/>
        </w:rPr>
        <w:t>indexToRatFrequSelectionPriority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16</w:t>
      </w:r>
    </w:p>
    <w:p w14:paraId="53BF772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id-initiatingNodeType-ResourceCoordRequest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17</w:t>
      </w:r>
    </w:p>
    <w:p w14:paraId="734B28D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id-List-of-served-cells-E-UTRA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18</w:t>
      </w:r>
    </w:p>
    <w:p w14:paraId="256BF01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id-List-of-served-cells-NR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19</w:t>
      </w:r>
    </w:p>
    <w:p w14:paraId="38E59C2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LocationReportingInformation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20</w:t>
      </w:r>
    </w:p>
    <w:p w14:paraId="5BA49E8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id-MAC-I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21</w:t>
      </w:r>
    </w:p>
    <w:p w14:paraId="5562350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id-MaskedIMEISV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22</w:t>
      </w:r>
    </w:p>
    <w:p w14:paraId="3399FA4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id-M-NG-RANnodeUEXnAPID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23</w:t>
      </w:r>
    </w:p>
    <w:p w14:paraId="3524603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id-MN-to-SN-Container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24</w:t>
      </w:r>
    </w:p>
    <w:p w14:paraId="4F8C350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id-MobilityRestrictionList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25</w:t>
      </w:r>
    </w:p>
    <w:p w14:paraId="50DB7B4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id-new-NG-RAN-Cell-Identity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26</w:t>
      </w:r>
    </w:p>
    <w:p w14:paraId="0F161B6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id-newNG-RANnodeUEXnAPID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27</w:t>
      </w:r>
    </w:p>
    <w:p w14:paraId="5E27185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id-UEReportRRCTransfer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28</w:t>
      </w:r>
    </w:p>
    <w:p w14:paraId="1CDE739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id-oldNG-RANnodeUEXnAPID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29</w:t>
      </w:r>
    </w:p>
    <w:p w14:paraId="1D0620F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id-OldtoNewNG-RANnodeResumeContainer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30</w:t>
      </w:r>
    </w:p>
    <w:p w14:paraId="0F2C19F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id-PagingDRX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31</w:t>
      </w:r>
    </w:p>
    <w:p w14:paraId="29EC2DC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id-PCellID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32</w:t>
      </w:r>
    </w:p>
    <w:p w14:paraId="64A6305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id-PDCPChangeIndication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33</w:t>
      </w:r>
    </w:p>
    <w:p w14:paraId="569896A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id-PDUSessionAdmittedAddedAddReqAck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34</w:t>
      </w:r>
    </w:p>
    <w:p w14:paraId="36D753F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id-PDUSessionAdmittedModSNModConfirm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35</w:t>
      </w:r>
    </w:p>
    <w:p w14:paraId="7DBDDEE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id-PDUSessionAdmitted-SNModResponse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36</w:t>
      </w:r>
    </w:p>
    <w:p w14:paraId="781D6DD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id-PDUSessionNotAdmittedAddReqAck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37</w:t>
      </w:r>
    </w:p>
    <w:p w14:paraId="1C0C42E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id-PDUSessionNotAdmitted-SNModResponse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38</w:t>
      </w:r>
    </w:p>
    <w:p w14:paraId="1D6F516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id-PDUSessionReleasedList-RelConf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39</w:t>
      </w:r>
    </w:p>
    <w:p w14:paraId="5292290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id-PDUSessionReleasedSNModConfirm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40</w:t>
      </w:r>
    </w:p>
    <w:p w14:paraId="4C3C676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id-PDUSessionResourcesActivityNotifyList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41</w:t>
      </w:r>
    </w:p>
    <w:p w14:paraId="4458ACC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id-PDUSessionResourcesAdmitted-List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42</w:t>
      </w:r>
    </w:p>
    <w:p w14:paraId="18E9CCA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821" w:name="_Hlk514063536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id-PDUSessionResourcesNotAdmitted-List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43</w:t>
      </w:r>
    </w:p>
    <w:p w14:paraId="5C5DD60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id-PDUSessionResourcesNotifyList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44</w:t>
      </w:r>
    </w:p>
    <w:p w14:paraId="16E8817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id-PDUSession-SNChangeConfirm-List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45</w:t>
      </w:r>
    </w:p>
    <w:p w14:paraId="70BB918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id-PDUSession-SNChangeRequired-List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46</w:t>
      </w:r>
    </w:p>
    <w:p w14:paraId="66CB36C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id-PDUSessionToBeAddedAddReq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47</w:t>
      </w:r>
    </w:p>
    <w:p w14:paraId="1D01031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id-PDUSessionToBeModifiedSNModRequired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48</w:t>
      </w:r>
    </w:p>
    <w:p w14:paraId="4AE0C6A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id-PDUSessionToBeReleasedList-RelRqd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49</w:t>
      </w:r>
    </w:p>
    <w:p w14:paraId="2C30BB3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id-PDUSessionToBeReleased-RelReq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50</w:t>
      </w:r>
    </w:p>
    <w:p w14:paraId="648B3E0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id-PDUSessionToBeReleasedSNModRequired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51</w:t>
      </w:r>
    </w:p>
    <w:bookmarkEnd w:id="1821"/>
    <w:p w14:paraId="4CD7F8A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id-RANPagingArea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52</w:t>
      </w:r>
    </w:p>
    <w:p w14:paraId="146ACB2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7B5C64">
        <w:rPr>
          <w:rFonts w:ascii="Courier New" w:eastAsia="SimSun" w:hAnsi="Courier New"/>
          <w:noProof/>
          <w:snapToGrid w:val="0"/>
          <w:sz w:val="16"/>
        </w:rPr>
        <w:t>PagingPriority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53</w:t>
      </w:r>
    </w:p>
    <w:p w14:paraId="6001532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id-requestedSplitSRB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54</w:t>
      </w:r>
    </w:p>
    <w:p w14:paraId="2DDF651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id-requestedSplitSRBrelease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55</w:t>
      </w:r>
    </w:p>
    <w:p w14:paraId="6E361B7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id-ResetRequestTypeInfo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56</w:t>
      </w:r>
    </w:p>
    <w:p w14:paraId="2CC8849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id-ResetResponseTypeInfo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57</w:t>
      </w:r>
    </w:p>
    <w:p w14:paraId="23935F1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id-RespondingNodeTypeConfigUpdateAck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58</w:t>
      </w:r>
    </w:p>
    <w:p w14:paraId="67B48F3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id-respondingNodeType-ResourceCoordResponse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59</w:t>
      </w:r>
    </w:p>
    <w:p w14:paraId="14E7D76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id-ResponseInfo-ReconfCompl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60</w:t>
      </w:r>
    </w:p>
    <w:p w14:paraId="1D3E4AE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id-RRCConfigIndication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61</w:t>
      </w:r>
    </w:p>
    <w:p w14:paraId="79CC4F4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id-RRCResumeCause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62</w:t>
      </w:r>
    </w:p>
    <w:p w14:paraId="2E09CB4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id-SCGConfigurationQuery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63</w:t>
      </w:r>
    </w:p>
    <w:p w14:paraId="48C757A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id-selectedPLMN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64</w:t>
      </w:r>
    </w:p>
    <w:p w14:paraId="227A6FB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id-ServedCellsToActivate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65</w:t>
      </w:r>
    </w:p>
    <w:p w14:paraId="4E1DB03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id-servedCellsToUpdate-E-UTRA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66</w:t>
      </w:r>
    </w:p>
    <w:p w14:paraId="63FD8F1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id-ServedCellsToUpdateInitiatingNodeChoice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67</w:t>
      </w:r>
    </w:p>
    <w:p w14:paraId="1168054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id-servedCellsToUpdate-NR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68</w:t>
      </w:r>
    </w:p>
    <w:p w14:paraId="5EA05CE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id-s-ng-RANnode-SecurityKey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69</w:t>
      </w:r>
    </w:p>
    <w:p w14:paraId="4918BC0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id-S-NG-RANnodeUE-AMBR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70</w:t>
      </w:r>
    </w:p>
    <w:p w14:paraId="54F2DFB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id-S-NG-RANnodeUEXnAPID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71</w:t>
      </w:r>
    </w:p>
    <w:p w14:paraId="047C602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id-SN-to-MN-Container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72</w:t>
      </w:r>
    </w:p>
    <w:p w14:paraId="328132E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id-source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73</w:t>
      </w:r>
    </w:p>
    <w:p w14:paraId="218B6C8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id-SplitSRB-RRCTransfer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74</w:t>
      </w:r>
    </w:p>
    <w:p w14:paraId="7CCEC33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id-TAISupport-list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75</w:t>
      </w:r>
    </w:p>
    <w:p w14:paraId="2323145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id-TimeToWait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76</w:t>
      </w:r>
    </w:p>
    <w:p w14:paraId="13CFB92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id-Target2SourceNG-RANnodeTranspContainer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77</w:t>
      </w:r>
    </w:p>
    <w:p w14:paraId="22FED07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id-targetCellGlobalID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78</w:t>
      </w:r>
    </w:p>
    <w:p w14:paraId="248FD05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822" w:name="_Hlk514063665"/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>id-target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NG-RANnodeUEXnAPID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79</w:t>
      </w:r>
    </w:p>
    <w:p w14:paraId="3C37E65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id-target-S-NG-RANnodeID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80</w:t>
      </w:r>
    </w:p>
    <w:p w14:paraId="478D019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id-TraceActivation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81</w:t>
      </w:r>
    </w:p>
    <w:p w14:paraId="07837B4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id-UEContextID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82</w:t>
      </w:r>
    </w:p>
    <w:p w14:paraId="5A1C9F0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id-UEContextInfoHORequest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83</w:t>
      </w:r>
    </w:p>
    <w:p w14:paraId="170D48F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id-UEContextInfoRetrUECtxtResp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84</w:t>
      </w:r>
    </w:p>
    <w:p w14:paraId="73B46CB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id-UEContextInfo-SNModRequest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85</w:t>
      </w:r>
    </w:p>
    <w:p w14:paraId="6BBB8B8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7B5C64">
        <w:rPr>
          <w:rFonts w:ascii="Courier New" w:eastAsia="SimSun" w:hAnsi="Courier New"/>
          <w:noProof/>
          <w:sz w:val="16"/>
          <w:lang w:eastAsia="ko-KR"/>
        </w:rPr>
        <w:t>UEContextKeptIndicator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86</w:t>
      </w:r>
    </w:p>
    <w:p w14:paraId="14E4E5B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id-UEContextRefAtSN-HORequest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87</w:t>
      </w:r>
    </w:p>
    <w:p w14:paraId="2C4D09A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id-UEHistoryInformation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88</w:t>
      </w:r>
    </w:p>
    <w:p w14:paraId="227713C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id-UEIdentityIndexValue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89</w:t>
      </w:r>
    </w:p>
    <w:p w14:paraId="4D3F365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id-UERANPagingIdentity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90</w:t>
      </w:r>
    </w:p>
    <w:bookmarkEnd w:id="1822"/>
    <w:p w14:paraId="0D13F75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7B5C64">
        <w:rPr>
          <w:rFonts w:ascii="Courier New" w:eastAsia="SimSun" w:hAnsi="Courier New"/>
          <w:noProof/>
          <w:sz w:val="16"/>
          <w:lang w:eastAsia="ko-KR"/>
        </w:rPr>
        <w:t>UESecurityCapabilities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91</w:t>
      </w:r>
    </w:p>
    <w:p w14:paraId="5205126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id-UserPlaneTrafficActivityReport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92</w:t>
      </w:r>
    </w:p>
    <w:p w14:paraId="27A104E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id-XnRemovalThreshold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93</w:t>
      </w:r>
    </w:p>
    <w:p w14:paraId="67456D2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id-DesiredActNotificationLevel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94</w:t>
      </w:r>
    </w:p>
    <w:p w14:paraId="6D785DB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id-AvailableDRBIDs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95</w:t>
      </w:r>
    </w:p>
    <w:p w14:paraId="3DAFD6F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id-AdditionalDRBIDs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96</w:t>
      </w:r>
    </w:p>
    <w:p w14:paraId="1DD6EFC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id-SpareDRBIDs</w:t>
      </w:r>
      <w:r w:rsidRPr="007B5C64" w:rsidDel="00AF50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97</w:t>
      </w:r>
    </w:p>
    <w:p w14:paraId="59B9F05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id-RequiredNumberOfDRBIDs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98</w:t>
      </w:r>
    </w:p>
    <w:p w14:paraId="4D46699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id-TNLA-To-Add-List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99</w:t>
      </w:r>
    </w:p>
    <w:p w14:paraId="214E795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id-TNLA-To-Update-List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100</w:t>
      </w:r>
    </w:p>
    <w:p w14:paraId="5A92A9A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id-TNLA-To-Remove-List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101</w:t>
      </w:r>
    </w:p>
    <w:p w14:paraId="4782F60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id-TNLA-Setup-List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102</w:t>
      </w:r>
    </w:p>
    <w:p w14:paraId="0624871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id-TNLA-Failed-To-Setup-List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103</w:t>
      </w:r>
    </w:p>
    <w:p w14:paraId="42603BF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id-PDUSessionToBeReleased-RelReqAck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104</w:t>
      </w:r>
    </w:p>
    <w:p w14:paraId="00E8C00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id-S-NG-RANnodeMaxIPDataRate-UL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105</w:t>
      </w:r>
    </w:p>
    <w:p w14:paraId="7C1AC15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id-PDUSessionResourceSecondaryRATUsageList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107</w:t>
      </w:r>
    </w:p>
    <w:p w14:paraId="29777AA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id-Additional-UL-NG-U-TNLatUPF-List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108</w:t>
      </w:r>
    </w:p>
    <w:p w14:paraId="67A819A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id-SecondarydataForwardingInfoFromTarget-List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109</w:t>
      </w:r>
    </w:p>
    <w:p w14:paraId="36EDDB9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id-LocationInformationSNReporting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110</w:t>
      </w:r>
    </w:p>
    <w:p w14:paraId="5E0EE0B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1823" w:name="MCCQCTEMPBM_00000370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id-LocationInformationSN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bookmarkEnd w:id="1823"/>
      <w:r w:rsidRPr="007B5C64">
        <w:rPr>
          <w:rFonts w:ascii="Courier New" w:eastAsia="SimSun" w:hAnsi="Courier New"/>
          <w:noProof/>
          <w:sz w:val="16"/>
          <w:lang w:eastAsia="ko-KR"/>
        </w:rPr>
        <w:t>ProtocolIE-ID ::= 111</w:t>
      </w:r>
    </w:p>
    <w:p w14:paraId="7BD0902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id-LastE-UTRANPLMNIdentity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112</w:t>
      </w:r>
    </w:p>
    <w:p w14:paraId="0B37B5D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id-S-NG-RANnodeMaxIPDataRate-DL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113</w:t>
      </w:r>
    </w:p>
    <w:p w14:paraId="7347A21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id-MaxIPrate-DL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  <w:t>ProtocolIE-ID ::= 114</w:t>
      </w:r>
    </w:p>
    <w:p w14:paraId="1E2233E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id-SecurityResult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115</w:t>
      </w:r>
    </w:p>
    <w:p w14:paraId="212E265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id-S-NSSAI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116</w:t>
      </w:r>
    </w:p>
    <w:p w14:paraId="0280E5D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id-MR-DC-ResourceCoordinationInfo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117</w:t>
      </w:r>
    </w:p>
    <w:p w14:paraId="25FF337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id-AMF-Region-Information-To-Add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118</w:t>
      </w:r>
    </w:p>
    <w:p w14:paraId="4A66307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id-AMF-Region-Information-To-Delete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119</w:t>
      </w:r>
    </w:p>
    <w:p w14:paraId="4D5DA2E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id-OldQoSFlowMap-ULendmarkerexpected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120</w:t>
      </w:r>
    </w:p>
    <w:p w14:paraId="1C3FBD8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id-RANPagingFailure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121</w:t>
      </w:r>
    </w:p>
    <w:p w14:paraId="5455D72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id-UERadioCapabilityForPaging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122</w:t>
      </w:r>
    </w:p>
    <w:p w14:paraId="7C2CC6F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id-PDUSessionDataForwarding-SNModResponse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123</w:t>
      </w:r>
    </w:p>
    <w:p w14:paraId="5CD9E7F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id-DRBsNotAdmittedSetupModifyList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124</w:t>
      </w:r>
    </w:p>
    <w:p w14:paraId="2EA4E0D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id-Secondary-MN-Xn-U-TNLInfoatM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125</w:t>
      </w:r>
    </w:p>
    <w:p w14:paraId="0652B0D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id-NE-DC-TDM-Pattern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126</w:t>
      </w:r>
    </w:p>
    <w:p w14:paraId="2D55D61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id-PDUSessionCommonNetworkInstance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ProtocolIE-ID ::= 127</w:t>
      </w:r>
    </w:p>
    <w:p w14:paraId="5102B82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z w:val="16"/>
          <w:lang w:val="sv-SE" w:eastAsia="ko-KR"/>
        </w:rPr>
        <w:t>id-BPLMN-ID-Info-EUTRA</w:t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sv-SE" w:eastAsia="ko-KR"/>
        </w:rPr>
        <w:tab/>
        <w:t>ProtocolIE-ID ::= 128</w:t>
      </w:r>
    </w:p>
    <w:p w14:paraId="705F5F7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id-BPLMN-ID-Info-NR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129</w:t>
      </w:r>
    </w:p>
    <w:p w14:paraId="15DD89D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id-InterfaceInstanceIndication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130</w:t>
      </w:r>
    </w:p>
    <w:p w14:paraId="6EFE70B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id-S-NG-RANnode-Addition-Trigger-Ind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131</w:t>
      </w:r>
    </w:p>
    <w:p w14:paraId="32364A3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id-DefaultDRB-Allowed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132</w:t>
      </w:r>
    </w:p>
    <w:p w14:paraId="67C9C2A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lastRenderedPageBreak/>
        <w:t>id-DRB-IDs-takenintouse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133</w:t>
      </w:r>
    </w:p>
    <w:p w14:paraId="423E1E2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id-SplitSessionIndicator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7B5C64">
        <w:rPr>
          <w:rFonts w:ascii="Courier New" w:eastAsia="SimSun" w:hAnsi="Courier New"/>
          <w:noProof/>
          <w:sz w:val="16"/>
          <w:lang w:eastAsia="ko-KR"/>
        </w:rPr>
        <w:t>134</w:t>
      </w:r>
    </w:p>
    <w:p w14:paraId="64174D3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id-CNTypeRestrictionsForEquivalent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135</w:t>
      </w:r>
    </w:p>
    <w:p w14:paraId="6CFA977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id-CNTypeRestrictionsForServing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136</w:t>
      </w:r>
    </w:p>
    <w:p w14:paraId="6491918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id-DRBs-transferred-to-MN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137</w:t>
      </w:r>
    </w:p>
    <w:p w14:paraId="3F8A195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ULForwardingProposal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138</w:t>
      </w:r>
    </w:p>
    <w:p w14:paraId="2FFB7BF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id-EndpointIPAddressAndPort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139</w:t>
      </w:r>
    </w:p>
    <w:p w14:paraId="5DCEBC1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id-IntendedTDD-DL-ULConfiguration-NR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140</w:t>
      </w:r>
    </w:p>
    <w:p w14:paraId="5F13B67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id-TNLConfigurationInfo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141</w:t>
      </w:r>
    </w:p>
    <w:p w14:paraId="124CF9A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id-PartialListIndicator-NR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142</w:t>
      </w:r>
    </w:p>
    <w:p w14:paraId="2E13765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id-MessageOversizeNotification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143</w:t>
      </w:r>
    </w:p>
    <w:p w14:paraId="3BB05B5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id-CellAndCapacityAssistanceInfo-NR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144</w:t>
      </w:r>
    </w:p>
    <w:p w14:paraId="77AD3A7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id-NG-RANTraceID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145</w:t>
      </w:r>
    </w:p>
    <w:p w14:paraId="4BA834C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id-NonGBRResources-Offered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146</w:t>
      </w:r>
    </w:p>
    <w:p w14:paraId="0EFE936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id-FastMCGRecoveryRRCTransfer-SN-to-MN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bookmarkStart w:id="1824" w:name="_Hlk29912457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ProtocolIE-ID</w:t>
      </w:r>
      <w:bookmarkEnd w:id="1824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147</w:t>
      </w:r>
    </w:p>
    <w:p w14:paraId="5768FA8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id-RequestedFastMCGRecoveryViaSRB3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148</w:t>
      </w:r>
    </w:p>
    <w:p w14:paraId="7160FF4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id-AvailableFastMCGRecoveryViaSRB3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149</w:t>
      </w:r>
    </w:p>
    <w:p w14:paraId="312D99D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id-RequestedFastMCGRecoveryViaSRB3Release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150</w:t>
      </w:r>
    </w:p>
    <w:p w14:paraId="3D73812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id-ReleaseFastMCGRecoveryViaSRB3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151</w:t>
      </w:r>
    </w:p>
    <w:p w14:paraId="132FA4C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id-FastMCGRecoveryRRCTransfer-MN-to-SN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152</w:t>
      </w:r>
    </w:p>
    <w:p w14:paraId="25D0D1F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id-ExtendedRATRestrictionInformation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153</w:t>
      </w:r>
    </w:p>
    <w:p w14:paraId="5714A82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id-QoSMonitoringRequest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154</w:t>
      </w:r>
    </w:p>
    <w:p w14:paraId="4E82F64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id-FiveGCMobilityRestrictionListContainer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155</w:t>
      </w:r>
    </w:p>
    <w:p w14:paraId="112F823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id-PartialListIndicator-EUTRA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156</w:t>
      </w:r>
    </w:p>
    <w:p w14:paraId="66A2A80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id-CellAndCapacityAssistanceInfo-EUTRA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157</w:t>
      </w:r>
    </w:p>
    <w:p w14:paraId="09151C0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id-CHOinformation-Req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158</w:t>
      </w:r>
    </w:p>
    <w:p w14:paraId="09E0888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id-CHOinformation-Ack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159</w:t>
      </w:r>
    </w:p>
    <w:p w14:paraId="05E1F93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id-targetCellsToCancel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160</w:t>
      </w:r>
    </w:p>
    <w:p w14:paraId="49233F0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id-requestedTargetCellGlobalID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161</w:t>
      </w:r>
    </w:p>
    <w:p w14:paraId="6834B26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id-procedureStage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162</w:t>
      </w:r>
    </w:p>
    <w:p w14:paraId="48ADC7C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7B5C64">
        <w:rPr>
          <w:rFonts w:ascii="Courier New" w:eastAsia="SimSun" w:hAnsi="Courier New"/>
          <w:noProof/>
          <w:sz w:val="16"/>
          <w:lang w:eastAsia="ja-JP"/>
        </w:rPr>
        <w:t>DAPSRequestInfo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163</w:t>
      </w:r>
    </w:p>
    <w:p w14:paraId="4DD50DE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7B5C64">
        <w:rPr>
          <w:rFonts w:ascii="Courier New" w:eastAsia="SimSun" w:hAnsi="Courier New"/>
          <w:noProof/>
          <w:sz w:val="16"/>
          <w:lang w:eastAsia="ja-JP"/>
        </w:rPr>
        <w:t>DAPS</w:t>
      </w:r>
      <w:r w:rsidRPr="007B5C64">
        <w:rPr>
          <w:rFonts w:ascii="Courier New" w:eastAsia="SimSun" w:hAnsi="Courier New" w:hint="eastAsia"/>
          <w:noProof/>
          <w:sz w:val="16"/>
        </w:rPr>
        <w:t>Response</w:t>
      </w:r>
      <w:r w:rsidRPr="007B5C64">
        <w:rPr>
          <w:rFonts w:ascii="Courier New" w:eastAsia="SimSun" w:hAnsi="Courier New"/>
          <w:noProof/>
          <w:sz w:val="16"/>
          <w:lang w:eastAsia="ja-JP"/>
        </w:rPr>
        <w:t>Info</w:t>
      </w:r>
      <w:proofErr w:type="spellEnd"/>
      <w:r w:rsidRPr="007B5C64">
        <w:rPr>
          <w:rFonts w:ascii="Courier New" w:eastAsia="SimSun" w:hAnsi="Courier New"/>
          <w:noProof/>
          <w:sz w:val="16"/>
          <w:lang w:eastAsia="ja-JP"/>
        </w:rPr>
        <w:t>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164</w:t>
      </w:r>
    </w:p>
    <w:p w14:paraId="0182579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CHO-MRDC-Indicator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165</w:t>
      </w:r>
    </w:p>
    <w:p w14:paraId="00680AF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id-OffsetOfNbiotChannelNumberToDL-EARFCN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166</w:t>
      </w:r>
    </w:p>
    <w:p w14:paraId="3278580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id-OffsetOfNbiotChannelNumberToUL-EARFCN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167</w:t>
      </w:r>
    </w:p>
    <w:p w14:paraId="4DD6DF4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NBIoT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-UL-DL-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AlignmentOffset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168</w:t>
      </w:r>
    </w:p>
    <w:p w14:paraId="474047C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id-LTEV2XServicesAuthorized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169</w:t>
      </w:r>
    </w:p>
    <w:p w14:paraId="080DDAA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id-NRV2XServicesAuthorized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170</w:t>
      </w:r>
    </w:p>
    <w:p w14:paraId="168B330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id-LTEUESidelinkAggregateMaximumBitRate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171</w:t>
      </w:r>
    </w:p>
    <w:p w14:paraId="753284D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id-NRUESidelinkAggregateMaximumBitRate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172</w:t>
      </w:r>
    </w:p>
    <w:p w14:paraId="2E1FF7E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z w:val="16"/>
          <w:lang w:eastAsia="ko-KR"/>
        </w:rPr>
        <w:t>id-PC5QoSParameters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173</w:t>
      </w:r>
    </w:p>
    <w:p w14:paraId="1B75A4F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id-AlternativeQoSParaSetList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174</w:t>
      </w:r>
    </w:p>
    <w:p w14:paraId="0B4782D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id-CurrentQoSParaSetIndex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175</w:t>
      </w:r>
    </w:p>
    <w:p w14:paraId="5173080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z w:val="16"/>
          <w:lang w:val="it-IT" w:eastAsia="ko-KR"/>
        </w:rPr>
        <w:t>id-Mobility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Information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176</w:t>
      </w:r>
    </w:p>
    <w:p w14:paraId="450909C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id-InitiatingCondition-FailureIndication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177</w:t>
      </w:r>
    </w:p>
    <w:p w14:paraId="06C816F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19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>id-UEHistoryInformationFromTheUE</w:t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  <w:t>ProtocolIE-ID ::=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 178</w:t>
      </w:r>
    </w:p>
    <w:p w14:paraId="4524EF9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id-HandoverReportType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179</w:t>
      </w:r>
    </w:p>
    <w:p w14:paraId="350978F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it-IT" w:eastAsia="ja-JP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7B5C64">
        <w:rPr>
          <w:rFonts w:ascii="Courier New" w:eastAsia="SimSun" w:hAnsi="Courier New"/>
          <w:noProof/>
          <w:sz w:val="16"/>
          <w:lang w:val="it-IT"/>
        </w:rPr>
        <w:t>Handover</w:t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>Cause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180</w:t>
      </w:r>
    </w:p>
    <w:p w14:paraId="477232C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it-IT" w:eastAsia="ja-JP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>SourceCellCGI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181</w:t>
      </w:r>
    </w:p>
    <w:p w14:paraId="031406F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it-IT" w:eastAsia="ja-JP"/>
        </w:rPr>
      </w:pPr>
      <w:r w:rsidRPr="007B5C64">
        <w:rPr>
          <w:rFonts w:ascii="Courier New" w:eastAsia="SimSun" w:hAnsi="Courier New"/>
          <w:noProof/>
          <w:sz w:val="16"/>
          <w:lang w:val="it-IT" w:eastAsia="ja-JP"/>
        </w:rPr>
        <w:t>id-TargetCellCGI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182</w:t>
      </w:r>
    </w:p>
    <w:p w14:paraId="325B19E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>ReEstablishmentCellCGI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183</w:t>
      </w:r>
    </w:p>
    <w:p w14:paraId="6BFE72C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it-IT" w:eastAsia="ja-JP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>TargetCellin</w:t>
      </w:r>
      <w:r w:rsidRPr="007B5C64">
        <w:rPr>
          <w:rFonts w:ascii="Courier New" w:eastAsia="SimSun" w:hAnsi="Courier New"/>
          <w:noProof/>
          <w:sz w:val="16"/>
          <w:lang w:val="it-IT"/>
        </w:rPr>
        <w:t>E</w:t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>UTRAN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184</w:t>
      </w:r>
    </w:p>
    <w:p w14:paraId="1B868A2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it-IT" w:eastAsia="ja-JP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>SourceCellCRNTI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185</w:t>
      </w:r>
    </w:p>
    <w:p w14:paraId="136D9FE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lastRenderedPageBreak/>
        <w:t>id-</w:t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>UERLFReportContainer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186</w:t>
      </w:r>
    </w:p>
    <w:p w14:paraId="6F9C362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>id-NGRAN-Node1-Measurement-ID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187</w:t>
      </w:r>
    </w:p>
    <w:p w14:paraId="56D79E0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>id-NGRAN-Node2-Measurement-ID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188</w:t>
      </w:r>
    </w:p>
    <w:p w14:paraId="28D6ADF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>id-RegistrationRequest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189</w:t>
      </w:r>
    </w:p>
    <w:p w14:paraId="4EDBB4E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>id-ReportCharacteristics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190</w:t>
      </w:r>
    </w:p>
    <w:p w14:paraId="5DB76D7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>id-CellToReport</w:t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191</w:t>
      </w:r>
    </w:p>
    <w:p w14:paraId="60EF318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>id-ReportingPeriodicity</w:t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192</w:t>
      </w:r>
    </w:p>
    <w:p w14:paraId="534B732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>id-CellMeasurementResult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193</w:t>
      </w:r>
    </w:p>
    <w:p w14:paraId="108CEBE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id-NG-RANnode1CellID</w:t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194</w:t>
      </w:r>
    </w:p>
    <w:p w14:paraId="094366E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id-NG-RANnode2CellID</w:t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195</w:t>
      </w:r>
    </w:p>
    <w:p w14:paraId="79D0295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id-NG-RANnode1MobilityParameters</w:t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196</w:t>
      </w:r>
    </w:p>
    <w:p w14:paraId="41CE3AD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id-NG-RANnode2ProposedMobilityParameters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197</w:t>
      </w:r>
    </w:p>
    <w:p w14:paraId="1FB3C39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val="it-IT"/>
        </w:rPr>
        <w:t>i</w:t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>d-MobilityParametersModificationRange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198</w:t>
      </w:r>
    </w:p>
    <w:p w14:paraId="4E6332E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it-IT"/>
        </w:rPr>
        <w:t>id-</w:t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>TDDULDLConfigurationCommonNR</w:t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199</w:t>
      </w:r>
    </w:p>
    <w:p w14:paraId="4EA4807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it-IT"/>
        </w:rPr>
        <w:t>id-CarrierList</w:t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200</w:t>
      </w:r>
    </w:p>
    <w:p w14:paraId="17E21A9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it-IT"/>
        </w:rPr>
      </w:pPr>
      <w:r w:rsidRPr="007B5C64">
        <w:rPr>
          <w:rFonts w:ascii="Courier New" w:eastAsia="SimSun" w:hAnsi="Courier New"/>
          <w:snapToGrid w:val="0"/>
          <w:sz w:val="16"/>
          <w:lang w:val="it-IT"/>
        </w:rPr>
        <w:t>id-ULCarrierList</w:t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201</w:t>
      </w:r>
    </w:p>
    <w:p w14:paraId="582220B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it-IT"/>
        </w:rPr>
        <w:t>id-FrequencyShift7p5khz</w:t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202</w:t>
      </w:r>
    </w:p>
    <w:p w14:paraId="304EDA5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/>
        </w:rPr>
      </w:pPr>
      <w:r w:rsidRPr="007B5C64">
        <w:rPr>
          <w:rFonts w:ascii="Courier New" w:eastAsia="SimSun" w:hAnsi="Courier New"/>
          <w:snapToGrid w:val="0"/>
          <w:sz w:val="16"/>
          <w:lang w:val="sv-SE"/>
        </w:rPr>
        <w:t>id-SSB-PositionsInBurst</w:t>
      </w:r>
      <w:r w:rsidRPr="007B5C64">
        <w:rPr>
          <w:rFonts w:ascii="Courier New" w:eastAsia="SimSun" w:hAnsi="Courier New"/>
          <w:snapToGrid w:val="0"/>
          <w:sz w:val="16"/>
          <w:lang w:val="sv-SE"/>
        </w:rPr>
        <w:tab/>
      </w:r>
      <w:r w:rsidRPr="007B5C64">
        <w:rPr>
          <w:rFonts w:ascii="Courier New" w:eastAsia="SimSun" w:hAnsi="Courier New"/>
          <w:snapToGrid w:val="0"/>
          <w:sz w:val="16"/>
          <w:lang w:val="sv-SE"/>
        </w:rPr>
        <w:tab/>
      </w:r>
      <w:r w:rsidRPr="007B5C64">
        <w:rPr>
          <w:rFonts w:ascii="Courier New" w:eastAsia="SimSun" w:hAnsi="Courier New"/>
          <w:snapToGrid w:val="0"/>
          <w:sz w:val="16"/>
          <w:lang w:val="sv-SE"/>
        </w:rPr>
        <w:tab/>
      </w:r>
      <w:r w:rsidRPr="007B5C64">
        <w:rPr>
          <w:rFonts w:ascii="Courier New" w:eastAsia="SimSun" w:hAnsi="Courier New"/>
          <w:snapToGrid w:val="0"/>
          <w:sz w:val="16"/>
          <w:lang w:val="sv-SE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ProtocolIE-ID ::= 203</w:t>
      </w:r>
    </w:p>
    <w:p w14:paraId="5C1BE43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it-IT"/>
        </w:rPr>
        <w:t>id-NRCellPRACHConfig</w:t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204</w:t>
      </w:r>
    </w:p>
    <w:p w14:paraId="3510232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it-IT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>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/>
        </w:rPr>
        <w:t>R</w:t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>AReport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205</w:t>
      </w:r>
    </w:p>
    <w:p w14:paraId="47212F9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>id-IABNodeIndication</w:t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206</w:t>
      </w:r>
    </w:p>
    <w:p w14:paraId="5F2C667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id-Redundant-UL-NG-U-TNLatUPF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>ProtocolIE-ID ::= 207</w:t>
      </w:r>
    </w:p>
    <w:p w14:paraId="4563A13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id-CNPacketDelayBudgetDownlink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>ProtocolIE-ID ::= 208</w:t>
      </w:r>
    </w:p>
    <w:p w14:paraId="1A2BDD5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it-IT" w:eastAsia="ko-KR"/>
        </w:rPr>
      </w:pPr>
      <w:bookmarkStart w:id="1825" w:name="_Hlk34814282"/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id-CNPacketDelayBudgetUplink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>ProtocolIE-ID ::= 209</w:t>
      </w:r>
    </w:p>
    <w:bookmarkEnd w:id="1825"/>
    <w:p w14:paraId="1FD66AA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id-Additional-Redundant-UL-NG-U-TNLatUPF-List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210</w:t>
      </w:r>
    </w:p>
    <w:p w14:paraId="7FC7718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id-RedundantCommonNetworkInstance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211</w:t>
      </w:r>
    </w:p>
    <w:p w14:paraId="215AF32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id-TSCTrafficCharacteristics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212</w:t>
      </w:r>
    </w:p>
    <w:p w14:paraId="392DFD8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id-RedundantQoSFlowIndicator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213</w:t>
      </w:r>
    </w:p>
    <w:p w14:paraId="3464C56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id-Redundant</w:t>
      </w:r>
      <w:r w:rsidRPr="007B5C64">
        <w:rPr>
          <w:rFonts w:ascii="Courier New" w:eastAsia="SimSun" w:hAnsi="Courier New"/>
          <w:noProof/>
          <w:snapToGrid w:val="0"/>
          <w:sz w:val="16"/>
        </w:rPr>
        <w:t>-DL-NG-U-TNLatNG-RAN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214</w:t>
      </w:r>
    </w:p>
    <w:p w14:paraId="18F6606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id-ExtendedPacketDelayBudget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215</w:t>
      </w:r>
    </w:p>
    <w:p w14:paraId="3EDC402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id-Additional-PDCP-Duplication-TNL-List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216</w:t>
      </w:r>
    </w:p>
    <w:p w14:paraId="22960CF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id-RedundantPDUSessionInformation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217</w:t>
      </w:r>
    </w:p>
    <w:p w14:paraId="717CD9D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id-UsedRSNInformation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218</w:t>
      </w:r>
    </w:p>
    <w:p w14:paraId="5DBDF31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id-RLCDuplicationInformation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219</w:t>
      </w:r>
    </w:p>
    <w:p w14:paraId="5B234EB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id-NPN-Broadcast-Information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220</w:t>
      </w:r>
    </w:p>
    <w:p w14:paraId="748F6D0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id-NPNPagingAssistanceInformation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221</w:t>
      </w:r>
    </w:p>
    <w:p w14:paraId="3D56F91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id-NPNMobilityInformation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222</w:t>
      </w:r>
    </w:p>
    <w:p w14:paraId="4C9DD25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id-NPN-Support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223</w:t>
      </w:r>
    </w:p>
    <w:p w14:paraId="5D9A892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>id-MDT-Configuration</w:t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 224</w:t>
      </w:r>
    </w:p>
    <w:p w14:paraId="0C8B7BB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id-MDTPLMNList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bookmarkStart w:id="1826" w:name="_Hlk31885127"/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</w:t>
      </w:r>
      <w:bookmarkEnd w:id="1826"/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 ::= 225</w:t>
      </w:r>
    </w:p>
    <w:p w14:paraId="5E154B2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id-TraceCollectionEntityURI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226</w:t>
      </w:r>
    </w:p>
    <w:p w14:paraId="71F1222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>id-UERadioCapabilityID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227</w:t>
      </w:r>
    </w:p>
    <w:p w14:paraId="4AB8568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id-CSI-RSTransmissionIndication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228</w:t>
      </w:r>
    </w:p>
    <w:p w14:paraId="1CDD99D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SNTriggered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 xml:space="preserve">ProtocolIE-ID ::= </w:t>
      </w:r>
      <w:r w:rsidRPr="007B5C64">
        <w:rPr>
          <w:rFonts w:ascii="Courier New" w:eastAsia="SimSun" w:hAnsi="Courier New"/>
          <w:noProof/>
          <w:sz w:val="16"/>
        </w:rPr>
        <w:t>229</w:t>
      </w:r>
    </w:p>
    <w:p w14:paraId="7C64C56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DLCarrierList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230</w:t>
      </w:r>
    </w:p>
    <w:p w14:paraId="40F5952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id-ExtendedTAISliceSupportList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231</w:t>
      </w:r>
    </w:p>
    <w:p w14:paraId="28689EF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id-cellAssistanceInfo-EUTRA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232</w:t>
      </w:r>
    </w:p>
    <w:p w14:paraId="50A7255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id-ConfiguredTACIndication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-ID ::= 233</w:t>
      </w:r>
    </w:p>
    <w:p w14:paraId="37519DD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secondary-SN-UL-PDCP-UP-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TNLInfo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234</w:t>
      </w:r>
    </w:p>
    <w:p w14:paraId="5120B29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pdcpDuplicationConfiguration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235</w:t>
      </w:r>
    </w:p>
    <w:p w14:paraId="6E6F5BB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id-duplicationActivation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236</w:t>
      </w:r>
    </w:p>
    <w:p w14:paraId="411F2D3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bookmarkStart w:id="1827" w:name="MCCQCTEMPBM_00000371"/>
      <w:r w:rsidRPr="007B5C64">
        <w:rPr>
          <w:rFonts w:ascii="Courier New" w:eastAsia="DengXian" w:hAnsi="Courier New" w:cs="Courier New"/>
          <w:noProof/>
          <w:snapToGrid w:val="0"/>
          <w:sz w:val="16"/>
        </w:rPr>
        <w:t>id-NPRACHConfiguration</w:t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r w:rsidRPr="007B5C64">
        <w:rPr>
          <w:rFonts w:ascii="Courier New" w:eastAsia="DengXian" w:hAnsi="Courier New" w:cs="Courier New"/>
          <w:noProof/>
          <w:snapToGrid w:val="0"/>
          <w:sz w:val="16"/>
        </w:rPr>
        <w:tab/>
      </w:r>
      <w:bookmarkEnd w:id="1827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237</w:t>
      </w:r>
    </w:p>
    <w:p w14:paraId="641567D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id-QosMonitoringReportingFrequency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238</w:t>
      </w:r>
    </w:p>
    <w:p w14:paraId="243EC34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id-QoSFlowsMappedtoDRB-SetupResponse-MNterminated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239</w:t>
      </w:r>
    </w:p>
    <w:p w14:paraId="16D58E6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id-DL-scheduling-PDCCH-CCE-usage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240</w:t>
      </w:r>
    </w:p>
    <w:p w14:paraId="19C3B2B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id-UL-scheduling-PDCCH-CCE-usage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241</w:t>
      </w:r>
    </w:p>
    <w:p w14:paraId="03AC1F6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id-SFN-Offset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242</w:t>
      </w:r>
    </w:p>
    <w:p w14:paraId="7D3C7A3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id-QoSMonitoringDisabled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 xml:space="preserve">ProtocolIE-ID ::= 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243</w:t>
      </w:r>
    </w:p>
    <w:p w14:paraId="142A8A9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ExtendedUEIdentityIndexValue</w:t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2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44</w:t>
      </w:r>
    </w:p>
    <w:p w14:paraId="3F13BC9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id-EUTRA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PagingeDRXInformation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245</w:t>
      </w:r>
    </w:p>
    <w:p w14:paraId="7337B33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id-CHO-MRDC-EarlyDataForwarding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246</w:t>
      </w:r>
    </w:p>
    <w:p w14:paraId="3AE4340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id-SCGIndicator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247</w:t>
      </w:r>
    </w:p>
    <w:p w14:paraId="5FADD18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UESpecificDRX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24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8</w:t>
      </w:r>
    </w:p>
    <w:p w14:paraId="2A4C1D1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PDUSession</w:t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>ExpectedUEActivityBehaviour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249</w:t>
      </w:r>
    </w:p>
    <w:p w14:paraId="45047DD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id-QoS-Mapping-Information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7B5C64">
        <w:rPr>
          <w:rFonts w:ascii="Courier New" w:eastAsia="SimSun" w:hAnsi="Courier New"/>
          <w:noProof/>
          <w:snapToGrid w:val="0"/>
          <w:sz w:val="16"/>
        </w:rPr>
        <w:t>250</w:t>
      </w:r>
    </w:p>
    <w:p w14:paraId="585C07A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id-AdditionLocationInformation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251</w:t>
      </w:r>
    </w:p>
    <w:p w14:paraId="5D9D8E9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id-dataForwardingInfoFromTargetE-UTRANnode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252</w:t>
      </w:r>
    </w:p>
    <w:p w14:paraId="0075292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id-DirectForwardingPath</w:t>
      </w:r>
      <w:r w:rsidRPr="007B5C64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253</w:t>
      </w:r>
    </w:p>
    <w:p w14:paraId="29B88A4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id-SourceNG-RAN-node-ID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254</w:t>
      </w:r>
    </w:p>
    <w:p w14:paraId="279D4F6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828" w:name="MCCQCTEMPBM_00000372"/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>id-SourceDLForwardingIPAddress</w:t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bookmarkEnd w:id="1828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255</w:t>
      </w:r>
    </w:p>
    <w:p w14:paraId="58FB518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id-Source</w:t>
      </w:r>
      <w:r w:rsidRPr="007B5C64">
        <w:rPr>
          <w:rFonts w:ascii="Courier New" w:eastAsia="SimSun" w:hAnsi="Courier New"/>
          <w:noProof/>
          <w:sz w:val="16"/>
        </w:rPr>
        <w:t>Node</w:t>
      </w:r>
      <w:r w:rsidRPr="007B5C64">
        <w:rPr>
          <w:rFonts w:ascii="Courier New" w:eastAsia="SimSun" w:hAnsi="Courier New"/>
          <w:noProof/>
          <w:sz w:val="16"/>
          <w:lang w:eastAsia="ko-KR"/>
        </w:rPr>
        <w:t>DLForwardingIPAddress</w:t>
      </w:r>
      <w:r w:rsidRPr="007B5C64">
        <w:rPr>
          <w:rFonts w:ascii="Courier New" w:eastAsia="SimSun" w:hAnsi="Courier New" w:cs="Arial"/>
          <w:noProof/>
          <w:sz w:val="16"/>
        </w:rPr>
        <w:tab/>
      </w:r>
      <w:r w:rsidRPr="007B5C64">
        <w:rPr>
          <w:rFonts w:ascii="Courier New" w:eastAsia="SimSun" w:hAnsi="Courier New" w:cs="Arial"/>
          <w:noProof/>
          <w:sz w:val="16"/>
        </w:rPr>
        <w:tab/>
      </w:r>
      <w:r w:rsidRPr="007B5C64">
        <w:rPr>
          <w:rFonts w:ascii="Courier New" w:eastAsia="SimSun" w:hAnsi="Courier New" w:cs="Arial"/>
          <w:noProof/>
          <w:sz w:val="16"/>
        </w:rPr>
        <w:tab/>
      </w:r>
      <w:r w:rsidRPr="007B5C64">
        <w:rPr>
          <w:rFonts w:ascii="Courier New" w:eastAsia="SimSun" w:hAnsi="Courier New" w:cs="Arial"/>
          <w:noProof/>
          <w:sz w:val="16"/>
        </w:rPr>
        <w:tab/>
      </w:r>
      <w:r w:rsidRPr="007B5C64">
        <w:rPr>
          <w:rFonts w:ascii="Courier New" w:eastAsia="SimSun" w:hAnsi="Courier New" w:cs="Arial"/>
          <w:noProof/>
          <w:sz w:val="16"/>
        </w:rPr>
        <w:tab/>
      </w:r>
      <w:r w:rsidRPr="007B5C64">
        <w:rPr>
          <w:rFonts w:ascii="Courier New" w:eastAsia="SimSun" w:hAnsi="Courier New" w:cs="Arial"/>
          <w:noProof/>
          <w:sz w:val="16"/>
        </w:rPr>
        <w:tab/>
      </w:r>
      <w:r w:rsidRPr="007B5C64">
        <w:rPr>
          <w:rFonts w:ascii="Courier New" w:eastAsia="SimSun" w:hAnsi="Courier New" w:cs="Arial"/>
          <w:noProof/>
          <w:sz w:val="16"/>
        </w:rPr>
        <w:tab/>
      </w:r>
      <w:r w:rsidRPr="007B5C64">
        <w:rPr>
          <w:rFonts w:ascii="Courier New" w:eastAsia="SimSun" w:hAnsi="Courier New" w:cs="Arial"/>
          <w:noProof/>
          <w:sz w:val="16"/>
        </w:rPr>
        <w:tab/>
      </w:r>
      <w:r w:rsidRPr="007B5C64">
        <w:rPr>
          <w:rFonts w:ascii="Courier New" w:eastAsia="SimSun" w:hAnsi="Courier New" w:cs="Arial"/>
          <w:noProof/>
          <w:sz w:val="16"/>
        </w:rPr>
        <w:tab/>
      </w:r>
      <w:r w:rsidRPr="007B5C64">
        <w:rPr>
          <w:rFonts w:ascii="Courier New" w:eastAsia="SimSun" w:hAnsi="Courier New" w:cs="Arial"/>
          <w:noProof/>
          <w:sz w:val="16"/>
        </w:rPr>
        <w:tab/>
      </w:r>
      <w:r w:rsidRPr="007B5C64">
        <w:rPr>
          <w:rFonts w:ascii="Courier New" w:eastAsia="SimSun" w:hAnsi="Courier New" w:cs="Arial"/>
          <w:noProof/>
          <w:sz w:val="16"/>
        </w:rPr>
        <w:tab/>
      </w:r>
      <w:r w:rsidRPr="007B5C64">
        <w:rPr>
          <w:rFonts w:ascii="Courier New" w:eastAsia="SimSun" w:hAnsi="Courier New" w:cs="Arial"/>
          <w:noProof/>
          <w:sz w:val="16"/>
        </w:rPr>
        <w:tab/>
      </w:r>
      <w:r w:rsidRPr="007B5C64">
        <w:rPr>
          <w:rFonts w:ascii="Courier New" w:eastAsia="SimSun" w:hAnsi="Courier New" w:cs="Arial"/>
          <w:noProof/>
          <w:sz w:val="16"/>
        </w:rPr>
        <w:tab/>
      </w:r>
      <w:r w:rsidRPr="007B5C64">
        <w:rPr>
          <w:rFonts w:ascii="Courier New" w:eastAsia="SimSun" w:hAnsi="Courier New" w:cs="Arial"/>
          <w:noProof/>
          <w:sz w:val="16"/>
        </w:rPr>
        <w:tab/>
      </w:r>
      <w:r w:rsidRPr="007B5C64">
        <w:rPr>
          <w:rFonts w:ascii="Courier New" w:eastAsia="SimSun" w:hAnsi="Courier New" w:cs="Arial"/>
          <w:noProof/>
          <w:sz w:val="16"/>
        </w:rPr>
        <w:tab/>
      </w:r>
      <w:r w:rsidRPr="007B5C64">
        <w:rPr>
          <w:rFonts w:ascii="Courier New" w:eastAsia="SimSun" w:hAnsi="Courier New" w:cs="Arial"/>
          <w:noProof/>
          <w:sz w:val="16"/>
        </w:rPr>
        <w:tab/>
      </w:r>
      <w:r w:rsidRPr="007B5C64">
        <w:rPr>
          <w:rFonts w:ascii="Courier New" w:eastAsia="SimSun" w:hAnsi="Courier New" w:cs="Arial"/>
          <w:noProof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ProtocolIE-ID ::=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</w:rPr>
        <w:t>256</w:t>
      </w:r>
    </w:p>
    <w:p w14:paraId="3C73B85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id-ExtendedReportIntervalMDT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 xml:space="preserve">ProtocolIE-ID ::= 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257</w:t>
      </w:r>
    </w:p>
    <w:p w14:paraId="3E72DEC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ecurityIndication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258</w:t>
      </w:r>
    </w:p>
    <w:p w14:paraId="57D972F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7B5C64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</w:rPr>
        <w:t>RRCConnReestab</w:t>
      </w:r>
      <w:proofErr w:type="spellEnd"/>
      <w:r w:rsidRPr="007B5C64">
        <w:rPr>
          <w:rFonts w:ascii="Courier New" w:eastAsia="SimSun" w:hAnsi="Courier New"/>
          <w:snapToGrid w:val="0"/>
          <w:sz w:val="16"/>
        </w:rPr>
        <w:t>-Indicator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7B5C64">
        <w:rPr>
          <w:rFonts w:ascii="Courier New" w:eastAsia="SimSun" w:hAnsi="Courier New"/>
          <w:noProof/>
          <w:snapToGrid w:val="0"/>
          <w:sz w:val="16"/>
        </w:rPr>
        <w:t>259</w:t>
      </w:r>
    </w:p>
    <w:p w14:paraId="4C1BBB6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 w:hint="eastAsia"/>
          <w:noProof/>
          <w:sz w:val="16"/>
        </w:rPr>
        <w:t>id-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TargetNodeID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7B5C64">
        <w:rPr>
          <w:rFonts w:ascii="Courier New" w:eastAsia="SimSun" w:hAnsi="Courier New"/>
          <w:noProof/>
          <w:snapToGrid w:val="0"/>
          <w:sz w:val="16"/>
        </w:rPr>
        <w:t>260</w:t>
      </w:r>
    </w:p>
    <w:p w14:paraId="5EF04FA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id-ManagementBasedMDTPLMNList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261</w:t>
      </w:r>
    </w:p>
    <w:p w14:paraId="442D9F1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id-PrivacyIndicator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262</w:t>
      </w:r>
    </w:p>
    <w:p w14:paraId="253C861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id-TraceCollectionEntityIPAddress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263</w:t>
      </w:r>
    </w:p>
    <w:p w14:paraId="1DF06F8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id-M4ReportAmount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264</w:t>
      </w:r>
    </w:p>
    <w:p w14:paraId="2BF2713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id-M5ReportAmount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265</w:t>
      </w:r>
    </w:p>
    <w:p w14:paraId="0EEE448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id-M6ReportAmount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266</w:t>
      </w:r>
    </w:p>
    <w:p w14:paraId="65C7474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id-M7ReportAmount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267</w:t>
      </w:r>
    </w:p>
    <w:p w14:paraId="2905778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id-BeamMeasurementIndicationM1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268</w:t>
      </w:r>
    </w:p>
    <w:p w14:paraId="51C6897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id-MBS-Session-ID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 269</w:t>
      </w:r>
    </w:p>
    <w:p w14:paraId="4894B93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UEIdentityIndexList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MBSGroupPaging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 270</w:t>
      </w:r>
    </w:p>
    <w:p w14:paraId="0C92D0D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eastAsia="ko-KR"/>
        </w:rPr>
        <w:t>MulticastRANPagingArea</w:t>
      </w:r>
      <w:proofErr w:type="spellEnd"/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 271</w:t>
      </w:r>
    </w:p>
    <w:p w14:paraId="7762C21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id-Supported-MBS-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SA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 272</w:t>
      </w:r>
    </w:p>
    <w:p w14:paraId="22BCBB1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z w:val="16"/>
          <w:lang w:val="it-IT" w:eastAsia="ko-KR"/>
        </w:rPr>
        <w:t>id-</w:t>
      </w:r>
      <w:r w:rsidRPr="007B5C64">
        <w:rPr>
          <w:rFonts w:ascii="Courier New" w:eastAsia="CG Times (WN)" w:hAnsi="Courier New"/>
          <w:noProof/>
          <w:sz w:val="16"/>
          <w:lang w:val="it-IT" w:eastAsia="ko-KR"/>
        </w:rPr>
        <w:t>MBS-SessionInformation-List</w:t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  <w:t>ProtocolIE-ID ::= 273</w:t>
      </w:r>
    </w:p>
    <w:p w14:paraId="3D62D10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z w:val="16"/>
          <w:lang w:val="it-IT" w:eastAsia="ko-KR"/>
        </w:rPr>
        <w:t>id-MBS-SessionInformationResponse-List</w:t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  <w:t>ProtocolIE-ID ::= 274</w:t>
      </w:r>
    </w:p>
    <w:p w14:paraId="12FABC3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z w:val="16"/>
          <w:lang w:val="it-IT" w:eastAsia="ko-KR"/>
        </w:rPr>
        <w:t>id-MBS-SessionAssociatedInformation</w:t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  <w:t>ProtocolIE-ID ::= 275</w:t>
      </w:r>
    </w:p>
    <w:p w14:paraId="3812367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>id-</w:t>
      </w:r>
      <w:r w:rsidRPr="007B5C64">
        <w:rPr>
          <w:rFonts w:ascii="Courier New" w:eastAsia="SimSun" w:hAnsi="Courier New"/>
          <w:noProof/>
          <w:sz w:val="16"/>
          <w:lang w:val="it-IT"/>
        </w:rPr>
        <w:t>SuccessfulHO</w:t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>ReportInformation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276</w:t>
      </w:r>
    </w:p>
    <w:p w14:paraId="2DC0091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id-SliceRadioResourceStatus-List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277</w:t>
      </w:r>
    </w:p>
    <w:p w14:paraId="3B2A528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z w:val="16"/>
          <w:lang w:val="it-IT" w:eastAsia="ko-KR"/>
        </w:rPr>
        <w:t>id-C</w:t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>ompositeAvailableCapacitySupplementaryUplink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278</w:t>
      </w:r>
    </w:p>
    <w:p w14:paraId="61AC2F2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>S</w:t>
      </w:r>
      <w:r w:rsidRPr="007B5C64">
        <w:rPr>
          <w:rFonts w:ascii="Courier New" w:eastAsia="SimSun" w:hAnsi="Courier New" w:hint="eastAsia"/>
          <w:noProof/>
          <w:sz w:val="16"/>
          <w:lang w:val="it-IT" w:eastAsia="ko-KR"/>
        </w:rPr>
        <w:t>CG</w:t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>UEHistoryInformation</w:t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 279</w:t>
      </w:r>
    </w:p>
    <w:p w14:paraId="259AA50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id-</w:t>
      </w:r>
      <w:proofErr w:type="spellStart"/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SSBOffsets</w:t>
      </w:r>
      <w:proofErr w:type="spellEnd"/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-List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ProtocolIE-ID ::= 280</w:t>
      </w:r>
    </w:p>
    <w:p w14:paraId="38BA6CB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id-NG-RANnode2SSBOffsetModificationRange</w:t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ProtocolIE-ID ::= 281</w:t>
      </w:r>
    </w:p>
    <w:p w14:paraId="62E97A8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it-IT" w:eastAsia="en-GB"/>
        </w:rPr>
      </w:pPr>
      <w:r w:rsidRPr="007B5C64">
        <w:rPr>
          <w:rFonts w:ascii="Courier New" w:eastAsia="SimSun" w:hAnsi="Courier New"/>
          <w:noProof/>
          <w:sz w:val="16"/>
          <w:lang w:val="it-IT" w:eastAsia="en-GB"/>
        </w:rPr>
        <w:t>id-</w:t>
      </w:r>
      <w:r w:rsidRPr="007B5C64">
        <w:rPr>
          <w:rFonts w:ascii="Courier New" w:eastAsia="SimSun" w:hAnsi="Courier New" w:hint="eastAsia"/>
          <w:noProof/>
          <w:sz w:val="16"/>
          <w:lang w:val="it-IT" w:eastAsia="en-GB"/>
        </w:rPr>
        <w:t>Coverage-Modification-List</w:t>
      </w:r>
      <w:r w:rsidRPr="007B5C64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en-GB"/>
        </w:rPr>
        <w:tab/>
        <w:t>ProtocolIE-ID ::= 282</w:t>
      </w:r>
    </w:p>
    <w:p w14:paraId="320E62E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id-NR-U-Channel-List</w:t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ProtocolIE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-ID ::= 283</w:t>
      </w:r>
    </w:p>
    <w:p w14:paraId="6CF564A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7B5C64">
        <w:rPr>
          <w:rFonts w:ascii="Courier New" w:eastAsia="SimSun" w:hAnsi="Courier New"/>
          <w:snapToGrid w:val="0"/>
          <w:sz w:val="16"/>
          <w:lang w:val="it-IT"/>
        </w:rPr>
        <w:t>id-</w:t>
      </w:r>
      <w:r w:rsidRPr="007B5C64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Source</w:t>
      </w:r>
      <w:r w:rsidRPr="007B5C64">
        <w:rPr>
          <w:rFonts w:ascii="Courier New" w:eastAsia="SimSun" w:hAnsi="Courier New"/>
          <w:snapToGrid w:val="0"/>
          <w:sz w:val="16"/>
          <w:lang w:val="it-IT"/>
        </w:rPr>
        <w:t>PSCellCGI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>284</w:t>
      </w:r>
    </w:p>
    <w:p w14:paraId="1D22421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it-IT"/>
        </w:rPr>
        <w:t>id-FailedPSCellCGI</w:t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 285</w:t>
      </w:r>
    </w:p>
    <w:p w14:paraId="464F334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it-IT"/>
        </w:rPr>
        <w:t>id-SCGFailureReportContainer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286</w:t>
      </w:r>
    </w:p>
    <w:p w14:paraId="676EA4A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bidi="a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 w:bidi="ar"/>
        </w:rPr>
        <w:t>id-SNMobilityInformation</w:t>
      </w:r>
      <w:r w:rsidRPr="007B5C64">
        <w:rPr>
          <w:rFonts w:ascii="Courier New" w:eastAsia="SimSun" w:hAnsi="Courier New"/>
          <w:noProof/>
          <w:sz w:val="16"/>
          <w:lang w:val="it-IT" w:bidi="ar"/>
        </w:rPr>
        <w:tab/>
      </w:r>
      <w:r w:rsidRPr="007B5C64">
        <w:rPr>
          <w:rFonts w:ascii="Courier New" w:eastAsia="SimSun" w:hAnsi="Courier New"/>
          <w:noProof/>
          <w:sz w:val="16"/>
          <w:lang w:val="it-IT" w:bidi="ar"/>
        </w:rPr>
        <w:tab/>
      </w:r>
      <w:r w:rsidRPr="007B5C64">
        <w:rPr>
          <w:rFonts w:ascii="Courier New" w:eastAsia="SimSun" w:hAnsi="Courier New"/>
          <w:noProof/>
          <w:sz w:val="16"/>
          <w:lang w:val="it-IT" w:bidi="ar"/>
        </w:rPr>
        <w:tab/>
      </w:r>
      <w:r w:rsidRPr="007B5C64">
        <w:rPr>
          <w:rFonts w:ascii="Courier New" w:eastAsia="SimSun" w:hAnsi="Courier New"/>
          <w:noProof/>
          <w:sz w:val="16"/>
          <w:lang w:val="it-IT" w:bidi="ar"/>
        </w:rPr>
        <w:tab/>
      </w:r>
      <w:r w:rsidRPr="007B5C64">
        <w:rPr>
          <w:rFonts w:ascii="Courier New" w:eastAsia="SimSun" w:hAnsi="Courier New"/>
          <w:noProof/>
          <w:sz w:val="16"/>
          <w:lang w:val="it-IT" w:bidi="ar"/>
        </w:rPr>
        <w:tab/>
      </w:r>
      <w:r w:rsidRPr="007B5C64">
        <w:rPr>
          <w:rFonts w:ascii="Courier New" w:eastAsia="SimSun" w:hAnsi="Courier New"/>
          <w:noProof/>
          <w:sz w:val="16"/>
          <w:lang w:val="it-IT" w:bidi="ar"/>
        </w:rPr>
        <w:tab/>
      </w:r>
      <w:r w:rsidRPr="007B5C64">
        <w:rPr>
          <w:rFonts w:ascii="Courier New" w:eastAsia="SimSun" w:hAnsi="Courier New"/>
          <w:noProof/>
          <w:sz w:val="16"/>
          <w:lang w:val="it-IT" w:bidi="ar"/>
        </w:rPr>
        <w:tab/>
      </w:r>
      <w:r w:rsidRPr="007B5C64">
        <w:rPr>
          <w:rFonts w:ascii="Courier New" w:eastAsia="SimSun" w:hAnsi="Courier New"/>
          <w:noProof/>
          <w:sz w:val="16"/>
          <w:lang w:val="it-IT" w:bidi="ar"/>
        </w:rPr>
        <w:tab/>
      </w:r>
      <w:r w:rsidRPr="007B5C64">
        <w:rPr>
          <w:rFonts w:ascii="Courier New" w:eastAsia="SimSun" w:hAnsi="Courier New"/>
          <w:noProof/>
          <w:sz w:val="16"/>
          <w:lang w:val="it-IT" w:bidi="ar"/>
        </w:rPr>
        <w:tab/>
      </w:r>
      <w:r w:rsidRPr="007B5C64">
        <w:rPr>
          <w:rFonts w:ascii="Courier New" w:eastAsia="SimSun" w:hAnsi="Courier New"/>
          <w:noProof/>
          <w:sz w:val="16"/>
          <w:lang w:val="it-IT" w:bidi="ar"/>
        </w:rPr>
        <w:tab/>
      </w:r>
      <w:r w:rsidRPr="007B5C64">
        <w:rPr>
          <w:rFonts w:ascii="Courier New" w:eastAsia="SimSun" w:hAnsi="Courier New"/>
          <w:noProof/>
          <w:sz w:val="16"/>
          <w:lang w:val="it-IT" w:bidi="ar"/>
        </w:rPr>
        <w:tab/>
      </w:r>
      <w:r w:rsidRPr="007B5C64">
        <w:rPr>
          <w:rFonts w:ascii="Courier New" w:eastAsia="SimSun" w:hAnsi="Courier New"/>
          <w:noProof/>
          <w:sz w:val="16"/>
          <w:lang w:val="it-IT" w:bidi="ar"/>
        </w:rPr>
        <w:tab/>
      </w:r>
      <w:r w:rsidRPr="007B5C64">
        <w:rPr>
          <w:rFonts w:ascii="Courier New" w:eastAsia="SimSun" w:hAnsi="Courier New"/>
          <w:noProof/>
          <w:sz w:val="16"/>
          <w:lang w:val="it-IT" w:bidi="ar"/>
        </w:rPr>
        <w:tab/>
      </w:r>
      <w:r w:rsidRPr="007B5C64">
        <w:rPr>
          <w:rFonts w:ascii="Courier New" w:eastAsia="SimSun" w:hAnsi="Courier New"/>
          <w:noProof/>
          <w:sz w:val="16"/>
          <w:lang w:val="it-IT" w:bidi="ar"/>
        </w:rPr>
        <w:tab/>
      </w:r>
      <w:r w:rsidRPr="007B5C64">
        <w:rPr>
          <w:rFonts w:ascii="Courier New" w:eastAsia="SimSun" w:hAnsi="Courier New"/>
          <w:noProof/>
          <w:sz w:val="16"/>
          <w:lang w:val="it-IT" w:bidi="ar"/>
        </w:rPr>
        <w:tab/>
      </w:r>
      <w:r w:rsidRPr="007B5C64">
        <w:rPr>
          <w:rFonts w:ascii="Courier New" w:eastAsia="SimSun" w:hAnsi="Courier New"/>
          <w:noProof/>
          <w:sz w:val="16"/>
          <w:lang w:val="it-IT" w:bidi="ar"/>
        </w:rPr>
        <w:tab/>
      </w:r>
      <w:r w:rsidRPr="007B5C64">
        <w:rPr>
          <w:rFonts w:ascii="Courier New" w:eastAsia="SimSun" w:hAnsi="Courier New"/>
          <w:noProof/>
          <w:sz w:val="16"/>
          <w:lang w:val="it-IT" w:bidi="ar"/>
        </w:rPr>
        <w:tab/>
      </w:r>
      <w:r w:rsidRPr="007B5C64">
        <w:rPr>
          <w:rFonts w:ascii="Courier New" w:eastAsia="SimSun" w:hAnsi="Courier New"/>
          <w:noProof/>
          <w:sz w:val="16"/>
          <w:lang w:val="it-IT" w:bidi="ar"/>
        </w:rPr>
        <w:tab/>
      </w:r>
      <w:r w:rsidRPr="007B5C64">
        <w:rPr>
          <w:rFonts w:ascii="Courier New" w:eastAsia="SimSun" w:hAnsi="Courier New"/>
          <w:noProof/>
          <w:sz w:val="16"/>
          <w:lang w:val="it-IT" w:bidi="a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bidi="ar"/>
        </w:rPr>
        <w:t xml:space="preserve">ProtocolIE-ID ::= 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 w:bidi="ar"/>
        </w:rPr>
        <w:t>287</w:t>
      </w:r>
    </w:p>
    <w:p w14:paraId="1AAF523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id-</w:t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SourcePSCellID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ab/>
      </w:r>
      <w:proofErr w:type="spellStart"/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ProtocolIE</w:t>
      </w:r>
      <w:proofErr w:type="spellEnd"/>
      <w:r w:rsidRPr="007B5C64">
        <w:rPr>
          <w:rFonts w:ascii="Courier New" w:eastAsia="SimSun" w:hAnsi="Courier New"/>
          <w:snapToGrid w:val="0"/>
          <w:sz w:val="16"/>
          <w:lang w:val="en-US" w:eastAsia="ko-KR"/>
        </w:rPr>
        <w:t>-ID ::= 288</w:t>
      </w:r>
    </w:p>
    <w:p w14:paraId="52F0EC2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7B5C64">
        <w:rPr>
          <w:rFonts w:ascii="Courier New" w:eastAsia="SimSun" w:hAnsi="Courier New"/>
          <w:snapToGrid w:val="0"/>
          <w:sz w:val="16"/>
          <w:lang w:val="it-IT"/>
        </w:rPr>
        <w:t>id-SuitablePSCellCGI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>289</w:t>
      </w:r>
    </w:p>
    <w:p w14:paraId="7F9F8F0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>id-PSCellChangeHistory</w:t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290</w:t>
      </w:r>
    </w:p>
    <w:p w14:paraId="273E954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id-CHOConfiguration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291</w:t>
      </w:r>
    </w:p>
    <w:p w14:paraId="26F16BF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lastRenderedPageBreak/>
        <w:t>id-NR-U-ChannelInfo-List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292</w:t>
      </w:r>
    </w:p>
    <w:p w14:paraId="16C855F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id-PSCellHistoryInformationRetrieve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293</w:t>
      </w:r>
    </w:p>
    <w:p w14:paraId="1E9615F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id-NG-RANnode2SSBOffsetsModificationRange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294</w:t>
      </w:r>
    </w:p>
    <w:p w14:paraId="7ED61BB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id-MIMOPRBusageInformation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295</w:t>
      </w:r>
    </w:p>
    <w:p w14:paraId="76F1498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</w:pPr>
      <w:bookmarkStart w:id="1829" w:name="MCCQCTEMPBM_00000373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>id-F1C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/>
        </w:rPr>
        <w:t>TrafficContainer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fr-FR" w:eastAsia="ko-KR"/>
        </w:rPr>
        <w:tab/>
        <w:t>ProtocolIE-ID ::= 296</w:t>
      </w:r>
    </w:p>
    <w:p w14:paraId="219E1C4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id-IAB-MT-Cell-List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ProtocolIE-ID ::= 297</w:t>
      </w:r>
    </w:p>
    <w:p w14:paraId="49B09D9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id-NoPDUSessionIndication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ProtocolIE-ID ::= 298</w:t>
      </w:r>
    </w:p>
    <w:p w14:paraId="179AD87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id-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IAB-TNL-Address-Request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ProtocolIE-ID ::= 299</w:t>
      </w:r>
    </w:p>
    <w:p w14:paraId="2A6E231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id-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IAB-TNL-Address-Response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ProtocolIE-ID ::= 300</w:t>
      </w:r>
    </w:p>
    <w:p w14:paraId="5E442FF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id-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TrafficToBeAddedList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ProtocolIE-ID ::= 301</w:t>
      </w:r>
    </w:p>
    <w:p w14:paraId="78F1336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id-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TrafficToBeModifiedList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ProtocolIE-ID ::= 302</w:t>
      </w:r>
    </w:p>
    <w:p w14:paraId="584DEF5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id-</w:t>
      </w:r>
      <w:proofErr w:type="spellStart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TrafficToBeReleaseInformation</w:t>
      </w:r>
      <w:proofErr w:type="spellEnd"/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ProtocolIE-ID ::= 303</w:t>
      </w:r>
    </w:p>
    <w:p w14:paraId="40E4302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id-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TrafficAddedList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ProtocolIE-ID ::= 304</w:t>
      </w:r>
    </w:p>
    <w:p w14:paraId="0D17331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id-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TrafficModifiedList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ProtocolIE-ID ::= 305</w:t>
      </w:r>
    </w:p>
    <w:p w14:paraId="4E0EB4D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id-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TrafficNotAddedList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ProtocolIE-ID ::= 306</w:t>
      </w:r>
    </w:p>
    <w:p w14:paraId="253BA51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id-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TrafficNotModifiedList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ProtocolIE-ID ::= 307</w:t>
      </w:r>
    </w:p>
    <w:p w14:paraId="7C3A5F0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id-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TrafficRequiredToBeModifiedList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ProtocolIE-ID ::= 308</w:t>
      </w:r>
    </w:p>
    <w:p w14:paraId="665C049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</w:rPr>
        <w:t>id-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TrafficRequiredModifiedList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ProtocolIE-ID ::= 309</w:t>
      </w:r>
    </w:p>
    <w:p w14:paraId="7329745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id-TrafficReleasedList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  <w:t>ProtocolIE-ID ::= 310</w:t>
      </w:r>
    </w:p>
    <w:p w14:paraId="18620D9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id-IABTNLAddressToBeAdded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ProtocolIE-ID ::= 311</w:t>
      </w:r>
    </w:p>
    <w:p w14:paraId="04B14DB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</w:pP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>id-IABTNLAddressToBeReleasedList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ProtocolIE-ID ::= 312</w:t>
      </w:r>
    </w:p>
    <w:p w14:paraId="20FF9E8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val="it-IT"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it-IT" w:eastAsia="ko-KR"/>
        </w:rPr>
        <w:t>id-nonF1-Terminating-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val="en-US"/>
        </w:rPr>
        <w:t>IAB-</w:t>
      </w:r>
      <w:r w:rsidRPr="007B5C64">
        <w:rPr>
          <w:rFonts w:ascii="Courier New" w:eastAsia="SimSun" w:hAnsi="Courier New" w:cs="Courier New"/>
          <w:noProof/>
          <w:sz w:val="16"/>
          <w:szCs w:val="16"/>
          <w:lang w:val="it-IT" w:eastAsia="ko-KR"/>
        </w:rPr>
        <w:t>DonorUEXnAPID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ProtocolIE-ID ::= 313</w:t>
      </w:r>
    </w:p>
    <w:p w14:paraId="09727A1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it-IT" w:eastAsia="ko-KR"/>
        </w:rPr>
        <w:t>id-F1-Terminating-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val="en-US"/>
        </w:rPr>
        <w:t>IAB-</w:t>
      </w:r>
      <w:r w:rsidRPr="007B5C64">
        <w:rPr>
          <w:rFonts w:ascii="Courier New" w:eastAsia="SimSun" w:hAnsi="Courier New" w:cs="Courier New"/>
          <w:noProof/>
          <w:sz w:val="16"/>
          <w:szCs w:val="16"/>
          <w:lang w:val="it-IT" w:eastAsia="ko-KR"/>
        </w:rPr>
        <w:t>DonorUEXnAPID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en-US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>ProtocolIE-ID ::= 314</w:t>
      </w:r>
    </w:p>
    <w:bookmarkEnd w:id="1829"/>
    <w:p w14:paraId="07C2894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en-GB"/>
        </w:rPr>
        <w:t>id-BoundaryNodeCellsList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>ProtocolIE-ID ::= 315</w:t>
      </w:r>
    </w:p>
    <w:p w14:paraId="4D19B9E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en-GB"/>
        </w:rPr>
        <w:t>id-ParentNodeCellsList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en-GB"/>
        </w:rPr>
        <w:t>ProtocolIE-ID ::= 316</w:t>
      </w:r>
    </w:p>
    <w:p w14:paraId="6EFE44A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en-GB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id-tdd-</w:t>
      </w:r>
      <w:r w:rsidRPr="007B5C64">
        <w:rPr>
          <w:rFonts w:ascii="Courier New" w:eastAsia="SimSun" w:hAnsi="Courier New"/>
          <w:noProof/>
          <w:sz w:val="16"/>
          <w:lang w:val="fr-FR" w:eastAsia="en-GB"/>
        </w:rPr>
        <w:t>GNB-DU-Cell-Resource-Configuration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en-GB"/>
        </w:rPr>
        <w:t>ProtocolIE-ID ::= 317</w:t>
      </w:r>
    </w:p>
    <w:p w14:paraId="2B9BFA0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en-GB"/>
        </w:rPr>
      </w:pPr>
      <w:r w:rsidRPr="007B5C64">
        <w:rPr>
          <w:rFonts w:ascii="Courier New" w:eastAsia="SimSun" w:hAnsi="Courier New"/>
          <w:noProof/>
          <w:sz w:val="16"/>
          <w:lang w:val="fr-FR" w:eastAsia="ko-KR"/>
        </w:rPr>
        <w:t>id-UL-</w:t>
      </w:r>
      <w:r w:rsidRPr="007B5C64">
        <w:rPr>
          <w:rFonts w:ascii="Courier New" w:eastAsia="SimSun" w:hAnsi="Courier New"/>
          <w:noProof/>
          <w:sz w:val="16"/>
          <w:lang w:val="fr-FR" w:eastAsia="en-GB"/>
        </w:rPr>
        <w:t>GNB-DU-Cell-Resource-Configuration</w:t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fr-FR" w:eastAsia="en-GB"/>
        </w:rPr>
        <w:t>ProtocolIE-ID ::= 318</w:t>
      </w:r>
    </w:p>
    <w:p w14:paraId="19D2DBA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it-IT"/>
        </w:rPr>
      </w:pPr>
      <w:bookmarkStart w:id="1830" w:name="MCCQCTEMPBM_00000374"/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>id-DL-GNB-DU-Cell-Resource-Configuration</w:t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  <w:t>ProtocolIE-ID ::= 319</w:t>
      </w:r>
    </w:p>
    <w:p w14:paraId="4941164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it-IT"/>
        </w:rPr>
      </w:pP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>id-permutation</w:t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</w:r>
      <w:r w:rsidRPr="007B5C64">
        <w:rPr>
          <w:rFonts w:ascii="Courier New" w:eastAsia="SimSun" w:hAnsi="Courier New" w:cs="Courier New"/>
          <w:snapToGrid w:val="0"/>
          <w:sz w:val="16"/>
          <w:szCs w:val="16"/>
          <w:lang w:val="it-IT"/>
        </w:rPr>
        <w:tab/>
        <w:t>ProtocolIE-ID ::= 320</w:t>
      </w:r>
    </w:p>
    <w:p w14:paraId="610019E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val="it-IT"/>
        </w:rPr>
      </w:pPr>
      <w:r w:rsidRPr="007B5C64">
        <w:rPr>
          <w:rFonts w:ascii="Courier New" w:eastAsia="SimSun" w:hAnsi="Courier New" w:cs="Courier New"/>
          <w:noProof/>
          <w:sz w:val="16"/>
          <w:szCs w:val="16"/>
          <w:lang w:val="it-IT" w:eastAsia="ko-KR"/>
        </w:rPr>
        <w:t>id-IABTNLAddressException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  <w:lang w:val="it-IT" w:eastAsia="ko-KR"/>
        </w:rPr>
        <w:tab/>
        <w:t>ProtocolIE-ID ::= 321</w:t>
      </w:r>
    </w:p>
    <w:p w14:paraId="5BEF702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bookmarkStart w:id="1831" w:name="_Hlk94696977"/>
      <w:bookmarkEnd w:id="1830"/>
      <w:r w:rsidRPr="007B5C64">
        <w:rPr>
          <w:rFonts w:ascii="Courier New" w:eastAsia="SimSun" w:hAnsi="Courier New"/>
          <w:noProof/>
          <w:sz w:val="16"/>
          <w:lang w:val="it-IT" w:eastAsia="ko-KR"/>
        </w:rPr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CHOinformation-AddReq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322</w:t>
      </w:r>
    </w:p>
    <w:p w14:paraId="0BAED7A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z w:val="16"/>
          <w:lang w:val="it-IT" w:eastAsia="ko-KR"/>
        </w:rPr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CHOinformation-ModReq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323</w:t>
      </w:r>
    </w:p>
    <w:bookmarkEnd w:id="1831"/>
    <w:p w14:paraId="4D93AD5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id-SurvivalTime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324</w:t>
      </w:r>
    </w:p>
    <w:p w14:paraId="356E62C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>TimeSynchronizationAssistanceInformation</w:t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 325</w:t>
      </w:r>
    </w:p>
    <w:p w14:paraId="66D093F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>SCGActivationRequest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326</w:t>
      </w:r>
    </w:p>
    <w:p w14:paraId="6AC9F1A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>SCGActivationStatus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327</w:t>
      </w:r>
    </w:p>
    <w:p w14:paraId="60487BF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it-IT" w:eastAsia="ko-KR"/>
        </w:rPr>
      </w:pPr>
      <w:r w:rsidRPr="007B5C64">
        <w:rPr>
          <w:rFonts w:ascii="Courier New" w:eastAsia="DengXian" w:hAnsi="Courier New"/>
          <w:noProof/>
          <w:sz w:val="16"/>
          <w:lang w:val="it-IT" w:eastAsia="en-GB"/>
        </w:rPr>
        <w:t>id-</w:t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>CPAInformationRequest</w:t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  <w:t>ProtocolIE-ID ::= 328</w:t>
      </w:r>
    </w:p>
    <w:p w14:paraId="57C8ACF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z w:val="16"/>
          <w:lang w:val="it-IT" w:eastAsia="ko-KR"/>
        </w:rPr>
        <w:t>id-CPAInformationAck</w:t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  <w:t>ProtocolIE-ID ::= 329</w:t>
      </w:r>
    </w:p>
    <w:p w14:paraId="489F56D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z w:val="16"/>
          <w:lang w:val="it-IT" w:eastAsia="ko-KR"/>
        </w:rPr>
        <w:t>id-CPCInformationRequired</w:t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  <w:t>ProtocolIE-ID ::= 330</w:t>
      </w:r>
    </w:p>
    <w:p w14:paraId="23D3664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z w:val="16"/>
          <w:lang w:val="it-IT" w:eastAsia="ko-KR"/>
        </w:rPr>
        <w:t>id-CPCInformationConfirm</w:t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  <w:t>ProtocolIE-ID ::= 331</w:t>
      </w:r>
    </w:p>
    <w:p w14:paraId="0007620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z w:val="16"/>
          <w:lang w:val="it-IT" w:eastAsia="ko-KR"/>
        </w:rPr>
        <w:t>id-CPAInformationModReq</w:t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  <w:t>ProtocolIE-ID ::= 332</w:t>
      </w:r>
    </w:p>
    <w:p w14:paraId="36493F4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z w:val="16"/>
          <w:lang w:val="it-IT" w:eastAsia="ko-KR"/>
        </w:rPr>
        <w:t>id-CPAInformationModReqAck</w:t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  <w:t>ProtocolIE-ID ::= 333</w:t>
      </w:r>
    </w:p>
    <w:p w14:paraId="330E37C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id-CPC-DataForwarding-Indicator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334</w:t>
      </w:r>
    </w:p>
    <w:p w14:paraId="437DB2D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i</w:t>
      </w: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>d-CPCInformationUpdate</w:t>
      </w: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>ProtocolIE-ID ::= 335</w:t>
      </w:r>
    </w:p>
    <w:p w14:paraId="4843BAA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id-CPACInformationModRequired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Malgun Gothic" w:hAnsi="Courier New"/>
          <w:noProof/>
          <w:snapToGrid w:val="0"/>
          <w:sz w:val="16"/>
          <w:lang w:eastAsia="ko-KR"/>
        </w:rPr>
        <w:t>ProtocolIE-ID ::= 336</w:t>
      </w:r>
    </w:p>
    <w:p w14:paraId="695B6D0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id-QMCConfigInfo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ProtocolIE-ID ::= 337</w:t>
      </w:r>
    </w:p>
    <w:p w14:paraId="7371BA3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832" w:name="_Hlk105506138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id-ProtocolIE-ID338</w:t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>-NotToBeUsed</w:t>
      </w:r>
      <w:bookmarkEnd w:id="1832"/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338</w:t>
      </w:r>
    </w:p>
    <w:p w14:paraId="6D02D88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id-Additional-Measurement-Timing-Configuration-List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339</w:t>
      </w:r>
    </w:p>
    <w:p w14:paraId="2139A49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id-PDUSession-PairID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ProtocolIE-ID ::= 340</w:t>
      </w:r>
    </w:p>
    <w:p w14:paraId="3B6AE2F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id-Local-NG-RAN-Node-Identifier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>341</w:t>
      </w:r>
    </w:p>
    <w:p w14:paraId="0E9299A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id-Neighbour-NG-RAN-Node-List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>342</w:t>
      </w:r>
    </w:p>
    <w:p w14:paraId="291CF5F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id-Local-NG-RAN-Node-Identifier-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Removal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343</w:t>
      </w:r>
    </w:p>
    <w:p w14:paraId="57156A0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id-FiveGProSeAuthorized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344</w:t>
      </w:r>
    </w:p>
    <w:p w14:paraId="6B90C80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lastRenderedPageBreak/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FiveGProSePC5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QoSParameters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345</w:t>
      </w:r>
    </w:p>
    <w:p w14:paraId="2C56DE0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id-FiveGProSeUEPC5AggregateMaximumBitRate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346</w:t>
      </w:r>
    </w:p>
    <w:p w14:paraId="1B90ADF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bookmarkStart w:id="1833" w:name="_Hlk87374824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id-ServedCellSpecificInfoReq</w:t>
      </w:r>
      <w:r w:rsidRPr="007B5C64">
        <w:rPr>
          <w:rFonts w:ascii="Courier New" w:eastAsia="SimSun" w:hAnsi="Courier New"/>
          <w:noProof/>
          <w:sz w:val="16"/>
          <w:lang w:eastAsia="ko-KR"/>
        </w:rPr>
        <w:t>-NR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bookmarkEnd w:id="1833"/>
      <w:r w:rsidRPr="007B5C64">
        <w:rPr>
          <w:rFonts w:ascii="Courier New" w:eastAsia="SimSun" w:hAnsi="Courier New"/>
          <w:noProof/>
          <w:snapToGrid w:val="0"/>
          <w:sz w:val="16"/>
        </w:rPr>
        <w:t>347</w:t>
      </w:r>
    </w:p>
    <w:p w14:paraId="186E235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id-NRPagingeDRXInformation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 348</w:t>
      </w:r>
    </w:p>
    <w:p w14:paraId="544E6ED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id-NRPagingeDRXInformationforRRCINACTIVE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349</w:t>
      </w:r>
    </w:p>
    <w:p w14:paraId="5FFEE45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id-Redcap-Bcast-Information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350</w:t>
      </w:r>
    </w:p>
    <w:p w14:paraId="508B3E0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id-SDTSupportRequest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7B5C64">
        <w:rPr>
          <w:rFonts w:ascii="Courier New" w:eastAsia="SimSun" w:hAnsi="Courier New"/>
          <w:noProof/>
          <w:snapToGrid w:val="0"/>
          <w:sz w:val="16"/>
        </w:rPr>
        <w:t>351</w:t>
      </w:r>
    </w:p>
    <w:p w14:paraId="08D6F9D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id-SDT-SRB-between-NewNode-OldNode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7B5C64">
        <w:rPr>
          <w:rFonts w:ascii="Courier New" w:eastAsia="SimSun" w:hAnsi="Courier New"/>
          <w:noProof/>
          <w:snapToGrid w:val="0"/>
          <w:sz w:val="16"/>
        </w:rPr>
        <w:t>352</w:t>
      </w:r>
    </w:p>
    <w:p w14:paraId="3A3AA30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id-SDT-Termination-Request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7B5C64">
        <w:rPr>
          <w:rFonts w:ascii="Courier New" w:eastAsia="SimSun" w:hAnsi="Courier New"/>
          <w:noProof/>
          <w:snapToGrid w:val="0"/>
          <w:sz w:val="16"/>
        </w:rPr>
        <w:t>353</w:t>
      </w:r>
    </w:p>
    <w:p w14:paraId="768C8CF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id-</w:t>
      </w:r>
      <w:r w:rsidRPr="007B5C64">
        <w:rPr>
          <w:rFonts w:ascii="Courier New" w:eastAsia="SimSun" w:hAnsi="Courier New"/>
          <w:noProof/>
          <w:sz w:val="16"/>
          <w:lang w:eastAsia="ko-KR"/>
        </w:rPr>
        <w:t>SDTPartialUEContextInfo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7B5C64">
        <w:rPr>
          <w:rFonts w:ascii="Courier New" w:eastAsia="SimSun" w:hAnsi="Courier New"/>
          <w:noProof/>
          <w:snapToGrid w:val="0"/>
          <w:sz w:val="16"/>
        </w:rPr>
        <w:t>354</w:t>
      </w:r>
    </w:p>
    <w:p w14:paraId="0909E37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id-</w:t>
      </w:r>
      <w:r w:rsidRPr="007B5C64">
        <w:rPr>
          <w:rFonts w:ascii="Courier New" w:eastAsia="SimSun" w:hAnsi="Courier New"/>
          <w:noProof/>
          <w:sz w:val="16"/>
          <w:lang w:eastAsia="ko-KR"/>
        </w:rPr>
        <w:t>SDTDataForwardingDRBList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7B5C64">
        <w:rPr>
          <w:rFonts w:ascii="Courier New" w:eastAsia="SimSun" w:hAnsi="Courier New"/>
          <w:noProof/>
          <w:snapToGrid w:val="0"/>
          <w:sz w:val="16"/>
        </w:rPr>
        <w:t>355</w:t>
      </w:r>
    </w:p>
    <w:p w14:paraId="5B68E59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id-</w:t>
      </w:r>
      <w:r w:rsidRPr="007B5C64">
        <w:rPr>
          <w:rFonts w:ascii="Courier New" w:eastAsia="SimSun" w:hAnsi="Courier New"/>
          <w:noProof/>
          <w:sz w:val="16"/>
          <w:lang w:eastAsia="ko-KR"/>
        </w:rPr>
        <w:t>PagingCause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356</w:t>
      </w:r>
    </w:p>
    <w:p w14:paraId="623C87A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PEIPSassistanceInformation</w:t>
      </w:r>
      <w:bookmarkStart w:id="1834" w:name="MCCQCTEMPBM_00000375"/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z w:val="16"/>
          <w:lang w:eastAsia="ko-KR"/>
        </w:rPr>
        <w:tab/>
      </w:r>
      <w:bookmarkEnd w:id="1834"/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 357</w:t>
      </w:r>
    </w:p>
    <w:p w14:paraId="472CFB8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 w:hint="eastAsia"/>
          <w:noProof/>
          <w:sz w:val="16"/>
        </w:rPr>
        <w:t>id-</w:t>
      </w:r>
      <w:r w:rsidRPr="007B5C64">
        <w:rPr>
          <w:rFonts w:ascii="Courier New" w:eastAsia="DengXian" w:hAnsi="Courier New"/>
          <w:noProof/>
          <w:snapToGrid w:val="0"/>
          <w:sz w:val="16"/>
        </w:rPr>
        <w:t>UESliceMaximumBitRateList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358</w:t>
      </w:r>
    </w:p>
    <w:p w14:paraId="23BAD03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DengXian" w:hAnsi="Courier New"/>
          <w:noProof/>
          <w:snapToGrid w:val="0"/>
          <w:sz w:val="16"/>
        </w:rPr>
        <w:t>id-S-NG-RANnodeUE-Slice-MBR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359</w:t>
      </w:r>
    </w:p>
    <w:p w14:paraId="50D2F48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id-PositioningInformation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 360</w:t>
      </w:r>
    </w:p>
    <w:p w14:paraId="47FC708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7B5C64">
        <w:rPr>
          <w:rFonts w:ascii="Courier New" w:eastAsia="SimSun" w:hAnsi="Courier New"/>
          <w:noProof/>
          <w:sz w:val="16"/>
          <w:lang w:eastAsia="ja-JP"/>
        </w:rPr>
        <w:t>UEAssistantIdentifier</w:t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 361</w:t>
      </w:r>
    </w:p>
    <w:p w14:paraId="3A75EAC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val="it-IT"/>
        </w:rPr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ManagementBasedMDTPLMNModificationList</w:t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/>
        </w:rPr>
        <w:t>3</w:t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>62</w:t>
      </w:r>
    </w:p>
    <w:p w14:paraId="58BD625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7B5C64">
        <w:rPr>
          <w:rFonts w:ascii="Courier New" w:eastAsia="DengXian" w:hAnsi="Courier New" w:hint="eastAsia"/>
          <w:noProof/>
          <w:snapToGrid w:val="0"/>
          <w:sz w:val="16"/>
          <w:lang w:val="it-IT"/>
        </w:rPr>
        <w:t>id-</w:t>
      </w:r>
      <w:r w:rsidRPr="007B5C64">
        <w:rPr>
          <w:rFonts w:ascii="Courier New" w:eastAsia="DengXian" w:hAnsi="Courier New"/>
          <w:noProof/>
          <w:snapToGrid w:val="0"/>
          <w:sz w:val="16"/>
          <w:lang w:val="it-IT"/>
        </w:rPr>
        <w:t>F1-terminatingIAB-donor</w:t>
      </w:r>
      <w:r w:rsidRPr="007B5C64">
        <w:rPr>
          <w:rFonts w:ascii="Courier New" w:eastAsia="DengXian" w:hAnsi="Courier New" w:hint="eastAsia"/>
          <w:noProof/>
          <w:snapToGrid w:val="0"/>
          <w:sz w:val="16"/>
          <w:lang w:val="it-IT"/>
        </w:rPr>
        <w:t>I</w:t>
      </w:r>
      <w:r w:rsidRPr="007B5C64">
        <w:rPr>
          <w:rFonts w:ascii="Courier New" w:eastAsia="DengXian" w:hAnsi="Courier New"/>
          <w:noProof/>
          <w:snapToGrid w:val="0"/>
          <w:sz w:val="16"/>
          <w:lang w:val="it-IT"/>
        </w:rPr>
        <w:t>ndicator</w:t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>363</w:t>
      </w:r>
    </w:p>
    <w:p w14:paraId="747248F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>TAINSAGSupportList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ab/>
        <w:t>P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it-IT"/>
        </w:rPr>
        <w:t xml:space="preserve">rotocolIE-ID ::= </w:t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>364</w:t>
      </w:r>
    </w:p>
    <w:p w14:paraId="5F672A9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7B5C64">
        <w:rPr>
          <w:rFonts w:ascii="Courier New" w:eastAsia="DengXian" w:hAnsi="Courier New" w:hint="eastAsia"/>
          <w:noProof/>
          <w:snapToGrid w:val="0"/>
          <w:sz w:val="16"/>
          <w:lang w:val="it-IT"/>
        </w:rPr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SCGreconfigNotification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ja-JP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>365</w:t>
      </w:r>
    </w:p>
    <w:p w14:paraId="13DAAA1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>id-earlyMeasurement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r w:rsidRPr="007B5C64">
        <w:rPr>
          <w:rFonts w:ascii="Courier New" w:eastAsia="SimSun" w:hAnsi="Courier New"/>
          <w:noProof/>
          <w:snapToGrid w:val="0"/>
          <w:sz w:val="16"/>
          <w:lang w:val="it-IT"/>
        </w:rPr>
        <w:t>366</w:t>
      </w:r>
    </w:p>
    <w:p w14:paraId="46BB30A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id-BeamMeasurementsReportConfiguration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367</w:t>
      </w:r>
    </w:p>
    <w:p w14:paraId="1645844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id-</w:t>
      </w:r>
      <w:r w:rsidRPr="007B5C64">
        <w:rPr>
          <w:rFonts w:ascii="Courier New" w:eastAsia="SimSun" w:hAnsi="Courier New"/>
          <w:noProof/>
          <w:sz w:val="16"/>
          <w:lang w:eastAsia="ko-KR"/>
        </w:rPr>
        <w:t>CoverageModificationCause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368</w:t>
      </w:r>
    </w:p>
    <w:p w14:paraId="03EF7D7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id-AdditionalListofPDUSessionResourceChangeConfirmInfo-SNterminated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z w:val="16"/>
          <w:lang w:eastAsia="ja-JP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369</w:t>
      </w:r>
    </w:p>
    <w:p w14:paraId="15AC2B0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</w:rPr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UERLFReportContainerLTE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Extension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370</w:t>
      </w:r>
    </w:p>
    <w:p w14:paraId="08FA556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id-ExcessPacketDelayThresholdConfiguration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7B5C64">
        <w:rPr>
          <w:rFonts w:ascii="Courier New" w:eastAsia="SimSun" w:hAnsi="Courier New"/>
          <w:noProof/>
          <w:snapToGrid w:val="0"/>
          <w:sz w:val="16"/>
        </w:rPr>
        <w:t>371</w:t>
      </w:r>
    </w:p>
    <w:p w14:paraId="06AAFEF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bookmarkStart w:id="1835" w:name="_Hlk138181653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7B5C64">
        <w:rPr>
          <w:rFonts w:ascii="Courier New" w:eastAsia="SimSun" w:hAnsi="Courier New"/>
          <w:noProof/>
          <w:sz w:val="16"/>
        </w:rPr>
        <w:t>HashedUEIdentityIndexValue</w:t>
      </w:r>
      <w:bookmarkEnd w:id="1835"/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>372</w:t>
      </w:r>
    </w:p>
    <w:p w14:paraId="6903826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Q</w:t>
      </w:r>
      <w:r w:rsidRPr="007B5C64">
        <w:rPr>
          <w:rFonts w:ascii="Courier New" w:eastAsia="SimSun" w:hAnsi="Courier New"/>
          <w:noProof/>
          <w:sz w:val="16"/>
        </w:rPr>
        <w:t>osFlowMappingIndication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373</w:t>
      </w:r>
    </w:p>
    <w:p w14:paraId="46AE5FE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en-GB"/>
        </w:rPr>
      </w:pPr>
      <w:r w:rsidRPr="007B5C64">
        <w:rPr>
          <w:rFonts w:ascii="Courier New" w:eastAsia="SimSun" w:hAnsi="Courier New"/>
          <w:snapToGrid w:val="0"/>
          <w:sz w:val="16"/>
        </w:rPr>
        <w:t>id-Full-and-Short-I-RNTI-Profile-List</w:t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en-GB"/>
        </w:rPr>
        <w:t>ProtocolIE-ID ::=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en-GB"/>
        </w:rPr>
        <w:t>374</w:t>
      </w:r>
    </w:p>
    <w:p w14:paraId="2AA189B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id-MBS-DataForwarding-Indicator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375</w:t>
      </w:r>
    </w:p>
    <w:p w14:paraId="122C194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id-IABAuthorizationStatus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376</w:t>
      </w:r>
    </w:p>
    <w:p w14:paraId="40D37C2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id-EquivalentSNPNs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377</w:t>
      </w:r>
    </w:p>
    <w:p w14:paraId="0C4FEF6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id-SelectedNID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378</w:t>
      </w:r>
    </w:p>
    <w:p w14:paraId="71A0954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id-MT-SDT-Information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379</w:t>
      </w:r>
    </w:p>
    <w:p w14:paraId="388B30C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id-PosPartialUEContextInfo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380</w:t>
      </w:r>
    </w:p>
    <w:p w14:paraId="4EDB7C3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id-SRSConfiguration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381</w:t>
      </w:r>
    </w:p>
    <w:p w14:paraId="5538303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id-CHOTimeBasedInformation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382</w:t>
      </w:r>
    </w:p>
    <w:p w14:paraId="679F056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id-ChannelOccupancyTimePercentageUL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383</w:t>
      </w:r>
    </w:p>
    <w:p w14:paraId="5A9EFC3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id-EnergyDetectionThresholdUL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384</w:t>
      </w:r>
    </w:p>
    <w:p w14:paraId="203E7B8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id-SuccessfulPSCellChangeReportInformation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385</w:t>
      </w:r>
    </w:p>
    <w:p w14:paraId="1815068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id-PSCellListContainer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386</w:t>
      </w:r>
    </w:p>
    <w:p w14:paraId="79A8AD9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id-RadioResourceStatusNR-U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387</w:t>
      </w:r>
    </w:p>
    <w:p w14:paraId="5717F19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id-CPACConfiguration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388</w:t>
      </w:r>
    </w:p>
    <w:p w14:paraId="4C9CEEC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id-RaReportIndicationList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389</w:t>
      </w:r>
    </w:p>
    <w:p w14:paraId="3B80FA7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id-SPRAvailability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390</w:t>
      </w:r>
    </w:p>
    <w:p w14:paraId="5E16A86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id-DLLBTFailureInformationRequest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391</w:t>
      </w:r>
    </w:p>
    <w:p w14:paraId="2648A36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id-DLLBTFailureInformationList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392</w:t>
      </w:r>
    </w:p>
    <w:p w14:paraId="4BB1BB0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TargetCell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CRNTI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393</w:t>
      </w:r>
    </w:p>
    <w:p w14:paraId="7C5FD04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d-TimeSinceFailure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394</w:t>
      </w:r>
    </w:p>
    <w:p w14:paraId="02C544F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id-AerialUESubscriptionInformation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395</w:t>
      </w:r>
    </w:p>
    <w:p w14:paraId="64F3EBE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LTE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A2XServicesAuthorized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</w:t>
      </w:r>
      <w:r w:rsidRPr="007B5C64" w:rsidDel="00C43E9B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::= 396</w:t>
      </w:r>
    </w:p>
    <w:p w14:paraId="7CAF03B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A2XServicesAuthorized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</w:t>
      </w:r>
      <w:r w:rsidRPr="007B5C64" w:rsidDel="00C43E9B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::= 397</w:t>
      </w:r>
    </w:p>
    <w:p w14:paraId="612F91A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LTE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A2XUEPC5AggregateMaximumBitRate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</w:t>
      </w:r>
      <w:r w:rsidRPr="007B5C64" w:rsidDel="00C43E9B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::= 398</w:t>
      </w:r>
    </w:p>
    <w:p w14:paraId="78F3706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NR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A2XUEPC5AggregateMaximumBitRate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</w:t>
      </w:r>
      <w:r w:rsidRPr="007B5C64" w:rsidDel="00C43E9B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::= 399</w:t>
      </w:r>
    </w:p>
    <w:p w14:paraId="2E2D381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id-A2XPC5QoSParameters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</w:t>
      </w:r>
      <w:r w:rsidRPr="007B5C64" w:rsidDel="00C43E9B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::= 400</w:t>
      </w:r>
    </w:p>
    <w:p w14:paraId="17CD248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id-CellBasedUETrajectoryPrediction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401</w:t>
      </w:r>
    </w:p>
    <w:p w14:paraId="33FEC03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id-DataCollectionID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402</w:t>
      </w:r>
    </w:p>
    <w:p w14:paraId="4F208C7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id-RequestedPredictionTime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403</w:t>
      </w:r>
    </w:p>
    <w:p w14:paraId="2EB8A71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id-NodeMeasurementInitiationResult-List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404</w:t>
      </w:r>
    </w:p>
    <w:p w14:paraId="7CEDECB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id-CellMeasurementInitiationResult-List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405</w:t>
      </w:r>
    </w:p>
    <w:p w14:paraId="4EA056B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id-UEAssociatedInfoResult-List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406</w:t>
      </w:r>
    </w:p>
    <w:p w14:paraId="782BAA1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bookmarkStart w:id="1836" w:name="MCCQCTEMPBM_00000376"/>
      <w:r w:rsidRPr="007B5C64">
        <w:rPr>
          <w:rFonts w:ascii="Courier New" w:eastAsia="SimSun" w:hAnsi="Courier New" w:cs="Courier New"/>
          <w:noProof/>
          <w:sz w:val="16"/>
          <w:lang w:eastAsia="ko-KR"/>
        </w:rPr>
        <w:t>ProtocolIE-ID-407-not-to-be-used</w:t>
      </w:r>
      <w:bookmarkEnd w:id="1836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407</w:t>
      </w:r>
    </w:p>
    <w:p w14:paraId="3E28CE4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id-UETrajectoryCollectionConfiguration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408</w:t>
      </w:r>
    </w:p>
    <w:p w14:paraId="3E7E744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id-UEPerformanceCollectionConfiguration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409</w:t>
      </w:r>
    </w:p>
    <w:p w14:paraId="1440872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id-CellMeasurementResultForDataCollection-List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410</w:t>
      </w:r>
    </w:p>
    <w:p w14:paraId="0A8D296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id-CellToReportForDataCollection-List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411</w:t>
      </w:r>
    </w:p>
    <w:p w14:paraId="647A062B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id-FiveGProSeLayer2Multipath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412</w:t>
      </w:r>
    </w:p>
    <w:p w14:paraId="384B90D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id-FiveGProSeLayer2UEtoUERelay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413</w:t>
      </w:r>
    </w:p>
    <w:p w14:paraId="46004D3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id-FiveGProSeLayer2UEtoUERemote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414</w:t>
      </w:r>
    </w:p>
    <w:p w14:paraId="149E166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id-CandidateRelayUEInfoList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415</w:t>
      </w:r>
    </w:p>
    <w:p w14:paraId="0FCE8A2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id-NRCellsAndSSBsList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416</w:t>
      </w:r>
    </w:p>
    <w:p w14:paraId="01976D2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id-ActivatedNRCellsAndSSBsList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417</w:t>
      </w:r>
    </w:p>
    <w:p w14:paraId="29439A0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id-ClockQualityReportingControlInfo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418</w:t>
      </w:r>
    </w:p>
    <w:p w14:paraId="2179F4F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id-CapabilityForBATAdaptation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419</w:t>
      </w:r>
    </w:p>
    <w:p w14:paraId="5EB7599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id-PNI-NPN-AreaScopeofMDT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420</w:t>
      </w:r>
    </w:p>
    <w:p w14:paraId="3AF504B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>id-PNI-NPNBasedMDT</w:t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ProtocolIE-ID ::= 421</w:t>
      </w:r>
    </w:p>
    <w:p w14:paraId="64C265E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>id-SNPN-CellBasedMDT</w:t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ProtocolIE-ID ::= 422</w:t>
      </w:r>
    </w:p>
    <w:p w14:paraId="10CB1F3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>id-SNPN-TAIBasedMDT</w:t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ProtocolIE-ID ::= 423</w:t>
      </w:r>
    </w:p>
    <w:p w14:paraId="5B79367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>id-SNPN-BasedMDT</w:t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ProtocolIE-ID ::= 424</w:t>
      </w:r>
    </w:p>
    <w:p w14:paraId="542BDAA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id-S-CPAC-Request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425</w:t>
      </w:r>
    </w:p>
    <w:p w14:paraId="317148C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id-S-CPAC-Request-Info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426</w:t>
      </w:r>
    </w:p>
    <w:p w14:paraId="62021F5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id-S-CPAC-ReferenceConfigRequest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427</w:t>
      </w:r>
    </w:p>
    <w:p w14:paraId="0679EC2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id-S-CPAC-InterSN-ExecutionNotify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428</w:t>
      </w:r>
    </w:p>
    <w:p w14:paraId="0E667FC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id-S-CPAC-dataforwardinginfofromSource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429</w:t>
      </w:r>
    </w:p>
    <w:p w14:paraId="0D417BD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id-CPACcandidatePSCells-wotherInfo-list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430</w:t>
      </w:r>
    </w:p>
    <w:p w14:paraId="2438D2E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837" w:name="_Hlk148714863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id-eRedcap-Bcast-Information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431</w:t>
      </w:r>
    </w:p>
    <w:p w14:paraId="3300B68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id-NRPagingLongeDRXInformationforRRCINACTIVE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432</w:t>
      </w:r>
    </w:p>
    <w:p w14:paraId="3D67FAA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id-MBS-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fr-FR" w:eastAsia="ko-KR"/>
        </w:rPr>
        <w:t>AssistanceInformation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433</w:t>
      </w:r>
    </w:p>
    <w:p w14:paraId="590740F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id-QMCCoordinationRequest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434</w:t>
      </w:r>
    </w:p>
    <w:p w14:paraId="06551AD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id-QMCCoordinationResponse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435</w:t>
      </w:r>
    </w:p>
    <w:p w14:paraId="09F3069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id-QoE-Measurement-Results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436</w:t>
      </w:r>
    </w:p>
    <w:p w14:paraId="4B50A4F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id-MBSCommServiceType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437</w:t>
      </w:r>
    </w:p>
    <w:p w14:paraId="6FD4CCC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id-AssistanceInformationQoE-Meas</w:t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438</w:t>
      </w:r>
    </w:p>
    <w:p w14:paraId="51C1BC1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838" w:name="MCCQCTEMPBM_00000377"/>
      <w:r w:rsidRPr="007B5C64">
        <w:rPr>
          <w:rFonts w:ascii="Courier New" w:eastAsia="SimSun" w:hAnsi="Courier New" w:cs="Courier New"/>
          <w:noProof/>
          <w:sz w:val="16"/>
          <w:lang w:eastAsia="ko-KR"/>
        </w:rPr>
        <w:t>id-ProtocolIE-ID-439-not-to-be-used</w:t>
      </w:r>
      <w:bookmarkEnd w:id="1838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439</w:t>
      </w:r>
    </w:p>
    <w:p w14:paraId="1059ED0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id-QoERVQoEReportingPaths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440</w:t>
      </w:r>
    </w:p>
    <w:p w14:paraId="64E6757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id-Src-SN-to-Tgt-SNQMCInfoInquiry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441</w:t>
      </w:r>
    </w:p>
    <w:p w14:paraId="7834325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i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d-DirectForwardingPathAvailabilityWithSourceMN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442</w:t>
      </w:r>
    </w:p>
    <w:p w14:paraId="057CEA1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id-CHO-Maxnoof-CondReconfig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443</w:t>
      </w:r>
    </w:p>
    <w:p w14:paraId="242E033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id-accessed-PSCellID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444</w:t>
      </w:r>
    </w:p>
    <w:p w14:paraId="143E6D63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id-conditional-Reconfig-ToCancel-List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445</w:t>
      </w:r>
    </w:p>
    <w:p w14:paraId="39F733F9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id-CHOinformation-AddReqAck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446</w:t>
      </w:r>
    </w:p>
    <w:p w14:paraId="5B91BC7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id-CHO-CPAC-Info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447</w:t>
      </w:r>
    </w:p>
    <w:p w14:paraId="00F7CF0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id-PDUSetQoSParameters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448</w:t>
      </w:r>
    </w:p>
    <w:p w14:paraId="3DCD7F41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id-N6JitterInformation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449</w:t>
      </w:r>
    </w:p>
    <w:p w14:paraId="0F97C04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id-ECNMarkingorCongestionInformationReportingRequest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450</w:t>
      </w:r>
    </w:p>
    <w:p w14:paraId="4BB9073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id-PDUSetbasedHandlingIndicator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451</w:t>
      </w:r>
    </w:p>
    <w:p w14:paraId="1455A5A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id-TAISliceUnavailableCellList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452</w:t>
      </w:r>
    </w:p>
    <w:p w14:paraId="34C038F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id-</w:t>
      </w:r>
      <w:bookmarkStart w:id="1839" w:name="MCCQCTEMPBM_00000378"/>
      <w:r w:rsidRPr="007B5C64">
        <w:rPr>
          <w:rFonts w:ascii="Courier New" w:eastAsia="SimSun" w:hAnsi="Courier New" w:cs="Courier New" w:hint="eastAsia"/>
          <w:noProof/>
          <w:sz w:val="16"/>
          <w:szCs w:val="16"/>
          <w:lang w:val="en-US"/>
        </w:rPr>
        <w:t>Mobile</w:t>
      </w:r>
      <w:r w:rsidRPr="007B5C64">
        <w:rPr>
          <w:rFonts w:ascii="Courier New" w:eastAsia="SimSun" w:hAnsi="Courier New" w:cs="Courier New"/>
          <w:noProof/>
          <w:sz w:val="16"/>
          <w:szCs w:val="16"/>
        </w:rPr>
        <w:t>IAB</w:t>
      </w:r>
      <w:r w:rsidRPr="007B5C64">
        <w:rPr>
          <w:rFonts w:ascii="Courier New" w:eastAsia="SimSun" w:hAnsi="Courier New" w:cs="Courier New" w:hint="eastAsia"/>
          <w:noProof/>
          <w:sz w:val="16"/>
          <w:szCs w:val="16"/>
          <w:lang w:val="en-US"/>
        </w:rPr>
        <w:t>-Authoriz</w:t>
      </w:r>
      <w:r w:rsidRPr="007B5C64">
        <w:rPr>
          <w:rFonts w:ascii="Courier New" w:eastAsia="SimSun" w:hAnsi="Courier New" w:cs="Courier New"/>
          <w:noProof/>
          <w:sz w:val="16"/>
          <w:szCs w:val="16"/>
          <w:lang w:val="en-US"/>
        </w:rPr>
        <w:t>ationStatus</w:t>
      </w:r>
      <w:bookmarkEnd w:id="1839"/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453</w:t>
      </w:r>
    </w:p>
    <w:p w14:paraId="4D55C135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val="en-US"/>
        </w:rPr>
        <w:t>id-MIAB-MT-BAP-Address</w:t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454</w:t>
      </w:r>
    </w:p>
    <w:p w14:paraId="6DE1DC8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id-MobileIABCell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en-GB"/>
        </w:rPr>
        <w:t>ProtocolIE-ID ::=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 xml:space="preserve"> 455</w:t>
      </w:r>
    </w:p>
    <w:p w14:paraId="0CD7064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en-GB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id-sk-Counter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en-GB"/>
        </w:rPr>
        <w:t>ProtocolIE-ID ::=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 xml:space="preserve"> 456</w:t>
      </w:r>
    </w:p>
    <w:p w14:paraId="3019CC8F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en-GB"/>
        </w:rPr>
      </w:pPr>
      <w:r w:rsidRPr="007B5C64">
        <w:rPr>
          <w:rFonts w:ascii="Courier New" w:eastAsia="SimSun" w:hAnsi="Courier New"/>
          <w:bCs/>
          <w:noProof/>
          <w:sz w:val="16"/>
          <w:lang w:eastAsia="ja-JP"/>
        </w:rPr>
        <w:t>id-Source-M-NG-RANnodeID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  <w:t>ProtocolIE-ID ::= 457</w:t>
      </w:r>
    </w:p>
    <w:bookmarkEnd w:id="1837"/>
    <w:p w14:paraId="68C944D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ProtocolIE-ID458-NotToBeUsed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en-GB"/>
        </w:rPr>
        <w:t>ProtocolIE-ID ::=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 xml:space="preserve"> 458</w:t>
      </w:r>
    </w:p>
    <w:p w14:paraId="0C62E37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i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d-</w:t>
      </w:r>
      <w:r w:rsidRPr="007B5C64">
        <w:rPr>
          <w:rFonts w:ascii="Courier New" w:eastAsia="SimSun" w:hAnsi="Courier New" w:hint="eastAsia"/>
          <w:noProof/>
          <w:sz w:val="16"/>
        </w:rPr>
        <w:t>SourceSN-to-TargetSN-QMCInfo</w:t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459</w:t>
      </w:r>
    </w:p>
    <w:p w14:paraId="48BD33A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it-IT" w:eastAsia="ko-KR"/>
        </w:rPr>
      </w:pPr>
      <w:r w:rsidRPr="007B5C64">
        <w:rPr>
          <w:rFonts w:ascii="Courier New" w:eastAsia="SimSun" w:hAnsi="Courier New"/>
          <w:noProof/>
          <w:sz w:val="16"/>
          <w:lang w:val="it-IT" w:eastAsia="ko-KR"/>
        </w:rPr>
        <w:t>id-RegistrationRequestForDataCollection</w:t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z w:val="16"/>
          <w:lang w:val="it-IT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en-GB"/>
        </w:rPr>
        <w:t>ProtocolIE-ID ::=</w:t>
      </w:r>
      <w:r w:rsidRPr="007B5C64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 460</w:t>
      </w:r>
    </w:p>
    <w:p w14:paraId="1D729AC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id-ReportCharacteristicsForDataCollection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en-GB"/>
        </w:rPr>
        <w:t>ProtocolIE-ID ::=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 xml:space="preserve"> 461</w:t>
      </w:r>
    </w:p>
    <w:p w14:paraId="50A9993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ko-KR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id-ReportingPeriodicityForDataCollection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en-GB"/>
        </w:rPr>
        <w:t>ProtocolIE-ID ::=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 xml:space="preserve"> 462</w:t>
      </w:r>
    </w:p>
    <w:p w14:paraId="1567BEA8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>id-NodeAssociatedInfoResult</w:t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 w:eastAsia="ko-KR"/>
        </w:rPr>
        <w:tab/>
        <w:t>ProtocolIE-ID ::= 463</w:t>
      </w:r>
    </w:p>
    <w:p w14:paraId="4809E72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840" w:name="MCCQCTEMPBM_00000379"/>
      <w:r w:rsidRPr="007B5C64">
        <w:rPr>
          <w:rFonts w:ascii="Courier New" w:eastAsia="SimSun" w:hAnsi="Courier New" w:cs="Courier New" w:hint="eastAsia"/>
          <w:noProof/>
          <w:snapToGrid w:val="0"/>
          <w:sz w:val="16"/>
          <w:lang w:eastAsia="ko-KR"/>
        </w:rPr>
        <w:t>id-</w:t>
      </w:r>
      <w:bookmarkEnd w:id="1840"/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SLPositioning-Ranging-Services-Info</w:t>
      </w:r>
      <w:bookmarkStart w:id="1841" w:name="MCCQCTEMPBM_00000380"/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bookmarkEnd w:id="1841"/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464</w:t>
      </w:r>
    </w:p>
    <w:p w14:paraId="3EF6B9BC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</w:rPr>
        <w:t>id-</w:t>
      </w:r>
      <w:r w:rsidRPr="007B5C64">
        <w:rPr>
          <w:rFonts w:ascii="Courier New" w:eastAsia="SimSun" w:hAnsi="Courier New" w:hint="eastAsia"/>
          <w:noProof/>
          <w:snapToGrid w:val="0"/>
          <w:sz w:val="16"/>
        </w:rPr>
        <w:t>XR-Bcast-Informatio</w:t>
      </w:r>
      <w:r w:rsidRPr="007B5C64">
        <w:rPr>
          <w:rFonts w:ascii="Courier New" w:eastAsia="SimSun" w:hAnsi="Courier New"/>
          <w:noProof/>
          <w:snapToGrid w:val="0"/>
          <w:sz w:val="16"/>
        </w:rPr>
        <w:t>n</w:t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 xml:space="preserve"> 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z w:val="16"/>
        </w:rPr>
        <w:t>ProtocolIE-ID ::= 465</w:t>
      </w:r>
    </w:p>
    <w:p w14:paraId="1A403BF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PDU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SessionsListToBeReleased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-UPError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466</w:t>
      </w:r>
    </w:p>
    <w:p w14:paraId="2D491DF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7B5C64">
        <w:rPr>
          <w:rFonts w:ascii="Courier New" w:eastAsia="Times New Roman" w:hAnsi="Courier New"/>
          <w:noProof/>
          <w:sz w:val="16"/>
          <w:lang w:eastAsia="ko-KR"/>
        </w:rPr>
        <w:t>id-MaximumDataBurstVolume</w:t>
      </w:r>
      <w:r w:rsidRPr="007B5C64">
        <w:rPr>
          <w:rFonts w:ascii="Courier New" w:eastAsia="Times New Roman" w:hAnsi="Courier New"/>
          <w:noProof/>
          <w:sz w:val="16"/>
          <w:lang w:eastAsia="ko-KR"/>
        </w:rPr>
        <w:tab/>
      </w:r>
      <w:r w:rsidRPr="007B5C64">
        <w:rPr>
          <w:rFonts w:ascii="Courier New" w:eastAsia="Times New Roman" w:hAnsi="Courier New"/>
          <w:noProof/>
          <w:sz w:val="16"/>
          <w:lang w:eastAsia="ko-KR"/>
        </w:rPr>
        <w:tab/>
      </w:r>
      <w:r w:rsidRPr="007B5C64">
        <w:rPr>
          <w:rFonts w:ascii="Courier New" w:eastAsia="Times New Roman" w:hAnsi="Courier New"/>
          <w:noProof/>
          <w:sz w:val="16"/>
          <w:lang w:eastAsia="ko-KR"/>
        </w:rPr>
        <w:tab/>
      </w:r>
      <w:r w:rsidRPr="007B5C64">
        <w:rPr>
          <w:rFonts w:ascii="Courier New" w:eastAsia="Times New Roman" w:hAnsi="Courier New"/>
          <w:noProof/>
          <w:sz w:val="16"/>
          <w:lang w:eastAsia="ko-KR"/>
        </w:rPr>
        <w:tab/>
      </w:r>
      <w:r w:rsidRPr="007B5C64">
        <w:rPr>
          <w:rFonts w:ascii="Courier New" w:eastAsia="Times New Roman" w:hAnsi="Courier New"/>
          <w:noProof/>
          <w:sz w:val="16"/>
          <w:lang w:eastAsia="ko-KR"/>
        </w:rPr>
        <w:tab/>
      </w:r>
      <w:r w:rsidRPr="007B5C64">
        <w:rPr>
          <w:rFonts w:ascii="Courier New" w:eastAsia="Times New Roman" w:hAnsi="Courier New"/>
          <w:noProof/>
          <w:sz w:val="16"/>
          <w:lang w:eastAsia="ko-KR"/>
        </w:rPr>
        <w:tab/>
      </w:r>
      <w:r w:rsidRPr="007B5C64">
        <w:rPr>
          <w:rFonts w:ascii="Courier New" w:eastAsia="Times New Roman" w:hAnsi="Courier New"/>
          <w:noProof/>
          <w:sz w:val="16"/>
          <w:lang w:eastAsia="ko-KR"/>
        </w:rPr>
        <w:tab/>
      </w:r>
      <w:bookmarkStart w:id="1842" w:name="MCCQCTEMPBM_00000381"/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bookmarkEnd w:id="1842"/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Times New Roman" w:hAnsi="Courier New"/>
          <w:noProof/>
          <w:sz w:val="16"/>
          <w:lang w:eastAsia="ko-KR"/>
        </w:rPr>
        <w:t>ProtocolIE-ID ::= 467</w:t>
      </w:r>
    </w:p>
    <w:p w14:paraId="690F5F26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id-CPAC-Preparation-Type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468</w:t>
      </w:r>
    </w:p>
    <w:p w14:paraId="0DC22D8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id-UserPlaneFailure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Indication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469</w:t>
      </w:r>
    </w:p>
    <w:p w14:paraId="6D58EC5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>MN-only-MDT-collection</w:t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B5C64">
        <w:rPr>
          <w:rFonts w:ascii="Courier New" w:eastAsia="SimSun" w:hAnsi="Courier New" w:hint="eastAsia"/>
          <w:noProof/>
          <w:snapToGrid w:val="0"/>
          <w:sz w:val="16"/>
          <w:lang w:val="en-US"/>
        </w:rPr>
        <w:t xml:space="preserve">ProtocolIE-ID ::= 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470</w:t>
      </w:r>
    </w:p>
    <w:p w14:paraId="076F486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7B5C64">
        <w:rPr>
          <w:rFonts w:ascii="Courier New" w:eastAsia="SimSun" w:hAnsi="Courier New"/>
          <w:noProof/>
          <w:snapToGrid w:val="0"/>
          <w:sz w:val="16"/>
        </w:rPr>
        <w:t>BarringExemptionforEmerCallInfo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471</w:t>
      </w:r>
    </w:p>
    <w:p w14:paraId="5338807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7B5C64">
        <w:rPr>
          <w:rFonts w:ascii="Courier New" w:eastAsia="SimSun" w:hAnsi="Courier New"/>
          <w:noProof/>
          <w:sz w:val="16"/>
          <w:lang w:eastAsia="ko-KR"/>
        </w:rPr>
        <w:t>id-Transmission-Bandwidth-</w:t>
      </w:r>
      <w:r w:rsidRPr="007B5C64">
        <w:rPr>
          <w:rFonts w:ascii="Courier New" w:eastAsia="SimSun" w:hAnsi="Courier New" w:cs="Courier New"/>
          <w:noProof/>
          <w:snapToGrid w:val="0"/>
          <w:sz w:val="16"/>
          <w:szCs w:val="16"/>
        </w:rPr>
        <w:t>asymmetric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7B5C64">
        <w:rPr>
          <w:rFonts w:ascii="Courier New" w:eastAsia="SimSun" w:hAnsi="Courier New"/>
          <w:noProof/>
          <w:snapToGrid w:val="0"/>
          <w:sz w:val="16"/>
          <w:lang w:val="en-US"/>
        </w:rPr>
        <w:t>472</w:t>
      </w:r>
    </w:p>
    <w:p w14:paraId="39A4224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id-SRSPositioningConfigOrActivationRequest</w:t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ab/>
        <w:t>ProtocolIE-ID ::= 473</w:t>
      </w:r>
    </w:p>
    <w:p w14:paraId="68C4C71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id-NRPPaPositioningInformation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z w:val="16"/>
          <w:lang w:eastAsia="ko-KR"/>
        </w:rPr>
        <w:t>ProtocolIE-ID ::= 474</w:t>
      </w:r>
    </w:p>
    <w:p w14:paraId="7CB1A0C9" w14:textId="77777777" w:rsidR="00885FA5" w:rsidRDefault="00885FA5" w:rsidP="00885FA5">
      <w:pPr>
        <w:pStyle w:val="PL"/>
        <w:rPr>
          <w:ins w:id="1843" w:author="Author" w:date="2025-09-01T14:18:00Z" w16du:dateUtc="2025-09-01T12:18:00Z"/>
        </w:rPr>
      </w:pPr>
      <w:ins w:id="1844" w:author="Author" w:date="2025-09-01T14:18:00Z" w16du:dateUtc="2025-09-01T12:18:00Z">
        <w:r w:rsidRPr="008A1581">
          <w:t>id-</w:t>
        </w:r>
        <w:r>
          <w:t>RequestType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4xx</w:t>
        </w:r>
      </w:ins>
    </w:p>
    <w:p w14:paraId="45723EB3" w14:textId="4D21B117" w:rsidR="00885FA5" w:rsidRDefault="00885FA5" w:rsidP="00885FA5">
      <w:pPr>
        <w:pStyle w:val="PL"/>
        <w:rPr>
          <w:ins w:id="1845" w:author="Author" w:date="2025-09-01T14:18:00Z" w16du:dateUtc="2025-09-01T12:18:00Z"/>
        </w:rPr>
      </w:pPr>
      <w:ins w:id="1846" w:author="Author" w:date="2025-09-01T14:18:00Z" w16du:dateUtc="2025-09-01T12:18:00Z">
        <w:r w:rsidRPr="00F8241D">
          <w:t>id-</w:t>
        </w:r>
        <w:r>
          <w:t>NES</w:t>
        </w:r>
        <w:r w:rsidRPr="00F8241D">
          <w:t>-Cell</w:t>
        </w:r>
      </w:ins>
      <w:ins w:id="1847" w:author="Author" w:date="2025-09-04T14:39:00Z" w16du:dateUtc="2025-09-04T12:39:00Z">
        <w:r>
          <w:t>-</w:t>
        </w:r>
      </w:ins>
      <w:ins w:id="1848" w:author="Author" w:date="2025-09-01T14:18:00Z" w16du:dateUtc="2025-09-01T12:18:00Z">
        <w:r>
          <w:t>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4xx+1</w:t>
        </w:r>
      </w:ins>
    </w:p>
    <w:p w14:paraId="4ADC2049" w14:textId="3903B822" w:rsidR="00885FA5" w:rsidRDefault="00885FA5" w:rsidP="00885FA5">
      <w:pPr>
        <w:pStyle w:val="PL"/>
        <w:rPr>
          <w:ins w:id="1849" w:author="Author" w:date="2025-09-01T14:18:00Z" w16du:dateUtc="2025-09-01T12:18:00Z"/>
        </w:rPr>
      </w:pPr>
      <w:ins w:id="1850" w:author="Author" w:date="2025-09-01T14:18:00Z" w16du:dateUtc="2025-09-01T12:18:00Z">
        <w:r>
          <w:t>id-Cell-A-ID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</w:t>
        </w:r>
      </w:ins>
      <w:ins w:id="1851" w:author="Author" w:date="2025-09-05T14:07:00Z" w16du:dateUtc="2025-09-05T12:07:00Z">
        <w:r w:rsidR="00D236DE">
          <w:t>E</w:t>
        </w:r>
      </w:ins>
      <w:ins w:id="1852" w:author="Author" w:date="2025-09-01T14:18:00Z" w16du:dateUtc="2025-09-01T12:18:00Z">
        <w:r>
          <w:t>-ID ::= 4xxx</w:t>
        </w:r>
      </w:ins>
    </w:p>
    <w:p w14:paraId="79CF6064" w14:textId="77777777" w:rsidR="00885FA5" w:rsidRDefault="00885FA5" w:rsidP="00885FA5">
      <w:pPr>
        <w:pStyle w:val="PL"/>
        <w:rPr>
          <w:ins w:id="1853" w:author="Author" w:date="2025-09-01T14:18:00Z" w16du:dateUtc="2025-09-01T12:18:00Z"/>
        </w:rPr>
      </w:pPr>
      <w:ins w:id="1854" w:author="Author" w:date="2025-09-01T14:18:00Z" w16du:dateUtc="2025-09-01T12:18:00Z">
        <w:r w:rsidRPr="004622D5">
          <w:t>id-ProvisionStatus</w:t>
        </w:r>
        <w:r w:rsidRPr="004622D5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4xx+3</w:t>
        </w:r>
      </w:ins>
    </w:p>
    <w:p w14:paraId="60171632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0BB6FA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1B649CE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END</w:t>
      </w:r>
    </w:p>
    <w:p w14:paraId="293A4744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-- ASN1STOP</w:t>
      </w:r>
    </w:p>
    <w:p w14:paraId="3BCCD6F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2C581A5F" w14:textId="77777777" w:rsidR="00FA750E" w:rsidRPr="007B5C64" w:rsidRDefault="00FA750E" w:rsidP="00FA750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855" w:name="_Toc20955411"/>
      <w:bookmarkStart w:id="1856" w:name="_Toc29991619"/>
      <w:bookmarkStart w:id="1857" w:name="_Toc36556022"/>
      <w:bookmarkStart w:id="1858" w:name="_Toc44497807"/>
      <w:bookmarkStart w:id="1859" w:name="_Toc45108194"/>
      <w:bookmarkStart w:id="1860" w:name="_Toc45901814"/>
      <w:bookmarkStart w:id="1861" w:name="_Toc51850895"/>
      <w:bookmarkStart w:id="1862" w:name="_Toc56693899"/>
      <w:bookmarkStart w:id="1863" w:name="_Toc64447443"/>
      <w:bookmarkStart w:id="1864" w:name="_Toc66286937"/>
      <w:bookmarkStart w:id="1865" w:name="_Toc74151635"/>
      <w:bookmarkStart w:id="1866" w:name="_Toc88654109"/>
      <w:bookmarkStart w:id="1867" w:name="_Toc97904465"/>
      <w:bookmarkStart w:id="1868" w:name="_Toc98868603"/>
      <w:bookmarkStart w:id="1869" w:name="_Toc105174889"/>
      <w:bookmarkStart w:id="1870" w:name="_Toc106109726"/>
      <w:bookmarkStart w:id="1871" w:name="_Toc113825548"/>
      <w:bookmarkStart w:id="1872" w:name="_Toc200462153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7B5C64">
        <w:rPr>
          <w:rFonts w:ascii="Arial" w:eastAsia="SimSun" w:hAnsi="Arial"/>
          <w:sz w:val="28"/>
          <w:lang w:eastAsia="ko-KR"/>
        </w:rPr>
        <w:t>9.3.8</w:t>
      </w:r>
      <w:r w:rsidRPr="007B5C64">
        <w:rPr>
          <w:rFonts w:ascii="Arial" w:eastAsia="SimSun" w:hAnsi="Arial"/>
          <w:sz w:val="28"/>
          <w:lang w:eastAsia="ko-KR"/>
        </w:rPr>
        <w:tab/>
        <w:t>Container definitions</w:t>
      </w:r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</w:p>
    <w:p w14:paraId="4AF87A44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39774EAE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1124A18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25B14F3D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Container definitions</w:t>
      </w:r>
    </w:p>
    <w:p w14:paraId="1E39ACCE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25A725EB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8665C00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9E4253F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XnAP-Containers {</w:t>
      </w:r>
    </w:p>
    <w:p w14:paraId="3075B309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2E622F3F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ngran-access (22) modules (3) xnap (2) version1 (1) xnap-Containers (5) }</w:t>
      </w:r>
    </w:p>
    <w:p w14:paraId="07BB489A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6DCDEB7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DEFINITIONS AUTOMATIC TAGS ::=</w:t>
      </w:r>
    </w:p>
    <w:p w14:paraId="5258D0BF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44D070E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BEGIN</w:t>
      </w:r>
    </w:p>
    <w:p w14:paraId="0A146B7F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C6C9E95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E0CA3D9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--</w:t>
      </w:r>
    </w:p>
    <w:p w14:paraId="45F6C759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IE parameter types from other modules.</w:t>
      </w:r>
    </w:p>
    <w:p w14:paraId="274A8391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70A60A2B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CE1122D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1831A3E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IMPORTS</w:t>
      </w:r>
    </w:p>
    <w:p w14:paraId="2D92AAD2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maxPrivateIEs,</w:t>
      </w:r>
    </w:p>
    <w:p w14:paraId="6EAFFC26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maxProtocolExtensions,</w:t>
      </w:r>
    </w:p>
    <w:p w14:paraId="7069310B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maxProtocolIEs,</w:t>
      </w:r>
    </w:p>
    <w:p w14:paraId="0E8B5AED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Criticality,</w:t>
      </w:r>
    </w:p>
    <w:p w14:paraId="132BE72E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Presence,</w:t>
      </w:r>
    </w:p>
    <w:p w14:paraId="16508237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PrivateIE-ID,</w:t>
      </w:r>
    </w:p>
    <w:p w14:paraId="29A03BCB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</w:p>
    <w:p w14:paraId="03229CFD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FROM XnAP-CommonDataTypes;</w:t>
      </w:r>
    </w:p>
    <w:p w14:paraId="61ED38E6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4ACC917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3AB59A9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6F9B8E38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Class Definition for Protocol IEs</w:t>
      </w:r>
    </w:p>
    <w:p w14:paraId="3DABF4C7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8DA48A5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92186F5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6433480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XNAP-PROTOCOL-IES ::= CLASS {</w:t>
      </w:r>
    </w:p>
    <w:p w14:paraId="6B4207FC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ProtocolIE-ID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UNIQUE,</w:t>
      </w:r>
    </w:p>
    <w:p w14:paraId="5F39478E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Criticality,</w:t>
      </w:r>
    </w:p>
    <w:p w14:paraId="337AF9EA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&amp;Value,</w:t>
      </w:r>
    </w:p>
    <w:p w14:paraId="0FD24BFE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&amp;presence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</w:t>
      </w:r>
    </w:p>
    <w:p w14:paraId="11BA1BC7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BC8663B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WITH SYNTAX {</w:t>
      </w:r>
    </w:p>
    <w:p w14:paraId="42069D1B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&amp;id</w:t>
      </w:r>
    </w:p>
    <w:p w14:paraId="12C5ED14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&amp;criticality</w:t>
      </w:r>
    </w:p>
    <w:p w14:paraId="4E24CAB1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&amp;Value</w:t>
      </w:r>
    </w:p>
    <w:p w14:paraId="7480CB81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&amp;presence</w:t>
      </w:r>
    </w:p>
    <w:p w14:paraId="0C0C0096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37F438C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44F2F86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CDEDD1A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3CD51BD7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Class Definition for Protocol IE pairs</w:t>
      </w:r>
    </w:p>
    <w:p w14:paraId="5699E870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6976E8A7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1C831F3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831049A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XNAP-PROTOCOL-IES-PAIR ::= CLASS {</w:t>
      </w:r>
    </w:p>
    <w:p w14:paraId="1B8A732C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ProtocolIE-ID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UNIQUE,</w:t>
      </w:r>
    </w:p>
    <w:p w14:paraId="29710FB1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&amp;firstCriticality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Criticality,</w:t>
      </w:r>
    </w:p>
    <w:p w14:paraId="7173AF52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&amp;FirstValue,</w:t>
      </w:r>
    </w:p>
    <w:p w14:paraId="7E19DB90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&amp;secondCriticality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Criticality,</w:t>
      </w:r>
    </w:p>
    <w:p w14:paraId="41093067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&amp;SecondValue,</w:t>
      </w:r>
    </w:p>
    <w:p w14:paraId="1892BA75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&amp;presence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</w:t>
      </w:r>
    </w:p>
    <w:p w14:paraId="5007E894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A7259F2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WITH SYNTAX {</w:t>
      </w:r>
    </w:p>
    <w:p w14:paraId="6FF16D22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&amp;id</w:t>
      </w:r>
    </w:p>
    <w:p w14:paraId="1BF4917D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FIRST CRITICALITY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&amp;firstCriticality</w:t>
      </w:r>
    </w:p>
    <w:p w14:paraId="107E1DB0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FIRST TYPE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&amp;FirstValue</w:t>
      </w:r>
    </w:p>
    <w:p w14:paraId="5145A208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SECOND CRITICALITY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&amp;secondCriticality</w:t>
      </w:r>
    </w:p>
    <w:p w14:paraId="7765F67A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SECOND TYPE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&amp;SecondValue</w:t>
      </w:r>
    </w:p>
    <w:p w14:paraId="1DADA3E7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&amp;presence</w:t>
      </w:r>
    </w:p>
    <w:p w14:paraId="297598E1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F76BFEA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9AD351F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4DBBA2E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2C826156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Class Definition for Protocol Extensions</w:t>
      </w:r>
    </w:p>
    <w:p w14:paraId="20DCE601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55706BF6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4EA8DAA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5498FAB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XNAP-PROTOCOL-EXTENSION ::= CLASS {</w:t>
      </w:r>
    </w:p>
    <w:p w14:paraId="321975F4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ProtocolIE-ID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UNIQUE,</w:t>
      </w:r>
    </w:p>
    <w:p w14:paraId="15CEDB86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Criticality,</w:t>
      </w:r>
    </w:p>
    <w:p w14:paraId="3BC85AE7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&amp;Extension,</w:t>
      </w:r>
    </w:p>
    <w:p w14:paraId="105424BD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&amp;presence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</w:t>
      </w:r>
    </w:p>
    <w:p w14:paraId="071231D1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00DD985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WITH SYNTAX {</w:t>
      </w:r>
    </w:p>
    <w:p w14:paraId="0E5E9ECF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&amp;id</w:t>
      </w:r>
    </w:p>
    <w:p w14:paraId="5EFF165B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&amp;criticality</w:t>
      </w:r>
    </w:p>
    <w:p w14:paraId="7B0992DF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&amp;Extension</w:t>
      </w:r>
    </w:p>
    <w:p w14:paraId="395471D8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&amp;presence</w:t>
      </w:r>
    </w:p>
    <w:p w14:paraId="77A0369E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85C52B8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8DE387B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029A625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8D79CA7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Class Definition for Private IEs</w:t>
      </w:r>
    </w:p>
    <w:p w14:paraId="12A189E3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5A338D6C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6C55EC6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CD1930A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XNAP-PRIVATE-IES ::= CLASS {</w:t>
      </w:r>
    </w:p>
    <w:p w14:paraId="6F02E0EA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PrivateIE-ID,</w:t>
      </w:r>
    </w:p>
    <w:p w14:paraId="5C7B5BA1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Criticality,</w:t>
      </w:r>
    </w:p>
    <w:p w14:paraId="03771B9D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&amp;Value,</w:t>
      </w:r>
    </w:p>
    <w:p w14:paraId="0B6B0DA3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&amp;presence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</w:t>
      </w:r>
    </w:p>
    <w:p w14:paraId="24F6D127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BC27BB8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WITH SYNTAX {</w:t>
      </w:r>
    </w:p>
    <w:p w14:paraId="5F10FE4F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&amp;id</w:t>
      </w:r>
    </w:p>
    <w:p w14:paraId="29F90CF2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&amp;criticality</w:t>
      </w:r>
    </w:p>
    <w:p w14:paraId="52725723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&amp;Value</w:t>
      </w:r>
    </w:p>
    <w:p w14:paraId="0785AE8A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&amp;presence</w:t>
      </w:r>
    </w:p>
    <w:p w14:paraId="2E8588ED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3E2A6B1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921AFCA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C61A9E7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29BFF4BC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Container for Protocol IEs</w:t>
      </w:r>
    </w:p>
    <w:p w14:paraId="441CA6C4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--</w:t>
      </w:r>
    </w:p>
    <w:p w14:paraId="1A367835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36AE5C46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5A16CD28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ProtocolIE-Container {XNAP-PROTOCOL-IES : IEsSetParam} ::=</w:t>
      </w:r>
    </w:p>
    <w:p w14:paraId="37C96EAB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SEQUENCE (SIZE (0..maxProtocolIEs)) OF</w:t>
      </w:r>
    </w:p>
    <w:p w14:paraId="45A7689E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ProtocolIE-Field {{IEsSetParam}}</w:t>
      </w:r>
    </w:p>
    <w:p w14:paraId="42654EB7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38989BD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ProtocolIE-Single-Container {XNAP-PROTOCOL-IES : IEsSetParam} ::= 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ProtocolIE-Field {{IEsSetParam}}</w:t>
      </w:r>
    </w:p>
    <w:p w14:paraId="0E75E789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C403E5F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ProtocolIE-Field {XNAP-PROTOCOL-IES : IEsSetParam} ::= SEQUENCE {</w:t>
      </w:r>
    </w:p>
    <w:p w14:paraId="27A5A6EB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XNAP-PROTOCOL-IES.&amp;id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({IEsSetParam}),</w:t>
      </w:r>
    </w:p>
    <w:p w14:paraId="19014823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XNAP-PROTOCOL-IES.&amp;criticality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({IEsSetParam}{@id}),</w:t>
      </w:r>
    </w:p>
    <w:p w14:paraId="6139141F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value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XNAP-PROTOCOL-IES.&amp;Value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({IEsSetParam}{@id})</w:t>
      </w:r>
    </w:p>
    <w:p w14:paraId="65C5C5F2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F47C933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FFEA622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73842E3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246AE4D2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Container for Protocol IE Pairs</w:t>
      </w:r>
    </w:p>
    <w:p w14:paraId="33D90469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278B0BDC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1C52B6FD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2C42C700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>ProtocolIE-ContainerPair {XNAP-PROTOCOL-IES-PAIR : IEsSetParam} ::=</w:t>
      </w:r>
    </w:p>
    <w:p w14:paraId="18D92298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SEQUENCE (SIZE (0..maxProtocolIEs)) OF</w:t>
      </w:r>
    </w:p>
    <w:p w14:paraId="5D10E1A8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ProtocolIE-FieldPair {{IEsSetParam}}</w:t>
      </w:r>
    </w:p>
    <w:p w14:paraId="6BADCBF6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57685B8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ProtocolIE-FieldPair {XNAP-PROTOCOL-IES-PAIR : IEsSetParam} ::= SEQUENCE {</w:t>
      </w:r>
    </w:p>
    <w:p w14:paraId="2EF4A64E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XNAP-PROTOCOL-IES-PAIR.&amp;id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({IEsSetParam}),</w:t>
      </w:r>
    </w:p>
    <w:p w14:paraId="7A9CDC98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firstCriticality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XNAP-PROTOCOL-IES-PAIR.&amp;firstCriticality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({IEsSetParam}{@id}),</w:t>
      </w:r>
    </w:p>
    <w:p w14:paraId="6EC7A063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firstValue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XNAP-PROTOCOL-IES-PAIR.&amp;FirstValue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({IEsSetParam}{@id}),</w:t>
      </w:r>
    </w:p>
    <w:p w14:paraId="7B60E8D4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secondCriticality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XNAP-PROTOCOL-IES-PAIR.&amp;secondCriticality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({IEsSetParam}{@id}),</w:t>
      </w:r>
    </w:p>
    <w:p w14:paraId="4FD0F863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secondValue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XNAP-PROTOCOL-IES-PAIR.&amp;SecondValue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({IEsSetParam}{@id})</w:t>
      </w:r>
    </w:p>
    <w:p w14:paraId="1ED5D30C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C0E281D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6258F38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9F4110A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633E813A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Container Lists for Protocol IE Containers</w:t>
      </w:r>
    </w:p>
    <w:p w14:paraId="6FF06AAE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75398287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A5175D8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222C299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ProtocolIE-ContainerList {INTEGER : lowerBound, INTEGER : upperBound, XNAP-PROTOCOL-IES : IEsSetParam} ::=</w:t>
      </w:r>
    </w:p>
    <w:p w14:paraId="6A904D55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SEQUENCE (SIZE (lowerBound..upperBound)) OF</w:t>
      </w:r>
    </w:p>
    <w:p w14:paraId="3CF3A958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 {{IEsSetParam}}</w:t>
      </w:r>
    </w:p>
    <w:p w14:paraId="6AB46B49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684B2F4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ProtocolIE-ContainerPairList {INTEGER : lowerBound, INTEGER : upperBound, XNAP-PROTOCOL-IES-PAIR : IEsSetParam} ::=</w:t>
      </w:r>
    </w:p>
    <w:p w14:paraId="4BD1EF8A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SEQUENCE (SIZE (lowerBound..upperBound)) OF</w:t>
      </w:r>
    </w:p>
    <w:p w14:paraId="4FDF641D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ProtocolIE-ContainerPair {{IEsSetParam}}</w:t>
      </w:r>
    </w:p>
    <w:p w14:paraId="4810845A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CB2460A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E35C334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F8E6601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Container for Protocol Extensions</w:t>
      </w:r>
    </w:p>
    <w:p w14:paraId="64EBEC1C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9CDCD68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74DE372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21B965C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ProtocolExtensionContainer {XNAP-PROTOCOL-EXTENSION : ExtensionSetParam} ::=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SEQUENCE (SIZE (1..maxProtocolExtensions)) OF</w:t>
      </w:r>
    </w:p>
    <w:p w14:paraId="77640A54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ProtocolExtensionField {{ExtensionSetParam}}</w:t>
      </w:r>
    </w:p>
    <w:p w14:paraId="53ED4096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FD3A603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ProtocolExtensionField {XNAP-PROTOCOL-EXTENSION : ExtensionSetParam} ::= SEQUENCE {</w:t>
      </w:r>
    </w:p>
    <w:p w14:paraId="0594B409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XNAP-PROTOCOL-EXTENSION.&amp;id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({ExtensionSetParam}),</w:t>
      </w:r>
    </w:p>
    <w:p w14:paraId="34CB62CF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XNAP-PROTOCOL-EXTENSION.&amp;criticality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({ExtensionSetParam}{@id}),</w:t>
      </w:r>
    </w:p>
    <w:p w14:paraId="799A791C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extensionValue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XNAP-PROTOCOL-EXTENSION.&amp;Extension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({ExtensionSetParam}{@id})</w:t>
      </w:r>
    </w:p>
    <w:p w14:paraId="3625262D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A3661B1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34E98DF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94B6720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7CBFEE5E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Container for Private IEs</w:t>
      </w:r>
    </w:p>
    <w:p w14:paraId="6A2891BE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316C2122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C3FD98A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88941D9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PrivateIE-Container {XNAP-PRIVATE-IES : IEsSetParam} ::=</w:t>
      </w:r>
    </w:p>
    <w:p w14:paraId="24AFFCF2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SEQUENCE (SIZE (1..maxPrivateIEs)) OF</w:t>
      </w:r>
    </w:p>
    <w:p w14:paraId="0E87A4F6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PrivateIE-Field {{IEsSetParam}}</w:t>
      </w:r>
    </w:p>
    <w:p w14:paraId="04D02B11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110D968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PrivateIE-Field {XNAP-PRIVATE-IES : IEsSetParam} ::= SEQUENCE {</w:t>
      </w:r>
    </w:p>
    <w:p w14:paraId="3E714765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XNAP-PRIVATE-IES.&amp;id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({IEsSetParam}),</w:t>
      </w:r>
    </w:p>
    <w:p w14:paraId="1ACCB4A7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XNAP-PRIVATE-IES.&amp;criticality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({IEsSetParam}{@id}),</w:t>
      </w:r>
    </w:p>
    <w:p w14:paraId="3A3B1EAB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value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XNAP-PRIVATE-IES.&amp;Value</w:t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({IEsSetParam}{@id})</w:t>
      </w:r>
    </w:p>
    <w:p w14:paraId="09146236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E086E28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476EBBE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END</w:t>
      </w:r>
    </w:p>
    <w:p w14:paraId="713EB18F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-- ASN1STOP</w:t>
      </w:r>
    </w:p>
    <w:p w14:paraId="0D2EBD7A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5527B4FB" w14:textId="77777777" w:rsidR="00FA750E" w:rsidRPr="007B5C64" w:rsidRDefault="00FA750E" w:rsidP="00FA75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F56DBD8" w14:textId="77777777" w:rsidR="00FA750E" w:rsidRDefault="00FA750E" w:rsidP="00FA750E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</w:pPr>
      <w:bookmarkStart w:id="1873" w:name="_CR"/>
      <w:bookmarkStart w:id="1874" w:name="_CR9_4"/>
      <w:bookmarkEnd w:id="1873"/>
      <w:bookmarkEnd w:id="1874"/>
    </w:p>
    <w:p w14:paraId="79C5111D" w14:textId="77777777" w:rsidR="00190505" w:rsidRPr="00190505" w:rsidRDefault="00190505" w:rsidP="00190505"/>
    <w:sectPr w:rsidR="00190505" w:rsidRPr="00190505" w:rsidSect="00047B9A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CA50B" w14:textId="77777777" w:rsidR="00DE69AC" w:rsidRDefault="00DE69AC">
      <w:r>
        <w:separator/>
      </w:r>
    </w:p>
  </w:endnote>
  <w:endnote w:type="continuationSeparator" w:id="0">
    <w:p w14:paraId="21EAD8CB" w14:textId="77777777" w:rsidR="00DE69AC" w:rsidRDefault="00DE69AC">
      <w:r>
        <w:continuationSeparator/>
      </w:r>
    </w:p>
  </w:endnote>
  <w:endnote w:type="continuationNotice" w:id="1">
    <w:p w14:paraId="0ED88D7B" w14:textId="77777777" w:rsidR="00DE69AC" w:rsidRDefault="00DE69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D4E6B" w14:textId="77777777" w:rsidR="00A00197" w:rsidRDefault="00A0019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638D5" w14:textId="77777777" w:rsidR="00A00197" w:rsidRDefault="00A0019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469B9" w14:textId="77777777" w:rsidR="00906330" w:rsidRDefault="0090633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912F4" w14:textId="77777777" w:rsidR="00DE69AC" w:rsidRDefault="00DE69AC">
      <w:r>
        <w:separator/>
      </w:r>
    </w:p>
  </w:footnote>
  <w:footnote w:type="continuationSeparator" w:id="0">
    <w:p w14:paraId="0772352C" w14:textId="77777777" w:rsidR="00DE69AC" w:rsidRDefault="00DE69AC">
      <w:r>
        <w:continuationSeparator/>
      </w:r>
    </w:p>
  </w:footnote>
  <w:footnote w:type="continuationNotice" w:id="1">
    <w:p w14:paraId="02CA5FA6" w14:textId="77777777" w:rsidR="00DE69AC" w:rsidRDefault="00DE69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8B7EA" w14:textId="77777777" w:rsidR="00A00197" w:rsidRDefault="00A001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DF0D2" w14:textId="77777777" w:rsidR="00A00197" w:rsidRDefault="00A0019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71CE" w14:textId="77777777" w:rsidR="00A00197" w:rsidRDefault="00A0019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E47C0" w14:textId="77777777" w:rsidR="00906330" w:rsidRDefault="009063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8D4CE5"/>
    <w:multiLevelType w:val="hybridMultilevel"/>
    <w:tmpl w:val="69740ABC"/>
    <w:lvl w:ilvl="0" w:tplc="ABF8B398">
      <w:start w:val="5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AE1068E"/>
    <w:multiLevelType w:val="hybridMultilevel"/>
    <w:tmpl w:val="439070E6"/>
    <w:lvl w:ilvl="0" w:tplc="4D1A4D84"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97018089">
    <w:abstractNumId w:val="4"/>
  </w:num>
  <w:num w:numId="2" w16cid:durableId="1947536675">
    <w:abstractNumId w:val="11"/>
  </w:num>
  <w:num w:numId="3" w16cid:durableId="2058510079">
    <w:abstractNumId w:val="12"/>
  </w:num>
  <w:num w:numId="4" w16cid:durableId="105925217">
    <w:abstractNumId w:val="1"/>
  </w:num>
  <w:num w:numId="5" w16cid:durableId="1395812723">
    <w:abstractNumId w:val="6"/>
  </w:num>
  <w:num w:numId="6" w16cid:durableId="1727491495">
    <w:abstractNumId w:val="5"/>
  </w:num>
  <w:num w:numId="7" w16cid:durableId="1785882775">
    <w:abstractNumId w:val="10"/>
  </w:num>
  <w:num w:numId="8" w16cid:durableId="908151469">
    <w:abstractNumId w:val="2"/>
  </w:num>
  <w:num w:numId="9" w16cid:durableId="1341272968">
    <w:abstractNumId w:val="7"/>
  </w:num>
  <w:num w:numId="10" w16cid:durableId="1327174973">
    <w:abstractNumId w:val="3"/>
  </w:num>
  <w:num w:numId="11" w16cid:durableId="1628776225">
    <w:abstractNumId w:val="8"/>
  </w:num>
  <w:num w:numId="12" w16cid:durableId="212356316">
    <w:abstractNumId w:val="9"/>
  </w:num>
  <w:num w:numId="13" w16cid:durableId="1910728499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Nianshan">
    <w15:presenceInfo w15:providerId="None" w15:userId="Nians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13CFC"/>
    <w:rsid w:val="00014117"/>
    <w:rsid w:val="00014556"/>
    <w:rsid w:val="0001617B"/>
    <w:rsid w:val="0001637A"/>
    <w:rsid w:val="0002221C"/>
    <w:rsid w:val="00022410"/>
    <w:rsid w:val="0002283B"/>
    <w:rsid w:val="00022B47"/>
    <w:rsid w:val="00022E4A"/>
    <w:rsid w:val="0002579B"/>
    <w:rsid w:val="00025EEE"/>
    <w:rsid w:val="000307DC"/>
    <w:rsid w:val="00043C53"/>
    <w:rsid w:val="00047B9A"/>
    <w:rsid w:val="000556CA"/>
    <w:rsid w:val="00056522"/>
    <w:rsid w:val="00061EA7"/>
    <w:rsid w:val="000732BB"/>
    <w:rsid w:val="00075F6B"/>
    <w:rsid w:val="000763F4"/>
    <w:rsid w:val="00077758"/>
    <w:rsid w:val="00085F1E"/>
    <w:rsid w:val="00087EA1"/>
    <w:rsid w:val="000902B0"/>
    <w:rsid w:val="00092B93"/>
    <w:rsid w:val="00093E09"/>
    <w:rsid w:val="000A6394"/>
    <w:rsid w:val="000A654E"/>
    <w:rsid w:val="000B26C0"/>
    <w:rsid w:val="000B382D"/>
    <w:rsid w:val="000B3E09"/>
    <w:rsid w:val="000B7BBC"/>
    <w:rsid w:val="000B7FED"/>
    <w:rsid w:val="000C038A"/>
    <w:rsid w:val="000C6598"/>
    <w:rsid w:val="000C7C93"/>
    <w:rsid w:val="000D15B6"/>
    <w:rsid w:val="000D34D1"/>
    <w:rsid w:val="000D44B3"/>
    <w:rsid w:val="000D7104"/>
    <w:rsid w:val="000E08FC"/>
    <w:rsid w:val="000E1173"/>
    <w:rsid w:val="000F438F"/>
    <w:rsid w:val="000F73D4"/>
    <w:rsid w:val="00103FE6"/>
    <w:rsid w:val="001052C9"/>
    <w:rsid w:val="00114608"/>
    <w:rsid w:val="00122DEA"/>
    <w:rsid w:val="0012576B"/>
    <w:rsid w:val="0013171A"/>
    <w:rsid w:val="00133FAB"/>
    <w:rsid w:val="00142693"/>
    <w:rsid w:val="00145D43"/>
    <w:rsid w:val="001511A8"/>
    <w:rsid w:val="00155AEC"/>
    <w:rsid w:val="001616DE"/>
    <w:rsid w:val="00164376"/>
    <w:rsid w:val="00170E86"/>
    <w:rsid w:val="00177E40"/>
    <w:rsid w:val="00187D5F"/>
    <w:rsid w:val="00190505"/>
    <w:rsid w:val="00190C01"/>
    <w:rsid w:val="00191C93"/>
    <w:rsid w:val="00192C46"/>
    <w:rsid w:val="0019369A"/>
    <w:rsid w:val="0019552B"/>
    <w:rsid w:val="001956C3"/>
    <w:rsid w:val="00195DEA"/>
    <w:rsid w:val="00196226"/>
    <w:rsid w:val="001A08B3"/>
    <w:rsid w:val="001A22CA"/>
    <w:rsid w:val="001A5421"/>
    <w:rsid w:val="001A7B60"/>
    <w:rsid w:val="001B091F"/>
    <w:rsid w:val="001B2486"/>
    <w:rsid w:val="001B52F0"/>
    <w:rsid w:val="001B7A65"/>
    <w:rsid w:val="001C551E"/>
    <w:rsid w:val="001C63E1"/>
    <w:rsid w:val="001D0251"/>
    <w:rsid w:val="001D1AEF"/>
    <w:rsid w:val="001D5C77"/>
    <w:rsid w:val="001E41F3"/>
    <w:rsid w:val="001F057B"/>
    <w:rsid w:val="001F3072"/>
    <w:rsid w:val="001F3C15"/>
    <w:rsid w:val="001F5E2D"/>
    <w:rsid w:val="0021008E"/>
    <w:rsid w:val="00210211"/>
    <w:rsid w:val="00210E35"/>
    <w:rsid w:val="002124E9"/>
    <w:rsid w:val="0021282F"/>
    <w:rsid w:val="00213431"/>
    <w:rsid w:val="002135F1"/>
    <w:rsid w:val="00220004"/>
    <w:rsid w:val="0023300B"/>
    <w:rsid w:val="00233059"/>
    <w:rsid w:val="002339A7"/>
    <w:rsid w:val="00236520"/>
    <w:rsid w:val="00237988"/>
    <w:rsid w:val="00244F91"/>
    <w:rsid w:val="002538EA"/>
    <w:rsid w:val="00255B2D"/>
    <w:rsid w:val="0026004D"/>
    <w:rsid w:val="002640DD"/>
    <w:rsid w:val="00270979"/>
    <w:rsid w:val="00275860"/>
    <w:rsid w:val="00275D12"/>
    <w:rsid w:val="00277466"/>
    <w:rsid w:val="00280560"/>
    <w:rsid w:val="0028208D"/>
    <w:rsid w:val="00284629"/>
    <w:rsid w:val="00284FEB"/>
    <w:rsid w:val="002860C4"/>
    <w:rsid w:val="00287583"/>
    <w:rsid w:val="00292BBC"/>
    <w:rsid w:val="002A3214"/>
    <w:rsid w:val="002A3961"/>
    <w:rsid w:val="002A43EE"/>
    <w:rsid w:val="002B2A74"/>
    <w:rsid w:val="002B5741"/>
    <w:rsid w:val="002B5861"/>
    <w:rsid w:val="002B7143"/>
    <w:rsid w:val="002B7151"/>
    <w:rsid w:val="002C1D46"/>
    <w:rsid w:val="002C27EC"/>
    <w:rsid w:val="002C3ABF"/>
    <w:rsid w:val="002C5281"/>
    <w:rsid w:val="002C6213"/>
    <w:rsid w:val="002D1776"/>
    <w:rsid w:val="002D5A46"/>
    <w:rsid w:val="002D7E9A"/>
    <w:rsid w:val="002E472E"/>
    <w:rsid w:val="002E4ED7"/>
    <w:rsid w:val="002E5F5D"/>
    <w:rsid w:val="002E75CE"/>
    <w:rsid w:val="002F1A86"/>
    <w:rsid w:val="002F23C8"/>
    <w:rsid w:val="002F2411"/>
    <w:rsid w:val="002F4272"/>
    <w:rsid w:val="002F6129"/>
    <w:rsid w:val="00300E6C"/>
    <w:rsid w:val="0030171D"/>
    <w:rsid w:val="00301C79"/>
    <w:rsid w:val="003028F5"/>
    <w:rsid w:val="00302DF9"/>
    <w:rsid w:val="00303E36"/>
    <w:rsid w:val="00305409"/>
    <w:rsid w:val="00305A48"/>
    <w:rsid w:val="0031144D"/>
    <w:rsid w:val="00322977"/>
    <w:rsid w:val="00323C35"/>
    <w:rsid w:val="0033267B"/>
    <w:rsid w:val="003338EC"/>
    <w:rsid w:val="00336121"/>
    <w:rsid w:val="003417FC"/>
    <w:rsid w:val="0034184F"/>
    <w:rsid w:val="0034438A"/>
    <w:rsid w:val="003458CB"/>
    <w:rsid w:val="00345CCA"/>
    <w:rsid w:val="00347F80"/>
    <w:rsid w:val="003609EF"/>
    <w:rsid w:val="0036231A"/>
    <w:rsid w:val="00372DD7"/>
    <w:rsid w:val="003733C4"/>
    <w:rsid w:val="00374DD4"/>
    <w:rsid w:val="00374FED"/>
    <w:rsid w:val="00393DAE"/>
    <w:rsid w:val="003A1CB2"/>
    <w:rsid w:val="003A2815"/>
    <w:rsid w:val="003A36B5"/>
    <w:rsid w:val="003A60E3"/>
    <w:rsid w:val="003B0CB5"/>
    <w:rsid w:val="003B2AAC"/>
    <w:rsid w:val="003B3FDB"/>
    <w:rsid w:val="003C443D"/>
    <w:rsid w:val="003C4B8C"/>
    <w:rsid w:val="003C5A0C"/>
    <w:rsid w:val="003D2146"/>
    <w:rsid w:val="003D547A"/>
    <w:rsid w:val="003D6C7B"/>
    <w:rsid w:val="003D6E2F"/>
    <w:rsid w:val="003E0624"/>
    <w:rsid w:val="003E1A36"/>
    <w:rsid w:val="003E54CC"/>
    <w:rsid w:val="003E7441"/>
    <w:rsid w:val="003F0E1D"/>
    <w:rsid w:val="003F66D4"/>
    <w:rsid w:val="003F7703"/>
    <w:rsid w:val="00400BC3"/>
    <w:rsid w:val="0040154F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2FCB"/>
    <w:rsid w:val="00423DF9"/>
    <w:rsid w:val="004242F1"/>
    <w:rsid w:val="004249EC"/>
    <w:rsid w:val="00426F03"/>
    <w:rsid w:val="00430A5D"/>
    <w:rsid w:val="004473B9"/>
    <w:rsid w:val="00451911"/>
    <w:rsid w:val="004519A7"/>
    <w:rsid w:val="00460E72"/>
    <w:rsid w:val="004622D5"/>
    <w:rsid w:val="00473715"/>
    <w:rsid w:val="00473D52"/>
    <w:rsid w:val="00474361"/>
    <w:rsid w:val="0047651A"/>
    <w:rsid w:val="00483EE7"/>
    <w:rsid w:val="00485924"/>
    <w:rsid w:val="004A019D"/>
    <w:rsid w:val="004A083C"/>
    <w:rsid w:val="004A7192"/>
    <w:rsid w:val="004A77A5"/>
    <w:rsid w:val="004B6CAA"/>
    <w:rsid w:val="004B75B7"/>
    <w:rsid w:val="004B792C"/>
    <w:rsid w:val="004B79DB"/>
    <w:rsid w:val="004C5215"/>
    <w:rsid w:val="004C569C"/>
    <w:rsid w:val="004C6336"/>
    <w:rsid w:val="004C65DD"/>
    <w:rsid w:val="004C688F"/>
    <w:rsid w:val="004D3B40"/>
    <w:rsid w:val="004D3F88"/>
    <w:rsid w:val="004F487E"/>
    <w:rsid w:val="004F4E08"/>
    <w:rsid w:val="00501B11"/>
    <w:rsid w:val="00504A24"/>
    <w:rsid w:val="0050765B"/>
    <w:rsid w:val="005141D9"/>
    <w:rsid w:val="0051580D"/>
    <w:rsid w:val="00522476"/>
    <w:rsid w:val="0052638D"/>
    <w:rsid w:val="00527FC0"/>
    <w:rsid w:val="005308D2"/>
    <w:rsid w:val="005426C4"/>
    <w:rsid w:val="00542FFE"/>
    <w:rsid w:val="005453CA"/>
    <w:rsid w:val="00547111"/>
    <w:rsid w:val="00550C82"/>
    <w:rsid w:val="00557F06"/>
    <w:rsid w:val="00564375"/>
    <w:rsid w:val="005672A5"/>
    <w:rsid w:val="0057077D"/>
    <w:rsid w:val="00575722"/>
    <w:rsid w:val="00582ABA"/>
    <w:rsid w:val="00582B60"/>
    <w:rsid w:val="0059026A"/>
    <w:rsid w:val="0059101D"/>
    <w:rsid w:val="00592D74"/>
    <w:rsid w:val="00594854"/>
    <w:rsid w:val="005A26A3"/>
    <w:rsid w:val="005A5BC8"/>
    <w:rsid w:val="005A7FC8"/>
    <w:rsid w:val="005B10D7"/>
    <w:rsid w:val="005C4A41"/>
    <w:rsid w:val="005D21D6"/>
    <w:rsid w:val="005D60BA"/>
    <w:rsid w:val="005E2C44"/>
    <w:rsid w:val="005E6A31"/>
    <w:rsid w:val="005F4BDD"/>
    <w:rsid w:val="005F59E8"/>
    <w:rsid w:val="00607AC5"/>
    <w:rsid w:val="006123E6"/>
    <w:rsid w:val="00613141"/>
    <w:rsid w:val="00621188"/>
    <w:rsid w:val="006216E1"/>
    <w:rsid w:val="006257ED"/>
    <w:rsid w:val="00627C95"/>
    <w:rsid w:val="006325DF"/>
    <w:rsid w:val="00641247"/>
    <w:rsid w:val="00642C4B"/>
    <w:rsid w:val="0064446D"/>
    <w:rsid w:val="00653DE4"/>
    <w:rsid w:val="0065511F"/>
    <w:rsid w:val="00656BB3"/>
    <w:rsid w:val="00660088"/>
    <w:rsid w:val="0066034F"/>
    <w:rsid w:val="00665C47"/>
    <w:rsid w:val="00671E05"/>
    <w:rsid w:val="00681081"/>
    <w:rsid w:val="00682D58"/>
    <w:rsid w:val="00690CE9"/>
    <w:rsid w:val="00691D50"/>
    <w:rsid w:val="0069275F"/>
    <w:rsid w:val="0069323F"/>
    <w:rsid w:val="00693693"/>
    <w:rsid w:val="00695808"/>
    <w:rsid w:val="00696FD8"/>
    <w:rsid w:val="00697BFA"/>
    <w:rsid w:val="006A7790"/>
    <w:rsid w:val="006B46FB"/>
    <w:rsid w:val="006C7720"/>
    <w:rsid w:val="006D1F1F"/>
    <w:rsid w:val="006D5F02"/>
    <w:rsid w:val="006D6597"/>
    <w:rsid w:val="006E0C82"/>
    <w:rsid w:val="006E21FB"/>
    <w:rsid w:val="006E7674"/>
    <w:rsid w:val="00701F1A"/>
    <w:rsid w:val="00706889"/>
    <w:rsid w:val="00716135"/>
    <w:rsid w:val="00716BD8"/>
    <w:rsid w:val="00725040"/>
    <w:rsid w:val="0072791C"/>
    <w:rsid w:val="00727A6F"/>
    <w:rsid w:val="00735C2D"/>
    <w:rsid w:val="00740834"/>
    <w:rsid w:val="00746C24"/>
    <w:rsid w:val="0076619B"/>
    <w:rsid w:val="0076772C"/>
    <w:rsid w:val="0077399E"/>
    <w:rsid w:val="00773FBE"/>
    <w:rsid w:val="007809EF"/>
    <w:rsid w:val="00790506"/>
    <w:rsid w:val="007917B7"/>
    <w:rsid w:val="00792342"/>
    <w:rsid w:val="00793540"/>
    <w:rsid w:val="007941B0"/>
    <w:rsid w:val="00796AB1"/>
    <w:rsid w:val="00797584"/>
    <w:rsid w:val="007977A8"/>
    <w:rsid w:val="007A0FE9"/>
    <w:rsid w:val="007A222A"/>
    <w:rsid w:val="007A4774"/>
    <w:rsid w:val="007A5A73"/>
    <w:rsid w:val="007A627E"/>
    <w:rsid w:val="007B512A"/>
    <w:rsid w:val="007B557B"/>
    <w:rsid w:val="007C2097"/>
    <w:rsid w:val="007C4E44"/>
    <w:rsid w:val="007D0A11"/>
    <w:rsid w:val="007D1B4B"/>
    <w:rsid w:val="007D343A"/>
    <w:rsid w:val="007D5186"/>
    <w:rsid w:val="007D697E"/>
    <w:rsid w:val="007D6A07"/>
    <w:rsid w:val="007D6E42"/>
    <w:rsid w:val="007E2744"/>
    <w:rsid w:val="007E5720"/>
    <w:rsid w:val="007E5CC9"/>
    <w:rsid w:val="007F1851"/>
    <w:rsid w:val="007F31C3"/>
    <w:rsid w:val="007F3F5A"/>
    <w:rsid w:val="007F4B21"/>
    <w:rsid w:val="007F7259"/>
    <w:rsid w:val="00802AF5"/>
    <w:rsid w:val="008040A8"/>
    <w:rsid w:val="00807D17"/>
    <w:rsid w:val="008101DF"/>
    <w:rsid w:val="00813F7D"/>
    <w:rsid w:val="00817EA9"/>
    <w:rsid w:val="00821235"/>
    <w:rsid w:val="00823A61"/>
    <w:rsid w:val="008279FA"/>
    <w:rsid w:val="00832137"/>
    <w:rsid w:val="008330E3"/>
    <w:rsid w:val="008335AA"/>
    <w:rsid w:val="008400E9"/>
    <w:rsid w:val="00842706"/>
    <w:rsid w:val="00846415"/>
    <w:rsid w:val="00851800"/>
    <w:rsid w:val="008574FB"/>
    <w:rsid w:val="00860A1E"/>
    <w:rsid w:val="00861B4A"/>
    <w:rsid w:val="008626E7"/>
    <w:rsid w:val="00870EE7"/>
    <w:rsid w:val="00872770"/>
    <w:rsid w:val="00872DE4"/>
    <w:rsid w:val="00873ECC"/>
    <w:rsid w:val="008748D3"/>
    <w:rsid w:val="008761A6"/>
    <w:rsid w:val="008842FF"/>
    <w:rsid w:val="008847CE"/>
    <w:rsid w:val="00885FA5"/>
    <w:rsid w:val="008863B9"/>
    <w:rsid w:val="00886AB5"/>
    <w:rsid w:val="00890695"/>
    <w:rsid w:val="0089509E"/>
    <w:rsid w:val="008A256E"/>
    <w:rsid w:val="008A4290"/>
    <w:rsid w:val="008A45A6"/>
    <w:rsid w:val="008A79B2"/>
    <w:rsid w:val="008C18B8"/>
    <w:rsid w:val="008D3CCC"/>
    <w:rsid w:val="008D5327"/>
    <w:rsid w:val="008D565E"/>
    <w:rsid w:val="008D57EE"/>
    <w:rsid w:val="008D71BF"/>
    <w:rsid w:val="008E1443"/>
    <w:rsid w:val="008E1A02"/>
    <w:rsid w:val="008E45A6"/>
    <w:rsid w:val="008F1F0D"/>
    <w:rsid w:val="008F2E85"/>
    <w:rsid w:val="008F3789"/>
    <w:rsid w:val="008F4C21"/>
    <w:rsid w:val="008F53CD"/>
    <w:rsid w:val="008F686C"/>
    <w:rsid w:val="009013FC"/>
    <w:rsid w:val="00901D69"/>
    <w:rsid w:val="00904533"/>
    <w:rsid w:val="00906330"/>
    <w:rsid w:val="009073C2"/>
    <w:rsid w:val="009148DE"/>
    <w:rsid w:val="00922E1E"/>
    <w:rsid w:val="0092306A"/>
    <w:rsid w:val="00932347"/>
    <w:rsid w:val="00941E30"/>
    <w:rsid w:val="00943FDB"/>
    <w:rsid w:val="009507FB"/>
    <w:rsid w:val="00952F52"/>
    <w:rsid w:val="009604E6"/>
    <w:rsid w:val="0096252B"/>
    <w:rsid w:val="009709EE"/>
    <w:rsid w:val="009710CC"/>
    <w:rsid w:val="00973051"/>
    <w:rsid w:val="00974064"/>
    <w:rsid w:val="00975334"/>
    <w:rsid w:val="0097643A"/>
    <w:rsid w:val="009777D9"/>
    <w:rsid w:val="00982F18"/>
    <w:rsid w:val="00984E9F"/>
    <w:rsid w:val="00991057"/>
    <w:rsid w:val="00991B54"/>
    <w:rsid w:val="00991B88"/>
    <w:rsid w:val="00996E77"/>
    <w:rsid w:val="009A2FD3"/>
    <w:rsid w:val="009A4B83"/>
    <w:rsid w:val="009A5753"/>
    <w:rsid w:val="009A579D"/>
    <w:rsid w:val="009A57AE"/>
    <w:rsid w:val="009B3880"/>
    <w:rsid w:val="009B568A"/>
    <w:rsid w:val="009B5B34"/>
    <w:rsid w:val="009C29C5"/>
    <w:rsid w:val="009C731A"/>
    <w:rsid w:val="009D0BE3"/>
    <w:rsid w:val="009E0823"/>
    <w:rsid w:val="009E3297"/>
    <w:rsid w:val="009E6D0F"/>
    <w:rsid w:val="009F4393"/>
    <w:rsid w:val="009F734F"/>
    <w:rsid w:val="00A00197"/>
    <w:rsid w:val="00A13F19"/>
    <w:rsid w:val="00A1419A"/>
    <w:rsid w:val="00A23AB8"/>
    <w:rsid w:val="00A246B6"/>
    <w:rsid w:val="00A35388"/>
    <w:rsid w:val="00A36A57"/>
    <w:rsid w:val="00A37589"/>
    <w:rsid w:val="00A4299C"/>
    <w:rsid w:val="00A47E70"/>
    <w:rsid w:val="00A50CF0"/>
    <w:rsid w:val="00A50D1A"/>
    <w:rsid w:val="00A53556"/>
    <w:rsid w:val="00A547AE"/>
    <w:rsid w:val="00A61D7D"/>
    <w:rsid w:val="00A62063"/>
    <w:rsid w:val="00A710CC"/>
    <w:rsid w:val="00A7671C"/>
    <w:rsid w:val="00A86E8C"/>
    <w:rsid w:val="00A908FB"/>
    <w:rsid w:val="00A9148F"/>
    <w:rsid w:val="00A91A3D"/>
    <w:rsid w:val="00A96727"/>
    <w:rsid w:val="00AA2CBC"/>
    <w:rsid w:val="00AA6C46"/>
    <w:rsid w:val="00AB0CE5"/>
    <w:rsid w:val="00AB29B3"/>
    <w:rsid w:val="00AC2C7F"/>
    <w:rsid w:val="00AC50C9"/>
    <w:rsid w:val="00AC5820"/>
    <w:rsid w:val="00AC6F15"/>
    <w:rsid w:val="00AD1CD8"/>
    <w:rsid w:val="00AD6263"/>
    <w:rsid w:val="00AD745B"/>
    <w:rsid w:val="00AE26E2"/>
    <w:rsid w:val="00AF5998"/>
    <w:rsid w:val="00B00584"/>
    <w:rsid w:val="00B00DBB"/>
    <w:rsid w:val="00B024C9"/>
    <w:rsid w:val="00B06B87"/>
    <w:rsid w:val="00B06C02"/>
    <w:rsid w:val="00B1431A"/>
    <w:rsid w:val="00B24A22"/>
    <w:rsid w:val="00B256D2"/>
    <w:rsid w:val="00B258BB"/>
    <w:rsid w:val="00B27E4D"/>
    <w:rsid w:val="00B30A1F"/>
    <w:rsid w:val="00B40F6C"/>
    <w:rsid w:val="00B41B1F"/>
    <w:rsid w:val="00B4432E"/>
    <w:rsid w:val="00B5091C"/>
    <w:rsid w:val="00B61B8E"/>
    <w:rsid w:val="00B6624D"/>
    <w:rsid w:val="00B66581"/>
    <w:rsid w:val="00B66A9E"/>
    <w:rsid w:val="00B67B97"/>
    <w:rsid w:val="00B67D3D"/>
    <w:rsid w:val="00B810CD"/>
    <w:rsid w:val="00B878F4"/>
    <w:rsid w:val="00B927CB"/>
    <w:rsid w:val="00B968C8"/>
    <w:rsid w:val="00BA0A05"/>
    <w:rsid w:val="00BA3003"/>
    <w:rsid w:val="00BA3EC5"/>
    <w:rsid w:val="00BA4225"/>
    <w:rsid w:val="00BA51D9"/>
    <w:rsid w:val="00BB5CBA"/>
    <w:rsid w:val="00BB5DFC"/>
    <w:rsid w:val="00BC1DD4"/>
    <w:rsid w:val="00BC7754"/>
    <w:rsid w:val="00BD0D05"/>
    <w:rsid w:val="00BD279D"/>
    <w:rsid w:val="00BD2D05"/>
    <w:rsid w:val="00BD3FED"/>
    <w:rsid w:val="00BD6BB8"/>
    <w:rsid w:val="00BE0F96"/>
    <w:rsid w:val="00BF115A"/>
    <w:rsid w:val="00BF152C"/>
    <w:rsid w:val="00BF28D0"/>
    <w:rsid w:val="00C03DA4"/>
    <w:rsid w:val="00C11BB2"/>
    <w:rsid w:val="00C16548"/>
    <w:rsid w:val="00C1677F"/>
    <w:rsid w:val="00C201A0"/>
    <w:rsid w:val="00C21DE5"/>
    <w:rsid w:val="00C23090"/>
    <w:rsid w:val="00C26D4E"/>
    <w:rsid w:val="00C32CE5"/>
    <w:rsid w:val="00C34351"/>
    <w:rsid w:val="00C4101B"/>
    <w:rsid w:val="00C41B30"/>
    <w:rsid w:val="00C5098F"/>
    <w:rsid w:val="00C51539"/>
    <w:rsid w:val="00C5211D"/>
    <w:rsid w:val="00C55704"/>
    <w:rsid w:val="00C57CAC"/>
    <w:rsid w:val="00C61D51"/>
    <w:rsid w:val="00C62586"/>
    <w:rsid w:val="00C64740"/>
    <w:rsid w:val="00C64F92"/>
    <w:rsid w:val="00C65D15"/>
    <w:rsid w:val="00C66184"/>
    <w:rsid w:val="00C66BA2"/>
    <w:rsid w:val="00C704FD"/>
    <w:rsid w:val="00C71E7A"/>
    <w:rsid w:val="00C74B68"/>
    <w:rsid w:val="00C76C27"/>
    <w:rsid w:val="00C76EB5"/>
    <w:rsid w:val="00C823B0"/>
    <w:rsid w:val="00C85E95"/>
    <w:rsid w:val="00C870F6"/>
    <w:rsid w:val="00C940BF"/>
    <w:rsid w:val="00C9580E"/>
    <w:rsid w:val="00C95985"/>
    <w:rsid w:val="00C96825"/>
    <w:rsid w:val="00CA03C5"/>
    <w:rsid w:val="00CA1888"/>
    <w:rsid w:val="00CA23E9"/>
    <w:rsid w:val="00CA3D48"/>
    <w:rsid w:val="00CA680C"/>
    <w:rsid w:val="00CB0E27"/>
    <w:rsid w:val="00CB25D8"/>
    <w:rsid w:val="00CB2DC9"/>
    <w:rsid w:val="00CC5026"/>
    <w:rsid w:val="00CC68D0"/>
    <w:rsid w:val="00CD07C9"/>
    <w:rsid w:val="00CE1D17"/>
    <w:rsid w:val="00CE3DE7"/>
    <w:rsid w:val="00CE4231"/>
    <w:rsid w:val="00CE434E"/>
    <w:rsid w:val="00CE54A2"/>
    <w:rsid w:val="00CE5C0F"/>
    <w:rsid w:val="00CF1B98"/>
    <w:rsid w:val="00CF2900"/>
    <w:rsid w:val="00CF60E4"/>
    <w:rsid w:val="00D02E66"/>
    <w:rsid w:val="00D03F9A"/>
    <w:rsid w:val="00D06D51"/>
    <w:rsid w:val="00D10D18"/>
    <w:rsid w:val="00D236DE"/>
    <w:rsid w:val="00D24991"/>
    <w:rsid w:val="00D2621A"/>
    <w:rsid w:val="00D321FD"/>
    <w:rsid w:val="00D32AEC"/>
    <w:rsid w:val="00D3743B"/>
    <w:rsid w:val="00D43DD9"/>
    <w:rsid w:val="00D50255"/>
    <w:rsid w:val="00D54BC1"/>
    <w:rsid w:val="00D5512A"/>
    <w:rsid w:val="00D55C73"/>
    <w:rsid w:val="00D620B5"/>
    <w:rsid w:val="00D64C65"/>
    <w:rsid w:val="00D66520"/>
    <w:rsid w:val="00D67998"/>
    <w:rsid w:val="00D7567B"/>
    <w:rsid w:val="00D84AE9"/>
    <w:rsid w:val="00D862E2"/>
    <w:rsid w:val="00D915CD"/>
    <w:rsid w:val="00D926BE"/>
    <w:rsid w:val="00D95C8A"/>
    <w:rsid w:val="00D96166"/>
    <w:rsid w:val="00D96A77"/>
    <w:rsid w:val="00DA3B1C"/>
    <w:rsid w:val="00DA79ED"/>
    <w:rsid w:val="00DB27F2"/>
    <w:rsid w:val="00DB370C"/>
    <w:rsid w:val="00DB5A7F"/>
    <w:rsid w:val="00DC1B3B"/>
    <w:rsid w:val="00DC7DFB"/>
    <w:rsid w:val="00DD0108"/>
    <w:rsid w:val="00DD0F76"/>
    <w:rsid w:val="00DE0516"/>
    <w:rsid w:val="00DE05DB"/>
    <w:rsid w:val="00DE34CF"/>
    <w:rsid w:val="00DE69AC"/>
    <w:rsid w:val="00DF0EF8"/>
    <w:rsid w:val="00E0521F"/>
    <w:rsid w:val="00E06202"/>
    <w:rsid w:val="00E115BD"/>
    <w:rsid w:val="00E13F3D"/>
    <w:rsid w:val="00E16BA6"/>
    <w:rsid w:val="00E23F4C"/>
    <w:rsid w:val="00E25BF2"/>
    <w:rsid w:val="00E25ED1"/>
    <w:rsid w:val="00E34898"/>
    <w:rsid w:val="00E36E2E"/>
    <w:rsid w:val="00E436D3"/>
    <w:rsid w:val="00E47ADD"/>
    <w:rsid w:val="00E5151A"/>
    <w:rsid w:val="00E554DF"/>
    <w:rsid w:val="00E554E1"/>
    <w:rsid w:val="00E55957"/>
    <w:rsid w:val="00E61C7A"/>
    <w:rsid w:val="00E63B07"/>
    <w:rsid w:val="00E74EE0"/>
    <w:rsid w:val="00E755F0"/>
    <w:rsid w:val="00E75923"/>
    <w:rsid w:val="00E759F1"/>
    <w:rsid w:val="00E80705"/>
    <w:rsid w:val="00E9306C"/>
    <w:rsid w:val="00E95BF9"/>
    <w:rsid w:val="00EA452D"/>
    <w:rsid w:val="00EA576A"/>
    <w:rsid w:val="00EA711B"/>
    <w:rsid w:val="00EB09B7"/>
    <w:rsid w:val="00EB0A09"/>
    <w:rsid w:val="00EB1566"/>
    <w:rsid w:val="00EB2C3F"/>
    <w:rsid w:val="00EC2161"/>
    <w:rsid w:val="00EC3D44"/>
    <w:rsid w:val="00EC5B93"/>
    <w:rsid w:val="00ED1635"/>
    <w:rsid w:val="00ED39E4"/>
    <w:rsid w:val="00ED3B96"/>
    <w:rsid w:val="00EE0B87"/>
    <w:rsid w:val="00EE1B64"/>
    <w:rsid w:val="00EE7D7C"/>
    <w:rsid w:val="00EE7DAB"/>
    <w:rsid w:val="00EF3D5D"/>
    <w:rsid w:val="00EF414E"/>
    <w:rsid w:val="00F04590"/>
    <w:rsid w:val="00F064B0"/>
    <w:rsid w:val="00F066E3"/>
    <w:rsid w:val="00F128D8"/>
    <w:rsid w:val="00F16DB0"/>
    <w:rsid w:val="00F17592"/>
    <w:rsid w:val="00F20729"/>
    <w:rsid w:val="00F21449"/>
    <w:rsid w:val="00F23F64"/>
    <w:rsid w:val="00F247A3"/>
    <w:rsid w:val="00F24E0B"/>
    <w:rsid w:val="00F25D98"/>
    <w:rsid w:val="00F2768B"/>
    <w:rsid w:val="00F300FB"/>
    <w:rsid w:val="00F32BB9"/>
    <w:rsid w:val="00F40AE6"/>
    <w:rsid w:val="00F41AC0"/>
    <w:rsid w:val="00F442AE"/>
    <w:rsid w:val="00F44E34"/>
    <w:rsid w:val="00F47FCB"/>
    <w:rsid w:val="00F60FD8"/>
    <w:rsid w:val="00F65E39"/>
    <w:rsid w:val="00F8241D"/>
    <w:rsid w:val="00F83EE3"/>
    <w:rsid w:val="00F93A29"/>
    <w:rsid w:val="00F9513D"/>
    <w:rsid w:val="00F95893"/>
    <w:rsid w:val="00FA1B5B"/>
    <w:rsid w:val="00FA2794"/>
    <w:rsid w:val="00FA4A10"/>
    <w:rsid w:val="00FA604A"/>
    <w:rsid w:val="00FA737E"/>
    <w:rsid w:val="00FA750E"/>
    <w:rsid w:val="00FB127B"/>
    <w:rsid w:val="00FB12B6"/>
    <w:rsid w:val="00FB2DE8"/>
    <w:rsid w:val="00FB6386"/>
    <w:rsid w:val="00FB6BD5"/>
    <w:rsid w:val="00FC5084"/>
    <w:rsid w:val="00FD1782"/>
    <w:rsid w:val="00FD2347"/>
    <w:rsid w:val="00FD4407"/>
    <w:rsid w:val="00FD46A1"/>
    <w:rsid w:val="00FE580E"/>
    <w:rsid w:val="00FE652E"/>
    <w:rsid w:val="00FE6C21"/>
    <w:rsid w:val="00FF0DB0"/>
    <w:rsid w:val="00FF2564"/>
    <w:rsid w:val="00FF2D1C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Normal"/>
    <w:next w:val="Normal"/>
    <w:link w:val="CommentSubjectChar"/>
    <w:rsid w:val="00D915C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D915CD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TALCar">
    <w:name w:val="TAL Car"/>
    <w:qFormat/>
    <w:rsid w:val="00AB29B3"/>
    <w:rPr>
      <w:rFonts w:ascii="Arial" w:hAnsi="Arial"/>
      <w:sz w:val="18"/>
      <w:lang w:val="zh-CN" w:eastAsia="zh-CN"/>
    </w:rPr>
  </w:style>
  <w:style w:type="character" w:customStyle="1" w:styleId="TAHCar">
    <w:name w:val="TAH Car"/>
    <w:qFormat/>
    <w:locked/>
    <w:rsid w:val="00AB29B3"/>
    <w:rPr>
      <w:rFonts w:ascii="Arial" w:hAnsi="Arial"/>
      <w:b/>
      <w:sz w:val="18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列出段落,リスト段落"/>
    <w:basedOn w:val="Normal"/>
    <w:link w:val="ListParagraphChar"/>
    <w:uiPriority w:val="34"/>
    <w:qFormat/>
    <w:rsid w:val="008E1443"/>
    <w:pPr>
      <w:spacing w:after="0" w:line="259" w:lineRule="auto"/>
      <w:ind w:left="720"/>
    </w:pPr>
    <w:rPr>
      <w:rFonts w:ascii="Calibri" w:eastAsia="Calibri" w:hAnsi="Calibri" w:cstheme="minorBid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E1443"/>
    <w:rPr>
      <w:rFonts w:ascii="Calibri" w:eastAsia="Calibri" w:hAnsi="Calibri" w:cstheme="minorBidi"/>
      <w:sz w:val="22"/>
      <w:szCs w:val="22"/>
      <w:lang w:val="zh-CN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905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SE" w:eastAsia="zh-C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90505"/>
    <w:rPr>
      <w:rFonts w:asciiTheme="majorHAnsi" w:eastAsiaTheme="majorEastAsia" w:hAnsiTheme="majorHAnsi" w:cstheme="majorBidi"/>
      <w:spacing w:val="-10"/>
      <w:kern w:val="28"/>
      <w:sz w:val="56"/>
      <w:szCs w:val="56"/>
      <w:lang w:val="en-SE" w:eastAsia="zh-CN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050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SE"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90505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SE" w:eastAsia="zh-CN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190505"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:lang w:val="en-SE"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90505"/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:lang w:val="en-SE" w:eastAsia="zh-C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90505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050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365F91" w:themeColor="accent1" w:themeShade="BF"/>
      <w:kern w:val="2"/>
      <w:sz w:val="22"/>
      <w:szCs w:val="22"/>
      <w:lang w:val="en-SE"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0505"/>
    <w:rPr>
      <w:rFonts w:asciiTheme="minorHAnsi" w:hAnsiTheme="minorHAnsi" w:cstheme="minorBidi"/>
      <w:i/>
      <w:iCs/>
      <w:color w:val="365F91" w:themeColor="accent1" w:themeShade="BF"/>
      <w:kern w:val="2"/>
      <w:sz w:val="22"/>
      <w:szCs w:val="22"/>
      <w:lang w:val="en-SE" w:eastAsia="zh-CN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190505"/>
    <w:rPr>
      <w:b/>
      <w:bCs/>
      <w:smallCaps/>
      <w:color w:val="365F91" w:themeColor="accent1" w:themeShade="BF"/>
      <w:spacing w:val="5"/>
    </w:rPr>
  </w:style>
  <w:style w:type="numbering" w:customStyle="1" w:styleId="NoList1">
    <w:name w:val="No List1"/>
    <w:next w:val="NoList"/>
    <w:uiPriority w:val="99"/>
    <w:semiHidden/>
    <w:unhideWhenUsed/>
    <w:rsid w:val="00190505"/>
  </w:style>
  <w:style w:type="character" w:styleId="Mention">
    <w:name w:val="Mention"/>
    <w:uiPriority w:val="99"/>
    <w:semiHidden/>
    <w:unhideWhenUsed/>
    <w:rsid w:val="00190505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qFormat/>
    <w:rsid w:val="00190505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rsid w:val="00190505"/>
    <w:rPr>
      <w:rFonts w:ascii="Times New Roman" w:eastAsia="SimSun" w:hAnsi="Times New Roman"/>
      <w:lang w:val="en-GB" w:eastAsia="ko-KR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6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2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image" Target="media/image2.e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oleObject3.bin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3.emf"/><Relationship Id="rId27" Type="http://schemas.openxmlformats.org/officeDocument/2006/relationships/footer" Target="footer3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E7DB1AF-8D9E-4FD8-AD56-818EE6DD8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F6C9FC-8909-4E15-B90D-658E45D4FD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282</Pages>
  <Words>76704</Words>
  <Characters>437214</Characters>
  <Application>Microsoft Office Word</Application>
  <DocSecurity>0</DocSecurity>
  <Lines>3643</Lines>
  <Paragraphs>1025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512893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5</cp:revision>
  <cp:lastPrinted>1900-01-01T05:00:00Z</cp:lastPrinted>
  <dcterms:created xsi:type="dcterms:W3CDTF">2025-09-05T16:40:00Z</dcterms:created>
  <dcterms:modified xsi:type="dcterms:W3CDTF">2025-09-05T16:49:00Z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