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6E88E" w14:textId="77777777" w:rsidR="000F298B" w:rsidRDefault="000F298B" w:rsidP="000F298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1B927D1" w14:textId="36DC8F1D" w:rsidR="000F298B" w:rsidRDefault="000F298B" w:rsidP="000F298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123</w:t>
      </w:r>
    </w:p>
    <w:p w14:paraId="4F570815" w14:textId="77777777" w:rsidR="000F298B" w:rsidRDefault="000F298B" w:rsidP="000F298B">
      <w:pPr>
        <w:jc w:val="center"/>
        <w:rPr>
          <w:rFonts w:ascii="Arial" w:hAnsi="Arial" w:cs="Arial"/>
          <w:b/>
          <w:sz w:val="32"/>
        </w:rPr>
      </w:pPr>
      <w:r>
        <w:rPr>
          <w:rFonts w:ascii="Arial" w:hAnsi="Arial" w:cs="Arial"/>
          <w:b/>
          <w:sz w:val="32"/>
        </w:rPr>
        <w:t>Göteborg, Sweden, 26/08/2025 to 29/08/2025</w:t>
      </w:r>
    </w:p>
    <w:p w14:paraId="56028160" w14:textId="77777777" w:rsidR="000F298B" w:rsidRDefault="000F298B" w:rsidP="000F298B"/>
    <w:p w14:paraId="730BA189" w14:textId="77777777" w:rsidR="000F298B" w:rsidRDefault="000F298B" w:rsidP="000F298B"/>
    <w:p w14:paraId="786BA195" w14:textId="466B0EAC" w:rsidR="000F298B" w:rsidRDefault="00BD1B11" w:rsidP="00BD1B11">
      <w:pPr>
        <w:pStyle w:val="Heading2"/>
      </w:pPr>
      <w:r>
        <w:br w:type="page"/>
      </w:r>
      <w:bookmarkStart w:id="0" w:name="_Toc214317141"/>
      <w:r w:rsidR="000F298B">
        <w:lastRenderedPageBreak/>
        <w:t>Contents:</w:t>
      </w:r>
      <w:bookmarkEnd w:id="0"/>
    </w:p>
    <w:p w14:paraId="7A8DA570" w14:textId="1CF341F6" w:rsidR="00BB1E63" w:rsidRDefault="000F298B">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BB1E63">
        <w:t>Contents:</w:t>
      </w:r>
      <w:r w:rsidR="00BB1E63">
        <w:tab/>
      </w:r>
      <w:r w:rsidR="00BB1E63">
        <w:fldChar w:fldCharType="begin"/>
      </w:r>
      <w:r w:rsidR="00BB1E63">
        <w:instrText xml:space="preserve"> PAGEREF _Toc214317141 \h </w:instrText>
      </w:r>
      <w:r w:rsidR="00BB1E63">
        <w:fldChar w:fldCharType="separate"/>
      </w:r>
      <w:r w:rsidR="00BB1E63">
        <w:t>2</w:t>
      </w:r>
      <w:r w:rsidR="00BB1E63">
        <w:fldChar w:fldCharType="end"/>
      </w:r>
    </w:p>
    <w:p w14:paraId="2710BBB1" w14:textId="748BC5CB" w:rsidR="00BB1E63" w:rsidRDefault="00BB1E63">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_Toc214317142 \h </w:instrText>
      </w:r>
      <w:r>
        <w:fldChar w:fldCharType="separate"/>
      </w:r>
      <w:r>
        <w:t>7</w:t>
      </w:r>
      <w:r>
        <w:fldChar w:fldCharType="end"/>
      </w:r>
    </w:p>
    <w:p w14:paraId="47FD2E79" w14:textId="1FCF1D21" w:rsidR="00BB1E63" w:rsidRDefault="00BB1E63">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_Toc214317143 \h </w:instrText>
      </w:r>
      <w:r>
        <w:fldChar w:fldCharType="separate"/>
      </w:r>
      <w:r>
        <w:t>7</w:t>
      </w:r>
      <w:r>
        <w:fldChar w:fldCharType="end"/>
      </w:r>
    </w:p>
    <w:p w14:paraId="56ECA223" w14:textId="376DFF3F" w:rsidR="00BB1E63" w:rsidRDefault="00BB1E63">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_Toc214317144 \h </w:instrText>
      </w:r>
      <w:r>
        <w:fldChar w:fldCharType="separate"/>
      </w:r>
      <w:r>
        <w:t>7</w:t>
      </w:r>
      <w:r>
        <w:fldChar w:fldCharType="end"/>
      </w:r>
    </w:p>
    <w:p w14:paraId="4F14EBCF" w14:textId="557FF48A" w:rsidR="00BB1E63" w:rsidRDefault="00BB1E63">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_Toc214317145 \h </w:instrText>
      </w:r>
      <w:r>
        <w:fldChar w:fldCharType="separate"/>
      </w:r>
      <w:r>
        <w:t>7</w:t>
      </w:r>
      <w:r>
        <w:fldChar w:fldCharType="end"/>
      </w:r>
    </w:p>
    <w:p w14:paraId="70A74EE5" w14:textId="5A68148A" w:rsidR="00BB1E63" w:rsidRDefault="00BB1E6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_Toc214317146 \h </w:instrText>
      </w:r>
      <w:r>
        <w:fldChar w:fldCharType="separate"/>
      </w:r>
      <w:r>
        <w:t>7</w:t>
      </w:r>
      <w:r>
        <w:fldChar w:fldCharType="end"/>
      </w:r>
    </w:p>
    <w:p w14:paraId="5D8A9A34" w14:textId="7A538020" w:rsidR="00BB1E63" w:rsidRDefault="00BB1E6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_Toc214317147 \h </w:instrText>
      </w:r>
      <w:r>
        <w:fldChar w:fldCharType="separate"/>
      </w:r>
      <w:r>
        <w:t>8</w:t>
      </w:r>
      <w:r>
        <w:fldChar w:fldCharType="end"/>
      </w:r>
    </w:p>
    <w:p w14:paraId="294AB634" w14:textId="28E513E5" w:rsidR="00BB1E63" w:rsidRDefault="00BB1E63">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_Toc214317148 \h </w:instrText>
      </w:r>
      <w:r>
        <w:fldChar w:fldCharType="separate"/>
      </w:r>
      <w:r>
        <w:t>8</w:t>
      </w:r>
      <w:r>
        <w:fldChar w:fldCharType="end"/>
      </w:r>
    </w:p>
    <w:p w14:paraId="323C9F4A" w14:textId="4D8B0026" w:rsidR="00BB1E63" w:rsidRDefault="00BB1E63">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_Toc214317149 \h </w:instrText>
      </w:r>
      <w:r>
        <w:fldChar w:fldCharType="separate"/>
      </w:r>
      <w:r>
        <w:t>8</w:t>
      </w:r>
      <w:r>
        <w:fldChar w:fldCharType="end"/>
      </w:r>
    </w:p>
    <w:p w14:paraId="5AB7AEC6" w14:textId="393213D3" w:rsidR="00BB1E63" w:rsidRDefault="00BB1E6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_Toc214317150 \h </w:instrText>
      </w:r>
      <w:r>
        <w:fldChar w:fldCharType="separate"/>
      </w:r>
      <w:r>
        <w:t>9</w:t>
      </w:r>
      <w:r>
        <w:fldChar w:fldCharType="end"/>
      </w:r>
    </w:p>
    <w:p w14:paraId="53B8DA6A" w14:textId="7FAE36B4" w:rsidR="00BB1E63" w:rsidRDefault="00BB1E6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_Toc214317151 \h </w:instrText>
      </w:r>
      <w:r>
        <w:fldChar w:fldCharType="separate"/>
      </w:r>
      <w:r>
        <w:t>9</w:t>
      </w:r>
      <w:r>
        <w:fldChar w:fldCharType="end"/>
      </w:r>
    </w:p>
    <w:p w14:paraId="759FF157" w14:textId="706F8772" w:rsidR="00BB1E63" w:rsidRDefault="00BB1E6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_Toc214317152 \h </w:instrText>
      </w:r>
      <w:r>
        <w:fldChar w:fldCharType="separate"/>
      </w:r>
      <w:r>
        <w:t>9</w:t>
      </w:r>
      <w:r>
        <w:fldChar w:fldCharType="end"/>
      </w:r>
    </w:p>
    <w:p w14:paraId="13FA98D5" w14:textId="53E23832" w:rsidR="00BB1E63" w:rsidRDefault="00BB1E63">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_Toc214317153 \h </w:instrText>
      </w:r>
      <w:r>
        <w:fldChar w:fldCharType="separate"/>
      </w:r>
      <w:r>
        <w:t>9</w:t>
      </w:r>
      <w:r>
        <w:fldChar w:fldCharType="end"/>
      </w:r>
    </w:p>
    <w:p w14:paraId="0FC5F188" w14:textId="2782A114" w:rsidR="00BB1E63" w:rsidRDefault="00BB1E6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_Toc214317154 \h </w:instrText>
      </w:r>
      <w:r>
        <w:fldChar w:fldCharType="separate"/>
      </w:r>
      <w:r>
        <w:t>10</w:t>
      </w:r>
      <w:r>
        <w:fldChar w:fldCharType="end"/>
      </w:r>
    </w:p>
    <w:p w14:paraId="37CFB331" w14:textId="41558222" w:rsidR="00BB1E63" w:rsidRDefault="00BB1E6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_Toc214317155 \h </w:instrText>
      </w:r>
      <w:r>
        <w:fldChar w:fldCharType="separate"/>
      </w:r>
      <w:r>
        <w:t>11</w:t>
      </w:r>
      <w:r>
        <w:fldChar w:fldCharType="end"/>
      </w:r>
    </w:p>
    <w:p w14:paraId="361A2EE6" w14:textId="32342E9F" w:rsidR="00BB1E63" w:rsidRDefault="00BB1E6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_Toc214317156 \h </w:instrText>
      </w:r>
      <w:r>
        <w:fldChar w:fldCharType="separate"/>
      </w:r>
      <w:r>
        <w:t>11</w:t>
      </w:r>
      <w:r>
        <w:fldChar w:fldCharType="end"/>
      </w:r>
    </w:p>
    <w:p w14:paraId="25860E10" w14:textId="6CCB9110" w:rsidR="00BB1E63" w:rsidRDefault="00BB1E6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_Toc214317157 \h </w:instrText>
      </w:r>
      <w:r>
        <w:fldChar w:fldCharType="separate"/>
      </w:r>
      <w:r>
        <w:t>11</w:t>
      </w:r>
      <w:r>
        <w:fldChar w:fldCharType="end"/>
      </w:r>
    </w:p>
    <w:p w14:paraId="22D653DB" w14:textId="236B711D" w:rsidR="00BB1E63" w:rsidRDefault="00BB1E6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_Toc214317158 \h </w:instrText>
      </w:r>
      <w:r>
        <w:fldChar w:fldCharType="separate"/>
      </w:r>
      <w:r>
        <w:t>11</w:t>
      </w:r>
      <w:r>
        <w:fldChar w:fldCharType="end"/>
      </w:r>
    </w:p>
    <w:p w14:paraId="135BBC72" w14:textId="070FA606" w:rsidR="00BB1E63" w:rsidRDefault="00BB1E6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_Toc214317159 \h </w:instrText>
      </w:r>
      <w:r>
        <w:fldChar w:fldCharType="separate"/>
      </w:r>
      <w:r>
        <w:t>11</w:t>
      </w:r>
      <w:r>
        <w:fldChar w:fldCharType="end"/>
      </w:r>
    </w:p>
    <w:p w14:paraId="41592A9F" w14:textId="20136EAD" w:rsidR="00BB1E63" w:rsidRDefault="00BB1E6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_Toc214317160 \h </w:instrText>
      </w:r>
      <w:r>
        <w:fldChar w:fldCharType="separate"/>
      </w:r>
      <w:r>
        <w:t>11</w:t>
      </w:r>
      <w:r>
        <w:fldChar w:fldCharType="end"/>
      </w:r>
    </w:p>
    <w:p w14:paraId="14C4DB00" w14:textId="56E40F67" w:rsidR="00BB1E63" w:rsidRDefault="00BB1E6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_Toc214317161 \h </w:instrText>
      </w:r>
      <w:r>
        <w:fldChar w:fldCharType="separate"/>
      </w:r>
      <w:r>
        <w:t>11</w:t>
      </w:r>
      <w:r>
        <w:fldChar w:fldCharType="end"/>
      </w:r>
    </w:p>
    <w:p w14:paraId="5F123C2E" w14:textId="3888FF71" w:rsidR="00BB1E63" w:rsidRDefault="00BB1E6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_Toc214317162 \h </w:instrText>
      </w:r>
      <w:r>
        <w:fldChar w:fldCharType="separate"/>
      </w:r>
      <w:r>
        <w:t>11</w:t>
      </w:r>
      <w:r>
        <w:fldChar w:fldCharType="end"/>
      </w:r>
    </w:p>
    <w:p w14:paraId="599B9EDB" w14:textId="2AFB377C" w:rsidR="00BB1E63" w:rsidRDefault="00BB1E6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_Toc214317163 \h </w:instrText>
      </w:r>
      <w:r>
        <w:fldChar w:fldCharType="separate"/>
      </w:r>
      <w:r>
        <w:t>11</w:t>
      </w:r>
      <w:r>
        <w:fldChar w:fldCharType="end"/>
      </w:r>
    </w:p>
    <w:p w14:paraId="422A11D9" w14:textId="35384D04" w:rsidR="00BB1E63" w:rsidRDefault="00BB1E6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_Toc214317164 \h </w:instrText>
      </w:r>
      <w:r>
        <w:fldChar w:fldCharType="separate"/>
      </w:r>
      <w:r>
        <w:t>11</w:t>
      </w:r>
      <w:r>
        <w:fldChar w:fldCharType="end"/>
      </w:r>
    </w:p>
    <w:p w14:paraId="62FB86F3" w14:textId="770A47BD" w:rsidR="00BB1E63" w:rsidRDefault="00BB1E6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_Toc214317165 \h </w:instrText>
      </w:r>
      <w:r>
        <w:fldChar w:fldCharType="separate"/>
      </w:r>
      <w:r>
        <w:t>11</w:t>
      </w:r>
      <w:r>
        <w:fldChar w:fldCharType="end"/>
      </w:r>
    </w:p>
    <w:p w14:paraId="6674FF4D" w14:textId="64CD5C20" w:rsidR="00BB1E63" w:rsidRDefault="00BB1E6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_Toc214317166 \h </w:instrText>
      </w:r>
      <w:r>
        <w:fldChar w:fldCharType="separate"/>
      </w:r>
      <w:r>
        <w:t>11</w:t>
      </w:r>
      <w:r>
        <w:fldChar w:fldCharType="end"/>
      </w:r>
    </w:p>
    <w:p w14:paraId="317323CF" w14:textId="6AFA04A8" w:rsidR="00BB1E63" w:rsidRDefault="00BB1E6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_Toc214317167 \h </w:instrText>
      </w:r>
      <w:r>
        <w:fldChar w:fldCharType="separate"/>
      </w:r>
      <w:r>
        <w:t>11</w:t>
      </w:r>
      <w:r>
        <w:fldChar w:fldCharType="end"/>
      </w:r>
    </w:p>
    <w:p w14:paraId="29319930" w14:textId="7C468D68" w:rsidR="00BB1E63" w:rsidRDefault="00BB1E6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_Toc214317168 \h </w:instrText>
      </w:r>
      <w:r>
        <w:fldChar w:fldCharType="separate"/>
      </w:r>
      <w:r>
        <w:t>11</w:t>
      </w:r>
      <w:r>
        <w:fldChar w:fldCharType="end"/>
      </w:r>
    </w:p>
    <w:p w14:paraId="6ECE89DF" w14:textId="08E8DE62" w:rsidR="00BB1E63" w:rsidRDefault="00BB1E63">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_Toc214317169 \h </w:instrText>
      </w:r>
      <w:r>
        <w:fldChar w:fldCharType="separate"/>
      </w:r>
      <w:r>
        <w:t>11</w:t>
      </w:r>
      <w:r>
        <w:fldChar w:fldCharType="end"/>
      </w:r>
    </w:p>
    <w:p w14:paraId="048C1C23" w14:textId="7CFF8D75" w:rsidR="00BB1E63" w:rsidRDefault="00BB1E63">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_Toc214317170 \h </w:instrText>
      </w:r>
      <w:r>
        <w:fldChar w:fldCharType="separate"/>
      </w:r>
      <w:r>
        <w:t>11</w:t>
      </w:r>
      <w:r>
        <w:fldChar w:fldCharType="end"/>
      </w:r>
    </w:p>
    <w:p w14:paraId="0E202264" w14:textId="70AF2361" w:rsidR="00BB1E63" w:rsidRDefault="00BB1E63">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_Toc214317171 \h </w:instrText>
      </w:r>
      <w:r>
        <w:fldChar w:fldCharType="separate"/>
      </w:r>
      <w:r>
        <w:t>11</w:t>
      </w:r>
      <w:r>
        <w:fldChar w:fldCharType="end"/>
      </w:r>
    </w:p>
    <w:p w14:paraId="01D4083C" w14:textId="0FB01EC5" w:rsidR="00BB1E63" w:rsidRDefault="00BB1E63">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_Toc214317172 \h </w:instrText>
      </w:r>
      <w:r>
        <w:fldChar w:fldCharType="separate"/>
      </w:r>
      <w:r>
        <w:t>11</w:t>
      </w:r>
      <w:r>
        <w:fldChar w:fldCharType="end"/>
      </w:r>
    </w:p>
    <w:p w14:paraId="3E4C9839" w14:textId="6923AC0C" w:rsidR="00BB1E63" w:rsidRDefault="00BB1E63">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_Toc214317173 \h </w:instrText>
      </w:r>
      <w:r>
        <w:fldChar w:fldCharType="separate"/>
      </w:r>
      <w:r>
        <w:t>11</w:t>
      </w:r>
      <w:r>
        <w:fldChar w:fldCharType="end"/>
      </w:r>
    </w:p>
    <w:p w14:paraId="1B78A5EB" w14:textId="11C4B56E" w:rsidR="00BB1E63" w:rsidRDefault="00BB1E63">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_Toc214317174 \h </w:instrText>
      </w:r>
      <w:r>
        <w:fldChar w:fldCharType="separate"/>
      </w:r>
      <w:r>
        <w:t>11</w:t>
      </w:r>
      <w:r>
        <w:fldChar w:fldCharType="end"/>
      </w:r>
    </w:p>
    <w:p w14:paraId="7E81DF5D" w14:textId="0B599D44" w:rsidR="00BB1E63" w:rsidRDefault="00BB1E63">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_Toc214317175 \h </w:instrText>
      </w:r>
      <w:r>
        <w:fldChar w:fldCharType="separate"/>
      </w:r>
      <w:r>
        <w:t>12</w:t>
      </w:r>
      <w:r>
        <w:fldChar w:fldCharType="end"/>
      </w:r>
    </w:p>
    <w:p w14:paraId="5762FF6D" w14:textId="7EC49D5B" w:rsidR="00BB1E63" w:rsidRDefault="00BB1E63">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_Toc214317176 \h </w:instrText>
      </w:r>
      <w:r>
        <w:fldChar w:fldCharType="separate"/>
      </w:r>
      <w:r>
        <w:t>12</w:t>
      </w:r>
      <w:r>
        <w:fldChar w:fldCharType="end"/>
      </w:r>
    </w:p>
    <w:p w14:paraId="0BEDD031" w14:textId="04EA17DF" w:rsidR="00BB1E63" w:rsidRDefault="00BB1E63">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_Toc214317177 \h </w:instrText>
      </w:r>
      <w:r>
        <w:fldChar w:fldCharType="separate"/>
      </w:r>
      <w:r>
        <w:t>12</w:t>
      </w:r>
      <w:r>
        <w:fldChar w:fldCharType="end"/>
      </w:r>
    </w:p>
    <w:p w14:paraId="3D58A83D" w14:textId="18A50134" w:rsidR="00BB1E63" w:rsidRDefault="00BB1E63">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_Toc214317178 \h </w:instrText>
      </w:r>
      <w:r>
        <w:fldChar w:fldCharType="separate"/>
      </w:r>
      <w:r>
        <w:t>12</w:t>
      </w:r>
      <w:r>
        <w:fldChar w:fldCharType="end"/>
      </w:r>
    </w:p>
    <w:p w14:paraId="0D3B0E18" w14:textId="20D58B94" w:rsidR="00BB1E63" w:rsidRDefault="00BB1E63">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_Toc214317179 \h </w:instrText>
      </w:r>
      <w:r>
        <w:fldChar w:fldCharType="separate"/>
      </w:r>
      <w:r>
        <w:t>12</w:t>
      </w:r>
      <w:r>
        <w:fldChar w:fldCharType="end"/>
      </w:r>
    </w:p>
    <w:p w14:paraId="2D9871B5" w14:textId="377AC9F6" w:rsidR="00BB1E63" w:rsidRDefault="00BB1E63">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_Toc214317180 \h </w:instrText>
      </w:r>
      <w:r>
        <w:fldChar w:fldCharType="separate"/>
      </w:r>
      <w:r>
        <w:t>12</w:t>
      </w:r>
      <w:r>
        <w:fldChar w:fldCharType="end"/>
      </w:r>
    </w:p>
    <w:p w14:paraId="4C4EEF11" w14:textId="2434D68A" w:rsidR="00BB1E63" w:rsidRDefault="00BB1E63">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_Toc214317181 \h </w:instrText>
      </w:r>
      <w:r>
        <w:fldChar w:fldCharType="separate"/>
      </w:r>
      <w:r>
        <w:t>12</w:t>
      </w:r>
      <w:r>
        <w:fldChar w:fldCharType="end"/>
      </w:r>
    </w:p>
    <w:p w14:paraId="0B362F81" w14:textId="34B22C11" w:rsidR="00BB1E63" w:rsidRDefault="00BB1E63">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_Toc214317182 \h </w:instrText>
      </w:r>
      <w:r>
        <w:fldChar w:fldCharType="separate"/>
      </w:r>
      <w:r>
        <w:t>12</w:t>
      </w:r>
      <w:r>
        <w:fldChar w:fldCharType="end"/>
      </w:r>
    </w:p>
    <w:p w14:paraId="38C9108D" w14:textId="3B87B97D" w:rsidR="00BB1E63" w:rsidRDefault="00BB1E63">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_Toc214317183 \h </w:instrText>
      </w:r>
      <w:r>
        <w:fldChar w:fldCharType="separate"/>
      </w:r>
      <w:r>
        <w:t>12</w:t>
      </w:r>
      <w:r>
        <w:fldChar w:fldCharType="end"/>
      </w:r>
    </w:p>
    <w:p w14:paraId="148CBCE7" w14:textId="56D56F4D" w:rsidR="00BB1E63" w:rsidRDefault="00BB1E63">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_Toc214317184 \h </w:instrText>
      </w:r>
      <w:r>
        <w:fldChar w:fldCharType="separate"/>
      </w:r>
      <w:r>
        <w:t>12</w:t>
      </w:r>
      <w:r>
        <w:fldChar w:fldCharType="end"/>
      </w:r>
    </w:p>
    <w:p w14:paraId="7637AEED" w14:textId="02051015" w:rsidR="00BB1E63" w:rsidRDefault="00BB1E63">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_Toc214317185 \h </w:instrText>
      </w:r>
      <w:r>
        <w:fldChar w:fldCharType="separate"/>
      </w:r>
      <w:r>
        <w:t>12</w:t>
      </w:r>
      <w:r>
        <w:fldChar w:fldCharType="end"/>
      </w:r>
    </w:p>
    <w:p w14:paraId="513E9F1A" w14:textId="5C0B4D7A" w:rsidR="00BB1E63" w:rsidRDefault="00BB1E63">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_Toc214317186 \h </w:instrText>
      </w:r>
      <w:r>
        <w:fldChar w:fldCharType="separate"/>
      </w:r>
      <w:r>
        <w:t>12</w:t>
      </w:r>
      <w:r>
        <w:fldChar w:fldCharType="end"/>
      </w:r>
    </w:p>
    <w:p w14:paraId="6A6A7C96" w14:textId="21E95149" w:rsidR="00BB1E63" w:rsidRDefault="00BB1E63">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_Toc214317187 \h </w:instrText>
      </w:r>
      <w:r>
        <w:fldChar w:fldCharType="separate"/>
      </w:r>
      <w:r>
        <w:t>12</w:t>
      </w:r>
      <w:r>
        <w:fldChar w:fldCharType="end"/>
      </w:r>
    </w:p>
    <w:p w14:paraId="123A8606" w14:textId="1300B027" w:rsidR="00BB1E63" w:rsidRDefault="00BB1E63">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_Toc214317188 \h </w:instrText>
      </w:r>
      <w:r>
        <w:fldChar w:fldCharType="separate"/>
      </w:r>
      <w:r>
        <w:t>12</w:t>
      </w:r>
      <w:r>
        <w:fldChar w:fldCharType="end"/>
      </w:r>
    </w:p>
    <w:p w14:paraId="6A344D7F" w14:textId="1E35A59E" w:rsidR="00BB1E63" w:rsidRDefault="00BB1E63">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_Toc214317189 \h </w:instrText>
      </w:r>
      <w:r>
        <w:fldChar w:fldCharType="separate"/>
      </w:r>
      <w:r>
        <w:t>12</w:t>
      </w:r>
      <w:r>
        <w:fldChar w:fldCharType="end"/>
      </w:r>
    </w:p>
    <w:p w14:paraId="738DFF9D" w14:textId="15258289" w:rsidR="00BB1E63" w:rsidRDefault="00BB1E63">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_Toc214317190 \h </w:instrText>
      </w:r>
      <w:r>
        <w:fldChar w:fldCharType="separate"/>
      </w:r>
      <w:r>
        <w:t>12</w:t>
      </w:r>
      <w:r>
        <w:fldChar w:fldCharType="end"/>
      </w:r>
    </w:p>
    <w:p w14:paraId="29941B41" w14:textId="5A188134" w:rsidR="00BB1E63" w:rsidRDefault="00BB1E63">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_Toc214317191 \h </w:instrText>
      </w:r>
      <w:r>
        <w:fldChar w:fldCharType="separate"/>
      </w:r>
      <w:r>
        <w:t>12</w:t>
      </w:r>
      <w:r>
        <w:fldChar w:fldCharType="end"/>
      </w:r>
    </w:p>
    <w:p w14:paraId="31E651C6" w14:textId="38A5811B" w:rsidR="00BB1E63" w:rsidRDefault="00BB1E63">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_Toc214317192 \h </w:instrText>
      </w:r>
      <w:r>
        <w:fldChar w:fldCharType="separate"/>
      </w:r>
      <w:r>
        <w:t>12</w:t>
      </w:r>
      <w:r>
        <w:fldChar w:fldCharType="end"/>
      </w:r>
    </w:p>
    <w:p w14:paraId="6BDBE581" w14:textId="1E6F6013" w:rsidR="00BB1E63" w:rsidRDefault="00BB1E63">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_Toc214317193 \h </w:instrText>
      </w:r>
      <w:r>
        <w:fldChar w:fldCharType="separate"/>
      </w:r>
      <w:r>
        <w:t>12</w:t>
      </w:r>
      <w:r>
        <w:fldChar w:fldCharType="end"/>
      </w:r>
    </w:p>
    <w:p w14:paraId="6E007820" w14:textId="623A5949" w:rsidR="00BB1E63" w:rsidRDefault="00BB1E63">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_Toc214317194 \h </w:instrText>
      </w:r>
      <w:r>
        <w:fldChar w:fldCharType="separate"/>
      </w:r>
      <w:r>
        <w:t>12</w:t>
      </w:r>
      <w:r>
        <w:fldChar w:fldCharType="end"/>
      </w:r>
    </w:p>
    <w:p w14:paraId="230D63FB" w14:textId="45E1D936" w:rsidR="00BB1E63" w:rsidRDefault="00BB1E63">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_Toc214317195 \h </w:instrText>
      </w:r>
      <w:r>
        <w:fldChar w:fldCharType="separate"/>
      </w:r>
      <w:r>
        <w:t>12</w:t>
      </w:r>
      <w:r>
        <w:fldChar w:fldCharType="end"/>
      </w:r>
    </w:p>
    <w:p w14:paraId="53C14D81" w14:textId="20CCD82A" w:rsidR="00BB1E63" w:rsidRDefault="00BB1E63">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_Toc214317196 \h </w:instrText>
      </w:r>
      <w:r>
        <w:fldChar w:fldCharType="separate"/>
      </w:r>
      <w:r>
        <w:t>13</w:t>
      </w:r>
      <w:r>
        <w:fldChar w:fldCharType="end"/>
      </w:r>
    </w:p>
    <w:p w14:paraId="39C725FB" w14:textId="2054EFB4" w:rsidR="00BB1E63" w:rsidRDefault="00BB1E63">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_Toc214317197 \h </w:instrText>
      </w:r>
      <w:r>
        <w:fldChar w:fldCharType="separate"/>
      </w:r>
      <w:r>
        <w:t>13</w:t>
      </w:r>
      <w:r>
        <w:fldChar w:fldCharType="end"/>
      </w:r>
    </w:p>
    <w:p w14:paraId="2808D90A" w14:textId="6AD7B42C" w:rsidR="00BB1E63" w:rsidRDefault="00BB1E63">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_Toc214317198 \h </w:instrText>
      </w:r>
      <w:r>
        <w:fldChar w:fldCharType="separate"/>
      </w:r>
      <w:r>
        <w:t>13</w:t>
      </w:r>
      <w:r>
        <w:fldChar w:fldCharType="end"/>
      </w:r>
    </w:p>
    <w:p w14:paraId="767B19B7" w14:textId="394CA507" w:rsidR="00BB1E63" w:rsidRDefault="00BB1E63">
      <w:pPr>
        <w:pStyle w:val="TOC3"/>
        <w:rPr>
          <w:rFonts w:asciiTheme="minorHAnsi" w:eastAsiaTheme="minorEastAsia" w:hAnsiTheme="minorHAnsi" w:cstheme="minorBidi"/>
          <w:kern w:val="2"/>
          <w:sz w:val="24"/>
          <w:szCs w:val="24"/>
          <w14:ligatures w14:val="standardContextual"/>
        </w:rPr>
      </w:pPr>
      <w:r>
        <w:lastRenderedPageBreak/>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_Toc214317199 \h </w:instrText>
      </w:r>
      <w:r>
        <w:fldChar w:fldCharType="separate"/>
      </w:r>
      <w:r>
        <w:t>13</w:t>
      </w:r>
      <w:r>
        <w:fldChar w:fldCharType="end"/>
      </w:r>
    </w:p>
    <w:p w14:paraId="6B966D73" w14:textId="00AE9D90" w:rsidR="00BB1E63" w:rsidRDefault="00BB1E63">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_Toc214317200 \h </w:instrText>
      </w:r>
      <w:r>
        <w:fldChar w:fldCharType="separate"/>
      </w:r>
      <w:r>
        <w:t>13</w:t>
      </w:r>
      <w:r>
        <w:fldChar w:fldCharType="end"/>
      </w:r>
    </w:p>
    <w:p w14:paraId="04F1CB3E" w14:textId="4FB7498F" w:rsidR="00BB1E63" w:rsidRDefault="00BB1E63">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_Toc214317201 \h </w:instrText>
      </w:r>
      <w:r>
        <w:fldChar w:fldCharType="separate"/>
      </w:r>
      <w:r>
        <w:t>13</w:t>
      </w:r>
      <w:r>
        <w:fldChar w:fldCharType="end"/>
      </w:r>
    </w:p>
    <w:p w14:paraId="4B0EC3BE" w14:textId="3B9E4D42" w:rsidR="00BB1E63" w:rsidRDefault="00BB1E63">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_Toc214317202 \h </w:instrText>
      </w:r>
      <w:r>
        <w:fldChar w:fldCharType="separate"/>
      </w:r>
      <w:r>
        <w:t>13</w:t>
      </w:r>
      <w:r>
        <w:fldChar w:fldCharType="end"/>
      </w:r>
    </w:p>
    <w:p w14:paraId="10782F09" w14:textId="5E65D3B7" w:rsidR="00BB1E63" w:rsidRDefault="00BB1E63">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_Toc214317203 \h </w:instrText>
      </w:r>
      <w:r>
        <w:fldChar w:fldCharType="separate"/>
      </w:r>
      <w:r>
        <w:t>13</w:t>
      </w:r>
      <w:r>
        <w:fldChar w:fldCharType="end"/>
      </w:r>
    </w:p>
    <w:p w14:paraId="6DB12C08" w14:textId="60A377DB" w:rsidR="00BB1E63" w:rsidRDefault="00BB1E63">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_Toc214317204 \h </w:instrText>
      </w:r>
      <w:r>
        <w:fldChar w:fldCharType="separate"/>
      </w:r>
      <w:r>
        <w:t>13</w:t>
      </w:r>
      <w:r>
        <w:fldChar w:fldCharType="end"/>
      </w:r>
    </w:p>
    <w:p w14:paraId="40F31ED9" w14:textId="315215F6" w:rsidR="00BB1E63" w:rsidRDefault="00BB1E63">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_Toc214317205 \h </w:instrText>
      </w:r>
      <w:r>
        <w:fldChar w:fldCharType="separate"/>
      </w:r>
      <w:r>
        <w:t>13</w:t>
      </w:r>
      <w:r>
        <w:fldChar w:fldCharType="end"/>
      </w:r>
    </w:p>
    <w:p w14:paraId="49F3530F" w14:textId="05F12AE0" w:rsidR="00BB1E63" w:rsidRDefault="00BB1E63">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_Toc214317206 \h </w:instrText>
      </w:r>
      <w:r>
        <w:fldChar w:fldCharType="separate"/>
      </w:r>
      <w:r>
        <w:t>13</w:t>
      </w:r>
      <w:r>
        <w:fldChar w:fldCharType="end"/>
      </w:r>
    </w:p>
    <w:p w14:paraId="16C63354" w14:textId="7B83FBF2" w:rsidR="00BB1E63" w:rsidRDefault="00BB1E63">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_Toc214317207 \h </w:instrText>
      </w:r>
      <w:r>
        <w:fldChar w:fldCharType="separate"/>
      </w:r>
      <w:r>
        <w:t>13</w:t>
      </w:r>
      <w:r>
        <w:fldChar w:fldCharType="end"/>
      </w:r>
    </w:p>
    <w:p w14:paraId="4CABDEED" w14:textId="6E2FFBA4" w:rsidR="00BB1E63" w:rsidRDefault="00BB1E63">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_Toc214317208 \h </w:instrText>
      </w:r>
      <w:r>
        <w:fldChar w:fldCharType="separate"/>
      </w:r>
      <w:r>
        <w:t>13</w:t>
      </w:r>
      <w:r>
        <w:fldChar w:fldCharType="end"/>
      </w:r>
    </w:p>
    <w:p w14:paraId="789419E3" w14:textId="406352F5" w:rsidR="00BB1E63" w:rsidRDefault="00BB1E63">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_Toc214317209 \h </w:instrText>
      </w:r>
      <w:r>
        <w:fldChar w:fldCharType="separate"/>
      </w:r>
      <w:r>
        <w:t>13</w:t>
      </w:r>
      <w:r>
        <w:fldChar w:fldCharType="end"/>
      </w:r>
    </w:p>
    <w:p w14:paraId="64B219F7" w14:textId="092D975E" w:rsidR="00BB1E63" w:rsidRDefault="00BB1E63">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_Toc214317210 \h </w:instrText>
      </w:r>
      <w:r>
        <w:fldChar w:fldCharType="separate"/>
      </w:r>
      <w:r>
        <w:t>13</w:t>
      </w:r>
      <w:r>
        <w:fldChar w:fldCharType="end"/>
      </w:r>
    </w:p>
    <w:p w14:paraId="1F9B065A" w14:textId="3F7C63FD" w:rsidR="00BB1E63" w:rsidRDefault="00BB1E63">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_Toc214317211 \h </w:instrText>
      </w:r>
      <w:r>
        <w:fldChar w:fldCharType="separate"/>
      </w:r>
      <w:r>
        <w:t>13</w:t>
      </w:r>
      <w:r>
        <w:fldChar w:fldCharType="end"/>
      </w:r>
    </w:p>
    <w:p w14:paraId="194F7A92" w14:textId="636F5400" w:rsidR="00BB1E63" w:rsidRDefault="00BB1E63">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_Toc214317212 \h </w:instrText>
      </w:r>
      <w:r>
        <w:fldChar w:fldCharType="separate"/>
      </w:r>
      <w:r>
        <w:t>13</w:t>
      </w:r>
      <w:r>
        <w:fldChar w:fldCharType="end"/>
      </w:r>
    </w:p>
    <w:p w14:paraId="191DFEA5" w14:textId="3558D886" w:rsidR="00BB1E63" w:rsidRDefault="00BB1E63">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_Toc214317213 \h </w:instrText>
      </w:r>
      <w:r>
        <w:fldChar w:fldCharType="separate"/>
      </w:r>
      <w:r>
        <w:t>13</w:t>
      </w:r>
      <w:r>
        <w:fldChar w:fldCharType="end"/>
      </w:r>
    </w:p>
    <w:p w14:paraId="2EBEBDFC" w14:textId="67553562" w:rsidR="00BB1E63" w:rsidRDefault="00BB1E63">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_Toc214317214 \h </w:instrText>
      </w:r>
      <w:r>
        <w:fldChar w:fldCharType="separate"/>
      </w:r>
      <w:r>
        <w:t>13</w:t>
      </w:r>
      <w:r>
        <w:fldChar w:fldCharType="end"/>
      </w:r>
    </w:p>
    <w:p w14:paraId="668B2F4E" w14:textId="5E9A6EE9" w:rsidR="00BB1E63" w:rsidRDefault="00BB1E63">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_Toc214317215 \h </w:instrText>
      </w:r>
      <w:r>
        <w:fldChar w:fldCharType="separate"/>
      </w:r>
      <w:r>
        <w:t>13</w:t>
      </w:r>
      <w:r>
        <w:fldChar w:fldCharType="end"/>
      </w:r>
    </w:p>
    <w:p w14:paraId="04A2BD79" w14:textId="5ABEF2C0" w:rsidR="00BB1E63" w:rsidRDefault="00BB1E63">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_Toc214317216 \h </w:instrText>
      </w:r>
      <w:r>
        <w:fldChar w:fldCharType="separate"/>
      </w:r>
      <w:r>
        <w:t>14</w:t>
      </w:r>
      <w:r>
        <w:fldChar w:fldCharType="end"/>
      </w:r>
    </w:p>
    <w:p w14:paraId="724B8147" w14:textId="101AEEC3" w:rsidR="00BB1E63" w:rsidRDefault="00BB1E63">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_Toc214317217 \h </w:instrText>
      </w:r>
      <w:r>
        <w:fldChar w:fldCharType="separate"/>
      </w:r>
      <w:r>
        <w:t>14</w:t>
      </w:r>
      <w:r>
        <w:fldChar w:fldCharType="end"/>
      </w:r>
    </w:p>
    <w:p w14:paraId="55AB7515" w14:textId="41DEDCE2" w:rsidR="00BB1E63" w:rsidRDefault="00BB1E63">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_Toc214317218 \h </w:instrText>
      </w:r>
      <w:r>
        <w:fldChar w:fldCharType="separate"/>
      </w:r>
      <w:r>
        <w:t>14</w:t>
      </w:r>
      <w:r>
        <w:fldChar w:fldCharType="end"/>
      </w:r>
    </w:p>
    <w:p w14:paraId="2DB77CDF" w14:textId="2AAEE417" w:rsidR="00BB1E63" w:rsidRDefault="00BB1E63">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_Toc214317219 \h </w:instrText>
      </w:r>
      <w:r>
        <w:fldChar w:fldCharType="separate"/>
      </w:r>
      <w:r>
        <w:t>14</w:t>
      </w:r>
      <w:r>
        <w:fldChar w:fldCharType="end"/>
      </w:r>
    </w:p>
    <w:p w14:paraId="733E5378" w14:textId="1C1C8B00" w:rsidR="00BB1E63" w:rsidRDefault="00BB1E63">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_Toc214317220 \h </w:instrText>
      </w:r>
      <w:r>
        <w:fldChar w:fldCharType="separate"/>
      </w:r>
      <w:r>
        <w:t>14</w:t>
      </w:r>
      <w:r>
        <w:fldChar w:fldCharType="end"/>
      </w:r>
    </w:p>
    <w:p w14:paraId="39152857" w14:textId="6E427BFE" w:rsidR="00BB1E63" w:rsidRDefault="00BB1E63">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_Toc214317221 \h </w:instrText>
      </w:r>
      <w:r>
        <w:fldChar w:fldCharType="separate"/>
      </w:r>
      <w:r>
        <w:t>14</w:t>
      </w:r>
      <w:r>
        <w:fldChar w:fldCharType="end"/>
      </w:r>
    </w:p>
    <w:p w14:paraId="7BB97448" w14:textId="19F2191E" w:rsidR="00BB1E63" w:rsidRDefault="00BB1E63">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_Toc214317222 \h </w:instrText>
      </w:r>
      <w:r>
        <w:fldChar w:fldCharType="separate"/>
      </w:r>
      <w:r>
        <w:t>14</w:t>
      </w:r>
      <w:r>
        <w:fldChar w:fldCharType="end"/>
      </w:r>
    </w:p>
    <w:p w14:paraId="14AEF6D4" w14:textId="0E1C0C57" w:rsidR="00BB1E63" w:rsidRDefault="00BB1E63">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_Toc214317223 \h </w:instrText>
      </w:r>
      <w:r>
        <w:fldChar w:fldCharType="separate"/>
      </w:r>
      <w:r>
        <w:t>14</w:t>
      </w:r>
      <w:r>
        <w:fldChar w:fldCharType="end"/>
      </w:r>
    </w:p>
    <w:p w14:paraId="173FE27C" w14:textId="56427AAA" w:rsidR="00BB1E63" w:rsidRDefault="00BB1E63">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_Toc214317224 \h </w:instrText>
      </w:r>
      <w:r>
        <w:fldChar w:fldCharType="separate"/>
      </w:r>
      <w:r>
        <w:t>14</w:t>
      </w:r>
      <w:r>
        <w:fldChar w:fldCharType="end"/>
      </w:r>
    </w:p>
    <w:p w14:paraId="08E05CC2" w14:textId="771D4A72" w:rsidR="00BB1E63" w:rsidRDefault="00BB1E63">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_Toc214317225 \h </w:instrText>
      </w:r>
      <w:r>
        <w:fldChar w:fldCharType="separate"/>
      </w:r>
      <w:r>
        <w:t>14</w:t>
      </w:r>
      <w:r>
        <w:fldChar w:fldCharType="end"/>
      </w:r>
    </w:p>
    <w:p w14:paraId="22532A50" w14:textId="3B3A0BD2" w:rsidR="00BB1E63" w:rsidRDefault="00BB1E63">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_Toc214317226 \h </w:instrText>
      </w:r>
      <w:r>
        <w:fldChar w:fldCharType="separate"/>
      </w:r>
      <w:r>
        <w:t>14</w:t>
      </w:r>
      <w:r>
        <w:fldChar w:fldCharType="end"/>
      </w:r>
    </w:p>
    <w:p w14:paraId="6B8AFC80" w14:textId="7704DDE9" w:rsidR="00BB1E63" w:rsidRDefault="00BB1E63">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_Toc214317227 \h </w:instrText>
      </w:r>
      <w:r>
        <w:fldChar w:fldCharType="separate"/>
      </w:r>
      <w:r>
        <w:t>14</w:t>
      </w:r>
      <w:r>
        <w:fldChar w:fldCharType="end"/>
      </w:r>
    </w:p>
    <w:p w14:paraId="4E05B89B" w14:textId="6410D7D4" w:rsidR="00BB1E63" w:rsidRDefault="00BB1E63">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_Toc214317228 \h </w:instrText>
      </w:r>
      <w:r>
        <w:fldChar w:fldCharType="separate"/>
      </w:r>
      <w:r>
        <w:t>14</w:t>
      </w:r>
      <w:r>
        <w:fldChar w:fldCharType="end"/>
      </w:r>
    </w:p>
    <w:p w14:paraId="4C87E0C2" w14:textId="02E8B6B0" w:rsidR="00BB1E63" w:rsidRDefault="00BB1E63">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_Toc214317229 \h </w:instrText>
      </w:r>
      <w:r>
        <w:fldChar w:fldCharType="separate"/>
      </w:r>
      <w:r>
        <w:t>14</w:t>
      </w:r>
      <w:r>
        <w:fldChar w:fldCharType="end"/>
      </w:r>
    </w:p>
    <w:p w14:paraId="13C65323" w14:textId="5E153A45" w:rsidR="00BB1E63" w:rsidRDefault="00BB1E63">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_Toc214317230 \h </w:instrText>
      </w:r>
      <w:r>
        <w:fldChar w:fldCharType="separate"/>
      </w:r>
      <w:r>
        <w:t>14</w:t>
      </w:r>
      <w:r>
        <w:fldChar w:fldCharType="end"/>
      </w:r>
    </w:p>
    <w:p w14:paraId="3A702554" w14:textId="60CE6C29" w:rsidR="00BB1E63" w:rsidRDefault="00BB1E63">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_Toc214317231 \h </w:instrText>
      </w:r>
      <w:r>
        <w:fldChar w:fldCharType="separate"/>
      </w:r>
      <w:r>
        <w:t>14</w:t>
      </w:r>
      <w:r>
        <w:fldChar w:fldCharType="end"/>
      </w:r>
    </w:p>
    <w:p w14:paraId="7B54E985" w14:textId="3CF98C83" w:rsidR="00BB1E63" w:rsidRDefault="00BB1E63">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_Toc214317232 \h </w:instrText>
      </w:r>
      <w:r>
        <w:fldChar w:fldCharType="separate"/>
      </w:r>
      <w:r>
        <w:t>14</w:t>
      </w:r>
      <w:r>
        <w:fldChar w:fldCharType="end"/>
      </w:r>
    </w:p>
    <w:p w14:paraId="038F83A3" w14:textId="14206146" w:rsidR="00BB1E63" w:rsidRDefault="00BB1E63">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_Toc214317233 \h </w:instrText>
      </w:r>
      <w:r>
        <w:fldChar w:fldCharType="separate"/>
      </w:r>
      <w:r>
        <w:t>14</w:t>
      </w:r>
      <w:r>
        <w:fldChar w:fldCharType="end"/>
      </w:r>
    </w:p>
    <w:p w14:paraId="33B9C27B" w14:textId="1795A826" w:rsidR="00BB1E63" w:rsidRDefault="00BB1E63">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_Toc214317234 \h </w:instrText>
      </w:r>
      <w:r>
        <w:fldChar w:fldCharType="separate"/>
      </w:r>
      <w:r>
        <w:t>15</w:t>
      </w:r>
      <w:r>
        <w:fldChar w:fldCharType="end"/>
      </w:r>
    </w:p>
    <w:p w14:paraId="7866C059" w14:textId="352345E8" w:rsidR="00BB1E63" w:rsidRDefault="00BB1E63">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_Toc214317235 \h </w:instrText>
      </w:r>
      <w:r>
        <w:fldChar w:fldCharType="separate"/>
      </w:r>
      <w:r>
        <w:t>15</w:t>
      </w:r>
      <w:r>
        <w:fldChar w:fldCharType="end"/>
      </w:r>
    </w:p>
    <w:p w14:paraId="18EE041B" w14:textId="3009A3A8" w:rsidR="00BB1E63" w:rsidRDefault="00BB1E63">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_Toc214317236 \h </w:instrText>
      </w:r>
      <w:r>
        <w:fldChar w:fldCharType="separate"/>
      </w:r>
      <w:r>
        <w:t>15</w:t>
      </w:r>
      <w:r>
        <w:fldChar w:fldCharType="end"/>
      </w:r>
    </w:p>
    <w:p w14:paraId="7E203754" w14:textId="744F852C" w:rsidR="00BB1E63" w:rsidRDefault="00BB1E63">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_Toc214317237 \h </w:instrText>
      </w:r>
      <w:r>
        <w:fldChar w:fldCharType="separate"/>
      </w:r>
      <w:r>
        <w:t>15</w:t>
      </w:r>
      <w:r>
        <w:fldChar w:fldCharType="end"/>
      </w:r>
    </w:p>
    <w:p w14:paraId="34F78235" w14:textId="0E160C59" w:rsidR="00BB1E63" w:rsidRDefault="00BB1E63">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_Toc214317238 \h </w:instrText>
      </w:r>
      <w:r>
        <w:fldChar w:fldCharType="separate"/>
      </w:r>
      <w:r>
        <w:t>15</w:t>
      </w:r>
      <w:r>
        <w:fldChar w:fldCharType="end"/>
      </w:r>
    </w:p>
    <w:p w14:paraId="164B0C4A" w14:textId="00A05FA2" w:rsidR="00BB1E63" w:rsidRDefault="00BB1E63">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_Toc214317239 \h </w:instrText>
      </w:r>
      <w:r>
        <w:fldChar w:fldCharType="separate"/>
      </w:r>
      <w:r>
        <w:t>15</w:t>
      </w:r>
      <w:r>
        <w:fldChar w:fldCharType="end"/>
      </w:r>
    </w:p>
    <w:p w14:paraId="58232EF9" w14:textId="28BAA761" w:rsidR="00BB1E63" w:rsidRDefault="00BB1E6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_Toc214317240 \h </w:instrText>
      </w:r>
      <w:r>
        <w:fldChar w:fldCharType="separate"/>
      </w:r>
      <w:r>
        <w:t>15</w:t>
      </w:r>
      <w:r>
        <w:fldChar w:fldCharType="end"/>
      </w:r>
    </w:p>
    <w:p w14:paraId="58CDFA38" w14:textId="16D75670" w:rsidR="00BB1E63" w:rsidRDefault="00BB1E63">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_Toc214317241 \h </w:instrText>
      </w:r>
      <w:r>
        <w:fldChar w:fldCharType="separate"/>
      </w:r>
      <w:r>
        <w:t>15</w:t>
      </w:r>
      <w:r>
        <w:fldChar w:fldCharType="end"/>
      </w:r>
    </w:p>
    <w:p w14:paraId="71052888" w14:textId="14313C1D" w:rsidR="00BB1E63" w:rsidRDefault="00BB1E63">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_Toc214317242 \h </w:instrText>
      </w:r>
      <w:r>
        <w:fldChar w:fldCharType="separate"/>
      </w:r>
      <w:r>
        <w:t>15</w:t>
      </w:r>
      <w:r>
        <w:fldChar w:fldCharType="end"/>
      </w:r>
    </w:p>
    <w:p w14:paraId="6DF0E2B6" w14:textId="6737A654" w:rsidR="00BB1E63" w:rsidRDefault="00BB1E63">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_Toc214317243 \h </w:instrText>
      </w:r>
      <w:r>
        <w:fldChar w:fldCharType="separate"/>
      </w:r>
      <w:r>
        <w:t>15</w:t>
      </w:r>
      <w:r>
        <w:fldChar w:fldCharType="end"/>
      </w:r>
    </w:p>
    <w:p w14:paraId="4D366351" w14:textId="6A891EA5" w:rsidR="00BB1E63" w:rsidRDefault="00BB1E63">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_Toc214317244 \h </w:instrText>
      </w:r>
      <w:r>
        <w:fldChar w:fldCharType="separate"/>
      </w:r>
      <w:r>
        <w:t>15</w:t>
      </w:r>
      <w:r>
        <w:fldChar w:fldCharType="end"/>
      </w:r>
    </w:p>
    <w:p w14:paraId="3A8CF65D" w14:textId="260CC86D" w:rsidR="00BB1E63" w:rsidRDefault="00BB1E63">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_Toc214317245 \h </w:instrText>
      </w:r>
      <w:r>
        <w:fldChar w:fldCharType="separate"/>
      </w:r>
      <w:r>
        <w:t>21</w:t>
      </w:r>
      <w:r>
        <w:fldChar w:fldCharType="end"/>
      </w:r>
    </w:p>
    <w:p w14:paraId="4CD422C1" w14:textId="4FC14A53" w:rsidR="00BB1E63" w:rsidRDefault="00BB1E63">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_Toc214317246 \h </w:instrText>
      </w:r>
      <w:r>
        <w:fldChar w:fldCharType="separate"/>
      </w:r>
      <w:r>
        <w:t>21</w:t>
      </w:r>
      <w:r>
        <w:fldChar w:fldCharType="end"/>
      </w:r>
    </w:p>
    <w:p w14:paraId="01461F35" w14:textId="6D89E8EA" w:rsidR="00BB1E63" w:rsidRDefault="00BB1E63">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_Toc214317247 \h </w:instrText>
      </w:r>
      <w:r>
        <w:fldChar w:fldCharType="separate"/>
      </w:r>
      <w:r>
        <w:t>21</w:t>
      </w:r>
      <w:r>
        <w:fldChar w:fldCharType="end"/>
      </w:r>
    </w:p>
    <w:p w14:paraId="7A27E69A" w14:textId="74B5EB22" w:rsidR="00BB1E63" w:rsidRDefault="00BB1E63">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_Toc214317248 \h </w:instrText>
      </w:r>
      <w:r>
        <w:fldChar w:fldCharType="separate"/>
      </w:r>
      <w:r>
        <w:t>21</w:t>
      </w:r>
      <w:r>
        <w:fldChar w:fldCharType="end"/>
      </w:r>
    </w:p>
    <w:p w14:paraId="67C6A48B" w14:textId="3F1CBD34" w:rsidR="00BB1E63" w:rsidRDefault="00BB1E63">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_Toc214317249 \h </w:instrText>
      </w:r>
      <w:r>
        <w:fldChar w:fldCharType="separate"/>
      </w:r>
      <w:r>
        <w:t>21</w:t>
      </w:r>
      <w:r>
        <w:fldChar w:fldCharType="end"/>
      </w:r>
    </w:p>
    <w:p w14:paraId="4AA364F4" w14:textId="3C1C96EE" w:rsidR="00BB1E63" w:rsidRDefault="00BB1E63">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_Toc214317250 \h </w:instrText>
      </w:r>
      <w:r>
        <w:fldChar w:fldCharType="separate"/>
      </w:r>
      <w:r>
        <w:t>21</w:t>
      </w:r>
      <w:r>
        <w:fldChar w:fldCharType="end"/>
      </w:r>
    </w:p>
    <w:p w14:paraId="7964B32A" w14:textId="06949F73" w:rsidR="00BB1E63" w:rsidRDefault="00BB1E63">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_Toc214317251 \h </w:instrText>
      </w:r>
      <w:r>
        <w:fldChar w:fldCharType="separate"/>
      </w:r>
      <w:r>
        <w:t>21</w:t>
      </w:r>
      <w:r>
        <w:fldChar w:fldCharType="end"/>
      </w:r>
    </w:p>
    <w:p w14:paraId="273A39E3" w14:textId="075ED17F" w:rsidR="00BB1E63" w:rsidRDefault="00BB1E63">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_Toc214317252 \h </w:instrText>
      </w:r>
      <w:r>
        <w:fldChar w:fldCharType="separate"/>
      </w:r>
      <w:r>
        <w:t>21</w:t>
      </w:r>
      <w:r>
        <w:fldChar w:fldCharType="end"/>
      </w:r>
    </w:p>
    <w:p w14:paraId="7FCB7507" w14:textId="508764C5" w:rsidR="00BB1E63" w:rsidRDefault="00BB1E63">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_Toc214317253 \h </w:instrText>
      </w:r>
      <w:r>
        <w:fldChar w:fldCharType="separate"/>
      </w:r>
      <w:r>
        <w:t>21</w:t>
      </w:r>
      <w:r>
        <w:fldChar w:fldCharType="end"/>
      </w:r>
    </w:p>
    <w:p w14:paraId="3B559D42" w14:textId="5046CEAF" w:rsidR="00BB1E63" w:rsidRDefault="00BB1E63">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_Toc214317254 \h </w:instrText>
      </w:r>
      <w:r>
        <w:fldChar w:fldCharType="separate"/>
      </w:r>
      <w:r>
        <w:t>21</w:t>
      </w:r>
      <w:r>
        <w:fldChar w:fldCharType="end"/>
      </w:r>
    </w:p>
    <w:p w14:paraId="5E7EAF70" w14:textId="72157F47" w:rsidR="00BB1E63" w:rsidRDefault="00BB1E63">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_Toc214317255 \h </w:instrText>
      </w:r>
      <w:r>
        <w:fldChar w:fldCharType="separate"/>
      </w:r>
      <w:r>
        <w:t>21</w:t>
      </w:r>
      <w:r>
        <w:fldChar w:fldCharType="end"/>
      </w:r>
    </w:p>
    <w:p w14:paraId="3D1D39F3" w14:textId="4C405DC2" w:rsidR="00BB1E63" w:rsidRDefault="00BB1E63">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_Toc214317256 \h </w:instrText>
      </w:r>
      <w:r>
        <w:fldChar w:fldCharType="separate"/>
      </w:r>
      <w:r>
        <w:t>21</w:t>
      </w:r>
      <w:r>
        <w:fldChar w:fldCharType="end"/>
      </w:r>
    </w:p>
    <w:p w14:paraId="2544E616" w14:textId="30832881" w:rsidR="00BB1E63" w:rsidRDefault="00BB1E63">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_Toc214317257 \h </w:instrText>
      </w:r>
      <w:r>
        <w:fldChar w:fldCharType="separate"/>
      </w:r>
      <w:r>
        <w:t>21</w:t>
      </w:r>
      <w:r>
        <w:fldChar w:fldCharType="end"/>
      </w:r>
    </w:p>
    <w:p w14:paraId="5F3BA66B" w14:textId="11156B34" w:rsidR="00BB1E63" w:rsidRDefault="00BB1E63">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_Toc214317258 \h </w:instrText>
      </w:r>
      <w:r>
        <w:fldChar w:fldCharType="separate"/>
      </w:r>
      <w:r>
        <w:t>21</w:t>
      </w:r>
      <w:r>
        <w:fldChar w:fldCharType="end"/>
      </w:r>
    </w:p>
    <w:p w14:paraId="0E6C3B34" w14:textId="78CFF985" w:rsidR="00BB1E63" w:rsidRDefault="00BB1E63">
      <w:pPr>
        <w:pStyle w:val="TOC3"/>
        <w:rPr>
          <w:rFonts w:asciiTheme="minorHAnsi" w:eastAsiaTheme="minorEastAsia" w:hAnsiTheme="minorHAnsi" w:cstheme="minorBidi"/>
          <w:kern w:val="2"/>
          <w:sz w:val="24"/>
          <w:szCs w:val="24"/>
          <w14:ligatures w14:val="standardContextual"/>
        </w:rPr>
      </w:pPr>
      <w:r>
        <w:lastRenderedPageBreak/>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_Toc214317259 \h </w:instrText>
      </w:r>
      <w:r>
        <w:fldChar w:fldCharType="separate"/>
      </w:r>
      <w:r>
        <w:t>21</w:t>
      </w:r>
      <w:r>
        <w:fldChar w:fldCharType="end"/>
      </w:r>
    </w:p>
    <w:p w14:paraId="6927F5AE" w14:textId="26411B37" w:rsidR="00BB1E63" w:rsidRDefault="00BB1E63">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_Toc214317260 \h </w:instrText>
      </w:r>
      <w:r>
        <w:fldChar w:fldCharType="separate"/>
      </w:r>
      <w:r>
        <w:t>21</w:t>
      </w:r>
      <w:r>
        <w:fldChar w:fldCharType="end"/>
      </w:r>
    </w:p>
    <w:p w14:paraId="3D091277" w14:textId="24449799" w:rsidR="00BB1E63" w:rsidRDefault="00BB1E63">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_Toc214317261 \h </w:instrText>
      </w:r>
      <w:r>
        <w:fldChar w:fldCharType="separate"/>
      </w:r>
      <w:r>
        <w:t>21</w:t>
      </w:r>
      <w:r>
        <w:fldChar w:fldCharType="end"/>
      </w:r>
    </w:p>
    <w:p w14:paraId="20163B8B" w14:textId="257557EA" w:rsidR="00BB1E63" w:rsidRDefault="00BB1E63">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_Toc214317262 \h </w:instrText>
      </w:r>
      <w:r>
        <w:fldChar w:fldCharType="separate"/>
      </w:r>
      <w:r>
        <w:t>21</w:t>
      </w:r>
      <w:r>
        <w:fldChar w:fldCharType="end"/>
      </w:r>
    </w:p>
    <w:p w14:paraId="0FF714F2" w14:textId="29DFA4E5" w:rsidR="00BB1E63" w:rsidRDefault="00BB1E63">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_Toc214317263 \h </w:instrText>
      </w:r>
      <w:r>
        <w:fldChar w:fldCharType="separate"/>
      </w:r>
      <w:r>
        <w:t>21</w:t>
      </w:r>
      <w:r>
        <w:fldChar w:fldCharType="end"/>
      </w:r>
    </w:p>
    <w:p w14:paraId="14EB4C67" w14:textId="65D54F4D" w:rsidR="00BB1E63" w:rsidRDefault="00BB1E63">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_Toc214317264 \h </w:instrText>
      </w:r>
      <w:r>
        <w:fldChar w:fldCharType="separate"/>
      </w:r>
      <w:r>
        <w:t>22</w:t>
      </w:r>
      <w:r>
        <w:fldChar w:fldCharType="end"/>
      </w:r>
    </w:p>
    <w:p w14:paraId="21DEBFA5" w14:textId="674792ED" w:rsidR="00BB1E63" w:rsidRDefault="00BB1E63">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_Toc214317265 \h </w:instrText>
      </w:r>
      <w:r>
        <w:fldChar w:fldCharType="separate"/>
      </w:r>
      <w:r>
        <w:t>22</w:t>
      </w:r>
      <w:r>
        <w:fldChar w:fldCharType="end"/>
      </w:r>
    </w:p>
    <w:p w14:paraId="796AE791" w14:textId="24E832F5" w:rsidR="00BB1E63" w:rsidRDefault="00BB1E63">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_Toc214317266 \h </w:instrText>
      </w:r>
      <w:r>
        <w:fldChar w:fldCharType="separate"/>
      </w:r>
      <w:r>
        <w:t>22</w:t>
      </w:r>
      <w:r>
        <w:fldChar w:fldCharType="end"/>
      </w:r>
    </w:p>
    <w:p w14:paraId="1542A296" w14:textId="70CBF89C" w:rsidR="00BB1E63" w:rsidRDefault="00BB1E63">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_Toc214317267 \h </w:instrText>
      </w:r>
      <w:r>
        <w:fldChar w:fldCharType="separate"/>
      </w:r>
      <w:r>
        <w:t>22</w:t>
      </w:r>
      <w:r>
        <w:fldChar w:fldCharType="end"/>
      </w:r>
    </w:p>
    <w:p w14:paraId="3864002D" w14:textId="3632BFA6" w:rsidR="00BB1E63" w:rsidRDefault="00BB1E63">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_Toc214317268 \h </w:instrText>
      </w:r>
      <w:r>
        <w:fldChar w:fldCharType="separate"/>
      </w:r>
      <w:r>
        <w:t>22</w:t>
      </w:r>
      <w:r>
        <w:fldChar w:fldCharType="end"/>
      </w:r>
    </w:p>
    <w:p w14:paraId="6F679437" w14:textId="43211AC2" w:rsidR="00BB1E63" w:rsidRDefault="00BB1E63">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_Toc214317269 \h </w:instrText>
      </w:r>
      <w:r>
        <w:fldChar w:fldCharType="separate"/>
      </w:r>
      <w:r>
        <w:t>22</w:t>
      </w:r>
      <w:r>
        <w:fldChar w:fldCharType="end"/>
      </w:r>
    </w:p>
    <w:p w14:paraId="73ADE1F6" w14:textId="1EA168A5" w:rsidR="00BB1E63" w:rsidRDefault="00BB1E63">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_Toc214317270 \h </w:instrText>
      </w:r>
      <w:r>
        <w:fldChar w:fldCharType="separate"/>
      </w:r>
      <w:r>
        <w:t>22</w:t>
      </w:r>
      <w:r>
        <w:fldChar w:fldCharType="end"/>
      </w:r>
    </w:p>
    <w:p w14:paraId="70C28E6E" w14:textId="3E8B2DB5" w:rsidR="00BB1E63" w:rsidRDefault="00BB1E63">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_Toc214317271 \h </w:instrText>
      </w:r>
      <w:r>
        <w:fldChar w:fldCharType="separate"/>
      </w:r>
      <w:r>
        <w:t>22</w:t>
      </w:r>
      <w:r>
        <w:fldChar w:fldCharType="end"/>
      </w:r>
    </w:p>
    <w:p w14:paraId="72DEF9BC" w14:textId="2409654E" w:rsidR="00BB1E63" w:rsidRDefault="00BB1E63">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_Toc214317272 \h </w:instrText>
      </w:r>
      <w:r>
        <w:fldChar w:fldCharType="separate"/>
      </w:r>
      <w:r>
        <w:t>22</w:t>
      </w:r>
      <w:r>
        <w:fldChar w:fldCharType="end"/>
      </w:r>
    </w:p>
    <w:p w14:paraId="6F1F912A" w14:textId="06E44210" w:rsidR="00BB1E63" w:rsidRDefault="00BB1E63">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_Toc214317273 \h </w:instrText>
      </w:r>
      <w:r>
        <w:fldChar w:fldCharType="separate"/>
      </w:r>
      <w:r>
        <w:t>22</w:t>
      </w:r>
      <w:r>
        <w:fldChar w:fldCharType="end"/>
      </w:r>
    </w:p>
    <w:p w14:paraId="2910D971" w14:textId="6E31E461" w:rsidR="00BB1E63" w:rsidRDefault="00BB1E63">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_Toc214317274 \h </w:instrText>
      </w:r>
      <w:r>
        <w:fldChar w:fldCharType="separate"/>
      </w:r>
      <w:r>
        <w:t>22</w:t>
      </w:r>
      <w:r>
        <w:fldChar w:fldCharType="end"/>
      </w:r>
    </w:p>
    <w:p w14:paraId="06728E29" w14:textId="27432B30" w:rsidR="00BB1E63" w:rsidRDefault="00BB1E63">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_Toc214317275 \h </w:instrText>
      </w:r>
      <w:r>
        <w:fldChar w:fldCharType="separate"/>
      </w:r>
      <w:r>
        <w:t>22</w:t>
      </w:r>
      <w:r>
        <w:fldChar w:fldCharType="end"/>
      </w:r>
    </w:p>
    <w:p w14:paraId="73C460A8" w14:textId="3F779BAE" w:rsidR="00BB1E63" w:rsidRDefault="00BB1E63">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_Toc214317276 \h </w:instrText>
      </w:r>
      <w:r>
        <w:fldChar w:fldCharType="separate"/>
      </w:r>
      <w:r>
        <w:t>22</w:t>
      </w:r>
      <w:r>
        <w:fldChar w:fldCharType="end"/>
      </w:r>
    </w:p>
    <w:p w14:paraId="4FBCFBD9" w14:textId="1333B158" w:rsidR="00BB1E63" w:rsidRDefault="00BB1E63">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_Toc214317277 \h </w:instrText>
      </w:r>
      <w:r>
        <w:fldChar w:fldCharType="separate"/>
      </w:r>
      <w:r>
        <w:t>22</w:t>
      </w:r>
      <w:r>
        <w:fldChar w:fldCharType="end"/>
      </w:r>
    </w:p>
    <w:p w14:paraId="2016A68D" w14:textId="48CA2DAD" w:rsidR="00BB1E63" w:rsidRDefault="00BB1E63">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_Toc214317278 \h </w:instrText>
      </w:r>
      <w:r>
        <w:fldChar w:fldCharType="separate"/>
      </w:r>
      <w:r>
        <w:t>22</w:t>
      </w:r>
      <w:r>
        <w:fldChar w:fldCharType="end"/>
      </w:r>
    </w:p>
    <w:p w14:paraId="20002639" w14:textId="731C0B6C" w:rsidR="00BB1E63" w:rsidRDefault="00BB1E63">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_Toc214317279 \h </w:instrText>
      </w:r>
      <w:r>
        <w:fldChar w:fldCharType="separate"/>
      </w:r>
      <w:r>
        <w:t>22</w:t>
      </w:r>
      <w:r>
        <w:fldChar w:fldCharType="end"/>
      </w:r>
    </w:p>
    <w:p w14:paraId="40C7189F" w14:textId="4EAB106C" w:rsidR="00BB1E63" w:rsidRDefault="00BB1E63">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_Toc214317280 \h </w:instrText>
      </w:r>
      <w:r>
        <w:fldChar w:fldCharType="separate"/>
      </w:r>
      <w:r>
        <w:t>22</w:t>
      </w:r>
      <w:r>
        <w:fldChar w:fldCharType="end"/>
      </w:r>
    </w:p>
    <w:p w14:paraId="31086347" w14:textId="6BFDF382" w:rsidR="00BB1E63" w:rsidRDefault="00BB1E63">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_Toc214317281 \h </w:instrText>
      </w:r>
      <w:r>
        <w:fldChar w:fldCharType="separate"/>
      </w:r>
      <w:r>
        <w:t>23</w:t>
      </w:r>
      <w:r>
        <w:fldChar w:fldCharType="end"/>
      </w:r>
    </w:p>
    <w:p w14:paraId="29D57AA1" w14:textId="25F6BC85" w:rsidR="00BB1E63" w:rsidRDefault="00BB1E63">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_Toc214317282 \h </w:instrText>
      </w:r>
      <w:r>
        <w:fldChar w:fldCharType="separate"/>
      </w:r>
      <w:r>
        <w:t>23</w:t>
      </w:r>
      <w:r>
        <w:fldChar w:fldCharType="end"/>
      </w:r>
    </w:p>
    <w:p w14:paraId="7DCE322D" w14:textId="6B827AFC" w:rsidR="00BB1E63" w:rsidRDefault="00BB1E63">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_Toc214317283 \h </w:instrText>
      </w:r>
      <w:r>
        <w:fldChar w:fldCharType="separate"/>
      </w:r>
      <w:r>
        <w:t>23</w:t>
      </w:r>
      <w:r>
        <w:fldChar w:fldCharType="end"/>
      </w:r>
    </w:p>
    <w:p w14:paraId="6A67D152" w14:textId="7D5838E5" w:rsidR="00BB1E63" w:rsidRDefault="00BB1E63">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_Toc214317284 \h </w:instrText>
      </w:r>
      <w:r>
        <w:fldChar w:fldCharType="separate"/>
      </w:r>
      <w:r>
        <w:t>23</w:t>
      </w:r>
      <w:r>
        <w:fldChar w:fldCharType="end"/>
      </w:r>
    </w:p>
    <w:p w14:paraId="2BD62310" w14:textId="0E5AFBC3" w:rsidR="00BB1E63" w:rsidRDefault="00BB1E63">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_Toc214317285 \h </w:instrText>
      </w:r>
      <w:r>
        <w:fldChar w:fldCharType="separate"/>
      </w:r>
      <w:r>
        <w:t>23</w:t>
      </w:r>
      <w:r>
        <w:fldChar w:fldCharType="end"/>
      </w:r>
    </w:p>
    <w:p w14:paraId="510BE258" w14:textId="789E7408" w:rsidR="00BB1E63" w:rsidRDefault="00BB1E63">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_Toc214317286 \h </w:instrText>
      </w:r>
      <w:r>
        <w:fldChar w:fldCharType="separate"/>
      </w:r>
      <w:r>
        <w:t>23</w:t>
      </w:r>
      <w:r>
        <w:fldChar w:fldCharType="end"/>
      </w:r>
    </w:p>
    <w:p w14:paraId="4FF73963" w14:textId="5830C6B1" w:rsidR="00BB1E63" w:rsidRDefault="00BB1E63">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_Toc214317287 \h </w:instrText>
      </w:r>
      <w:r>
        <w:fldChar w:fldCharType="separate"/>
      </w:r>
      <w:r>
        <w:t>23</w:t>
      </w:r>
      <w:r>
        <w:fldChar w:fldCharType="end"/>
      </w:r>
    </w:p>
    <w:p w14:paraId="5A6168A0" w14:textId="4F2A31C2" w:rsidR="00BB1E63" w:rsidRDefault="00BB1E63">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_Toc214317288 \h </w:instrText>
      </w:r>
      <w:r>
        <w:fldChar w:fldCharType="separate"/>
      </w:r>
      <w:r>
        <w:t>23</w:t>
      </w:r>
      <w:r>
        <w:fldChar w:fldCharType="end"/>
      </w:r>
    </w:p>
    <w:p w14:paraId="65F79DE9" w14:textId="2E2ABE7C" w:rsidR="00BB1E63" w:rsidRDefault="00BB1E63">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_Toc214317289 \h </w:instrText>
      </w:r>
      <w:r>
        <w:fldChar w:fldCharType="separate"/>
      </w:r>
      <w:r>
        <w:t>23</w:t>
      </w:r>
      <w:r>
        <w:fldChar w:fldCharType="end"/>
      </w:r>
    </w:p>
    <w:p w14:paraId="6771E10A" w14:textId="5AF6E90A" w:rsidR="00BB1E63" w:rsidRDefault="00BB1E63">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_Toc214317290 \h </w:instrText>
      </w:r>
      <w:r>
        <w:fldChar w:fldCharType="separate"/>
      </w:r>
      <w:r>
        <w:t>23</w:t>
      </w:r>
      <w:r>
        <w:fldChar w:fldCharType="end"/>
      </w:r>
    </w:p>
    <w:p w14:paraId="16D31DF8" w14:textId="468D749C" w:rsidR="00BB1E63" w:rsidRDefault="00BB1E63">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_Toc214317291 \h </w:instrText>
      </w:r>
      <w:r>
        <w:fldChar w:fldCharType="separate"/>
      </w:r>
      <w:r>
        <w:t>23</w:t>
      </w:r>
      <w:r>
        <w:fldChar w:fldCharType="end"/>
      </w:r>
    </w:p>
    <w:p w14:paraId="3C3164B2" w14:textId="04D3E048" w:rsidR="00BB1E63" w:rsidRDefault="00BB1E63">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_Toc214317292 \h </w:instrText>
      </w:r>
      <w:r>
        <w:fldChar w:fldCharType="separate"/>
      </w:r>
      <w:r>
        <w:t>23</w:t>
      </w:r>
      <w:r>
        <w:fldChar w:fldCharType="end"/>
      </w:r>
    </w:p>
    <w:p w14:paraId="4DF0E3F2" w14:textId="668A13C3" w:rsidR="00BB1E63" w:rsidRDefault="00BB1E63">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_Toc214317293 \h </w:instrText>
      </w:r>
      <w:r>
        <w:fldChar w:fldCharType="separate"/>
      </w:r>
      <w:r>
        <w:t>25</w:t>
      </w:r>
      <w:r>
        <w:fldChar w:fldCharType="end"/>
      </w:r>
    </w:p>
    <w:p w14:paraId="2D65883E" w14:textId="4F17B2E2" w:rsidR="00BB1E63" w:rsidRDefault="00BB1E63">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_Toc214317294 \h </w:instrText>
      </w:r>
      <w:r>
        <w:fldChar w:fldCharType="separate"/>
      </w:r>
      <w:r>
        <w:t>25</w:t>
      </w:r>
      <w:r>
        <w:fldChar w:fldCharType="end"/>
      </w:r>
    </w:p>
    <w:p w14:paraId="2B287762" w14:textId="30658301" w:rsidR="00BB1E63" w:rsidRDefault="00BB1E63">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_Toc214317295 \h </w:instrText>
      </w:r>
      <w:r>
        <w:fldChar w:fldCharType="separate"/>
      </w:r>
      <w:r>
        <w:t>25</w:t>
      </w:r>
      <w:r>
        <w:fldChar w:fldCharType="end"/>
      </w:r>
    </w:p>
    <w:p w14:paraId="4A78C1AB" w14:textId="556E3A2E" w:rsidR="00BB1E63" w:rsidRDefault="00BB1E63">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_Toc214317296 \h </w:instrText>
      </w:r>
      <w:r>
        <w:fldChar w:fldCharType="separate"/>
      </w:r>
      <w:r>
        <w:t>25</w:t>
      </w:r>
      <w:r>
        <w:fldChar w:fldCharType="end"/>
      </w:r>
    </w:p>
    <w:p w14:paraId="15AA9983" w14:textId="5D4BAEF8" w:rsidR="00BB1E63" w:rsidRDefault="00BB1E63">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_Toc214317297 \h </w:instrText>
      </w:r>
      <w:r>
        <w:fldChar w:fldCharType="separate"/>
      </w:r>
      <w:r>
        <w:t>25</w:t>
      </w:r>
      <w:r>
        <w:fldChar w:fldCharType="end"/>
      </w:r>
    </w:p>
    <w:p w14:paraId="4CCFE8A4" w14:textId="30ED89A3" w:rsidR="00BB1E63" w:rsidRDefault="00BB1E63">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_Toc214317298 \h </w:instrText>
      </w:r>
      <w:r>
        <w:fldChar w:fldCharType="separate"/>
      </w:r>
      <w:r>
        <w:t>25</w:t>
      </w:r>
      <w:r>
        <w:fldChar w:fldCharType="end"/>
      </w:r>
    </w:p>
    <w:p w14:paraId="5F1CC24E" w14:textId="3A596202" w:rsidR="00BB1E63" w:rsidRDefault="00BB1E63">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_Toc214317299 \h </w:instrText>
      </w:r>
      <w:r>
        <w:fldChar w:fldCharType="separate"/>
      </w:r>
      <w:r>
        <w:t>25</w:t>
      </w:r>
      <w:r>
        <w:fldChar w:fldCharType="end"/>
      </w:r>
    </w:p>
    <w:p w14:paraId="6D57054C" w14:textId="576AAB28" w:rsidR="00BB1E63" w:rsidRDefault="00BB1E63">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_Toc214317300 \h </w:instrText>
      </w:r>
      <w:r>
        <w:fldChar w:fldCharType="separate"/>
      </w:r>
      <w:r>
        <w:t>25</w:t>
      </w:r>
      <w:r>
        <w:fldChar w:fldCharType="end"/>
      </w:r>
    </w:p>
    <w:p w14:paraId="3E732214" w14:textId="1999F19C" w:rsidR="00BB1E63" w:rsidRDefault="00BB1E63">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_Toc214317301 \h </w:instrText>
      </w:r>
      <w:r>
        <w:fldChar w:fldCharType="separate"/>
      </w:r>
      <w:r>
        <w:t>25</w:t>
      </w:r>
      <w:r>
        <w:fldChar w:fldCharType="end"/>
      </w:r>
    </w:p>
    <w:p w14:paraId="61EF41A4" w14:textId="4E6B2D5D" w:rsidR="00BB1E63" w:rsidRDefault="00BB1E63">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_Toc214317302 \h </w:instrText>
      </w:r>
      <w:r>
        <w:fldChar w:fldCharType="separate"/>
      </w:r>
      <w:r>
        <w:t>25</w:t>
      </w:r>
      <w:r>
        <w:fldChar w:fldCharType="end"/>
      </w:r>
    </w:p>
    <w:p w14:paraId="32B60B64" w14:textId="5144C1BC" w:rsidR="00BB1E63" w:rsidRDefault="00BB1E63">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_Toc214317303 \h </w:instrText>
      </w:r>
      <w:r>
        <w:fldChar w:fldCharType="separate"/>
      </w:r>
      <w:r>
        <w:t>25</w:t>
      </w:r>
      <w:r>
        <w:fldChar w:fldCharType="end"/>
      </w:r>
    </w:p>
    <w:p w14:paraId="0CDFDADD" w14:textId="040745A1" w:rsidR="00BB1E63" w:rsidRDefault="00BB1E63">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_Toc214317304 \h </w:instrText>
      </w:r>
      <w:r>
        <w:fldChar w:fldCharType="separate"/>
      </w:r>
      <w:r>
        <w:t>25</w:t>
      </w:r>
      <w:r>
        <w:fldChar w:fldCharType="end"/>
      </w:r>
    </w:p>
    <w:p w14:paraId="02DC1A78" w14:textId="3FDB5D75" w:rsidR="00BB1E63" w:rsidRDefault="00BB1E63">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_Toc214317305 \h </w:instrText>
      </w:r>
      <w:r>
        <w:fldChar w:fldCharType="separate"/>
      </w:r>
      <w:r>
        <w:t>25</w:t>
      </w:r>
      <w:r>
        <w:fldChar w:fldCharType="end"/>
      </w:r>
    </w:p>
    <w:p w14:paraId="50F01A53" w14:textId="7D9721E7" w:rsidR="00BB1E63" w:rsidRDefault="00BB1E63">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_Toc214317306 \h </w:instrText>
      </w:r>
      <w:r>
        <w:fldChar w:fldCharType="separate"/>
      </w:r>
      <w:r>
        <w:t>25</w:t>
      </w:r>
      <w:r>
        <w:fldChar w:fldCharType="end"/>
      </w:r>
    </w:p>
    <w:p w14:paraId="262ECCDB" w14:textId="1AFA509E" w:rsidR="00BB1E63" w:rsidRDefault="00BB1E63">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_Toc214317307 \h </w:instrText>
      </w:r>
      <w:r>
        <w:fldChar w:fldCharType="separate"/>
      </w:r>
      <w:r>
        <w:t>25</w:t>
      </w:r>
      <w:r>
        <w:fldChar w:fldCharType="end"/>
      </w:r>
    </w:p>
    <w:p w14:paraId="6C75AAD9" w14:textId="1D3D8363" w:rsidR="00BB1E63" w:rsidRDefault="00BB1E63">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_Toc214317308 \h </w:instrText>
      </w:r>
      <w:r>
        <w:fldChar w:fldCharType="separate"/>
      </w:r>
      <w:r>
        <w:t>25</w:t>
      </w:r>
      <w:r>
        <w:fldChar w:fldCharType="end"/>
      </w:r>
    </w:p>
    <w:p w14:paraId="792836FF" w14:textId="1D8C96AD" w:rsidR="00BB1E63" w:rsidRDefault="00BB1E63">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_Toc214317309 \h </w:instrText>
      </w:r>
      <w:r>
        <w:fldChar w:fldCharType="separate"/>
      </w:r>
      <w:r>
        <w:t>25</w:t>
      </w:r>
      <w:r>
        <w:fldChar w:fldCharType="end"/>
      </w:r>
    </w:p>
    <w:p w14:paraId="16D2D1B2" w14:textId="4F720265" w:rsidR="00BB1E63" w:rsidRDefault="00BB1E63">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_Toc214317310 \h </w:instrText>
      </w:r>
      <w:r>
        <w:fldChar w:fldCharType="separate"/>
      </w:r>
      <w:r>
        <w:t>25</w:t>
      </w:r>
      <w:r>
        <w:fldChar w:fldCharType="end"/>
      </w:r>
    </w:p>
    <w:p w14:paraId="30C35349" w14:textId="0C887556" w:rsidR="00BB1E63" w:rsidRDefault="00BB1E63">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_Toc214317311 \h </w:instrText>
      </w:r>
      <w:r>
        <w:fldChar w:fldCharType="separate"/>
      </w:r>
      <w:r>
        <w:t>25</w:t>
      </w:r>
      <w:r>
        <w:fldChar w:fldCharType="end"/>
      </w:r>
    </w:p>
    <w:p w14:paraId="505EE525" w14:textId="2A3F0DA8" w:rsidR="00BB1E63" w:rsidRDefault="00BB1E63">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_Toc214317312 \h </w:instrText>
      </w:r>
      <w:r>
        <w:fldChar w:fldCharType="separate"/>
      </w:r>
      <w:r>
        <w:t>25</w:t>
      </w:r>
      <w:r>
        <w:fldChar w:fldCharType="end"/>
      </w:r>
    </w:p>
    <w:p w14:paraId="63899D2C" w14:textId="6463E778" w:rsidR="00BB1E63" w:rsidRDefault="00BB1E63">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_Toc214317313 \h </w:instrText>
      </w:r>
      <w:r>
        <w:fldChar w:fldCharType="separate"/>
      </w:r>
      <w:r>
        <w:t>25</w:t>
      </w:r>
      <w:r>
        <w:fldChar w:fldCharType="end"/>
      </w:r>
    </w:p>
    <w:p w14:paraId="315F8DEE" w14:textId="05042993" w:rsidR="00BB1E63" w:rsidRDefault="00BB1E63">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_Toc214317314 \h </w:instrText>
      </w:r>
      <w:r>
        <w:fldChar w:fldCharType="separate"/>
      </w:r>
      <w:r>
        <w:t>26</w:t>
      </w:r>
      <w:r>
        <w:fldChar w:fldCharType="end"/>
      </w:r>
    </w:p>
    <w:p w14:paraId="39D4C159" w14:textId="530B0307" w:rsidR="00BB1E63" w:rsidRDefault="00BB1E63">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_Toc214317315 \h </w:instrText>
      </w:r>
      <w:r>
        <w:fldChar w:fldCharType="separate"/>
      </w:r>
      <w:r>
        <w:t>26</w:t>
      </w:r>
      <w:r>
        <w:fldChar w:fldCharType="end"/>
      </w:r>
    </w:p>
    <w:p w14:paraId="320A3DA9" w14:textId="0F7C6347" w:rsidR="00BB1E63" w:rsidRDefault="00BB1E63">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_Toc214317316 \h </w:instrText>
      </w:r>
      <w:r>
        <w:fldChar w:fldCharType="separate"/>
      </w:r>
      <w:r>
        <w:t>26</w:t>
      </w:r>
      <w:r>
        <w:fldChar w:fldCharType="end"/>
      </w:r>
    </w:p>
    <w:p w14:paraId="4DEC5D6D" w14:textId="38198947" w:rsidR="00BB1E63" w:rsidRDefault="00BB1E63">
      <w:pPr>
        <w:pStyle w:val="TOC3"/>
        <w:rPr>
          <w:rFonts w:asciiTheme="minorHAnsi" w:eastAsiaTheme="minorEastAsia" w:hAnsiTheme="minorHAnsi" w:cstheme="minorBidi"/>
          <w:kern w:val="2"/>
          <w:sz w:val="24"/>
          <w:szCs w:val="24"/>
          <w14:ligatures w14:val="standardContextual"/>
        </w:rPr>
      </w:pPr>
      <w:r>
        <w:lastRenderedPageBreak/>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_Toc214317317 \h </w:instrText>
      </w:r>
      <w:r>
        <w:fldChar w:fldCharType="separate"/>
      </w:r>
      <w:r>
        <w:t>26</w:t>
      </w:r>
      <w:r>
        <w:fldChar w:fldCharType="end"/>
      </w:r>
    </w:p>
    <w:p w14:paraId="7FC9010D" w14:textId="2A6FBF1C" w:rsidR="00BB1E63" w:rsidRDefault="00BB1E63">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_Toc214317318 \h </w:instrText>
      </w:r>
      <w:r>
        <w:fldChar w:fldCharType="separate"/>
      </w:r>
      <w:r>
        <w:t>26</w:t>
      </w:r>
      <w:r>
        <w:fldChar w:fldCharType="end"/>
      </w:r>
    </w:p>
    <w:p w14:paraId="5D3A437C" w14:textId="5BCEC368" w:rsidR="00BB1E63" w:rsidRDefault="00BB1E63">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_Toc214317319 \h </w:instrText>
      </w:r>
      <w:r>
        <w:fldChar w:fldCharType="separate"/>
      </w:r>
      <w:r>
        <w:t>26</w:t>
      </w:r>
      <w:r>
        <w:fldChar w:fldCharType="end"/>
      </w:r>
    </w:p>
    <w:p w14:paraId="1F3BDE51" w14:textId="7AD9CC9A" w:rsidR="00BB1E63" w:rsidRDefault="00BB1E63">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_Toc214317320 \h </w:instrText>
      </w:r>
      <w:r>
        <w:fldChar w:fldCharType="separate"/>
      </w:r>
      <w:r>
        <w:t>26</w:t>
      </w:r>
      <w:r>
        <w:fldChar w:fldCharType="end"/>
      </w:r>
    </w:p>
    <w:p w14:paraId="56CC7CFA" w14:textId="22C43CFC" w:rsidR="00BB1E63" w:rsidRDefault="00BB1E63">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_Toc214317321 \h </w:instrText>
      </w:r>
      <w:r>
        <w:fldChar w:fldCharType="separate"/>
      </w:r>
      <w:r>
        <w:t>26</w:t>
      </w:r>
      <w:r>
        <w:fldChar w:fldCharType="end"/>
      </w:r>
    </w:p>
    <w:p w14:paraId="7DE35B75" w14:textId="601D1396" w:rsidR="00BB1E63" w:rsidRDefault="00BB1E63">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_Toc214317322 \h </w:instrText>
      </w:r>
      <w:r>
        <w:fldChar w:fldCharType="separate"/>
      </w:r>
      <w:r>
        <w:t>27</w:t>
      </w:r>
      <w:r>
        <w:fldChar w:fldCharType="end"/>
      </w:r>
    </w:p>
    <w:p w14:paraId="16389323" w14:textId="10518D77" w:rsidR="00BB1E63" w:rsidRDefault="00BB1E63">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_Toc214317323 \h </w:instrText>
      </w:r>
      <w:r>
        <w:fldChar w:fldCharType="separate"/>
      </w:r>
      <w:r>
        <w:t>34</w:t>
      </w:r>
      <w:r>
        <w:fldChar w:fldCharType="end"/>
      </w:r>
    </w:p>
    <w:p w14:paraId="13717478" w14:textId="295BB12B" w:rsidR="00BB1E63" w:rsidRDefault="00BB1E63">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_Toc214317324 \h </w:instrText>
      </w:r>
      <w:r>
        <w:fldChar w:fldCharType="separate"/>
      </w:r>
      <w:r>
        <w:t>35</w:t>
      </w:r>
      <w:r>
        <w:fldChar w:fldCharType="end"/>
      </w:r>
    </w:p>
    <w:p w14:paraId="028DCF67" w14:textId="79AECF51" w:rsidR="00BB1E63" w:rsidRDefault="00BB1E6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_Toc214317325 \h </w:instrText>
      </w:r>
      <w:r>
        <w:fldChar w:fldCharType="separate"/>
      </w:r>
      <w:r>
        <w:t>35</w:t>
      </w:r>
      <w:r>
        <w:fldChar w:fldCharType="end"/>
      </w:r>
    </w:p>
    <w:p w14:paraId="155A518D" w14:textId="6734A04D" w:rsidR="00BB1E63" w:rsidRDefault="00BB1E63">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_Toc214317326 \h </w:instrText>
      </w:r>
      <w:r>
        <w:fldChar w:fldCharType="separate"/>
      </w:r>
      <w:r>
        <w:t>35</w:t>
      </w:r>
      <w:r>
        <w:fldChar w:fldCharType="end"/>
      </w:r>
    </w:p>
    <w:p w14:paraId="44F74B5E" w14:textId="1CA5783A" w:rsidR="00BB1E63" w:rsidRDefault="00BB1E63">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_Toc214317327 \h </w:instrText>
      </w:r>
      <w:r>
        <w:fldChar w:fldCharType="separate"/>
      </w:r>
      <w:r>
        <w:t>35</w:t>
      </w:r>
      <w:r>
        <w:fldChar w:fldCharType="end"/>
      </w:r>
    </w:p>
    <w:p w14:paraId="5E132805" w14:textId="5DA39EEB" w:rsidR="00BB1E63" w:rsidRDefault="00BB1E63">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_Toc214317328 \h </w:instrText>
      </w:r>
      <w:r>
        <w:fldChar w:fldCharType="separate"/>
      </w:r>
      <w:r>
        <w:t>37</w:t>
      </w:r>
      <w:r>
        <w:fldChar w:fldCharType="end"/>
      </w:r>
    </w:p>
    <w:p w14:paraId="1FF31D9D" w14:textId="6FCFABC7" w:rsidR="00BB1E63" w:rsidRDefault="00BB1E63">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_Toc214317329 \h </w:instrText>
      </w:r>
      <w:r>
        <w:fldChar w:fldCharType="separate"/>
      </w:r>
      <w:r>
        <w:t>38</w:t>
      </w:r>
      <w:r>
        <w:fldChar w:fldCharType="end"/>
      </w:r>
    </w:p>
    <w:p w14:paraId="4CC3C2B0" w14:textId="4308850A" w:rsidR="00BB1E63" w:rsidRDefault="00BB1E63">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_Toc214317330 \h </w:instrText>
      </w:r>
      <w:r>
        <w:fldChar w:fldCharType="separate"/>
      </w:r>
      <w:r>
        <w:t>40</w:t>
      </w:r>
      <w:r>
        <w:fldChar w:fldCharType="end"/>
      </w:r>
    </w:p>
    <w:p w14:paraId="0D10ABB0" w14:textId="158E601A" w:rsidR="00BB1E63" w:rsidRDefault="00BB1E63">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_Toc214317331 \h </w:instrText>
      </w:r>
      <w:r>
        <w:fldChar w:fldCharType="separate"/>
      </w:r>
      <w:r>
        <w:t>40</w:t>
      </w:r>
      <w:r>
        <w:fldChar w:fldCharType="end"/>
      </w:r>
    </w:p>
    <w:p w14:paraId="539738EE" w14:textId="1640D73A" w:rsidR="00BB1E63" w:rsidRDefault="00BB1E63">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_Toc214317332 \h </w:instrText>
      </w:r>
      <w:r>
        <w:fldChar w:fldCharType="separate"/>
      </w:r>
      <w:r>
        <w:t>40</w:t>
      </w:r>
      <w:r>
        <w:fldChar w:fldCharType="end"/>
      </w:r>
    </w:p>
    <w:p w14:paraId="6B6FF2ED" w14:textId="7740B9FC" w:rsidR="00BB1E63" w:rsidRDefault="00BB1E63">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_Toc214317333 \h </w:instrText>
      </w:r>
      <w:r>
        <w:fldChar w:fldCharType="separate"/>
      </w:r>
      <w:r>
        <w:t>40</w:t>
      </w:r>
      <w:r>
        <w:fldChar w:fldCharType="end"/>
      </w:r>
    </w:p>
    <w:p w14:paraId="40C76097" w14:textId="22521383" w:rsidR="00BB1E63" w:rsidRDefault="00BB1E63">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_Toc214317334 \h </w:instrText>
      </w:r>
      <w:r>
        <w:fldChar w:fldCharType="separate"/>
      </w:r>
      <w:r>
        <w:t>40</w:t>
      </w:r>
      <w:r>
        <w:fldChar w:fldCharType="end"/>
      </w:r>
    </w:p>
    <w:p w14:paraId="3BD14950" w14:textId="6A0FE16A" w:rsidR="00BB1E63" w:rsidRDefault="00BB1E63">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_Toc214317335 \h </w:instrText>
      </w:r>
      <w:r>
        <w:fldChar w:fldCharType="separate"/>
      </w:r>
      <w:r>
        <w:t>40</w:t>
      </w:r>
      <w:r>
        <w:fldChar w:fldCharType="end"/>
      </w:r>
    </w:p>
    <w:p w14:paraId="66F64E56" w14:textId="7051248D" w:rsidR="00BB1E63" w:rsidRDefault="00BB1E63">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_Toc214317336 \h </w:instrText>
      </w:r>
      <w:r>
        <w:fldChar w:fldCharType="separate"/>
      </w:r>
      <w:r>
        <w:t>40</w:t>
      </w:r>
      <w:r>
        <w:fldChar w:fldCharType="end"/>
      </w:r>
    </w:p>
    <w:p w14:paraId="12283600" w14:textId="337ABE21" w:rsidR="00BB1E63" w:rsidRDefault="00BB1E63">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_Toc214317337 \h </w:instrText>
      </w:r>
      <w:r>
        <w:fldChar w:fldCharType="separate"/>
      </w:r>
      <w:r>
        <w:t>40</w:t>
      </w:r>
      <w:r>
        <w:fldChar w:fldCharType="end"/>
      </w:r>
    </w:p>
    <w:p w14:paraId="2BAC6209" w14:textId="07ABFA51" w:rsidR="00BB1E63" w:rsidRDefault="00BB1E63">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_Toc214317338 \h </w:instrText>
      </w:r>
      <w:r>
        <w:fldChar w:fldCharType="separate"/>
      </w:r>
      <w:r>
        <w:t>40</w:t>
      </w:r>
      <w:r>
        <w:fldChar w:fldCharType="end"/>
      </w:r>
    </w:p>
    <w:p w14:paraId="0F39CA6A" w14:textId="3A958A46" w:rsidR="00BB1E63" w:rsidRDefault="00BB1E63">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_Toc214317339 \h </w:instrText>
      </w:r>
      <w:r>
        <w:fldChar w:fldCharType="separate"/>
      </w:r>
      <w:r>
        <w:t>40</w:t>
      </w:r>
      <w:r>
        <w:fldChar w:fldCharType="end"/>
      </w:r>
    </w:p>
    <w:p w14:paraId="37170180" w14:textId="269D3897" w:rsidR="00BB1E63" w:rsidRDefault="00BB1E63">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_Toc214317340 \h </w:instrText>
      </w:r>
      <w:r>
        <w:fldChar w:fldCharType="separate"/>
      </w:r>
      <w:r>
        <w:t>40</w:t>
      </w:r>
      <w:r>
        <w:fldChar w:fldCharType="end"/>
      </w:r>
    </w:p>
    <w:p w14:paraId="08A15FCC" w14:textId="1FFD6978" w:rsidR="00BB1E63" w:rsidRDefault="00BB1E63">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_Toc214317341 \h </w:instrText>
      </w:r>
      <w:r>
        <w:fldChar w:fldCharType="separate"/>
      </w:r>
      <w:r>
        <w:t>40</w:t>
      </w:r>
      <w:r>
        <w:fldChar w:fldCharType="end"/>
      </w:r>
    </w:p>
    <w:p w14:paraId="31E4D5D9" w14:textId="75680B0D" w:rsidR="00BB1E63" w:rsidRDefault="00BB1E63">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_Toc214317342 \h </w:instrText>
      </w:r>
      <w:r>
        <w:fldChar w:fldCharType="separate"/>
      </w:r>
      <w:r>
        <w:t>40</w:t>
      </w:r>
      <w:r>
        <w:fldChar w:fldCharType="end"/>
      </w:r>
    </w:p>
    <w:p w14:paraId="32ECBD46" w14:textId="2CDBB601" w:rsidR="00BB1E63" w:rsidRDefault="00BB1E63">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_Toc214317343 \h </w:instrText>
      </w:r>
      <w:r>
        <w:fldChar w:fldCharType="separate"/>
      </w:r>
      <w:r>
        <w:t>40</w:t>
      </w:r>
      <w:r>
        <w:fldChar w:fldCharType="end"/>
      </w:r>
    </w:p>
    <w:p w14:paraId="3F25FF4C" w14:textId="4497F498" w:rsidR="00BB1E63" w:rsidRDefault="00BB1E63">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_Toc214317344 \h </w:instrText>
      </w:r>
      <w:r>
        <w:fldChar w:fldCharType="separate"/>
      </w:r>
      <w:r>
        <w:t>40</w:t>
      </w:r>
      <w:r>
        <w:fldChar w:fldCharType="end"/>
      </w:r>
    </w:p>
    <w:p w14:paraId="2FBFCA6C" w14:textId="79D25C22" w:rsidR="00BB1E63" w:rsidRDefault="00BB1E63">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_Toc214317345 \h </w:instrText>
      </w:r>
      <w:r>
        <w:fldChar w:fldCharType="separate"/>
      </w:r>
      <w:r>
        <w:t>40</w:t>
      </w:r>
      <w:r>
        <w:fldChar w:fldCharType="end"/>
      </w:r>
    </w:p>
    <w:p w14:paraId="6BC55378" w14:textId="5D1ACA9C" w:rsidR="00BB1E63" w:rsidRDefault="00BB1E63">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_Toc214317346 \h </w:instrText>
      </w:r>
      <w:r>
        <w:fldChar w:fldCharType="separate"/>
      </w:r>
      <w:r>
        <w:t>40</w:t>
      </w:r>
      <w:r>
        <w:fldChar w:fldCharType="end"/>
      </w:r>
    </w:p>
    <w:p w14:paraId="0C201251" w14:textId="489A5794" w:rsidR="00BB1E63" w:rsidRDefault="00BB1E63">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_Toc214317347 \h </w:instrText>
      </w:r>
      <w:r>
        <w:fldChar w:fldCharType="separate"/>
      </w:r>
      <w:r>
        <w:t>40</w:t>
      </w:r>
      <w:r>
        <w:fldChar w:fldCharType="end"/>
      </w:r>
    </w:p>
    <w:p w14:paraId="456B5A4F" w14:textId="35AB20A1" w:rsidR="00BB1E63" w:rsidRDefault="00BB1E63">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_Toc214317348 \h </w:instrText>
      </w:r>
      <w:r>
        <w:fldChar w:fldCharType="separate"/>
      </w:r>
      <w:r>
        <w:t>41</w:t>
      </w:r>
      <w:r>
        <w:fldChar w:fldCharType="end"/>
      </w:r>
    </w:p>
    <w:p w14:paraId="42745AF8" w14:textId="4F2B8D19" w:rsidR="00BB1E63" w:rsidRDefault="00BB1E63">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_Toc214317349 \h </w:instrText>
      </w:r>
      <w:r>
        <w:fldChar w:fldCharType="separate"/>
      </w:r>
      <w:r>
        <w:t>41</w:t>
      </w:r>
      <w:r>
        <w:fldChar w:fldCharType="end"/>
      </w:r>
    </w:p>
    <w:p w14:paraId="04D2C6DF" w14:textId="1ADE10B8" w:rsidR="00BB1E63" w:rsidRDefault="00BB1E63">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_Toc214317350 \h </w:instrText>
      </w:r>
      <w:r>
        <w:fldChar w:fldCharType="separate"/>
      </w:r>
      <w:r>
        <w:t>41</w:t>
      </w:r>
      <w:r>
        <w:fldChar w:fldCharType="end"/>
      </w:r>
    </w:p>
    <w:p w14:paraId="25240645" w14:textId="53AF93F2" w:rsidR="00BB1E63" w:rsidRDefault="00BB1E63">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_Toc214317351 \h </w:instrText>
      </w:r>
      <w:r>
        <w:fldChar w:fldCharType="separate"/>
      </w:r>
      <w:r>
        <w:t>41</w:t>
      </w:r>
      <w:r>
        <w:fldChar w:fldCharType="end"/>
      </w:r>
    </w:p>
    <w:p w14:paraId="721153D0" w14:textId="62C663AF" w:rsidR="00BB1E63" w:rsidRDefault="00BB1E63">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_Toc214317352 \h </w:instrText>
      </w:r>
      <w:r>
        <w:fldChar w:fldCharType="separate"/>
      </w:r>
      <w:r>
        <w:t>41</w:t>
      </w:r>
      <w:r>
        <w:fldChar w:fldCharType="end"/>
      </w:r>
    </w:p>
    <w:p w14:paraId="1DC94F19" w14:textId="72E5068C" w:rsidR="00BB1E63" w:rsidRDefault="00BB1E63">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_Toc214317353 \h </w:instrText>
      </w:r>
      <w:r>
        <w:fldChar w:fldCharType="separate"/>
      </w:r>
      <w:r>
        <w:t>41</w:t>
      </w:r>
      <w:r>
        <w:fldChar w:fldCharType="end"/>
      </w:r>
    </w:p>
    <w:p w14:paraId="4EEC215C" w14:textId="6E550902" w:rsidR="00BB1E63" w:rsidRDefault="00BB1E63">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_Toc214317354 \h </w:instrText>
      </w:r>
      <w:r>
        <w:fldChar w:fldCharType="separate"/>
      </w:r>
      <w:r>
        <w:t>41</w:t>
      </w:r>
      <w:r>
        <w:fldChar w:fldCharType="end"/>
      </w:r>
    </w:p>
    <w:p w14:paraId="53C8B7DD" w14:textId="0A618A73" w:rsidR="00BB1E63" w:rsidRDefault="00BB1E63">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_Toc214317355 \h </w:instrText>
      </w:r>
      <w:r>
        <w:fldChar w:fldCharType="separate"/>
      </w:r>
      <w:r>
        <w:t>41</w:t>
      </w:r>
      <w:r>
        <w:fldChar w:fldCharType="end"/>
      </w:r>
    </w:p>
    <w:p w14:paraId="56427346" w14:textId="4F18B41B" w:rsidR="00BB1E63" w:rsidRDefault="00BB1E63">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_Toc214317356 \h </w:instrText>
      </w:r>
      <w:r>
        <w:fldChar w:fldCharType="separate"/>
      </w:r>
      <w:r>
        <w:t>41</w:t>
      </w:r>
      <w:r>
        <w:fldChar w:fldCharType="end"/>
      </w:r>
    </w:p>
    <w:p w14:paraId="4E4D240A" w14:textId="46E0581A" w:rsidR="00BB1E63" w:rsidRDefault="00BB1E63">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_Toc214317357 \h </w:instrText>
      </w:r>
      <w:r>
        <w:fldChar w:fldCharType="separate"/>
      </w:r>
      <w:r>
        <w:t>41</w:t>
      </w:r>
      <w:r>
        <w:fldChar w:fldCharType="end"/>
      </w:r>
    </w:p>
    <w:p w14:paraId="006C64C9" w14:textId="67FB4B06" w:rsidR="00BB1E63" w:rsidRDefault="00BB1E63">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_Toc214317358 \h </w:instrText>
      </w:r>
      <w:r>
        <w:fldChar w:fldCharType="separate"/>
      </w:r>
      <w:r>
        <w:t>41</w:t>
      </w:r>
      <w:r>
        <w:fldChar w:fldCharType="end"/>
      </w:r>
    </w:p>
    <w:p w14:paraId="59631BA1" w14:textId="171447E7" w:rsidR="00BB1E63" w:rsidRDefault="00BB1E63">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_Toc214317359 \h </w:instrText>
      </w:r>
      <w:r>
        <w:fldChar w:fldCharType="separate"/>
      </w:r>
      <w:r>
        <w:t>41</w:t>
      </w:r>
      <w:r>
        <w:fldChar w:fldCharType="end"/>
      </w:r>
    </w:p>
    <w:p w14:paraId="4A27DA90" w14:textId="751D8F98" w:rsidR="00BB1E63" w:rsidRDefault="00BB1E63">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_Toc214317360 \h </w:instrText>
      </w:r>
      <w:r>
        <w:fldChar w:fldCharType="separate"/>
      </w:r>
      <w:r>
        <w:t>41</w:t>
      </w:r>
      <w:r>
        <w:fldChar w:fldCharType="end"/>
      </w:r>
    </w:p>
    <w:p w14:paraId="75F89AE7" w14:textId="18253510" w:rsidR="00BB1E63" w:rsidRDefault="00BB1E63">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_Toc214317361 \h </w:instrText>
      </w:r>
      <w:r>
        <w:fldChar w:fldCharType="separate"/>
      </w:r>
      <w:r>
        <w:t>41</w:t>
      </w:r>
      <w:r>
        <w:fldChar w:fldCharType="end"/>
      </w:r>
    </w:p>
    <w:p w14:paraId="5D5B92E4" w14:textId="591B541B" w:rsidR="00BB1E63" w:rsidRDefault="00BB1E63">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_Toc214317362 \h </w:instrText>
      </w:r>
      <w:r>
        <w:fldChar w:fldCharType="separate"/>
      </w:r>
      <w:r>
        <w:t>41</w:t>
      </w:r>
      <w:r>
        <w:fldChar w:fldCharType="end"/>
      </w:r>
    </w:p>
    <w:p w14:paraId="1D1F2227" w14:textId="113A6ECB" w:rsidR="00BB1E63" w:rsidRDefault="00BB1E63">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_Toc214317363 \h </w:instrText>
      </w:r>
      <w:r>
        <w:fldChar w:fldCharType="separate"/>
      </w:r>
      <w:r>
        <w:t>41</w:t>
      </w:r>
      <w:r>
        <w:fldChar w:fldCharType="end"/>
      </w:r>
    </w:p>
    <w:p w14:paraId="4E6DE62B" w14:textId="4A971178" w:rsidR="00BB1E63" w:rsidRDefault="00BB1E63">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_Toc214317364 \h </w:instrText>
      </w:r>
      <w:r>
        <w:fldChar w:fldCharType="separate"/>
      </w:r>
      <w:r>
        <w:t>41</w:t>
      </w:r>
      <w:r>
        <w:fldChar w:fldCharType="end"/>
      </w:r>
    </w:p>
    <w:p w14:paraId="6923DBB5" w14:textId="3B14F132" w:rsidR="00BB1E63" w:rsidRDefault="00BB1E63">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_Toc214317365 \h </w:instrText>
      </w:r>
      <w:r>
        <w:fldChar w:fldCharType="separate"/>
      </w:r>
      <w:r>
        <w:t>42</w:t>
      </w:r>
      <w:r>
        <w:fldChar w:fldCharType="end"/>
      </w:r>
    </w:p>
    <w:p w14:paraId="1FB091A9" w14:textId="6C816B77" w:rsidR="00BB1E63" w:rsidRDefault="00BB1E63">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_Toc214317366 \h </w:instrText>
      </w:r>
      <w:r>
        <w:fldChar w:fldCharType="separate"/>
      </w:r>
      <w:r>
        <w:t>42</w:t>
      </w:r>
      <w:r>
        <w:fldChar w:fldCharType="end"/>
      </w:r>
    </w:p>
    <w:p w14:paraId="53D0D13E" w14:textId="64377908" w:rsidR="00BB1E63" w:rsidRDefault="00BB1E63">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_Toc214317367 \h </w:instrText>
      </w:r>
      <w:r>
        <w:fldChar w:fldCharType="separate"/>
      </w:r>
      <w:r>
        <w:t>42</w:t>
      </w:r>
      <w:r>
        <w:fldChar w:fldCharType="end"/>
      </w:r>
    </w:p>
    <w:p w14:paraId="0CF810FE" w14:textId="7390AFE3" w:rsidR="00BB1E63" w:rsidRDefault="00BB1E63">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_Toc214317368 \h </w:instrText>
      </w:r>
      <w:r>
        <w:fldChar w:fldCharType="separate"/>
      </w:r>
      <w:r>
        <w:t>42</w:t>
      </w:r>
      <w:r>
        <w:fldChar w:fldCharType="end"/>
      </w:r>
    </w:p>
    <w:p w14:paraId="23B08F1B" w14:textId="54B5EAFE" w:rsidR="00BB1E63" w:rsidRDefault="00BB1E63">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_Toc214317369 \h </w:instrText>
      </w:r>
      <w:r>
        <w:fldChar w:fldCharType="separate"/>
      </w:r>
      <w:r>
        <w:t>42</w:t>
      </w:r>
      <w:r>
        <w:fldChar w:fldCharType="end"/>
      </w:r>
    </w:p>
    <w:p w14:paraId="476EC671" w14:textId="56186D9C" w:rsidR="00BB1E63" w:rsidRDefault="00BB1E63">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_Toc214317370 \h </w:instrText>
      </w:r>
      <w:r>
        <w:fldChar w:fldCharType="separate"/>
      </w:r>
      <w:r>
        <w:t>42</w:t>
      </w:r>
      <w:r>
        <w:fldChar w:fldCharType="end"/>
      </w:r>
    </w:p>
    <w:p w14:paraId="7FBFA966" w14:textId="4F8AD36B" w:rsidR="00BB1E63" w:rsidRDefault="00BB1E63">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_Toc214317371 \h </w:instrText>
      </w:r>
      <w:r>
        <w:fldChar w:fldCharType="separate"/>
      </w:r>
      <w:r>
        <w:t>42</w:t>
      </w:r>
      <w:r>
        <w:fldChar w:fldCharType="end"/>
      </w:r>
    </w:p>
    <w:p w14:paraId="76D2B1C7" w14:textId="0C865E96" w:rsidR="00BB1E63" w:rsidRDefault="00BB1E63">
      <w:pPr>
        <w:pStyle w:val="TOC3"/>
        <w:rPr>
          <w:rFonts w:asciiTheme="minorHAnsi" w:eastAsiaTheme="minorEastAsia" w:hAnsiTheme="minorHAnsi" w:cstheme="minorBidi"/>
          <w:kern w:val="2"/>
          <w:sz w:val="24"/>
          <w:szCs w:val="24"/>
          <w14:ligatures w14:val="standardContextual"/>
        </w:rPr>
      </w:pPr>
      <w:r>
        <w:lastRenderedPageBreak/>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_Toc214317372 \h </w:instrText>
      </w:r>
      <w:r>
        <w:fldChar w:fldCharType="separate"/>
      </w:r>
      <w:r>
        <w:t>42</w:t>
      </w:r>
      <w:r>
        <w:fldChar w:fldCharType="end"/>
      </w:r>
    </w:p>
    <w:p w14:paraId="0BFB05B9" w14:textId="1F25E09B" w:rsidR="00BB1E63" w:rsidRDefault="00BB1E63">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_Toc214317373 \h </w:instrText>
      </w:r>
      <w:r>
        <w:fldChar w:fldCharType="separate"/>
      </w:r>
      <w:r>
        <w:t>42</w:t>
      </w:r>
      <w:r>
        <w:fldChar w:fldCharType="end"/>
      </w:r>
    </w:p>
    <w:p w14:paraId="3817495F" w14:textId="03A4FDB9" w:rsidR="00BB1E63" w:rsidRDefault="00BB1E63">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_Toc214317374 \h </w:instrText>
      </w:r>
      <w:r>
        <w:fldChar w:fldCharType="separate"/>
      </w:r>
      <w:r>
        <w:t>42</w:t>
      </w:r>
      <w:r>
        <w:fldChar w:fldCharType="end"/>
      </w:r>
    </w:p>
    <w:p w14:paraId="7066A012" w14:textId="362F8E77" w:rsidR="00BB1E63" w:rsidRDefault="00BB1E63">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_Toc214317375 \h </w:instrText>
      </w:r>
      <w:r>
        <w:fldChar w:fldCharType="separate"/>
      </w:r>
      <w:r>
        <w:t>42</w:t>
      </w:r>
      <w:r>
        <w:fldChar w:fldCharType="end"/>
      </w:r>
    </w:p>
    <w:p w14:paraId="2C17B539" w14:textId="473F4D56" w:rsidR="00BB1E63" w:rsidRDefault="00BB1E63">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_Toc214317376 \h </w:instrText>
      </w:r>
      <w:r>
        <w:fldChar w:fldCharType="separate"/>
      </w:r>
      <w:r>
        <w:t>42</w:t>
      </w:r>
      <w:r>
        <w:fldChar w:fldCharType="end"/>
      </w:r>
    </w:p>
    <w:p w14:paraId="249007BA" w14:textId="05F40FF7" w:rsidR="00BB1E63" w:rsidRDefault="00BB1E63">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_Toc214317377 \h </w:instrText>
      </w:r>
      <w:r>
        <w:fldChar w:fldCharType="separate"/>
      </w:r>
      <w:r>
        <w:t>42</w:t>
      </w:r>
      <w:r>
        <w:fldChar w:fldCharType="end"/>
      </w:r>
    </w:p>
    <w:p w14:paraId="44853101" w14:textId="04FB267E" w:rsidR="00BB1E63" w:rsidRDefault="00BB1E63">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_Toc214317378 \h </w:instrText>
      </w:r>
      <w:r>
        <w:fldChar w:fldCharType="separate"/>
      </w:r>
      <w:r>
        <w:t>42</w:t>
      </w:r>
      <w:r>
        <w:fldChar w:fldCharType="end"/>
      </w:r>
    </w:p>
    <w:p w14:paraId="44B5C350" w14:textId="1EB35F67" w:rsidR="00BB1E63" w:rsidRDefault="00BB1E63">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_Toc214317379 \h </w:instrText>
      </w:r>
      <w:r>
        <w:fldChar w:fldCharType="separate"/>
      </w:r>
      <w:r>
        <w:t>42</w:t>
      </w:r>
      <w:r>
        <w:fldChar w:fldCharType="end"/>
      </w:r>
    </w:p>
    <w:p w14:paraId="0C12A6A3" w14:textId="76FD8C09" w:rsidR="00BB1E63" w:rsidRDefault="00BB1E63">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_Toc214317380 \h </w:instrText>
      </w:r>
      <w:r>
        <w:fldChar w:fldCharType="separate"/>
      </w:r>
      <w:r>
        <w:t>42</w:t>
      </w:r>
      <w:r>
        <w:fldChar w:fldCharType="end"/>
      </w:r>
    </w:p>
    <w:p w14:paraId="428F7522" w14:textId="6BF43B90" w:rsidR="00BB1E63" w:rsidRDefault="00BB1E63">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_Toc214317381 \h </w:instrText>
      </w:r>
      <w:r>
        <w:fldChar w:fldCharType="separate"/>
      </w:r>
      <w:r>
        <w:t>42</w:t>
      </w:r>
      <w:r>
        <w:fldChar w:fldCharType="end"/>
      </w:r>
    </w:p>
    <w:p w14:paraId="148D82DB" w14:textId="766622C8" w:rsidR="00BB1E63" w:rsidRDefault="00BB1E63">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_Toc214317382 \h </w:instrText>
      </w:r>
      <w:r>
        <w:fldChar w:fldCharType="separate"/>
      </w:r>
      <w:r>
        <w:t>42</w:t>
      </w:r>
      <w:r>
        <w:fldChar w:fldCharType="end"/>
      </w:r>
    </w:p>
    <w:p w14:paraId="13E1B572" w14:textId="69425032" w:rsidR="00BB1E63" w:rsidRDefault="00BB1E63">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_Toc214317383 \h </w:instrText>
      </w:r>
      <w:r>
        <w:fldChar w:fldCharType="separate"/>
      </w:r>
      <w:r>
        <w:t>43</w:t>
      </w:r>
      <w:r>
        <w:fldChar w:fldCharType="end"/>
      </w:r>
    </w:p>
    <w:p w14:paraId="54FA9E7E" w14:textId="4CA3E93D" w:rsidR="00BB1E63" w:rsidRDefault="00BB1E63">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_Toc214317384 \h </w:instrText>
      </w:r>
      <w:r>
        <w:fldChar w:fldCharType="separate"/>
      </w:r>
      <w:r>
        <w:t>43</w:t>
      </w:r>
      <w:r>
        <w:fldChar w:fldCharType="end"/>
      </w:r>
    </w:p>
    <w:p w14:paraId="2D9F3DF0" w14:textId="7E881BA3" w:rsidR="00BB1E63" w:rsidRDefault="00BB1E63">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_Toc214317385 \h </w:instrText>
      </w:r>
      <w:r>
        <w:fldChar w:fldCharType="separate"/>
      </w:r>
      <w:r>
        <w:t>43</w:t>
      </w:r>
      <w:r>
        <w:fldChar w:fldCharType="end"/>
      </w:r>
    </w:p>
    <w:p w14:paraId="5117E4D2" w14:textId="1059A18C" w:rsidR="00BB1E63" w:rsidRDefault="00BB1E63">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_Toc214317386 \h </w:instrText>
      </w:r>
      <w:r>
        <w:fldChar w:fldCharType="separate"/>
      </w:r>
      <w:r>
        <w:t>43</w:t>
      </w:r>
      <w:r>
        <w:fldChar w:fldCharType="end"/>
      </w:r>
    </w:p>
    <w:p w14:paraId="1CB234D1" w14:textId="49998561" w:rsidR="00BB1E63" w:rsidRDefault="00BB1E63">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_Toc214317387 \h </w:instrText>
      </w:r>
      <w:r>
        <w:fldChar w:fldCharType="separate"/>
      </w:r>
      <w:r>
        <w:t>43</w:t>
      </w:r>
      <w:r>
        <w:fldChar w:fldCharType="end"/>
      </w:r>
    </w:p>
    <w:p w14:paraId="7BA0F84F" w14:textId="779E6565" w:rsidR="00BB1E63" w:rsidRDefault="00BB1E63">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_Toc214317388 \h </w:instrText>
      </w:r>
      <w:r>
        <w:fldChar w:fldCharType="separate"/>
      </w:r>
      <w:r>
        <w:t>43</w:t>
      </w:r>
      <w:r>
        <w:fldChar w:fldCharType="end"/>
      </w:r>
    </w:p>
    <w:p w14:paraId="6962EC5A" w14:textId="77CEC3AF" w:rsidR="00BB1E63" w:rsidRDefault="00BB1E63">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_Toc214317389 \h </w:instrText>
      </w:r>
      <w:r>
        <w:fldChar w:fldCharType="separate"/>
      </w:r>
      <w:r>
        <w:t>43</w:t>
      </w:r>
      <w:r>
        <w:fldChar w:fldCharType="end"/>
      </w:r>
    </w:p>
    <w:p w14:paraId="13122A11" w14:textId="2EB01204" w:rsidR="00BB1E63" w:rsidRDefault="00BB1E63">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_Toc214317390 \h </w:instrText>
      </w:r>
      <w:r>
        <w:fldChar w:fldCharType="separate"/>
      </w:r>
      <w:r>
        <w:t>43</w:t>
      </w:r>
      <w:r>
        <w:fldChar w:fldCharType="end"/>
      </w:r>
    </w:p>
    <w:p w14:paraId="3AE47AD5" w14:textId="538C44DF" w:rsidR="00BB1E63" w:rsidRDefault="00BB1E63">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_Toc214317391 \h </w:instrText>
      </w:r>
      <w:r>
        <w:fldChar w:fldCharType="separate"/>
      </w:r>
      <w:r>
        <w:t>43</w:t>
      </w:r>
      <w:r>
        <w:fldChar w:fldCharType="end"/>
      </w:r>
    </w:p>
    <w:p w14:paraId="6A49211B" w14:textId="415AAC82" w:rsidR="00BB1E63" w:rsidRDefault="00BB1E63">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_Toc214317392 \h </w:instrText>
      </w:r>
      <w:r>
        <w:fldChar w:fldCharType="separate"/>
      </w:r>
      <w:r>
        <w:t>43</w:t>
      </w:r>
      <w:r>
        <w:fldChar w:fldCharType="end"/>
      </w:r>
    </w:p>
    <w:p w14:paraId="1287FFF3" w14:textId="11781785" w:rsidR="00BB1E63" w:rsidRDefault="00BB1E63">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_Toc214317393 \h </w:instrText>
      </w:r>
      <w:r>
        <w:fldChar w:fldCharType="separate"/>
      </w:r>
      <w:r>
        <w:t>43</w:t>
      </w:r>
      <w:r>
        <w:fldChar w:fldCharType="end"/>
      </w:r>
    </w:p>
    <w:p w14:paraId="0672B96A" w14:textId="3AF7C6B2" w:rsidR="00BB1E63" w:rsidRDefault="00BB1E63">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_Toc214317394 \h </w:instrText>
      </w:r>
      <w:r>
        <w:fldChar w:fldCharType="separate"/>
      </w:r>
      <w:r>
        <w:t>43</w:t>
      </w:r>
      <w:r>
        <w:fldChar w:fldCharType="end"/>
      </w:r>
    </w:p>
    <w:p w14:paraId="7A3FCA75" w14:textId="739D4B4C" w:rsidR="00BB1E63" w:rsidRDefault="00BB1E63">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_Toc214317395 \h </w:instrText>
      </w:r>
      <w:r>
        <w:fldChar w:fldCharType="separate"/>
      </w:r>
      <w:r>
        <w:t>43</w:t>
      </w:r>
      <w:r>
        <w:fldChar w:fldCharType="end"/>
      </w:r>
    </w:p>
    <w:p w14:paraId="7C46D81F" w14:textId="7447DDC8" w:rsidR="00BB1E63" w:rsidRDefault="00BB1E6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_Toc214317396 \h </w:instrText>
      </w:r>
      <w:r>
        <w:fldChar w:fldCharType="separate"/>
      </w:r>
      <w:r>
        <w:t>43</w:t>
      </w:r>
      <w:r>
        <w:fldChar w:fldCharType="end"/>
      </w:r>
    </w:p>
    <w:p w14:paraId="44DE1393" w14:textId="3E299573" w:rsidR="00BB1E63" w:rsidRDefault="00BB1E63">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_Toc214317397 \h </w:instrText>
      </w:r>
      <w:r>
        <w:fldChar w:fldCharType="separate"/>
      </w:r>
      <w:r>
        <w:t>43</w:t>
      </w:r>
      <w:r>
        <w:fldChar w:fldCharType="end"/>
      </w:r>
    </w:p>
    <w:p w14:paraId="16A1C10D" w14:textId="2D035ABE" w:rsidR="00BB1E63" w:rsidRDefault="00BB1E63">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_Toc214317398 \h </w:instrText>
      </w:r>
      <w:r>
        <w:fldChar w:fldCharType="separate"/>
      </w:r>
      <w:r>
        <w:t>43</w:t>
      </w:r>
      <w:r>
        <w:fldChar w:fldCharType="end"/>
      </w:r>
    </w:p>
    <w:p w14:paraId="5677D09C" w14:textId="4B96C77B" w:rsidR="00BB1E63" w:rsidRDefault="00BB1E63">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_Toc214317399 \h </w:instrText>
      </w:r>
      <w:r>
        <w:fldChar w:fldCharType="separate"/>
      </w:r>
      <w:r>
        <w:t>43</w:t>
      </w:r>
      <w:r>
        <w:fldChar w:fldCharType="end"/>
      </w:r>
    </w:p>
    <w:p w14:paraId="4D8AD60D" w14:textId="2075B207" w:rsidR="00BB1E63" w:rsidRDefault="00BB1E6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_Toc214317400 \h </w:instrText>
      </w:r>
      <w:r>
        <w:fldChar w:fldCharType="separate"/>
      </w:r>
      <w:r>
        <w:t>43</w:t>
      </w:r>
      <w:r>
        <w:fldChar w:fldCharType="end"/>
      </w:r>
    </w:p>
    <w:p w14:paraId="62428158" w14:textId="0B45FCE5" w:rsidR="00BB1E63" w:rsidRDefault="00BB1E63">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_Toc214317401 \h </w:instrText>
      </w:r>
      <w:r>
        <w:fldChar w:fldCharType="separate"/>
      </w:r>
      <w:r>
        <w:t>44</w:t>
      </w:r>
      <w:r>
        <w:fldChar w:fldCharType="end"/>
      </w:r>
    </w:p>
    <w:p w14:paraId="2C68F7E5" w14:textId="30DB7279" w:rsidR="00BB1E63" w:rsidRDefault="00BB1E63">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_Toc214317402 \h </w:instrText>
      </w:r>
      <w:r>
        <w:fldChar w:fldCharType="separate"/>
      </w:r>
      <w:r>
        <w:t>44</w:t>
      </w:r>
      <w:r>
        <w:fldChar w:fldCharType="end"/>
      </w:r>
    </w:p>
    <w:p w14:paraId="51FAC762" w14:textId="5D1A44C1" w:rsidR="00BB1E63" w:rsidRDefault="00BB1E63">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_Toc214317403 \h </w:instrText>
      </w:r>
      <w:r>
        <w:fldChar w:fldCharType="separate"/>
      </w:r>
      <w:r>
        <w:t>44</w:t>
      </w:r>
      <w:r>
        <w:fldChar w:fldCharType="end"/>
      </w:r>
    </w:p>
    <w:p w14:paraId="1CBFE77A" w14:textId="73925EC5" w:rsidR="00BB1E63" w:rsidRDefault="00BB1E63">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_Toc214317404 \h </w:instrText>
      </w:r>
      <w:r>
        <w:fldChar w:fldCharType="separate"/>
      </w:r>
      <w:r>
        <w:t>44</w:t>
      </w:r>
      <w:r>
        <w:fldChar w:fldCharType="end"/>
      </w:r>
    </w:p>
    <w:p w14:paraId="091FE3E1" w14:textId="7487D110" w:rsidR="00BB1E63" w:rsidRDefault="00BB1E63">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_Toc214317405 \h </w:instrText>
      </w:r>
      <w:r>
        <w:fldChar w:fldCharType="separate"/>
      </w:r>
      <w:r>
        <w:t>44</w:t>
      </w:r>
      <w:r>
        <w:fldChar w:fldCharType="end"/>
      </w:r>
    </w:p>
    <w:p w14:paraId="2775D6D4" w14:textId="52EB3D6B" w:rsidR="00BB1E63" w:rsidRDefault="00BB1E63">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_Toc214317406 \h </w:instrText>
      </w:r>
      <w:r>
        <w:fldChar w:fldCharType="separate"/>
      </w:r>
      <w:r>
        <w:t>44</w:t>
      </w:r>
      <w:r>
        <w:fldChar w:fldCharType="end"/>
      </w:r>
    </w:p>
    <w:p w14:paraId="6EBF3D4F" w14:textId="0EEDA867" w:rsidR="00BB1E63" w:rsidRDefault="00BB1E63">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_Toc214317407 \h </w:instrText>
      </w:r>
      <w:r>
        <w:fldChar w:fldCharType="separate"/>
      </w:r>
      <w:r>
        <w:t>44</w:t>
      </w:r>
      <w:r>
        <w:fldChar w:fldCharType="end"/>
      </w:r>
    </w:p>
    <w:p w14:paraId="399FE5AD" w14:textId="36CEE8C1" w:rsidR="00BB1E63" w:rsidRDefault="00BB1E63">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_Toc214317408 \h </w:instrText>
      </w:r>
      <w:r>
        <w:fldChar w:fldCharType="separate"/>
      </w:r>
      <w:r>
        <w:t>44</w:t>
      </w:r>
      <w:r>
        <w:fldChar w:fldCharType="end"/>
      </w:r>
    </w:p>
    <w:p w14:paraId="463AFFEE" w14:textId="0C5D99CD" w:rsidR="00BB1E63" w:rsidRDefault="00BB1E63">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_Toc214317409 \h </w:instrText>
      </w:r>
      <w:r>
        <w:fldChar w:fldCharType="separate"/>
      </w:r>
      <w:r>
        <w:t>45</w:t>
      </w:r>
      <w:r>
        <w:fldChar w:fldCharType="end"/>
      </w:r>
    </w:p>
    <w:p w14:paraId="60791E62" w14:textId="7AEA5B6B" w:rsidR="00BB1E63" w:rsidRDefault="00BB1E63">
      <w:pPr>
        <w:pStyle w:val="TOC3"/>
        <w:rPr>
          <w:rFonts w:asciiTheme="minorHAnsi" w:eastAsiaTheme="minorEastAsia" w:hAnsiTheme="minorHAnsi" w:cstheme="minorBidi"/>
          <w:kern w:val="2"/>
          <w:sz w:val="24"/>
          <w:szCs w:val="24"/>
          <w14:ligatures w14:val="standardContextual"/>
        </w:rPr>
      </w:pPr>
      <w:r>
        <w:t>23.1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_Toc214317410 \h </w:instrText>
      </w:r>
      <w:r>
        <w:fldChar w:fldCharType="separate"/>
      </w:r>
      <w:r>
        <w:t>45</w:t>
      </w:r>
      <w:r>
        <w:fldChar w:fldCharType="end"/>
      </w:r>
    </w:p>
    <w:p w14:paraId="218F7609" w14:textId="61A490ED" w:rsidR="00BB1E63" w:rsidRDefault="00BB1E63">
      <w:pPr>
        <w:pStyle w:val="TOC3"/>
        <w:rPr>
          <w:rFonts w:asciiTheme="minorHAnsi" w:eastAsiaTheme="minorEastAsia" w:hAnsiTheme="minorHAnsi" w:cstheme="minorBidi"/>
          <w:kern w:val="2"/>
          <w:sz w:val="24"/>
          <w:szCs w:val="24"/>
          <w14:ligatures w14:val="standardContextual"/>
        </w:rPr>
      </w:pPr>
      <w:r>
        <w:t>23.2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_Toc214317411 \h </w:instrText>
      </w:r>
      <w:r>
        <w:fldChar w:fldCharType="separate"/>
      </w:r>
      <w:r>
        <w:t>45</w:t>
      </w:r>
      <w:r>
        <w:fldChar w:fldCharType="end"/>
      </w:r>
    </w:p>
    <w:p w14:paraId="17B00858" w14:textId="154D2FFC" w:rsidR="00BB1E63" w:rsidRDefault="00BB1E63">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_Toc214317412 \h </w:instrText>
      </w:r>
      <w:r>
        <w:fldChar w:fldCharType="separate"/>
      </w:r>
      <w:r>
        <w:t>45</w:t>
      </w:r>
      <w:r>
        <w:fldChar w:fldCharType="end"/>
      </w:r>
    </w:p>
    <w:p w14:paraId="573CDFF9" w14:textId="1AD49617" w:rsidR="00BB1E63" w:rsidRDefault="00BB1E63">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_Toc214317413 \h </w:instrText>
      </w:r>
      <w:r>
        <w:fldChar w:fldCharType="separate"/>
      </w:r>
      <w:r>
        <w:t>46</w:t>
      </w:r>
      <w:r>
        <w:fldChar w:fldCharType="end"/>
      </w:r>
    </w:p>
    <w:p w14:paraId="556942A6" w14:textId="49128191" w:rsidR="00BB1E63" w:rsidRDefault="00BB1E63">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_Toc214317414 \h </w:instrText>
      </w:r>
      <w:r>
        <w:fldChar w:fldCharType="separate"/>
      </w:r>
      <w:r>
        <w:t>46</w:t>
      </w:r>
      <w:r>
        <w:fldChar w:fldCharType="end"/>
      </w:r>
    </w:p>
    <w:p w14:paraId="422EC96C" w14:textId="437F5BBA" w:rsidR="00BB1E63" w:rsidRDefault="00BB1E63">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_Toc214317415 \h </w:instrText>
      </w:r>
      <w:r>
        <w:fldChar w:fldCharType="separate"/>
      </w:r>
      <w:r>
        <w:t>52</w:t>
      </w:r>
      <w:r>
        <w:fldChar w:fldCharType="end"/>
      </w:r>
    </w:p>
    <w:p w14:paraId="17F21C63" w14:textId="43D9025F" w:rsidR="00BB1E63" w:rsidRDefault="00BB1E63">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_Toc214317416 \h </w:instrText>
      </w:r>
      <w:r>
        <w:fldChar w:fldCharType="separate"/>
      </w:r>
      <w:r>
        <w:t>59</w:t>
      </w:r>
      <w:r>
        <w:fldChar w:fldCharType="end"/>
      </w:r>
    </w:p>
    <w:p w14:paraId="3E37C7E0" w14:textId="6071D6DF" w:rsidR="00BB1E63" w:rsidRDefault="00BB1E63">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_Toc214317417 \h </w:instrText>
      </w:r>
      <w:r>
        <w:fldChar w:fldCharType="separate"/>
      </w:r>
      <w:r>
        <w:t>59</w:t>
      </w:r>
      <w:r>
        <w:fldChar w:fldCharType="end"/>
      </w:r>
    </w:p>
    <w:p w14:paraId="7CFBA1E8" w14:textId="1428067C" w:rsidR="00BB1E63" w:rsidRDefault="00BB1E63">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_Toc214317418 \h </w:instrText>
      </w:r>
      <w:r>
        <w:fldChar w:fldCharType="separate"/>
      </w:r>
      <w:r>
        <w:t>59</w:t>
      </w:r>
      <w:r>
        <w:fldChar w:fldCharType="end"/>
      </w:r>
    </w:p>
    <w:p w14:paraId="5C7F30B3" w14:textId="50741939" w:rsidR="00BB1E63" w:rsidRDefault="00BB1E63">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_Toc214317419 \h </w:instrText>
      </w:r>
      <w:r>
        <w:fldChar w:fldCharType="separate"/>
      </w:r>
      <w:r>
        <w:t>60</w:t>
      </w:r>
      <w:r>
        <w:fldChar w:fldCharType="end"/>
      </w:r>
    </w:p>
    <w:p w14:paraId="167C20C4" w14:textId="7037A23C" w:rsidR="00BB1E63" w:rsidRDefault="00BB1E63">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_Toc214317420 \h </w:instrText>
      </w:r>
      <w:r>
        <w:fldChar w:fldCharType="separate"/>
      </w:r>
      <w:r>
        <w:t>62</w:t>
      </w:r>
      <w:r>
        <w:fldChar w:fldCharType="end"/>
      </w:r>
    </w:p>
    <w:p w14:paraId="3301BB99" w14:textId="4757B403" w:rsidR="00BB1E63" w:rsidRDefault="00BB1E63">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_Toc214317421 \h </w:instrText>
      </w:r>
      <w:r>
        <w:fldChar w:fldCharType="separate"/>
      </w:r>
      <w:r>
        <w:t>63</w:t>
      </w:r>
      <w:r>
        <w:fldChar w:fldCharType="end"/>
      </w:r>
    </w:p>
    <w:p w14:paraId="64869F7E" w14:textId="4388A467" w:rsidR="00BB1E63" w:rsidRDefault="00BB1E63">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_Toc214317422 \h </w:instrText>
      </w:r>
      <w:r>
        <w:fldChar w:fldCharType="separate"/>
      </w:r>
      <w:r>
        <w:t>64</w:t>
      </w:r>
      <w:r>
        <w:fldChar w:fldCharType="end"/>
      </w:r>
    </w:p>
    <w:p w14:paraId="798DF0F9" w14:textId="1BA1867C" w:rsidR="000F298B" w:rsidRDefault="000F298B" w:rsidP="000F298B">
      <w:r>
        <w:fldChar w:fldCharType="end"/>
      </w:r>
    </w:p>
    <w:p w14:paraId="4E119474" w14:textId="77777777" w:rsidR="000F298B" w:rsidRDefault="000F298B" w:rsidP="000F298B">
      <w:pPr>
        <w:pStyle w:val="Heading2"/>
      </w:pPr>
      <w:r>
        <w:br w:type="page"/>
      </w:r>
      <w:bookmarkStart w:id="1" w:name="_Toc214317142"/>
      <w:r>
        <w:lastRenderedPageBreak/>
        <w:t>1</w:t>
      </w:r>
      <w:r>
        <w:tab/>
        <w:t>Opening of the meeting</w:t>
      </w:r>
      <w:bookmarkEnd w:id="1"/>
    </w:p>
    <w:p w14:paraId="2770AA49" w14:textId="77777777" w:rsidR="000F298B" w:rsidRDefault="000F298B" w:rsidP="000F298B">
      <w:r>
        <w:t xml:space="preserve">The meeting was opened on Tuesday 26th August 2025 by the Chairman Heiko Kruse (IDEMIA/ETSI). </w:t>
      </w:r>
    </w:p>
    <w:p w14:paraId="709F318C" w14:textId="77777777" w:rsidR="000F298B" w:rsidRDefault="000F298B" w:rsidP="000F298B">
      <w:r>
        <w:t>ETSI/MCC support was provided by Mr Kimmo Kymalainen.</w:t>
      </w:r>
    </w:p>
    <w:p w14:paraId="02333DD3" w14:textId="77777777" w:rsidR="000F298B" w:rsidRDefault="000F298B" w:rsidP="000F298B">
      <w:pPr>
        <w:pStyle w:val="Heading3"/>
      </w:pPr>
      <w:bookmarkStart w:id="2" w:name="_Toc214317143"/>
      <w:r>
        <w:t>1.1</w:t>
      </w:r>
      <w:r>
        <w:tab/>
        <w:t>Welcome speech</w:t>
      </w:r>
      <w:bookmarkEnd w:id="2"/>
    </w:p>
    <w:p w14:paraId="215EBE5C" w14:textId="77777777" w:rsidR="000F298B" w:rsidRDefault="000F298B" w:rsidP="000F298B">
      <w:r>
        <w:t>On behalf of the host the CT6 Chair welcomed the delegates to Göteborg, Sweden behalf of the host the ETSI, explained arrangements and wished TSG CT6 a successful meeting in southern Sweden.</w:t>
      </w:r>
    </w:p>
    <w:p w14:paraId="4E06E55F" w14:textId="77777777" w:rsidR="000F298B" w:rsidRDefault="000F298B" w:rsidP="000F298B">
      <w:pPr>
        <w:pStyle w:val="Heading3"/>
      </w:pPr>
      <w:bookmarkStart w:id="3" w:name="_Toc214317144"/>
      <w:r>
        <w:t>1.2</w:t>
      </w:r>
      <w:r>
        <w:tab/>
        <w:t>IPR ans Antitrust declarations</w:t>
      </w:r>
      <w:bookmarkEnd w:id="3"/>
    </w:p>
    <w:p w14:paraId="50A1A080" w14:textId="77777777" w:rsidR="000F298B" w:rsidRDefault="000F298B" w:rsidP="000F298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A82F14D" w14:textId="77777777" w:rsidR="000F298B" w:rsidRDefault="000F298B" w:rsidP="000F298B">
      <w:r>
        <w:t>The delegates are asked to take note that they are thereby invited:</w:t>
      </w:r>
    </w:p>
    <w:p w14:paraId="37AC2F04" w14:textId="77777777" w:rsidR="000F298B" w:rsidRDefault="000F298B" w:rsidP="000F298B">
      <w:r>
        <w:t>-</w:t>
      </w:r>
      <w:r>
        <w:tab/>
        <w:t xml:space="preserve">to investigate whether their organization or any other organization owns IPRs which were, or were likely to become Essential in respect of the work of 3GPP. </w:t>
      </w:r>
    </w:p>
    <w:p w14:paraId="53D9BDF4" w14:textId="77777777" w:rsidR="000F298B" w:rsidRDefault="000F298B" w:rsidP="000F298B">
      <w:r>
        <w:t>-</w:t>
      </w:r>
      <w:r>
        <w:tab/>
        <w:t xml:space="preserve">to notify their respective Organizational Partners of all potential IPRs, e.g., for ETSI, by means of the IPR Information Statement and the Licensing declaration forms </w:t>
      </w:r>
    </w:p>
    <w:p w14:paraId="42C2147C" w14:textId="77777777" w:rsidR="000F298B" w:rsidRDefault="000F298B" w:rsidP="000F298B">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2E177225" w14:textId="3E7B26FE" w:rsidR="000F298B" w:rsidRDefault="000F298B" w:rsidP="000F298B">
      <w:pPr>
        <w:rPr>
          <w:rFonts w:ascii="Arial" w:hAnsi="Arial" w:cs="Arial"/>
          <w:b/>
          <w:sz w:val="24"/>
        </w:rPr>
      </w:pPr>
      <w:r>
        <w:rPr>
          <w:rFonts w:ascii="Arial" w:hAnsi="Arial" w:cs="Arial"/>
          <w:b/>
          <w:color w:val="0000FF"/>
          <w:sz w:val="24"/>
        </w:rPr>
        <w:t>C6-250402</w:t>
      </w:r>
      <w:r>
        <w:rPr>
          <w:rFonts w:ascii="Arial" w:hAnsi="Arial" w:cs="Arial"/>
          <w:b/>
          <w:color w:val="0000FF"/>
          <w:sz w:val="24"/>
        </w:rPr>
        <w:tab/>
      </w:r>
      <w:r>
        <w:rPr>
          <w:rFonts w:ascii="Arial" w:hAnsi="Arial" w:cs="Arial"/>
          <w:b/>
          <w:sz w:val="24"/>
        </w:rPr>
        <w:t>Call for IPRs and Statement of anti-trust compliance</w:t>
      </w:r>
    </w:p>
    <w:p w14:paraId="3EB8283A"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9C415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33FD4" w14:textId="77777777" w:rsidR="000F298B" w:rsidRDefault="000F298B" w:rsidP="000F298B">
      <w:pPr>
        <w:pStyle w:val="Heading3"/>
      </w:pPr>
      <w:bookmarkStart w:id="4" w:name="_Toc214317145"/>
      <w:r>
        <w:t>1.3</w:t>
      </w:r>
      <w:r>
        <w:tab/>
        <w:t>Roll call of delegates</w:t>
      </w:r>
      <w:bookmarkEnd w:id="4"/>
    </w:p>
    <w:p w14:paraId="77D57060" w14:textId="010D3A5E" w:rsidR="00BD1B11" w:rsidRPr="00BD1B11" w:rsidRDefault="00BD1B11" w:rsidP="00BD1B11">
      <w:r>
        <w:t>The attending delegates were introduced at the beginning of the meeting.</w:t>
      </w:r>
    </w:p>
    <w:p w14:paraId="784E6D8C" w14:textId="77777777" w:rsidR="000F298B" w:rsidRDefault="000F298B" w:rsidP="000F298B">
      <w:pPr>
        <w:pStyle w:val="Heading2"/>
      </w:pPr>
      <w:bookmarkStart w:id="5" w:name="_Toc214317146"/>
      <w:r>
        <w:t>2</w:t>
      </w:r>
      <w:r>
        <w:tab/>
        <w:t>Approval of the agenda and registration of new documents</w:t>
      </w:r>
      <w:bookmarkEnd w:id="5"/>
    </w:p>
    <w:p w14:paraId="5D367749" w14:textId="31039825" w:rsidR="000F298B" w:rsidRDefault="000F298B" w:rsidP="000F298B">
      <w:pPr>
        <w:rPr>
          <w:rFonts w:ascii="Arial" w:hAnsi="Arial" w:cs="Arial"/>
          <w:b/>
          <w:sz w:val="24"/>
        </w:rPr>
      </w:pPr>
      <w:r>
        <w:rPr>
          <w:rFonts w:ascii="Arial" w:hAnsi="Arial" w:cs="Arial"/>
          <w:b/>
          <w:color w:val="0000FF"/>
          <w:sz w:val="24"/>
        </w:rPr>
        <w:t>C6-250401</w:t>
      </w:r>
      <w:r>
        <w:rPr>
          <w:rFonts w:ascii="Arial" w:hAnsi="Arial" w:cs="Arial"/>
          <w:b/>
          <w:color w:val="0000FF"/>
          <w:sz w:val="24"/>
        </w:rPr>
        <w:tab/>
      </w:r>
      <w:r>
        <w:rPr>
          <w:rFonts w:ascii="Arial" w:hAnsi="Arial" w:cs="Arial"/>
          <w:b/>
          <w:sz w:val="24"/>
        </w:rPr>
        <w:t>CT WG6 meeting agenda with document allocation</w:t>
      </w:r>
    </w:p>
    <w:p w14:paraId="1EADF2F2" w14:textId="77777777" w:rsidR="000F298B" w:rsidRDefault="000F298B" w:rsidP="000F29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526E6CE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C90A" w14:textId="059ECF08" w:rsidR="000F298B" w:rsidRDefault="000F298B" w:rsidP="000F298B">
      <w:pPr>
        <w:rPr>
          <w:rFonts w:ascii="Arial" w:hAnsi="Arial" w:cs="Arial"/>
          <w:b/>
          <w:sz w:val="24"/>
        </w:rPr>
      </w:pPr>
      <w:r>
        <w:rPr>
          <w:rFonts w:ascii="Arial" w:hAnsi="Arial" w:cs="Arial"/>
          <w:b/>
          <w:color w:val="0000FF"/>
          <w:sz w:val="24"/>
        </w:rPr>
        <w:t>C6-250411</w:t>
      </w:r>
      <w:r>
        <w:rPr>
          <w:rFonts w:ascii="Arial" w:hAnsi="Arial" w:cs="Arial"/>
          <w:b/>
          <w:color w:val="0000FF"/>
          <w:sz w:val="24"/>
        </w:rPr>
        <w:tab/>
      </w:r>
      <w:r>
        <w:rPr>
          <w:rFonts w:ascii="Arial" w:hAnsi="Arial" w:cs="Arial"/>
          <w:b/>
          <w:sz w:val="24"/>
        </w:rPr>
        <w:t>CT WG6 meeting agenda (checked opening of the meeting)</w:t>
      </w:r>
    </w:p>
    <w:p w14:paraId="130A2C6D"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01F286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81AEF" w14:textId="37433518" w:rsidR="000F298B" w:rsidRDefault="000F298B" w:rsidP="000F298B">
      <w:pPr>
        <w:rPr>
          <w:rFonts w:ascii="Arial" w:hAnsi="Arial" w:cs="Arial"/>
          <w:b/>
          <w:sz w:val="24"/>
        </w:rPr>
      </w:pPr>
      <w:r>
        <w:rPr>
          <w:rFonts w:ascii="Arial" w:hAnsi="Arial" w:cs="Arial"/>
          <w:b/>
          <w:color w:val="0000FF"/>
          <w:sz w:val="24"/>
        </w:rPr>
        <w:t>C6-250414</w:t>
      </w:r>
      <w:r>
        <w:rPr>
          <w:rFonts w:ascii="Arial" w:hAnsi="Arial" w:cs="Arial"/>
          <w:b/>
          <w:color w:val="0000FF"/>
          <w:sz w:val="24"/>
        </w:rPr>
        <w:tab/>
      </w:r>
      <w:r>
        <w:rPr>
          <w:rFonts w:ascii="Arial" w:hAnsi="Arial" w:cs="Arial"/>
          <w:b/>
          <w:sz w:val="24"/>
        </w:rPr>
        <w:t>Chair notes after 1st day</w:t>
      </w:r>
    </w:p>
    <w:p w14:paraId="1B1646D8" w14:textId="77777777" w:rsidR="000F298B" w:rsidRDefault="000F298B" w:rsidP="000F298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CF65FD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05200" w14:textId="5E08660C" w:rsidR="000F298B" w:rsidRDefault="000F298B" w:rsidP="000F298B">
      <w:pPr>
        <w:rPr>
          <w:rFonts w:ascii="Arial" w:hAnsi="Arial" w:cs="Arial"/>
          <w:b/>
          <w:sz w:val="24"/>
        </w:rPr>
      </w:pPr>
      <w:r>
        <w:rPr>
          <w:rFonts w:ascii="Arial" w:hAnsi="Arial" w:cs="Arial"/>
          <w:b/>
          <w:color w:val="0000FF"/>
          <w:sz w:val="24"/>
        </w:rPr>
        <w:t>C6-250415</w:t>
      </w:r>
      <w:r>
        <w:rPr>
          <w:rFonts w:ascii="Arial" w:hAnsi="Arial" w:cs="Arial"/>
          <w:b/>
          <w:color w:val="0000FF"/>
          <w:sz w:val="24"/>
        </w:rPr>
        <w:tab/>
      </w:r>
      <w:r>
        <w:rPr>
          <w:rFonts w:ascii="Arial" w:hAnsi="Arial" w:cs="Arial"/>
          <w:b/>
          <w:sz w:val="24"/>
        </w:rPr>
        <w:t>Chair notes after 2nd day</w:t>
      </w:r>
    </w:p>
    <w:p w14:paraId="48F7BEE2"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F83430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47CEA" w14:textId="6D7D2011" w:rsidR="000F298B" w:rsidRDefault="000F298B" w:rsidP="000F298B">
      <w:pPr>
        <w:rPr>
          <w:rFonts w:ascii="Arial" w:hAnsi="Arial" w:cs="Arial"/>
          <w:b/>
          <w:sz w:val="24"/>
        </w:rPr>
      </w:pPr>
      <w:r>
        <w:rPr>
          <w:rFonts w:ascii="Arial" w:hAnsi="Arial" w:cs="Arial"/>
          <w:b/>
          <w:color w:val="0000FF"/>
          <w:sz w:val="24"/>
        </w:rPr>
        <w:t>C6-250416</w:t>
      </w:r>
      <w:r>
        <w:rPr>
          <w:rFonts w:ascii="Arial" w:hAnsi="Arial" w:cs="Arial"/>
          <w:b/>
          <w:color w:val="0000FF"/>
          <w:sz w:val="24"/>
        </w:rPr>
        <w:tab/>
      </w:r>
      <w:r>
        <w:rPr>
          <w:rFonts w:ascii="Arial" w:hAnsi="Arial" w:cs="Arial"/>
          <w:b/>
          <w:sz w:val="24"/>
        </w:rPr>
        <w:t>Chair notes after 3rd day</w:t>
      </w:r>
    </w:p>
    <w:p w14:paraId="1AFFAE6C"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F49E36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7274C" w14:textId="57170950" w:rsidR="000F298B" w:rsidRDefault="000F298B" w:rsidP="000F298B">
      <w:pPr>
        <w:rPr>
          <w:rFonts w:ascii="Arial" w:hAnsi="Arial" w:cs="Arial"/>
          <w:b/>
          <w:sz w:val="24"/>
        </w:rPr>
      </w:pPr>
      <w:r>
        <w:rPr>
          <w:rFonts w:ascii="Arial" w:hAnsi="Arial" w:cs="Arial"/>
          <w:b/>
          <w:color w:val="0000FF"/>
          <w:sz w:val="24"/>
        </w:rPr>
        <w:t>C6-250417</w:t>
      </w:r>
      <w:r>
        <w:rPr>
          <w:rFonts w:ascii="Arial" w:hAnsi="Arial" w:cs="Arial"/>
          <w:b/>
          <w:color w:val="0000FF"/>
          <w:sz w:val="24"/>
        </w:rPr>
        <w:tab/>
      </w:r>
      <w:r>
        <w:rPr>
          <w:rFonts w:ascii="Arial" w:hAnsi="Arial" w:cs="Arial"/>
          <w:b/>
          <w:sz w:val="24"/>
        </w:rPr>
        <w:t>Chair notes after end of the meeting</w:t>
      </w:r>
    </w:p>
    <w:p w14:paraId="1148AE44"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3144C2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B2233" w14:textId="77777777" w:rsidR="000F298B" w:rsidRDefault="000F298B" w:rsidP="000F298B">
      <w:pPr>
        <w:pStyle w:val="Heading2"/>
      </w:pPr>
      <w:bookmarkStart w:id="6" w:name="_Toc214317147"/>
      <w:r>
        <w:t>3</w:t>
      </w:r>
      <w:r>
        <w:tab/>
        <w:t>Reports</w:t>
      </w:r>
      <w:bookmarkEnd w:id="6"/>
    </w:p>
    <w:p w14:paraId="177EA83F" w14:textId="77777777" w:rsidR="000F298B" w:rsidRDefault="000F298B" w:rsidP="000F298B">
      <w:pPr>
        <w:pStyle w:val="Heading3"/>
      </w:pPr>
      <w:bookmarkStart w:id="7" w:name="_Toc214317148"/>
      <w:r>
        <w:t>3.1</w:t>
      </w:r>
      <w:r>
        <w:tab/>
        <w:t>Report of the previous CT6 meeting</w:t>
      </w:r>
      <w:bookmarkEnd w:id="7"/>
    </w:p>
    <w:p w14:paraId="3FD645F9" w14:textId="08CC73E4" w:rsidR="000F298B" w:rsidRDefault="000F298B" w:rsidP="000F298B">
      <w:pPr>
        <w:rPr>
          <w:rFonts w:ascii="Arial" w:hAnsi="Arial" w:cs="Arial"/>
          <w:b/>
          <w:sz w:val="24"/>
        </w:rPr>
      </w:pPr>
      <w:r>
        <w:rPr>
          <w:rFonts w:ascii="Arial" w:hAnsi="Arial" w:cs="Arial"/>
          <w:b/>
          <w:color w:val="0000FF"/>
          <w:sz w:val="24"/>
        </w:rPr>
        <w:t>C6-250403</w:t>
      </w:r>
      <w:r>
        <w:rPr>
          <w:rFonts w:ascii="Arial" w:hAnsi="Arial" w:cs="Arial"/>
          <w:b/>
          <w:color w:val="0000FF"/>
          <w:sz w:val="24"/>
        </w:rPr>
        <w:tab/>
      </w:r>
      <w:r>
        <w:rPr>
          <w:rFonts w:ascii="Arial" w:hAnsi="Arial" w:cs="Arial"/>
          <w:b/>
          <w:sz w:val="24"/>
        </w:rPr>
        <w:t>Draft Report of previous CT6 meeting</w:t>
      </w:r>
    </w:p>
    <w:p w14:paraId="661478C1" w14:textId="77777777" w:rsidR="000F298B" w:rsidRDefault="000F298B" w:rsidP="000F298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7C5CE4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C6-250404</w:t>
      </w:r>
      <w:r>
        <w:rPr>
          <w:color w:val="993300"/>
          <w:u w:val="single"/>
        </w:rPr>
        <w:t>.</w:t>
      </w:r>
    </w:p>
    <w:p w14:paraId="16B9F06D" w14:textId="3C98AC92" w:rsidR="000F298B" w:rsidRDefault="000F298B" w:rsidP="000F298B">
      <w:pPr>
        <w:rPr>
          <w:rFonts w:ascii="Arial" w:hAnsi="Arial" w:cs="Arial"/>
          <w:b/>
          <w:sz w:val="24"/>
        </w:rPr>
      </w:pPr>
      <w:r>
        <w:rPr>
          <w:rFonts w:ascii="Arial" w:hAnsi="Arial" w:cs="Arial"/>
          <w:b/>
          <w:color w:val="0000FF"/>
          <w:sz w:val="24"/>
        </w:rPr>
        <w:t>C6-250404</w:t>
      </w:r>
      <w:r>
        <w:rPr>
          <w:rFonts w:ascii="Arial" w:hAnsi="Arial" w:cs="Arial"/>
          <w:b/>
          <w:color w:val="0000FF"/>
          <w:sz w:val="24"/>
        </w:rPr>
        <w:tab/>
      </w:r>
      <w:r>
        <w:rPr>
          <w:rFonts w:ascii="Arial" w:hAnsi="Arial" w:cs="Arial"/>
          <w:b/>
          <w:sz w:val="24"/>
        </w:rPr>
        <w:t>Approved Report of previous CT6 meeting</w:t>
      </w:r>
    </w:p>
    <w:p w14:paraId="122FEC6E" w14:textId="77777777" w:rsidR="000F298B" w:rsidRDefault="000F298B" w:rsidP="000F29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75CF00D" w14:textId="77777777" w:rsidR="000F298B" w:rsidRDefault="000F298B" w:rsidP="000F298B">
      <w:pPr>
        <w:rPr>
          <w:color w:val="808080"/>
        </w:rPr>
      </w:pPr>
      <w:r>
        <w:rPr>
          <w:color w:val="808080"/>
        </w:rPr>
        <w:t>(Replaces C6-250403)</w:t>
      </w:r>
    </w:p>
    <w:p w14:paraId="5300117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FCB16" w14:textId="77777777" w:rsidR="000F298B" w:rsidRDefault="000F298B" w:rsidP="000F298B">
      <w:pPr>
        <w:pStyle w:val="Heading3"/>
      </w:pPr>
      <w:bookmarkStart w:id="8" w:name="_Toc214317149"/>
      <w:r>
        <w:t>3.2</w:t>
      </w:r>
      <w:r>
        <w:tab/>
        <w:t>Report from TSG plenary meetings</w:t>
      </w:r>
      <w:bookmarkEnd w:id="8"/>
    </w:p>
    <w:p w14:paraId="3CF58AE7" w14:textId="4686E2F4" w:rsidR="000F298B" w:rsidRDefault="000F298B" w:rsidP="000F298B">
      <w:pPr>
        <w:rPr>
          <w:rFonts w:ascii="Arial" w:hAnsi="Arial" w:cs="Arial"/>
          <w:b/>
          <w:sz w:val="24"/>
        </w:rPr>
      </w:pPr>
      <w:r>
        <w:rPr>
          <w:rFonts w:ascii="Arial" w:hAnsi="Arial" w:cs="Arial"/>
          <w:b/>
          <w:color w:val="0000FF"/>
          <w:sz w:val="24"/>
        </w:rPr>
        <w:t>C6-250413</w:t>
      </w:r>
      <w:r>
        <w:rPr>
          <w:rFonts w:ascii="Arial" w:hAnsi="Arial" w:cs="Arial"/>
          <w:b/>
          <w:color w:val="0000FF"/>
          <w:sz w:val="24"/>
        </w:rPr>
        <w:tab/>
      </w:r>
      <w:r>
        <w:rPr>
          <w:rFonts w:ascii="Arial" w:hAnsi="Arial" w:cs="Arial"/>
          <w:b/>
          <w:sz w:val="24"/>
        </w:rPr>
        <w:t>Report from previous CT plenary (status presented to Plenary)</w:t>
      </w:r>
    </w:p>
    <w:p w14:paraId="79B4193F"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8EDE71" w14:textId="77777777" w:rsidR="000F298B" w:rsidRDefault="000F298B" w:rsidP="000F298B">
      <w:pPr>
        <w:rPr>
          <w:rFonts w:ascii="Arial" w:hAnsi="Arial" w:cs="Arial"/>
          <w:b/>
        </w:rPr>
      </w:pPr>
      <w:r>
        <w:rPr>
          <w:rFonts w:ascii="Arial" w:hAnsi="Arial" w:cs="Arial"/>
          <w:b/>
        </w:rPr>
        <w:t xml:space="preserve">Abstract: </w:t>
      </w:r>
    </w:p>
    <w:p w14:paraId="0599DAEA" w14:textId="77777777" w:rsidR="000F298B" w:rsidRDefault="000F298B" w:rsidP="000F298B">
      <w:r>
        <w:t>Status of CT6 contributions to CT</w:t>
      </w:r>
    </w:p>
    <w:p w14:paraId="349D613A" w14:textId="77777777" w:rsidR="000F298B" w:rsidRDefault="000F298B" w:rsidP="000F298B">
      <w:r>
        <w:t>All CRs were approved without comments</w:t>
      </w:r>
    </w:p>
    <w:p w14:paraId="0431415F" w14:textId="77777777" w:rsidR="000F298B" w:rsidRDefault="000F298B" w:rsidP="000F298B">
      <w:r>
        <w:t>Updated test specifications to Rel-18 were approved</w:t>
      </w:r>
    </w:p>
    <w:p w14:paraId="1A63947B" w14:textId="77777777" w:rsidR="000F298B" w:rsidRDefault="000F298B" w:rsidP="000F298B">
      <w:r>
        <w:t>New WID ‚Harmonization of test case definitions for cross-RAT usability’ was approved</w:t>
      </w:r>
    </w:p>
    <w:p w14:paraId="7DBCE32D" w14:textId="77777777" w:rsidR="000F298B" w:rsidRDefault="000F298B" w:rsidP="000F29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A1BB" w14:textId="77777777" w:rsidR="000F298B" w:rsidRDefault="000F298B" w:rsidP="000F298B">
      <w:pPr>
        <w:pStyle w:val="Heading2"/>
      </w:pPr>
      <w:bookmarkStart w:id="9" w:name="_Toc214317150"/>
      <w:r>
        <w:t>4</w:t>
      </w:r>
      <w:r>
        <w:tab/>
        <w:t>Liaison statements</w:t>
      </w:r>
      <w:bookmarkEnd w:id="9"/>
    </w:p>
    <w:p w14:paraId="1A49E9A9" w14:textId="77777777" w:rsidR="000F298B" w:rsidRDefault="000F298B" w:rsidP="000F298B">
      <w:pPr>
        <w:pStyle w:val="Heading3"/>
      </w:pPr>
      <w:bookmarkStart w:id="10" w:name="_Toc214317151"/>
      <w:r>
        <w:t>4.1</w:t>
      </w:r>
      <w:r>
        <w:tab/>
        <w:t>Incoming liaison statements / inputs from 3GPP groups</w:t>
      </w:r>
      <w:bookmarkEnd w:id="10"/>
    </w:p>
    <w:p w14:paraId="662E21BB" w14:textId="2B8D1D8D" w:rsidR="000F298B" w:rsidRDefault="000F298B" w:rsidP="000F298B">
      <w:pPr>
        <w:rPr>
          <w:rFonts w:ascii="Arial" w:hAnsi="Arial" w:cs="Arial"/>
          <w:b/>
          <w:sz w:val="24"/>
        </w:rPr>
      </w:pPr>
      <w:r>
        <w:rPr>
          <w:rFonts w:ascii="Arial" w:hAnsi="Arial" w:cs="Arial"/>
          <w:b/>
          <w:color w:val="0000FF"/>
          <w:sz w:val="24"/>
        </w:rPr>
        <w:t>C6-250418</w:t>
      </w:r>
      <w:r>
        <w:rPr>
          <w:rFonts w:ascii="Arial" w:hAnsi="Arial" w:cs="Arial"/>
          <w:b/>
          <w:color w:val="0000FF"/>
          <w:sz w:val="24"/>
        </w:rPr>
        <w:tab/>
      </w:r>
      <w:r>
        <w:rPr>
          <w:rFonts w:ascii="Arial" w:hAnsi="Arial" w:cs="Arial"/>
          <w:b/>
          <w:sz w:val="24"/>
        </w:rPr>
        <w:t>LS to 3GPP CT WG6 on changes of the Universal PIN support</w:t>
      </w:r>
    </w:p>
    <w:p w14:paraId="2E057AC9" w14:textId="77777777" w:rsidR="000F298B" w:rsidRDefault="000F298B" w:rsidP="000F29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SET(25)000042r1, to 3GPP CT WG6, cc ETSI TC SET WG TEST, ETSI TC SET WG TEC</w:t>
      </w:r>
      <w:r>
        <w:rPr>
          <w:i/>
        </w:rPr>
        <w:br/>
      </w:r>
      <w:r>
        <w:rPr>
          <w:i/>
        </w:rPr>
        <w:tab/>
      </w:r>
      <w:r>
        <w:rPr>
          <w:i/>
        </w:rPr>
        <w:tab/>
      </w:r>
      <w:r>
        <w:rPr>
          <w:i/>
        </w:rPr>
        <w:tab/>
      </w:r>
      <w:r>
        <w:rPr>
          <w:i/>
        </w:rPr>
        <w:tab/>
      </w:r>
      <w:r>
        <w:rPr>
          <w:i/>
        </w:rPr>
        <w:tab/>
        <w:t>Source: ETSI TC SET</w:t>
      </w:r>
    </w:p>
    <w:p w14:paraId="0924A335" w14:textId="77777777" w:rsidR="000F298B" w:rsidRDefault="000F298B" w:rsidP="000F298B">
      <w:pPr>
        <w:rPr>
          <w:rFonts w:ascii="Arial" w:hAnsi="Arial" w:cs="Arial"/>
          <w:b/>
        </w:rPr>
      </w:pPr>
      <w:r>
        <w:rPr>
          <w:rFonts w:ascii="Arial" w:hAnsi="Arial" w:cs="Arial"/>
          <w:b/>
        </w:rPr>
        <w:t xml:space="preserve">Abstract: </w:t>
      </w:r>
    </w:p>
    <w:p w14:paraId="2C8A2FA4" w14:textId="77777777" w:rsidR="000F298B" w:rsidRDefault="000F298B" w:rsidP="000F298B">
      <w:r>
        <w:t>When ETSI TC SET WG TEST carried out maintenance work on ETSI TS 102 230-2, the question arose as to whether the changes in the support of the Universal PIN specified in ETSI TS 102 221 Rel-16 might also lead to changes in 3GPP TS 31.101 and 3GPP TS 31.122.</w:t>
      </w:r>
    </w:p>
    <w:p w14:paraId="11C25551" w14:textId="77777777" w:rsidR="000F298B" w:rsidRDefault="000F298B" w:rsidP="000F298B">
      <w:r>
        <w:t xml:space="preserve">According to Change Request in ETSI SCP(19)000115, the support of the Universal PIN for multi-verification capable UICCs changes from ‘shall’ to ‘should’. </w:t>
      </w:r>
    </w:p>
    <w:p w14:paraId="102C0DAD" w14:textId="77777777" w:rsidR="000F298B" w:rsidRDefault="000F298B" w:rsidP="000F298B">
      <w:r>
        <w:t>ETSI TC SET WG TEST hereby asks 3GPP CT WG6 to check if changes in the core specification 3GPP TS 31.101 and in test cases of 3GPP TS 31.122 are required and to implement those changes if necessary.</w:t>
      </w:r>
    </w:p>
    <w:p w14:paraId="1E0822B9" w14:textId="77777777" w:rsidR="000F298B" w:rsidRDefault="000F298B" w:rsidP="000F298B">
      <w:r>
        <w:t>The ETSI TC SET CR is in the attached document SCP(19)000115.</w:t>
      </w:r>
    </w:p>
    <w:p w14:paraId="715CFF90" w14:textId="77777777" w:rsidR="000F298B" w:rsidRDefault="000F298B" w:rsidP="000F298B">
      <w:r>
        <w:t>ETSI TC SET is looking forward to the continued fruitful cooperation with 3GPP CT WG6.</w:t>
      </w:r>
    </w:p>
    <w:p w14:paraId="04628F88" w14:textId="77777777" w:rsidR="000F298B" w:rsidRDefault="000F298B" w:rsidP="000F298B">
      <w:pPr>
        <w:rPr>
          <w:rFonts w:ascii="Arial" w:hAnsi="Arial" w:cs="Arial"/>
          <w:b/>
        </w:rPr>
      </w:pPr>
      <w:r>
        <w:rPr>
          <w:rFonts w:ascii="Arial" w:hAnsi="Arial" w:cs="Arial"/>
          <w:b/>
        </w:rPr>
        <w:t xml:space="preserve">Discussion: </w:t>
      </w:r>
    </w:p>
    <w:p w14:paraId="4465632E" w14:textId="77777777" w:rsidR="000F298B" w:rsidRDefault="000F298B" w:rsidP="000F298B">
      <w:r>
        <w:t>There is cunnrently contradiction between ETSI and 3GPP specifications.</w:t>
      </w:r>
    </w:p>
    <w:p w14:paraId="4A0895D6" w14:textId="77777777" w:rsidR="000F298B" w:rsidRDefault="000F298B" w:rsidP="000F298B">
      <w:r>
        <w:t>It needs to be studied if CT6 want to keep Universal SIM support mandatory orif the 3GPP CT6 have to follow ETSI SET decision.</w:t>
      </w:r>
    </w:p>
    <w:p w14:paraId="2C196F7E" w14:textId="77777777" w:rsidR="000F298B" w:rsidRDefault="000F298B" w:rsidP="000F298B">
      <w:r>
        <w:t>Agreed that there is no need to change anything in TS 31.101.</w:t>
      </w:r>
    </w:p>
    <w:p w14:paraId="5F16FFB8" w14:textId="77777777" w:rsidR="000F298B" w:rsidRDefault="000F298B" w:rsidP="000F298B">
      <w:r>
        <w:t>Agreed to send an answer LS to ETSI SET explaining why we see no need for any change and also highlighting identified issues and inconsistencies in ETSI SET specs.</w:t>
      </w:r>
    </w:p>
    <w:p w14:paraId="61376FD1" w14:textId="77777777" w:rsidR="000F298B" w:rsidRDefault="000F298B" w:rsidP="000F298B">
      <w:r>
        <w:t>Answer LS in doc 498</w:t>
      </w:r>
    </w:p>
    <w:p w14:paraId="15AC37D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3D4A9" w14:textId="77777777" w:rsidR="000F298B" w:rsidRDefault="000F298B" w:rsidP="000F298B">
      <w:pPr>
        <w:pStyle w:val="Heading3"/>
      </w:pPr>
      <w:bookmarkStart w:id="11" w:name="_Toc214317152"/>
      <w:r>
        <w:t>4.2</w:t>
      </w:r>
      <w:r>
        <w:tab/>
        <w:t>Incoming liaison statements / inputs from other groups</w:t>
      </w:r>
      <w:bookmarkEnd w:id="11"/>
    </w:p>
    <w:p w14:paraId="5488CF77" w14:textId="77777777" w:rsidR="000F298B" w:rsidRDefault="000F298B" w:rsidP="000F298B">
      <w:pPr>
        <w:pStyle w:val="Heading3"/>
      </w:pPr>
      <w:bookmarkStart w:id="12" w:name="_Toc214317153"/>
      <w:r>
        <w:t>4.3</w:t>
      </w:r>
      <w:r>
        <w:tab/>
        <w:t>Outgoing liaisons</w:t>
      </w:r>
      <w:bookmarkEnd w:id="12"/>
    </w:p>
    <w:p w14:paraId="04A1CE34" w14:textId="55443483" w:rsidR="000F298B" w:rsidRDefault="000F298B" w:rsidP="000F298B">
      <w:pPr>
        <w:rPr>
          <w:rFonts w:ascii="Arial" w:hAnsi="Arial" w:cs="Arial"/>
          <w:b/>
          <w:sz w:val="24"/>
        </w:rPr>
      </w:pPr>
      <w:r>
        <w:rPr>
          <w:rFonts w:ascii="Arial" w:hAnsi="Arial" w:cs="Arial"/>
          <w:b/>
          <w:color w:val="0000FF"/>
          <w:sz w:val="24"/>
        </w:rPr>
        <w:t>C6-250465</w:t>
      </w:r>
      <w:r>
        <w:rPr>
          <w:rFonts w:ascii="Arial" w:hAnsi="Arial" w:cs="Arial"/>
          <w:b/>
          <w:color w:val="0000FF"/>
          <w:sz w:val="24"/>
        </w:rPr>
        <w:tab/>
      </w:r>
      <w:r>
        <w:rPr>
          <w:rFonts w:ascii="Arial" w:hAnsi="Arial" w:cs="Arial"/>
          <w:b/>
          <w:sz w:val="24"/>
        </w:rPr>
        <w:t>LS on new value allocated in the 'Reserved by 3GPP' range and renaming of existing values to be reported in TS 101.220 Table 7.23</w:t>
      </w:r>
    </w:p>
    <w:p w14:paraId="03C4F01F" w14:textId="77777777" w:rsidR="000F298B" w:rsidRDefault="000F298B" w:rsidP="000F29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SET TEC, cc SET</w:t>
      </w:r>
      <w:r>
        <w:rPr>
          <w:i/>
        </w:rPr>
        <w:br/>
      </w:r>
      <w:r>
        <w:rPr>
          <w:i/>
        </w:rPr>
        <w:tab/>
      </w:r>
      <w:r>
        <w:rPr>
          <w:i/>
        </w:rPr>
        <w:tab/>
      </w:r>
      <w:r>
        <w:rPr>
          <w:i/>
        </w:rPr>
        <w:tab/>
      </w:r>
      <w:r>
        <w:rPr>
          <w:i/>
        </w:rPr>
        <w:tab/>
      </w:r>
      <w:r>
        <w:rPr>
          <w:i/>
        </w:rPr>
        <w:tab/>
        <w:t>Source: CT6</w:t>
      </w:r>
    </w:p>
    <w:p w14:paraId="28E1ADB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83528" w14:textId="5F390927" w:rsidR="000F298B" w:rsidRDefault="000F298B" w:rsidP="000F298B">
      <w:pPr>
        <w:rPr>
          <w:rFonts w:ascii="Arial" w:hAnsi="Arial" w:cs="Arial"/>
          <w:b/>
          <w:sz w:val="24"/>
        </w:rPr>
      </w:pPr>
      <w:r>
        <w:rPr>
          <w:rFonts w:ascii="Arial" w:hAnsi="Arial" w:cs="Arial"/>
          <w:b/>
          <w:color w:val="0000FF"/>
          <w:sz w:val="24"/>
        </w:rPr>
        <w:t>C6-250498</w:t>
      </w:r>
      <w:r>
        <w:rPr>
          <w:rFonts w:ascii="Arial" w:hAnsi="Arial" w:cs="Arial"/>
          <w:b/>
          <w:color w:val="0000FF"/>
          <w:sz w:val="24"/>
        </w:rPr>
        <w:tab/>
      </w:r>
      <w:r>
        <w:rPr>
          <w:rFonts w:ascii="Arial" w:hAnsi="Arial" w:cs="Arial"/>
          <w:b/>
          <w:sz w:val="24"/>
        </w:rPr>
        <w:t>LS to ETSI SET as a response on changes of the Universal PIN support</w:t>
      </w:r>
    </w:p>
    <w:p w14:paraId="7BBE0223" w14:textId="77777777" w:rsidR="000F298B" w:rsidRDefault="000F298B" w:rsidP="000F298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TC SET WG TEC, ETSI TC SET WG TEST</w:t>
      </w:r>
      <w:r>
        <w:rPr>
          <w:i/>
        </w:rPr>
        <w:br/>
      </w:r>
      <w:r>
        <w:rPr>
          <w:i/>
        </w:rPr>
        <w:tab/>
      </w:r>
      <w:r>
        <w:rPr>
          <w:i/>
        </w:rPr>
        <w:tab/>
      </w:r>
      <w:r>
        <w:rPr>
          <w:i/>
        </w:rPr>
        <w:tab/>
      </w:r>
      <w:r>
        <w:rPr>
          <w:i/>
        </w:rPr>
        <w:tab/>
      </w:r>
      <w:r>
        <w:rPr>
          <w:i/>
        </w:rPr>
        <w:tab/>
        <w:t>Source: CT6</w:t>
      </w:r>
    </w:p>
    <w:p w14:paraId="42CE39E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7D99A" w14:textId="77777777" w:rsidR="000F298B" w:rsidRDefault="000F298B" w:rsidP="000F298B">
      <w:pPr>
        <w:pStyle w:val="Heading2"/>
      </w:pPr>
      <w:bookmarkStart w:id="13" w:name="_Toc214317154"/>
      <w:r>
        <w:t>5</w:t>
      </w:r>
      <w:r>
        <w:tab/>
        <w:t>Action List</w:t>
      </w:r>
      <w:bookmarkEnd w:id="13"/>
    </w:p>
    <w:p w14:paraId="4F93C3AC" w14:textId="6A62689F" w:rsidR="000F298B" w:rsidRDefault="000F298B" w:rsidP="000F298B">
      <w:pPr>
        <w:rPr>
          <w:rFonts w:ascii="Arial" w:hAnsi="Arial" w:cs="Arial"/>
          <w:b/>
          <w:sz w:val="24"/>
        </w:rPr>
      </w:pPr>
      <w:r>
        <w:rPr>
          <w:rFonts w:ascii="Arial" w:hAnsi="Arial" w:cs="Arial"/>
          <w:b/>
          <w:color w:val="0000FF"/>
          <w:sz w:val="24"/>
        </w:rPr>
        <w:t>C6-250405</w:t>
      </w:r>
      <w:r>
        <w:rPr>
          <w:rFonts w:ascii="Arial" w:hAnsi="Arial" w:cs="Arial"/>
          <w:b/>
          <w:color w:val="0000FF"/>
          <w:sz w:val="24"/>
        </w:rPr>
        <w:tab/>
      </w:r>
      <w:r>
        <w:rPr>
          <w:rFonts w:ascii="Arial" w:hAnsi="Arial" w:cs="Arial"/>
          <w:b/>
          <w:sz w:val="24"/>
        </w:rPr>
        <w:t>Action list before CT6 meeting</w:t>
      </w:r>
    </w:p>
    <w:p w14:paraId="7F8D6058"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79D13999" w14:textId="77777777" w:rsidR="000F298B" w:rsidRDefault="000F298B" w:rsidP="000F298B">
      <w:pPr>
        <w:rPr>
          <w:rFonts w:ascii="Arial" w:hAnsi="Arial" w:cs="Arial"/>
          <w:b/>
        </w:rPr>
      </w:pPr>
      <w:r>
        <w:rPr>
          <w:rFonts w:ascii="Arial" w:hAnsi="Arial" w:cs="Arial"/>
          <w:b/>
        </w:rPr>
        <w:t xml:space="preserve">Discussion: </w:t>
      </w:r>
    </w:p>
    <w:p w14:paraId="6D036A52" w14:textId="77777777" w:rsidR="000F298B" w:rsidRDefault="000F298B" w:rsidP="000F298B">
      <w:r>
        <w:t>The document provided as an Excel table listing all the impacts on TS 31.130 (and ETSI specifications).</w:t>
      </w:r>
    </w:p>
    <w:p w14:paraId="32D62C8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C6-250406</w:t>
      </w:r>
      <w:r>
        <w:rPr>
          <w:color w:val="993300"/>
          <w:u w:val="single"/>
        </w:rPr>
        <w:t>.</w:t>
      </w:r>
    </w:p>
    <w:p w14:paraId="30BD14C5" w14:textId="5C2EAAED" w:rsidR="000F298B" w:rsidRDefault="000F298B" w:rsidP="000F298B">
      <w:pPr>
        <w:rPr>
          <w:rFonts w:ascii="Arial" w:hAnsi="Arial" w:cs="Arial"/>
          <w:b/>
          <w:sz w:val="24"/>
        </w:rPr>
      </w:pPr>
      <w:r>
        <w:rPr>
          <w:rFonts w:ascii="Arial" w:hAnsi="Arial" w:cs="Arial"/>
          <w:b/>
          <w:color w:val="0000FF"/>
          <w:sz w:val="24"/>
        </w:rPr>
        <w:t>C6-250406</w:t>
      </w:r>
      <w:r>
        <w:rPr>
          <w:rFonts w:ascii="Arial" w:hAnsi="Arial" w:cs="Arial"/>
          <w:b/>
          <w:color w:val="0000FF"/>
          <w:sz w:val="24"/>
        </w:rPr>
        <w:tab/>
      </w:r>
      <w:r>
        <w:rPr>
          <w:rFonts w:ascii="Arial" w:hAnsi="Arial" w:cs="Arial"/>
          <w:b/>
          <w:sz w:val="24"/>
        </w:rPr>
        <w:t>Action list after CT6 meeting</w:t>
      </w:r>
    </w:p>
    <w:p w14:paraId="02454B9F"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6ECFDB3" w14:textId="77777777" w:rsidR="000F298B" w:rsidRDefault="000F298B" w:rsidP="000F298B">
      <w:pPr>
        <w:rPr>
          <w:color w:val="808080"/>
        </w:rPr>
      </w:pPr>
      <w:r>
        <w:rPr>
          <w:color w:val="808080"/>
        </w:rPr>
        <w:t>(Replaces C6-250405)</w:t>
      </w:r>
    </w:p>
    <w:p w14:paraId="3B771B9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25897" w14:textId="0400D0A5" w:rsidR="000F298B" w:rsidRDefault="000F298B" w:rsidP="000F298B">
      <w:pPr>
        <w:rPr>
          <w:rFonts w:ascii="Arial" w:hAnsi="Arial" w:cs="Arial"/>
          <w:b/>
          <w:sz w:val="24"/>
        </w:rPr>
      </w:pPr>
      <w:r>
        <w:rPr>
          <w:rFonts w:ascii="Arial" w:hAnsi="Arial" w:cs="Arial"/>
          <w:b/>
          <w:color w:val="0000FF"/>
          <w:sz w:val="24"/>
        </w:rPr>
        <w:t>C6-250473</w:t>
      </w:r>
      <w:r>
        <w:rPr>
          <w:rFonts w:ascii="Arial" w:hAnsi="Arial" w:cs="Arial"/>
          <w:b/>
          <w:color w:val="0000FF"/>
          <w:sz w:val="24"/>
        </w:rPr>
        <w:tab/>
      </w:r>
      <w:r>
        <w:rPr>
          <w:rFonts w:ascii="Arial" w:hAnsi="Arial" w:cs="Arial"/>
          <w:b/>
          <w:sz w:val="24"/>
        </w:rPr>
        <w:t>The list related to Actions item</w:t>
      </w:r>
    </w:p>
    <w:p w14:paraId="5657F71F" w14:textId="77777777" w:rsidR="000F298B" w:rsidRDefault="000F298B" w:rsidP="000F29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D3A178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115DD" w14:textId="77777777" w:rsidR="000F298B" w:rsidRDefault="000F298B" w:rsidP="000F298B">
      <w:pPr>
        <w:pStyle w:val="Heading2"/>
      </w:pPr>
      <w:bookmarkStart w:id="14" w:name="_Toc214317155"/>
      <w:r>
        <w:lastRenderedPageBreak/>
        <w:t>6</w:t>
      </w:r>
      <w:r>
        <w:tab/>
        <w:t>Dummy / open for WG use</w:t>
      </w:r>
      <w:bookmarkEnd w:id="14"/>
    </w:p>
    <w:p w14:paraId="7879875C" w14:textId="77777777" w:rsidR="000F298B" w:rsidRDefault="000F298B" w:rsidP="000F298B">
      <w:pPr>
        <w:pStyle w:val="Heading2"/>
      </w:pPr>
      <w:bookmarkStart w:id="15" w:name="_Toc214317156"/>
      <w:r>
        <w:t>7</w:t>
      </w:r>
      <w:r>
        <w:tab/>
        <w:t>Identification of other technical items for early consideration</w:t>
      </w:r>
      <w:bookmarkEnd w:id="15"/>
    </w:p>
    <w:p w14:paraId="72E93C9E" w14:textId="77777777" w:rsidR="000F298B" w:rsidRDefault="000F298B" w:rsidP="000F298B">
      <w:pPr>
        <w:pStyle w:val="Heading2"/>
      </w:pPr>
      <w:bookmarkStart w:id="16" w:name="_Toc214317157"/>
      <w:r>
        <w:t>8</w:t>
      </w:r>
      <w:r>
        <w:tab/>
        <w:t>Release 8 and earlier</w:t>
      </w:r>
      <w:bookmarkEnd w:id="16"/>
    </w:p>
    <w:p w14:paraId="13C26676" w14:textId="77777777" w:rsidR="000F298B" w:rsidRDefault="000F298B" w:rsidP="000F298B">
      <w:pPr>
        <w:pStyle w:val="Heading2"/>
      </w:pPr>
      <w:bookmarkStart w:id="17" w:name="_Toc214317158"/>
      <w:r>
        <w:t>9</w:t>
      </w:r>
      <w:r>
        <w:tab/>
        <w:t>All work items Rel-9</w:t>
      </w:r>
      <w:bookmarkEnd w:id="17"/>
    </w:p>
    <w:p w14:paraId="1CF596BE" w14:textId="77777777" w:rsidR="000F298B" w:rsidRDefault="000F298B" w:rsidP="000F298B">
      <w:pPr>
        <w:pStyle w:val="Heading2"/>
      </w:pPr>
      <w:bookmarkStart w:id="18" w:name="_Toc214317159"/>
      <w:r>
        <w:t>10</w:t>
      </w:r>
      <w:r>
        <w:tab/>
        <w:t>All work items Rel-10</w:t>
      </w:r>
      <w:bookmarkEnd w:id="18"/>
    </w:p>
    <w:p w14:paraId="0FE2577F" w14:textId="77777777" w:rsidR="000F298B" w:rsidRDefault="000F298B" w:rsidP="000F298B">
      <w:pPr>
        <w:pStyle w:val="Heading2"/>
      </w:pPr>
      <w:bookmarkStart w:id="19" w:name="_Toc214317160"/>
      <w:r>
        <w:t>11</w:t>
      </w:r>
      <w:r>
        <w:tab/>
        <w:t>Release 11 All work items</w:t>
      </w:r>
      <w:bookmarkEnd w:id="19"/>
    </w:p>
    <w:p w14:paraId="2A77F304" w14:textId="77777777" w:rsidR="000F298B" w:rsidRDefault="000F298B" w:rsidP="000F298B">
      <w:pPr>
        <w:pStyle w:val="Heading2"/>
      </w:pPr>
      <w:bookmarkStart w:id="20" w:name="_Toc214317161"/>
      <w:r>
        <w:t>12</w:t>
      </w:r>
      <w:r>
        <w:tab/>
        <w:t>Release 12 All work items</w:t>
      </w:r>
      <w:bookmarkEnd w:id="20"/>
    </w:p>
    <w:p w14:paraId="1DDBCC60" w14:textId="77777777" w:rsidR="000F298B" w:rsidRDefault="000F298B" w:rsidP="000F298B">
      <w:pPr>
        <w:pStyle w:val="Heading2"/>
      </w:pPr>
      <w:bookmarkStart w:id="21" w:name="_Toc214317162"/>
      <w:r>
        <w:t>13</w:t>
      </w:r>
      <w:r>
        <w:tab/>
        <w:t>Release 13 All work items</w:t>
      </w:r>
      <w:bookmarkEnd w:id="21"/>
    </w:p>
    <w:p w14:paraId="64DD32EF" w14:textId="77777777" w:rsidR="000F298B" w:rsidRDefault="000F298B" w:rsidP="000F298B">
      <w:pPr>
        <w:pStyle w:val="Heading2"/>
      </w:pPr>
      <w:bookmarkStart w:id="22" w:name="_Toc214317163"/>
      <w:r>
        <w:t>14</w:t>
      </w:r>
      <w:r>
        <w:tab/>
        <w:t>Release 14 All work items</w:t>
      </w:r>
      <w:bookmarkEnd w:id="22"/>
    </w:p>
    <w:p w14:paraId="0563AFE1" w14:textId="77777777" w:rsidR="000F298B" w:rsidRDefault="000F298B" w:rsidP="000F298B">
      <w:pPr>
        <w:pStyle w:val="Heading2"/>
      </w:pPr>
      <w:bookmarkStart w:id="23" w:name="_Toc214317164"/>
      <w:r>
        <w:t>15</w:t>
      </w:r>
      <w:r>
        <w:tab/>
        <w:t>Release 15 All work items</w:t>
      </w:r>
      <w:bookmarkEnd w:id="23"/>
    </w:p>
    <w:p w14:paraId="4203A465" w14:textId="77777777" w:rsidR="000F298B" w:rsidRDefault="000F298B" w:rsidP="000F298B">
      <w:pPr>
        <w:pStyle w:val="Heading2"/>
      </w:pPr>
      <w:bookmarkStart w:id="24" w:name="_Toc214317165"/>
      <w:r>
        <w:t>16</w:t>
      </w:r>
      <w:r>
        <w:tab/>
        <w:t>Release 16 All work items</w:t>
      </w:r>
      <w:bookmarkEnd w:id="24"/>
    </w:p>
    <w:p w14:paraId="7DFC738E" w14:textId="77777777" w:rsidR="000F298B" w:rsidRDefault="000F298B" w:rsidP="000F298B">
      <w:pPr>
        <w:pStyle w:val="Heading2"/>
      </w:pPr>
      <w:bookmarkStart w:id="25" w:name="_Toc214317166"/>
      <w:r>
        <w:t>17</w:t>
      </w:r>
      <w:r>
        <w:tab/>
        <w:t>Release 17</w:t>
      </w:r>
      <w:bookmarkEnd w:id="25"/>
    </w:p>
    <w:p w14:paraId="26D5E6AA" w14:textId="77777777" w:rsidR="000F298B" w:rsidRDefault="000F298B" w:rsidP="000F298B">
      <w:pPr>
        <w:pStyle w:val="Heading3"/>
      </w:pPr>
      <w:bookmarkStart w:id="26" w:name="_Toc214317167"/>
      <w:r>
        <w:t>17.1</w:t>
      </w:r>
      <w:r>
        <w:tab/>
        <w:t>Rel-17 Exception sheets or other Rel-17 work planning</w:t>
      </w:r>
      <w:bookmarkEnd w:id="26"/>
    </w:p>
    <w:p w14:paraId="29F96993" w14:textId="77777777" w:rsidR="000F298B" w:rsidRDefault="000F298B" w:rsidP="000F298B">
      <w:pPr>
        <w:pStyle w:val="Heading3"/>
      </w:pPr>
      <w:bookmarkStart w:id="27" w:name="_Toc214317168"/>
      <w:r>
        <w:t>17.2</w:t>
      </w:r>
      <w:r>
        <w:tab/>
        <w:t>New WIDs/SIDs for Rel-17</w:t>
      </w:r>
      <w:bookmarkEnd w:id="27"/>
    </w:p>
    <w:p w14:paraId="12D0C694" w14:textId="77777777" w:rsidR="000F298B" w:rsidRDefault="000F298B" w:rsidP="000F298B">
      <w:pPr>
        <w:pStyle w:val="Heading3"/>
      </w:pPr>
      <w:bookmarkStart w:id="28" w:name="_Toc214317169"/>
      <w:r>
        <w:t>17.3</w:t>
      </w:r>
      <w:r>
        <w:tab/>
        <w:t>Revised WIDs/SIDs for Rel-17</w:t>
      </w:r>
      <w:bookmarkEnd w:id="28"/>
    </w:p>
    <w:p w14:paraId="4624907D" w14:textId="77777777" w:rsidR="000F298B" w:rsidRDefault="000F298B" w:rsidP="000F298B">
      <w:pPr>
        <w:pStyle w:val="Heading3"/>
      </w:pPr>
      <w:bookmarkStart w:id="29" w:name="_Toc214317170"/>
      <w:r>
        <w:t>17.4</w:t>
      </w:r>
      <w:r>
        <w:tab/>
        <w:t>TEI17 [TEI17]</w:t>
      </w:r>
      <w:bookmarkEnd w:id="29"/>
    </w:p>
    <w:p w14:paraId="270E95C9" w14:textId="77777777" w:rsidR="000F298B" w:rsidRDefault="000F298B" w:rsidP="000F298B">
      <w:pPr>
        <w:pStyle w:val="Heading3"/>
      </w:pPr>
      <w:bookmarkStart w:id="30" w:name="_Toc214317171"/>
      <w:r>
        <w:t>17.5</w:t>
      </w:r>
      <w:r>
        <w:tab/>
        <w:t>Service Based Interface Protocol Improvements Release 17 [SBIProtoc17]</w:t>
      </w:r>
      <w:bookmarkEnd w:id="30"/>
    </w:p>
    <w:p w14:paraId="7178BC56" w14:textId="77777777" w:rsidR="000F298B" w:rsidRDefault="000F298B" w:rsidP="000F298B">
      <w:pPr>
        <w:pStyle w:val="Heading3"/>
      </w:pPr>
      <w:bookmarkStart w:id="31" w:name="_Toc214317172"/>
      <w:r>
        <w:t>17.6</w:t>
      </w:r>
      <w:r>
        <w:tab/>
        <w:t>Multi-device and multi-identity enhancements [MuDe]</w:t>
      </w:r>
      <w:bookmarkEnd w:id="31"/>
    </w:p>
    <w:p w14:paraId="480E8E56" w14:textId="77777777" w:rsidR="000F298B" w:rsidRDefault="000F298B" w:rsidP="000F298B">
      <w:pPr>
        <w:pStyle w:val="Heading3"/>
      </w:pPr>
      <w:bookmarkStart w:id="32" w:name="_Toc214317173"/>
      <w:r>
        <w:t>17.7</w:t>
      </w:r>
      <w:r>
        <w:tab/>
        <w:t>Stage-3 5GS NAS protocol development 17 [5GProtoc17] [5GProtoc17-non3GPP]</w:t>
      </w:r>
      <w:bookmarkEnd w:id="32"/>
    </w:p>
    <w:p w14:paraId="0950C317" w14:textId="77777777" w:rsidR="000F298B" w:rsidRDefault="000F298B" w:rsidP="000F298B">
      <w:pPr>
        <w:pStyle w:val="Heading3"/>
      </w:pPr>
      <w:bookmarkStart w:id="33" w:name="_Toc214317174"/>
      <w:r>
        <w:t>17.8</w:t>
      </w:r>
      <w:r>
        <w:tab/>
        <w:t>Protocol enhancements for Mission Critical Services [MCProtoc17]</w:t>
      </w:r>
      <w:bookmarkEnd w:id="33"/>
    </w:p>
    <w:p w14:paraId="42B48B61" w14:textId="77777777" w:rsidR="000F298B" w:rsidRDefault="000F298B" w:rsidP="000F298B">
      <w:pPr>
        <w:pStyle w:val="Heading3"/>
      </w:pPr>
      <w:bookmarkStart w:id="34" w:name="_Toc214317175"/>
      <w:r>
        <w:lastRenderedPageBreak/>
        <w:t>17.9</w:t>
      </w:r>
      <w:r>
        <w:tab/>
        <w:t>Stage-3 SAE Protocol Development [SAES17] [SAES17-CSFB] [SAES17-non3GPP]</w:t>
      </w:r>
      <w:bookmarkEnd w:id="34"/>
    </w:p>
    <w:p w14:paraId="63A1F01C" w14:textId="77777777" w:rsidR="000F298B" w:rsidRDefault="000F298B" w:rsidP="000F298B">
      <w:pPr>
        <w:pStyle w:val="Heading3"/>
      </w:pPr>
      <w:bookmarkStart w:id="35" w:name="_Toc214317176"/>
      <w:r>
        <w:t>17.10</w:t>
      </w:r>
      <w:r>
        <w:tab/>
        <w:t>Enhancement for the 5G Control Plane Steering of Roaming for UE in CONNECTED mode [eCPSOR_CON]</w:t>
      </w:r>
      <w:bookmarkEnd w:id="35"/>
    </w:p>
    <w:p w14:paraId="51FFBDE1" w14:textId="77777777" w:rsidR="000F298B" w:rsidRDefault="000F298B" w:rsidP="000F298B">
      <w:pPr>
        <w:pStyle w:val="Heading3"/>
      </w:pPr>
      <w:bookmarkStart w:id="36" w:name="_Toc214317177"/>
      <w:r>
        <w:t>17.11</w:t>
      </w:r>
      <w:r>
        <w:tab/>
        <w:t>IMS Stage-3 IETF Protocol Alignment [IMSProtoc17]</w:t>
      </w:r>
      <w:bookmarkEnd w:id="36"/>
    </w:p>
    <w:p w14:paraId="19A87D44" w14:textId="77777777" w:rsidR="000F298B" w:rsidRDefault="000F298B" w:rsidP="000F298B">
      <w:pPr>
        <w:pStyle w:val="Heading3"/>
      </w:pPr>
      <w:bookmarkStart w:id="37" w:name="_Toc214317178"/>
      <w:r>
        <w:t>17.12</w:t>
      </w:r>
      <w:r>
        <w:tab/>
        <w:t>CT aspects of Enhancements to Mission Critical Data [eMCData3]</w:t>
      </w:r>
      <w:bookmarkEnd w:id="37"/>
    </w:p>
    <w:p w14:paraId="2622E020" w14:textId="77777777" w:rsidR="000F298B" w:rsidRDefault="000F298B" w:rsidP="000F298B">
      <w:pPr>
        <w:pStyle w:val="Heading3"/>
      </w:pPr>
      <w:bookmarkStart w:id="38" w:name="_Toc214317179"/>
      <w:r>
        <w:t>17.13</w:t>
      </w:r>
      <w:r>
        <w:tab/>
        <w:t>Stage 3 of Multimedia Priority Service (MPS) Phase 2 [MPS2]</w:t>
      </w:r>
      <w:bookmarkEnd w:id="38"/>
    </w:p>
    <w:p w14:paraId="5BD3A56C" w14:textId="77777777" w:rsidR="000F298B" w:rsidRDefault="000F298B" w:rsidP="000F298B">
      <w:pPr>
        <w:pStyle w:val="Heading3"/>
      </w:pPr>
      <w:bookmarkStart w:id="39" w:name="_Toc214317180"/>
      <w:r>
        <w:t>17.14</w:t>
      </w:r>
      <w:r>
        <w:tab/>
        <w:t>PFD management enhancement [pfdManEnh]</w:t>
      </w:r>
      <w:bookmarkEnd w:id="39"/>
    </w:p>
    <w:p w14:paraId="3D8A078D" w14:textId="77777777" w:rsidR="000F298B" w:rsidRDefault="000F298B" w:rsidP="000F298B">
      <w:pPr>
        <w:pStyle w:val="Heading3"/>
      </w:pPr>
      <w:bookmarkStart w:id="40" w:name="_Toc214317181"/>
      <w:r>
        <w:t>17.15</w:t>
      </w:r>
      <w:r>
        <w:tab/>
        <w:t>Best Practice of PFCP [BEPoP]</w:t>
      </w:r>
      <w:bookmarkEnd w:id="40"/>
    </w:p>
    <w:p w14:paraId="72E3691A" w14:textId="77777777" w:rsidR="000F298B" w:rsidRDefault="000F298B" w:rsidP="000F298B">
      <w:pPr>
        <w:pStyle w:val="Heading3"/>
      </w:pPr>
      <w:bookmarkStart w:id="41" w:name="_Toc214317182"/>
      <w:r>
        <w:t>17.16</w:t>
      </w:r>
      <w:r>
        <w:tab/>
        <w:t>Restoration of PDN Connections in PGW-C/SMF Set [RPCPSET]</w:t>
      </w:r>
      <w:bookmarkEnd w:id="41"/>
    </w:p>
    <w:p w14:paraId="6259540D" w14:textId="77777777" w:rsidR="000F298B" w:rsidRDefault="000F298B" w:rsidP="000F298B">
      <w:pPr>
        <w:pStyle w:val="Heading3"/>
      </w:pPr>
      <w:bookmarkStart w:id="42" w:name="_Toc214317183"/>
      <w:r>
        <w:t>17.17</w:t>
      </w:r>
      <w:r>
        <w:tab/>
        <w:t>Stage 3 of eMONASTERY2 [eMONASTERY2]</w:t>
      </w:r>
      <w:bookmarkEnd w:id="42"/>
    </w:p>
    <w:p w14:paraId="79EB8ABB" w14:textId="77777777" w:rsidR="000F298B" w:rsidRDefault="000F298B" w:rsidP="000F298B">
      <w:pPr>
        <w:pStyle w:val="Heading3"/>
      </w:pPr>
      <w:bookmarkStart w:id="43" w:name="_Toc214317184"/>
      <w:r>
        <w:t>17.18</w:t>
      </w:r>
      <w:r>
        <w:tab/>
        <w:t>CT aspects of 5GC architecture for satellite networks [5GSAT_ARCH-CT]</w:t>
      </w:r>
      <w:bookmarkEnd w:id="43"/>
    </w:p>
    <w:p w14:paraId="22A0900E" w14:textId="77777777" w:rsidR="000F298B" w:rsidRDefault="000F298B" w:rsidP="000F298B">
      <w:pPr>
        <w:pStyle w:val="Heading3"/>
      </w:pPr>
      <w:bookmarkStart w:id="44" w:name="_Toc214317185"/>
      <w:r>
        <w:t>17.19</w:t>
      </w:r>
      <w:r>
        <w:tab/>
        <w:t>CT aspects of Enhanced MCCI with LMR Systems [eMCCI_CT]</w:t>
      </w:r>
      <w:bookmarkEnd w:id="44"/>
    </w:p>
    <w:p w14:paraId="4FE3072D" w14:textId="77777777" w:rsidR="000F298B" w:rsidRDefault="000F298B" w:rsidP="000F298B">
      <w:pPr>
        <w:pStyle w:val="Heading3"/>
      </w:pPr>
      <w:bookmarkStart w:id="45" w:name="_Toc214317186"/>
      <w:r>
        <w:t>17.20</w:t>
      </w:r>
      <w:r>
        <w:tab/>
        <w:t>CT aspects of AKMA [AKMA-CT]</w:t>
      </w:r>
      <w:bookmarkEnd w:id="45"/>
    </w:p>
    <w:p w14:paraId="6AA8FD87" w14:textId="77777777" w:rsidR="000F298B" w:rsidRDefault="000F298B" w:rsidP="000F298B">
      <w:pPr>
        <w:pStyle w:val="Heading3"/>
      </w:pPr>
      <w:bookmarkStart w:id="46" w:name="_Toc214317187"/>
      <w:r>
        <w:t>17.21</w:t>
      </w:r>
      <w:r>
        <w:tab/>
        <w:t>PAP/CHAP protocols usage in 5GS [PAP_CHAP]</w:t>
      </w:r>
      <w:bookmarkEnd w:id="46"/>
    </w:p>
    <w:p w14:paraId="250FA85A" w14:textId="77777777" w:rsidR="000F298B" w:rsidRDefault="000F298B" w:rsidP="000F298B">
      <w:pPr>
        <w:pStyle w:val="Heading3"/>
      </w:pPr>
      <w:bookmarkStart w:id="47" w:name="_Toc214317188"/>
      <w:r>
        <w:t>17.22</w:t>
      </w:r>
      <w:r>
        <w:tab/>
        <w:t>Service-based support for SMS in 5GC [SMS_SBI]</w:t>
      </w:r>
      <w:bookmarkEnd w:id="47"/>
    </w:p>
    <w:p w14:paraId="59096AA3" w14:textId="77777777" w:rsidR="000F298B" w:rsidRDefault="000F298B" w:rsidP="000F298B">
      <w:pPr>
        <w:pStyle w:val="Heading3"/>
      </w:pPr>
      <w:bookmarkStart w:id="48" w:name="_Toc214317189"/>
      <w:r>
        <w:t>17.23</w:t>
      </w:r>
      <w:r>
        <w:tab/>
        <w:t>Enhancement of Inter-PLMN Roaming [EoIPR]</w:t>
      </w:r>
      <w:bookmarkEnd w:id="48"/>
    </w:p>
    <w:p w14:paraId="7106788D" w14:textId="77777777" w:rsidR="000F298B" w:rsidRDefault="000F298B" w:rsidP="000F298B">
      <w:pPr>
        <w:pStyle w:val="Heading3"/>
      </w:pPr>
      <w:bookmarkStart w:id="49" w:name="_Toc214317190"/>
      <w:r>
        <w:t>17.24</w:t>
      </w:r>
      <w:r>
        <w:tab/>
        <w:t>Mission Critical system migration and interconnection [MCSMI_CT]</w:t>
      </w:r>
      <w:bookmarkEnd w:id="49"/>
    </w:p>
    <w:p w14:paraId="1004CB2A" w14:textId="77777777" w:rsidR="000F298B" w:rsidRDefault="000F298B" w:rsidP="000F298B">
      <w:pPr>
        <w:pStyle w:val="Heading3"/>
      </w:pPr>
      <w:bookmarkStart w:id="50" w:name="_Toc214317191"/>
      <w:r>
        <w:t>17.25</w:t>
      </w:r>
      <w:r>
        <w:tab/>
        <w:t>CT aspects of Integration of GBA into SBA [GBA_5G]</w:t>
      </w:r>
      <w:bookmarkEnd w:id="50"/>
    </w:p>
    <w:p w14:paraId="55B90338" w14:textId="77777777" w:rsidR="000F298B" w:rsidRDefault="000F298B" w:rsidP="000F298B">
      <w:pPr>
        <w:pStyle w:val="Heading3"/>
      </w:pPr>
      <w:bookmarkStart w:id="51" w:name="_Toc214317192"/>
      <w:r>
        <w:t>17.26</w:t>
      </w:r>
      <w:r>
        <w:tab/>
        <w:t>Reliable Data Service Serialization Indication [RDSSI_CT]</w:t>
      </w:r>
      <w:bookmarkEnd w:id="51"/>
    </w:p>
    <w:p w14:paraId="3ABEE627" w14:textId="77777777" w:rsidR="000F298B" w:rsidRDefault="000F298B" w:rsidP="000F298B">
      <w:pPr>
        <w:pStyle w:val="Heading3"/>
      </w:pPr>
      <w:bookmarkStart w:id="52" w:name="_Toc214317193"/>
      <w:r>
        <w:t>17.27</w:t>
      </w:r>
      <w:r>
        <w:tab/>
        <w:t>CT aspects for Enabling Edge Applications [EDGEAPP]</w:t>
      </w:r>
      <w:bookmarkEnd w:id="52"/>
    </w:p>
    <w:p w14:paraId="60C94056" w14:textId="77777777" w:rsidR="000F298B" w:rsidRDefault="000F298B" w:rsidP="000F298B">
      <w:pPr>
        <w:pStyle w:val="Heading3"/>
      </w:pPr>
      <w:bookmarkStart w:id="53" w:name="_Toc214317194"/>
      <w:r>
        <w:t>17.28</w:t>
      </w:r>
      <w:r>
        <w:tab/>
        <w:t>CT aspects of eNPN [eNPN]</w:t>
      </w:r>
      <w:bookmarkEnd w:id="53"/>
    </w:p>
    <w:p w14:paraId="1B2D589A" w14:textId="77777777" w:rsidR="000F298B" w:rsidRDefault="000F298B" w:rsidP="000F298B">
      <w:pPr>
        <w:pStyle w:val="Heading3"/>
      </w:pPr>
      <w:bookmarkStart w:id="54" w:name="_Toc214317195"/>
      <w:r>
        <w:t>17.29</w:t>
      </w:r>
      <w:r>
        <w:tab/>
        <w:t>CT aspects of 5G_eLCS_ph2 [5G_eLCS_ph2]</w:t>
      </w:r>
      <w:bookmarkEnd w:id="54"/>
    </w:p>
    <w:p w14:paraId="3F46C343" w14:textId="77777777" w:rsidR="000F298B" w:rsidRDefault="000F298B" w:rsidP="000F298B">
      <w:pPr>
        <w:pStyle w:val="Heading3"/>
      </w:pPr>
      <w:bookmarkStart w:id="55" w:name="_Toc214317196"/>
      <w:r>
        <w:lastRenderedPageBreak/>
        <w:t>17.30</w:t>
      </w:r>
      <w:r>
        <w:tab/>
        <w:t>CT aspects for ID_UAS [ID_UAS]</w:t>
      </w:r>
      <w:bookmarkEnd w:id="55"/>
    </w:p>
    <w:p w14:paraId="3E9AE9B9" w14:textId="77777777" w:rsidR="000F298B" w:rsidRDefault="000F298B" w:rsidP="000F298B">
      <w:pPr>
        <w:pStyle w:val="Heading3"/>
      </w:pPr>
      <w:bookmarkStart w:id="56" w:name="_Toc214317197"/>
      <w:r>
        <w:t>17.31</w:t>
      </w:r>
      <w:r>
        <w:tab/>
        <w:t>CT aspects of support of enhanced Industrial IoT [IIoT]</w:t>
      </w:r>
      <w:bookmarkEnd w:id="56"/>
    </w:p>
    <w:p w14:paraId="5C43CA85" w14:textId="77777777" w:rsidR="000F298B" w:rsidRDefault="000F298B" w:rsidP="000F298B">
      <w:pPr>
        <w:pStyle w:val="Heading3"/>
      </w:pPr>
      <w:bookmarkStart w:id="57" w:name="_Toc214317198"/>
      <w:r>
        <w:t>17.32</w:t>
      </w:r>
      <w:r>
        <w:tab/>
        <w:t>CT aspects of eV2XAPP [eV2XAPP]</w:t>
      </w:r>
      <w:bookmarkEnd w:id="57"/>
    </w:p>
    <w:p w14:paraId="097C95E2" w14:textId="77777777" w:rsidR="000F298B" w:rsidRDefault="000F298B" w:rsidP="000F298B">
      <w:pPr>
        <w:pStyle w:val="Heading3"/>
      </w:pPr>
      <w:bookmarkStart w:id="58" w:name="_Toc214317199"/>
      <w:r>
        <w:t>17.33</w:t>
      </w:r>
      <w:r>
        <w:tab/>
        <w:t>CT aspects of 5G eEDGE [eEDGE_5GC]</w:t>
      </w:r>
      <w:bookmarkEnd w:id="58"/>
    </w:p>
    <w:p w14:paraId="7F0EEAC9" w14:textId="77777777" w:rsidR="000F298B" w:rsidRDefault="000F298B" w:rsidP="000F298B">
      <w:pPr>
        <w:pStyle w:val="Heading3"/>
      </w:pPr>
      <w:bookmarkStart w:id="59" w:name="_Toc214317200"/>
      <w:r>
        <w:t>17.34</w:t>
      </w:r>
      <w:r>
        <w:tab/>
        <w:t>Stage 3 for Enhancement of Network Slicing Phase 2 [eNS_Ph2]</w:t>
      </w:r>
      <w:bookmarkEnd w:id="59"/>
    </w:p>
    <w:p w14:paraId="391C98B2" w14:textId="77777777" w:rsidR="000F298B" w:rsidRDefault="000F298B" w:rsidP="000F298B">
      <w:pPr>
        <w:pStyle w:val="Heading3"/>
      </w:pPr>
      <w:bookmarkStart w:id="60" w:name="_Toc214317201"/>
      <w:r>
        <w:t>17.35</w:t>
      </w:r>
      <w:r>
        <w:tab/>
        <w:t>Start of Pause of Charging via User Plane [SPOCUP]</w:t>
      </w:r>
      <w:bookmarkEnd w:id="60"/>
    </w:p>
    <w:p w14:paraId="336F9C80" w14:textId="77777777" w:rsidR="000F298B" w:rsidRDefault="000F298B" w:rsidP="000F298B">
      <w:pPr>
        <w:pStyle w:val="Heading3"/>
      </w:pPr>
      <w:bookmarkStart w:id="61" w:name="_Toc214317202"/>
      <w:r>
        <w:t>17.36</w:t>
      </w:r>
      <w:r>
        <w:tab/>
        <w:t>CT aspects of ATSSS_Ph2 [ATSSS_Ph2]</w:t>
      </w:r>
      <w:bookmarkEnd w:id="61"/>
    </w:p>
    <w:p w14:paraId="61D19543" w14:textId="77777777" w:rsidR="000F298B" w:rsidRDefault="000F298B" w:rsidP="000F298B">
      <w:pPr>
        <w:pStyle w:val="Heading3"/>
      </w:pPr>
      <w:bookmarkStart w:id="62" w:name="_Toc214317203"/>
      <w:r>
        <w:t>17.37</w:t>
      </w:r>
      <w:r>
        <w:tab/>
        <w:t>CT aspects of eNA_Ph2 [eNA_Ph2]</w:t>
      </w:r>
      <w:bookmarkEnd w:id="62"/>
    </w:p>
    <w:p w14:paraId="0D3B76D5" w14:textId="77777777" w:rsidR="000F298B" w:rsidRDefault="000F298B" w:rsidP="000F298B">
      <w:pPr>
        <w:pStyle w:val="Heading3"/>
      </w:pPr>
      <w:bookmarkStart w:id="63" w:name="_Toc214317204"/>
      <w:r>
        <w:t>17.38</w:t>
      </w:r>
      <w:r>
        <w:tab/>
        <w:t>CT aspects of proximity based services in 5GS [5G_ProSe]</w:t>
      </w:r>
      <w:bookmarkEnd w:id="63"/>
    </w:p>
    <w:p w14:paraId="6F035F73" w14:textId="77777777" w:rsidR="000F298B" w:rsidRDefault="000F298B" w:rsidP="000F298B">
      <w:pPr>
        <w:pStyle w:val="Heading3"/>
      </w:pPr>
      <w:bookmarkStart w:id="64" w:name="_Toc214317205"/>
      <w:r>
        <w:t>17.39</w:t>
      </w:r>
      <w:r>
        <w:tab/>
        <w:t>CT aspects of Enabling Multi-USIM Devices [MUSIM]</w:t>
      </w:r>
      <w:bookmarkEnd w:id="64"/>
    </w:p>
    <w:p w14:paraId="790BFCB0" w14:textId="77777777" w:rsidR="000F298B" w:rsidRDefault="000F298B" w:rsidP="000F298B">
      <w:pPr>
        <w:pStyle w:val="Heading3"/>
      </w:pPr>
      <w:bookmarkStart w:id="65" w:name="_Toc214317206"/>
      <w:r>
        <w:t>17.40</w:t>
      </w:r>
      <w:r>
        <w:tab/>
        <w:t>CT aspects on TEI17_SPSFAS [TEI17_SPSFAS]</w:t>
      </w:r>
      <w:bookmarkEnd w:id="65"/>
    </w:p>
    <w:p w14:paraId="35E18C2C" w14:textId="77777777" w:rsidR="000F298B" w:rsidRDefault="000F298B" w:rsidP="000F298B">
      <w:pPr>
        <w:pStyle w:val="Heading3"/>
      </w:pPr>
      <w:bookmarkStart w:id="66" w:name="_Toc214317207"/>
      <w:r>
        <w:t>17.41</w:t>
      </w:r>
      <w:r>
        <w:tab/>
        <w:t>CT aspects on TEI17_SAPES [TEI17_SAPES]</w:t>
      </w:r>
      <w:bookmarkEnd w:id="66"/>
    </w:p>
    <w:p w14:paraId="1BBFFA74" w14:textId="77777777" w:rsidR="000F298B" w:rsidRDefault="000F298B" w:rsidP="000F298B">
      <w:pPr>
        <w:pStyle w:val="Heading3"/>
      </w:pPr>
      <w:bookmarkStart w:id="67" w:name="_Toc214317208"/>
      <w:r>
        <w:t>17.42</w:t>
      </w:r>
      <w:r>
        <w:tab/>
        <w:t>CT aspects on TEI17_DCAMP [TEI17_DCAMP]</w:t>
      </w:r>
      <w:bookmarkEnd w:id="67"/>
    </w:p>
    <w:p w14:paraId="7B23A009" w14:textId="77777777" w:rsidR="000F298B" w:rsidRDefault="000F298B" w:rsidP="000F298B">
      <w:pPr>
        <w:pStyle w:val="Heading3"/>
      </w:pPr>
      <w:bookmarkStart w:id="68" w:name="_Toc214317209"/>
      <w:r>
        <w:t>17.43</w:t>
      </w:r>
      <w:r>
        <w:tab/>
        <w:t>CT aspects on TEI17_GEM [TEI17_GEM]</w:t>
      </w:r>
      <w:bookmarkEnd w:id="68"/>
    </w:p>
    <w:p w14:paraId="6D1403BC" w14:textId="77777777" w:rsidR="000F298B" w:rsidRDefault="000F298B" w:rsidP="000F298B">
      <w:pPr>
        <w:pStyle w:val="Heading3"/>
      </w:pPr>
      <w:bookmarkStart w:id="69" w:name="_Toc214317210"/>
      <w:r>
        <w:t>17.44</w:t>
      </w:r>
      <w:r>
        <w:tab/>
        <w:t>CT3 aspects of N7 Interfaces Enhancements to Support GERAN and UTRAN [TEI17_NIESGU]</w:t>
      </w:r>
      <w:bookmarkEnd w:id="69"/>
    </w:p>
    <w:p w14:paraId="38B92ECE" w14:textId="77777777" w:rsidR="000F298B" w:rsidRDefault="000F298B" w:rsidP="000F298B">
      <w:pPr>
        <w:pStyle w:val="Heading3"/>
      </w:pPr>
      <w:bookmarkStart w:id="70" w:name="_Toc214317211"/>
      <w:r>
        <w:t>17.45</w:t>
      </w:r>
      <w:r>
        <w:tab/>
        <w:t>UICC-terminal interface testing for UEs with non-removable UICCs [nrUICC_UEConTest]</w:t>
      </w:r>
      <w:bookmarkEnd w:id="70"/>
    </w:p>
    <w:p w14:paraId="0674F9E6" w14:textId="77777777" w:rsidR="000F298B" w:rsidRDefault="000F298B" w:rsidP="000F298B">
      <w:pPr>
        <w:pStyle w:val="Heading3"/>
      </w:pPr>
      <w:bookmarkStart w:id="71" w:name="_Toc214317212"/>
      <w:r>
        <w:t>17.46</w:t>
      </w:r>
      <w:r>
        <w:tab/>
        <w:t>CT aspects of Support of different slices over different Non 3GPP access [TEI17_N3SLICE]</w:t>
      </w:r>
      <w:bookmarkEnd w:id="71"/>
    </w:p>
    <w:p w14:paraId="30700261" w14:textId="77777777" w:rsidR="000F298B" w:rsidRDefault="000F298B" w:rsidP="000F298B">
      <w:pPr>
        <w:pStyle w:val="Heading3"/>
      </w:pPr>
      <w:bookmarkStart w:id="72" w:name="_Toc214317213"/>
      <w:r>
        <w:t>17.47</w:t>
      </w:r>
      <w:r>
        <w:tab/>
        <w:t>CT aspects of the architectural enhancements for 5G multicast-broadcast services [5MBS]</w:t>
      </w:r>
      <w:bookmarkEnd w:id="72"/>
    </w:p>
    <w:p w14:paraId="3D0EEF34" w14:textId="77777777" w:rsidR="000F298B" w:rsidRDefault="000F298B" w:rsidP="000F298B">
      <w:pPr>
        <w:pStyle w:val="Heading3"/>
      </w:pPr>
      <w:bookmarkStart w:id="73" w:name="_Toc214317214"/>
      <w:r>
        <w:t>17.48</w:t>
      </w:r>
      <w:r>
        <w:tab/>
        <w:t>CT Aspects of Application Layer Support for Uncrewed Aerial Systems (UAS) [UASAPP]</w:t>
      </w:r>
      <w:bookmarkEnd w:id="73"/>
    </w:p>
    <w:p w14:paraId="4A976DD2" w14:textId="77777777" w:rsidR="000F298B" w:rsidRDefault="000F298B" w:rsidP="000F298B">
      <w:pPr>
        <w:pStyle w:val="Heading3"/>
      </w:pPr>
      <w:bookmarkStart w:id="74" w:name="_Toc214317215"/>
      <w:r>
        <w:t>17.49</w:t>
      </w:r>
      <w:r>
        <w:tab/>
        <w:t>CT aspects of eV2XARC_Ph2 [eV2XARC_Ph2]</w:t>
      </w:r>
      <w:bookmarkEnd w:id="74"/>
    </w:p>
    <w:p w14:paraId="3DC94D38" w14:textId="77777777" w:rsidR="000F298B" w:rsidRDefault="000F298B" w:rsidP="000F298B">
      <w:pPr>
        <w:pStyle w:val="Heading3"/>
      </w:pPr>
      <w:bookmarkStart w:id="75" w:name="_Toc214317216"/>
      <w:r>
        <w:lastRenderedPageBreak/>
        <w:t>17.50</w:t>
      </w:r>
      <w:r>
        <w:tab/>
        <w:t>CT aspects of MCOver5GS [MCOver5GS]</w:t>
      </w:r>
      <w:bookmarkEnd w:id="75"/>
    </w:p>
    <w:p w14:paraId="2D0E15F0" w14:textId="77777777" w:rsidR="000F298B" w:rsidRDefault="000F298B" w:rsidP="000F298B">
      <w:pPr>
        <w:pStyle w:val="Heading3"/>
      </w:pPr>
      <w:bookmarkStart w:id="76" w:name="_Toc214317217"/>
      <w:r>
        <w:t>17.51</w:t>
      </w:r>
      <w:r>
        <w:tab/>
        <w:t>Enhancement of 5G PCC related services in Rel-17 [en5GPccSer17]</w:t>
      </w:r>
      <w:bookmarkEnd w:id="76"/>
    </w:p>
    <w:p w14:paraId="28686A5C" w14:textId="77777777" w:rsidR="000F298B" w:rsidRDefault="000F298B" w:rsidP="000F298B">
      <w:pPr>
        <w:pStyle w:val="Heading3"/>
      </w:pPr>
      <w:bookmarkStart w:id="77" w:name="_Toc214317218"/>
      <w:r>
        <w:t>17.52</w:t>
      </w:r>
      <w:r>
        <w:tab/>
        <w:t>Enhancements of 3GPP Northbound Interfaces and Application Layer APIs [NBI17]</w:t>
      </w:r>
      <w:bookmarkEnd w:id="77"/>
    </w:p>
    <w:p w14:paraId="4A733835" w14:textId="77777777" w:rsidR="000F298B" w:rsidRDefault="000F298B" w:rsidP="000F298B">
      <w:pPr>
        <w:pStyle w:val="Heading3"/>
      </w:pPr>
      <w:bookmarkStart w:id="78" w:name="_Toc214317219"/>
      <w:r>
        <w:t>17.53</w:t>
      </w:r>
      <w:r>
        <w:tab/>
        <w:t>Stage 3 aspects of enh3MCPTT [enh3MCPTT-CT]</w:t>
      </w:r>
      <w:bookmarkEnd w:id="78"/>
    </w:p>
    <w:p w14:paraId="53CBAA2F" w14:textId="77777777" w:rsidR="000F298B" w:rsidRDefault="000F298B" w:rsidP="000F298B">
      <w:pPr>
        <w:pStyle w:val="Heading3"/>
      </w:pPr>
      <w:bookmarkStart w:id="79" w:name="_Toc214317220"/>
      <w:r>
        <w:t>17.54</w:t>
      </w:r>
      <w:r>
        <w:tab/>
        <w:t>Enhanced Service Enabler Architecture Layer for Verticals [eSEAL]</w:t>
      </w:r>
      <w:bookmarkEnd w:id="79"/>
    </w:p>
    <w:p w14:paraId="645B5D47" w14:textId="77777777" w:rsidR="000F298B" w:rsidRDefault="000F298B" w:rsidP="000F298B">
      <w:pPr>
        <w:pStyle w:val="Heading3"/>
      </w:pPr>
      <w:bookmarkStart w:id="80" w:name="_Toc214317221"/>
      <w:r>
        <w:t>17.55</w:t>
      </w:r>
      <w:r>
        <w:tab/>
        <w:t>System enhancement for redundant PDU session [TEI17_SE_RPS]</w:t>
      </w:r>
      <w:bookmarkEnd w:id="80"/>
    </w:p>
    <w:p w14:paraId="16A84C97" w14:textId="77777777" w:rsidR="000F298B" w:rsidRDefault="000F298B" w:rsidP="000F298B">
      <w:pPr>
        <w:pStyle w:val="Heading3"/>
      </w:pPr>
      <w:bookmarkStart w:id="81" w:name="_Toc214317222"/>
      <w:r>
        <w:t>17.56</w:t>
      </w:r>
      <w:r>
        <w:tab/>
        <w:t>CT aspects of Support for Minimization of service Interruption [MINT]</w:t>
      </w:r>
      <w:bookmarkEnd w:id="81"/>
    </w:p>
    <w:p w14:paraId="72DD879A" w14:textId="77777777" w:rsidR="000F298B" w:rsidRDefault="000F298B" w:rsidP="000F298B">
      <w:pPr>
        <w:pStyle w:val="Heading3"/>
      </w:pPr>
      <w:bookmarkStart w:id="82" w:name="_Toc214317223"/>
      <w:r>
        <w:t>17.57</w:t>
      </w:r>
      <w:r>
        <w:tab/>
        <w:t>IMS voice service support and network usability guarantee for UE’s E-UTRA capability disabled scenario in SA 5GS [ING_5GS]</w:t>
      </w:r>
      <w:bookmarkEnd w:id="82"/>
    </w:p>
    <w:p w14:paraId="44EB6724" w14:textId="77777777" w:rsidR="000F298B" w:rsidRDefault="000F298B" w:rsidP="000F298B">
      <w:pPr>
        <w:pStyle w:val="Heading3"/>
      </w:pPr>
      <w:bookmarkStart w:id="83" w:name="_Toc214317224"/>
      <w:r>
        <w:t>17.58</w:t>
      </w:r>
      <w:r>
        <w:tab/>
        <w:t>CT aspects for enabling MSGin5G Service [5GMARCH]</w:t>
      </w:r>
      <w:bookmarkEnd w:id="83"/>
    </w:p>
    <w:p w14:paraId="6844FE22" w14:textId="77777777" w:rsidR="000F298B" w:rsidRDefault="000F298B" w:rsidP="000F298B">
      <w:pPr>
        <w:pStyle w:val="Heading3"/>
      </w:pPr>
      <w:bookmarkStart w:id="84" w:name="_Toc214317225"/>
      <w:r>
        <w:t>17.59</w:t>
      </w:r>
      <w:r>
        <w:tab/>
        <w:t>Restoration of profiles related to UDR [ReP_UDR]</w:t>
      </w:r>
      <w:bookmarkEnd w:id="84"/>
    </w:p>
    <w:p w14:paraId="6EABAE21" w14:textId="77777777" w:rsidR="000F298B" w:rsidRDefault="000F298B" w:rsidP="000F298B">
      <w:pPr>
        <w:pStyle w:val="Heading3"/>
      </w:pPr>
      <w:bookmarkStart w:id="85" w:name="_Toc214317226"/>
      <w:r>
        <w:t>17.60</w:t>
      </w:r>
      <w:r>
        <w:tab/>
        <w:t>Enhancement on the GTP-U entity restart [EGTPUR]</w:t>
      </w:r>
      <w:bookmarkEnd w:id="85"/>
    </w:p>
    <w:p w14:paraId="0CFDFD35" w14:textId="77777777" w:rsidR="000F298B" w:rsidRDefault="000F298B" w:rsidP="000F298B">
      <w:pPr>
        <w:pStyle w:val="Heading3"/>
      </w:pPr>
      <w:bookmarkStart w:id="86" w:name="_Toc214317227"/>
      <w:r>
        <w:t>17.61</w:t>
      </w:r>
      <w:r>
        <w:tab/>
        <w:t>Multi-device enhancements for device transfers [MuDTran]</w:t>
      </w:r>
      <w:bookmarkEnd w:id="86"/>
    </w:p>
    <w:p w14:paraId="7F628C01" w14:textId="77777777" w:rsidR="000F298B" w:rsidRDefault="000F298B" w:rsidP="000F298B">
      <w:pPr>
        <w:pStyle w:val="Heading3"/>
      </w:pPr>
      <w:bookmarkStart w:id="87" w:name="_Toc214317228"/>
      <w:r>
        <w:t>17.62</w:t>
      </w:r>
      <w:r>
        <w:tab/>
        <w:t>CT aspects of Architecture Enhancement for NR Reduced Capability Devices [ARCH_NR_REDCAP]</w:t>
      </w:r>
      <w:bookmarkEnd w:id="87"/>
    </w:p>
    <w:p w14:paraId="19EAC1A3" w14:textId="77777777" w:rsidR="000F298B" w:rsidRDefault="000F298B" w:rsidP="000F298B">
      <w:pPr>
        <w:pStyle w:val="Heading3"/>
      </w:pPr>
      <w:bookmarkStart w:id="88" w:name="_Toc214317229"/>
      <w:r>
        <w:t>17.63</w:t>
      </w:r>
      <w:r>
        <w:tab/>
        <w:t>Enhancements of 3GPP profiles for cryptographic algorithms and security protocols [eCryptPr]</w:t>
      </w:r>
      <w:bookmarkEnd w:id="88"/>
    </w:p>
    <w:p w14:paraId="26F58CA7" w14:textId="77777777" w:rsidR="000F298B" w:rsidRDefault="000F298B" w:rsidP="000F298B">
      <w:pPr>
        <w:pStyle w:val="Heading3"/>
      </w:pPr>
      <w:bookmarkStart w:id="89" w:name="_Toc214317230"/>
      <w:r>
        <w:t>17.64</w:t>
      </w:r>
      <w:r>
        <w:tab/>
        <w:t>IMS Optimization for HSS Group ID in an SBA environment [TEI17_IMSGID]</w:t>
      </w:r>
      <w:bookmarkEnd w:id="89"/>
    </w:p>
    <w:p w14:paraId="68F0A86A" w14:textId="77777777" w:rsidR="000F298B" w:rsidRDefault="000F298B" w:rsidP="000F298B">
      <w:pPr>
        <w:pStyle w:val="Heading3"/>
      </w:pPr>
      <w:bookmarkStart w:id="90" w:name="_Toc214317231"/>
      <w:r>
        <w:t>17.65</w:t>
      </w:r>
      <w:r>
        <w:tab/>
        <w:t>CT aspects of NB-IoT/eMTC Non-Terrestrial Networks in EPS [IoT_SAT_ARCH_EPS]</w:t>
      </w:r>
      <w:bookmarkEnd w:id="90"/>
    </w:p>
    <w:p w14:paraId="267BE1CF" w14:textId="77777777" w:rsidR="000F298B" w:rsidRDefault="000F298B" w:rsidP="000F298B">
      <w:pPr>
        <w:pStyle w:val="Heading3"/>
      </w:pPr>
      <w:bookmarkStart w:id="91" w:name="_Toc214317232"/>
      <w:r>
        <w:t>17.66</w:t>
      </w:r>
      <w:r>
        <w:tab/>
        <w:t>Repository for the 3GPP Allocated Port Numbers for New 3GPP Interfaces [PortAl]</w:t>
      </w:r>
      <w:bookmarkEnd w:id="91"/>
    </w:p>
    <w:p w14:paraId="06739496" w14:textId="77777777" w:rsidR="000F298B" w:rsidRDefault="000F298B" w:rsidP="000F298B">
      <w:pPr>
        <w:pStyle w:val="Heading3"/>
      </w:pPr>
      <w:bookmarkStart w:id="92" w:name="_Toc214317233"/>
      <w:r>
        <w:t>17.67</w:t>
      </w:r>
      <w:r>
        <w:tab/>
        <w:t>Non-Seamless WLAN offload Authentication in 5GS [NSWO_5G]</w:t>
      </w:r>
      <w:bookmarkEnd w:id="92"/>
    </w:p>
    <w:p w14:paraId="028D730B" w14:textId="77777777" w:rsidR="000F298B" w:rsidRDefault="000F298B" w:rsidP="000F298B">
      <w:pPr>
        <w:pStyle w:val="Heading3"/>
      </w:pPr>
      <w:bookmarkStart w:id="93" w:name="_Toc214317234"/>
      <w:r>
        <w:lastRenderedPageBreak/>
        <w:t>17.68</w:t>
      </w:r>
      <w:r>
        <w:tab/>
        <w:t>CT aspects of AKMA TLS protocol profiles [AKMA_TLS]</w:t>
      </w:r>
      <w:bookmarkEnd w:id="93"/>
    </w:p>
    <w:p w14:paraId="4C2B5783" w14:textId="77777777" w:rsidR="000F298B" w:rsidRDefault="000F298B" w:rsidP="000F298B">
      <w:pPr>
        <w:pStyle w:val="Heading3"/>
      </w:pPr>
      <w:bookmarkStart w:id="94" w:name="_Toc214317235"/>
      <w:r>
        <w:t>17.69</w:t>
      </w:r>
      <w:r>
        <w:tab/>
        <w:t>Modifying PASSporT signing and verification [SPECTRE_Ph3]</w:t>
      </w:r>
      <w:bookmarkEnd w:id="94"/>
    </w:p>
    <w:p w14:paraId="7D571C29" w14:textId="77777777" w:rsidR="000F298B" w:rsidRDefault="000F298B" w:rsidP="000F298B">
      <w:pPr>
        <w:pStyle w:val="Heading3"/>
      </w:pPr>
      <w:bookmarkStart w:id="95" w:name="_Toc214317236"/>
      <w:r>
        <w:t>17.70</w:t>
      </w:r>
      <w:r>
        <w:tab/>
        <w:t>CT aspects of enhancement of RAN Slicing for NR [NRslice]</w:t>
      </w:r>
      <w:bookmarkEnd w:id="95"/>
    </w:p>
    <w:p w14:paraId="679C4658" w14:textId="77777777" w:rsidR="000F298B" w:rsidRDefault="000F298B" w:rsidP="000F298B">
      <w:pPr>
        <w:pStyle w:val="Heading3"/>
      </w:pPr>
      <w:bookmarkStart w:id="96" w:name="_Toc214317237"/>
      <w:r>
        <w:t>17.71</w:t>
      </w:r>
      <w:r>
        <w:tab/>
        <w:t>CT aspects of 5GMS AF Event Exposure [EVEX]</w:t>
      </w:r>
      <w:bookmarkEnd w:id="96"/>
    </w:p>
    <w:p w14:paraId="477A0DCA" w14:textId="77777777" w:rsidR="000F298B" w:rsidRDefault="000F298B" w:rsidP="000F298B">
      <w:pPr>
        <w:pStyle w:val="Heading3"/>
      </w:pPr>
      <w:bookmarkStart w:id="97" w:name="_Toc214317238"/>
      <w:r>
        <w:t>17.72</w:t>
      </w:r>
      <w:r>
        <w:tab/>
        <w:t>Update of conformance test specifications to Rel-17 [UEConTest_R17]</w:t>
      </w:r>
      <w:bookmarkEnd w:id="97"/>
    </w:p>
    <w:p w14:paraId="4DE39316" w14:textId="77777777" w:rsidR="000F298B" w:rsidRDefault="000F298B" w:rsidP="000F298B">
      <w:pPr>
        <w:pStyle w:val="Heading3"/>
      </w:pPr>
      <w:bookmarkStart w:id="98" w:name="_Toc214317239"/>
      <w:r>
        <w:t>17.73</w:t>
      </w:r>
      <w:r>
        <w:tab/>
        <w:t>Any other Rel-17 Work item or Study item</w:t>
      </w:r>
      <w:bookmarkEnd w:id="98"/>
    </w:p>
    <w:p w14:paraId="2D3F1EBE" w14:textId="77777777" w:rsidR="000F298B" w:rsidRDefault="000F298B" w:rsidP="000F298B">
      <w:pPr>
        <w:pStyle w:val="Heading2"/>
      </w:pPr>
      <w:bookmarkStart w:id="99" w:name="_Toc214317240"/>
      <w:r>
        <w:t>18</w:t>
      </w:r>
      <w:r>
        <w:tab/>
        <w:t>Release 18</w:t>
      </w:r>
      <w:bookmarkEnd w:id="99"/>
    </w:p>
    <w:p w14:paraId="1B6D9AD7" w14:textId="77777777" w:rsidR="000F298B" w:rsidRDefault="000F298B" w:rsidP="000F298B">
      <w:pPr>
        <w:pStyle w:val="Heading3"/>
      </w:pPr>
      <w:bookmarkStart w:id="100" w:name="_Toc214317241"/>
      <w:r>
        <w:t>18.1</w:t>
      </w:r>
      <w:r>
        <w:tab/>
        <w:t>Rel-18 Exception sheets or other Rel-18 work planning</w:t>
      </w:r>
      <w:bookmarkEnd w:id="100"/>
    </w:p>
    <w:p w14:paraId="02F34251" w14:textId="77777777" w:rsidR="000F298B" w:rsidRDefault="000F298B" w:rsidP="000F298B">
      <w:pPr>
        <w:pStyle w:val="Heading3"/>
      </w:pPr>
      <w:bookmarkStart w:id="101" w:name="_Toc214317242"/>
      <w:r>
        <w:t>18.2</w:t>
      </w:r>
      <w:r>
        <w:tab/>
        <w:t>New WIDs/SIDs for Rel-18</w:t>
      </w:r>
      <w:bookmarkEnd w:id="101"/>
    </w:p>
    <w:p w14:paraId="49E5BD44" w14:textId="77777777" w:rsidR="000F298B" w:rsidRDefault="000F298B" w:rsidP="000F298B">
      <w:pPr>
        <w:pStyle w:val="Heading3"/>
      </w:pPr>
      <w:bookmarkStart w:id="102" w:name="_Toc214317243"/>
      <w:r>
        <w:t>18.3</w:t>
      </w:r>
      <w:r>
        <w:tab/>
        <w:t>Revised WIDs/SIDs for Rel-18</w:t>
      </w:r>
      <w:bookmarkEnd w:id="102"/>
    </w:p>
    <w:p w14:paraId="00E9E410" w14:textId="77777777" w:rsidR="000F298B" w:rsidRDefault="000F298B" w:rsidP="000F298B">
      <w:pPr>
        <w:pStyle w:val="Heading3"/>
      </w:pPr>
      <w:bookmarkStart w:id="103" w:name="_Toc214317244"/>
      <w:r>
        <w:t>18.4</w:t>
      </w:r>
      <w:r>
        <w:tab/>
        <w:t>TEI18 [TEI18]</w:t>
      </w:r>
      <w:bookmarkEnd w:id="103"/>
    </w:p>
    <w:p w14:paraId="73648B8F" w14:textId="2E44E16E" w:rsidR="000F298B" w:rsidRDefault="000F298B" w:rsidP="000F298B">
      <w:pPr>
        <w:rPr>
          <w:rFonts w:ascii="Arial" w:hAnsi="Arial" w:cs="Arial"/>
          <w:b/>
          <w:sz w:val="24"/>
        </w:rPr>
      </w:pPr>
      <w:r>
        <w:rPr>
          <w:rFonts w:ascii="Arial" w:hAnsi="Arial" w:cs="Arial"/>
          <w:b/>
          <w:color w:val="0000FF"/>
          <w:sz w:val="24"/>
        </w:rPr>
        <w:t>C6-250419</w:t>
      </w:r>
      <w:r>
        <w:rPr>
          <w:rFonts w:ascii="Arial" w:hAnsi="Arial" w:cs="Arial"/>
          <w:b/>
          <w:color w:val="0000FF"/>
          <w:sz w:val="24"/>
        </w:rPr>
        <w:tab/>
      </w:r>
      <w:r>
        <w:rPr>
          <w:rFonts w:ascii="Arial" w:hAnsi="Arial" w:cs="Arial"/>
          <w:b/>
          <w:sz w:val="24"/>
        </w:rPr>
        <w:t>Correction to 5G NSWO TC 5.7.1 and 5.7.2</w:t>
      </w:r>
    </w:p>
    <w:p w14:paraId="1F40676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CR-0593  Cat: F (Rel-18)</w:t>
      </w:r>
      <w:r>
        <w:rPr>
          <w:i/>
        </w:rPr>
        <w:br/>
      </w:r>
      <w:r>
        <w:rPr>
          <w:i/>
        </w:rPr>
        <w:br/>
      </w:r>
      <w:r>
        <w:rPr>
          <w:i/>
        </w:rPr>
        <w:tab/>
      </w:r>
      <w:r>
        <w:rPr>
          <w:i/>
        </w:rPr>
        <w:tab/>
      </w:r>
      <w:r>
        <w:rPr>
          <w:i/>
        </w:rPr>
        <w:tab/>
      </w:r>
      <w:r>
        <w:rPr>
          <w:i/>
        </w:rPr>
        <w:tab/>
      </w:r>
      <w:r>
        <w:rPr>
          <w:i/>
        </w:rPr>
        <w:tab/>
        <w:t>Source: MediaTek Inc.</w:t>
      </w:r>
    </w:p>
    <w:p w14:paraId="7AE8D6D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D3A65" w14:textId="363B89D8" w:rsidR="000F298B" w:rsidRDefault="000F298B" w:rsidP="000F298B">
      <w:pPr>
        <w:rPr>
          <w:rFonts w:ascii="Arial" w:hAnsi="Arial" w:cs="Arial"/>
          <w:b/>
          <w:sz w:val="24"/>
        </w:rPr>
      </w:pPr>
      <w:r>
        <w:rPr>
          <w:rFonts w:ascii="Arial" w:hAnsi="Arial" w:cs="Arial"/>
          <w:b/>
          <w:color w:val="0000FF"/>
          <w:sz w:val="24"/>
        </w:rPr>
        <w:t>C6-250420</w:t>
      </w:r>
      <w:r>
        <w:rPr>
          <w:rFonts w:ascii="Arial" w:hAnsi="Arial" w:cs="Arial"/>
          <w:b/>
          <w:color w:val="0000FF"/>
          <w:sz w:val="24"/>
        </w:rPr>
        <w:tab/>
      </w:r>
      <w:r>
        <w:rPr>
          <w:rFonts w:ascii="Arial" w:hAnsi="Arial" w:cs="Arial"/>
          <w:b/>
          <w:sz w:val="24"/>
        </w:rPr>
        <w:t>Move clause 4A after clause 4</w:t>
      </w:r>
    </w:p>
    <w:p w14:paraId="0876A05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CR-0594  Cat: F (Rel-18)</w:t>
      </w:r>
      <w:r>
        <w:rPr>
          <w:i/>
        </w:rPr>
        <w:br/>
      </w:r>
      <w:r>
        <w:rPr>
          <w:i/>
        </w:rPr>
        <w:br/>
      </w:r>
      <w:r>
        <w:rPr>
          <w:i/>
        </w:rPr>
        <w:tab/>
      </w:r>
      <w:r>
        <w:rPr>
          <w:i/>
        </w:rPr>
        <w:tab/>
      </w:r>
      <w:r>
        <w:rPr>
          <w:i/>
        </w:rPr>
        <w:tab/>
      </w:r>
      <w:r>
        <w:rPr>
          <w:i/>
        </w:rPr>
        <w:tab/>
      </w:r>
      <w:r>
        <w:rPr>
          <w:i/>
        </w:rPr>
        <w:tab/>
        <w:t>Source: MediaTek Inc.</w:t>
      </w:r>
    </w:p>
    <w:p w14:paraId="4782CBBF" w14:textId="77777777" w:rsidR="000F298B" w:rsidRDefault="000F298B" w:rsidP="000F298B">
      <w:pPr>
        <w:rPr>
          <w:rFonts w:ascii="Arial" w:hAnsi="Arial" w:cs="Arial"/>
          <w:b/>
        </w:rPr>
      </w:pPr>
      <w:r>
        <w:rPr>
          <w:rFonts w:ascii="Arial" w:hAnsi="Arial" w:cs="Arial"/>
          <w:b/>
        </w:rPr>
        <w:t xml:space="preserve">Abstract: </w:t>
      </w:r>
    </w:p>
    <w:p w14:paraId="4C7611B0" w14:textId="77777777" w:rsidR="000F298B" w:rsidRDefault="000F298B" w:rsidP="000F298B">
      <w:r>
        <w:t>Clause 4A was moved after clause 4.</w:t>
      </w:r>
    </w:p>
    <w:p w14:paraId="2FD292EE" w14:textId="77777777" w:rsidR="000F298B" w:rsidRDefault="000F298B" w:rsidP="000F298B">
      <w:r>
        <w:t>[xx] was updated as [56] for TS 33.203.</w:t>
      </w:r>
    </w:p>
    <w:p w14:paraId="625EE6B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2DF05" w14:textId="0B7ABF0F" w:rsidR="000F298B" w:rsidRDefault="000F298B" w:rsidP="000F298B">
      <w:pPr>
        <w:rPr>
          <w:rFonts w:ascii="Arial" w:hAnsi="Arial" w:cs="Arial"/>
          <w:b/>
          <w:sz w:val="24"/>
        </w:rPr>
      </w:pPr>
      <w:r>
        <w:rPr>
          <w:rFonts w:ascii="Arial" w:hAnsi="Arial" w:cs="Arial"/>
          <w:b/>
          <w:color w:val="0000FF"/>
          <w:sz w:val="24"/>
        </w:rPr>
        <w:t>C6-250421</w:t>
      </w:r>
      <w:r>
        <w:rPr>
          <w:rFonts w:ascii="Arial" w:hAnsi="Arial" w:cs="Arial"/>
          <w:b/>
          <w:color w:val="0000FF"/>
          <w:sz w:val="24"/>
        </w:rPr>
        <w:tab/>
      </w:r>
      <w:r>
        <w:rPr>
          <w:rFonts w:ascii="Arial" w:hAnsi="Arial" w:cs="Arial"/>
          <w:b/>
          <w:sz w:val="24"/>
        </w:rPr>
        <w:t>Correction to clauses for 5G Registration on 3GPP access with IMS service</w:t>
      </w:r>
    </w:p>
    <w:p w14:paraId="6F71D84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CR-0595  Cat: F (Rel-18)</w:t>
      </w:r>
      <w:r>
        <w:rPr>
          <w:i/>
        </w:rPr>
        <w:br/>
      </w:r>
      <w:r>
        <w:rPr>
          <w:i/>
        </w:rPr>
        <w:br/>
      </w:r>
      <w:r>
        <w:rPr>
          <w:i/>
        </w:rPr>
        <w:tab/>
      </w:r>
      <w:r>
        <w:rPr>
          <w:i/>
        </w:rPr>
        <w:tab/>
      </w:r>
      <w:r>
        <w:rPr>
          <w:i/>
        </w:rPr>
        <w:tab/>
      </w:r>
      <w:r>
        <w:rPr>
          <w:i/>
        </w:rPr>
        <w:tab/>
      </w:r>
      <w:r>
        <w:rPr>
          <w:i/>
        </w:rPr>
        <w:tab/>
        <w:t>Source: MediaTek Inc.</w:t>
      </w:r>
    </w:p>
    <w:p w14:paraId="492125F4" w14:textId="77777777" w:rsidR="000F298B" w:rsidRDefault="000F298B" w:rsidP="000F298B">
      <w:pPr>
        <w:rPr>
          <w:rFonts w:ascii="Arial" w:hAnsi="Arial" w:cs="Arial"/>
          <w:b/>
        </w:rPr>
      </w:pPr>
      <w:r>
        <w:rPr>
          <w:rFonts w:ascii="Arial" w:hAnsi="Arial" w:cs="Arial"/>
          <w:b/>
        </w:rPr>
        <w:lastRenderedPageBreak/>
        <w:t xml:space="preserve">Abstract: </w:t>
      </w:r>
    </w:p>
    <w:p w14:paraId="53506AE2" w14:textId="77777777" w:rsidR="000F298B" w:rsidRDefault="000F298B" w:rsidP="000F298B">
      <w:r>
        <w:t>Clause number and spec reference were updated in clauses 3.5, 4A.3 and Annex B.</w:t>
      </w:r>
    </w:p>
    <w:p w14:paraId="1F1012D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3A8CD" w14:textId="343897A4" w:rsidR="000F298B" w:rsidRDefault="000F298B" w:rsidP="000F298B">
      <w:pPr>
        <w:rPr>
          <w:rFonts w:ascii="Arial" w:hAnsi="Arial" w:cs="Arial"/>
          <w:b/>
          <w:sz w:val="24"/>
        </w:rPr>
      </w:pPr>
      <w:r>
        <w:rPr>
          <w:rFonts w:ascii="Arial" w:hAnsi="Arial" w:cs="Arial"/>
          <w:b/>
          <w:color w:val="0000FF"/>
          <w:sz w:val="24"/>
        </w:rPr>
        <w:t>C6-250422</w:t>
      </w:r>
      <w:r>
        <w:rPr>
          <w:rFonts w:ascii="Arial" w:hAnsi="Arial" w:cs="Arial"/>
          <w:b/>
          <w:color w:val="0000FF"/>
          <w:sz w:val="24"/>
        </w:rPr>
        <w:tab/>
      </w:r>
      <w:r>
        <w:rPr>
          <w:rFonts w:ascii="Arial" w:hAnsi="Arial" w:cs="Arial"/>
          <w:b/>
          <w:sz w:val="24"/>
        </w:rPr>
        <w:t>Correction to SUCI calculation TC 5.3.17</w:t>
      </w:r>
    </w:p>
    <w:p w14:paraId="5F79EA8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CR-0028  Cat: F (Rel-18)</w:t>
      </w:r>
      <w:r>
        <w:rPr>
          <w:i/>
        </w:rPr>
        <w:br/>
      </w:r>
      <w:r>
        <w:rPr>
          <w:i/>
        </w:rPr>
        <w:br/>
      </w:r>
      <w:r>
        <w:rPr>
          <w:i/>
        </w:rPr>
        <w:tab/>
      </w:r>
      <w:r>
        <w:rPr>
          <w:i/>
        </w:rPr>
        <w:tab/>
      </w:r>
      <w:r>
        <w:rPr>
          <w:i/>
        </w:rPr>
        <w:tab/>
      </w:r>
      <w:r>
        <w:rPr>
          <w:i/>
        </w:rPr>
        <w:tab/>
      </w:r>
      <w:r>
        <w:rPr>
          <w:i/>
        </w:rPr>
        <w:tab/>
        <w:t>Source: MediaTek Inc.</w:t>
      </w:r>
    </w:p>
    <w:p w14:paraId="5481AF55" w14:textId="77777777" w:rsidR="000F298B" w:rsidRDefault="000F298B" w:rsidP="000F298B">
      <w:pPr>
        <w:rPr>
          <w:rFonts w:ascii="Arial" w:hAnsi="Arial" w:cs="Arial"/>
          <w:b/>
        </w:rPr>
      </w:pPr>
      <w:r>
        <w:rPr>
          <w:rFonts w:ascii="Arial" w:hAnsi="Arial" w:cs="Arial"/>
          <w:b/>
        </w:rPr>
        <w:t xml:space="preserve">Abstract: </w:t>
      </w:r>
    </w:p>
    <w:p w14:paraId="6BA5C805" w14:textId="77777777" w:rsidR="000F298B" w:rsidRDefault="000F298B" w:rsidP="000F298B">
      <w:r>
        <w:t>The Protection Scheme Identifier List data object length was corrected to “06”.</w:t>
      </w:r>
    </w:p>
    <w:p w14:paraId="1692F0B7" w14:textId="77777777" w:rsidR="000F298B" w:rsidRDefault="000F298B" w:rsidP="000F298B">
      <w:r>
        <w:t>The “Key Index 1” was corrected to “01”.</w:t>
      </w:r>
    </w:p>
    <w:p w14:paraId="6C7CBEC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86D38" w14:textId="5FA39431" w:rsidR="000F298B" w:rsidRDefault="000F298B" w:rsidP="000F298B">
      <w:pPr>
        <w:rPr>
          <w:rFonts w:ascii="Arial" w:hAnsi="Arial" w:cs="Arial"/>
          <w:b/>
          <w:sz w:val="24"/>
        </w:rPr>
      </w:pPr>
      <w:r>
        <w:rPr>
          <w:rFonts w:ascii="Arial" w:hAnsi="Arial" w:cs="Arial"/>
          <w:b/>
          <w:color w:val="0000FF"/>
          <w:sz w:val="24"/>
        </w:rPr>
        <w:t>C6-250426</w:t>
      </w:r>
      <w:r>
        <w:rPr>
          <w:rFonts w:ascii="Arial" w:hAnsi="Arial" w:cs="Arial"/>
          <w:b/>
          <w:color w:val="0000FF"/>
          <w:sz w:val="24"/>
        </w:rPr>
        <w:tab/>
      </w:r>
      <w:r>
        <w:rPr>
          <w:rFonts w:ascii="Arial" w:hAnsi="Arial" w:cs="Arial"/>
          <w:b/>
          <w:sz w:val="24"/>
        </w:rPr>
        <w:t>Correction to 5G AKA TC 15.3.1 and 15.4.2</w:t>
      </w:r>
    </w:p>
    <w:p w14:paraId="76B4E75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CR-0596  Cat: F (Rel-18)</w:t>
      </w:r>
      <w:r>
        <w:rPr>
          <w:i/>
        </w:rPr>
        <w:br/>
      </w:r>
      <w:r>
        <w:rPr>
          <w:i/>
        </w:rPr>
        <w:br/>
      </w:r>
      <w:r>
        <w:rPr>
          <w:i/>
        </w:rPr>
        <w:tab/>
      </w:r>
      <w:r>
        <w:rPr>
          <w:i/>
        </w:rPr>
        <w:tab/>
      </w:r>
      <w:r>
        <w:rPr>
          <w:i/>
        </w:rPr>
        <w:tab/>
      </w:r>
      <w:r>
        <w:rPr>
          <w:i/>
        </w:rPr>
        <w:tab/>
      </w:r>
      <w:r>
        <w:rPr>
          <w:i/>
        </w:rPr>
        <w:tab/>
        <w:t>Source: MediaTek Inc.</w:t>
      </w:r>
    </w:p>
    <w:p w14:paraId="4FFAC3F3" w14:textId="77777777" w:rsidR="000F298B" w:rsidRDefault="000F298B" w:rsidP="000F298B">
      <w:pPr>
        <w:rPr>
          <w:rFonts w:ascii="Arial" w:hAnsi="Arial" w:cs="Arial"/>
          <w:b/>
        </w:rPr>
      </w:pPr>
      <w:r>
        <w:rPr>
          <w:rFonts w:ascii="Arial" w:hAnsi="Arial" w:cs="Arial"/>
          <w:b/>
        </w:rPr>
        <w:t xml:space="preserve">Abstract: </w:t>
      </w:r>
    </w:p>
    <w:p w14:paraId="398121B2" w14:textId="77777777" w:rsidR="000F298B" w:rsidRDefault="000F298B" w:rsidP="000F298B">
      <w:r>
        <w:t>The ngKSI TLV object was updated in TC 15.3.1 and 15.4.1.</w:t>
      </w:r>
    </w:p>
    <w:p w14:paraId="721F9206" w14:textId="77777777" w:rsidR="000F298B" w:rsidRDefault="000F298B" w:rsidP="000F298B">
      <w:r>
        <w:t>Clause 4.y and spec reference of TS 23.502 were updated.</w:t>
      </w:r>
    </w:p>
    <w:p w14:paraId="7E931DF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06C84" w14:textId="30F9BA73" w:rsidR="000F298B" w:rsidRDefault="000F298B" w:rsidP="000F298B">
      <w:pPr>
        <w:rPr>
          <w:rFonts w:ascii="Arial" w:hAnsi="Arial" w:cs="Arial"/>
          <w:b/>
          <w:sz w:val="24"/>
        </w:rPr>
      </w:pPr>
      <w:r>
        <w:rPr>
          <w:rFonts w:ascii="Arial" w:hAnsi="Arial" w:cs="Arial"/>
          <w:b/>
          <w:color w:val="0000FF"/>
          <w:sz w:val="24"/>
        </w:rPr>
        <w:t>C6-250427</w:t>
      </w:r>
      <w:r>
        <w:rPr>
          <w:rFonts w:ascii="Arial" w:hAnsi="Arial" w:cs="Arial"/>
          <w:b/>
          <w:color w:val="0000FF"/>
          <w:sz w:val="24"/>
        </w:rPr>
        <w:tab/>
      </w:r>
      <w:r>
        <w:rPr>
          <w:rFonts w:ascii="Arial" w:hAnsi="Arial" w:cs="Arial"/>
          <w:b/>
          <w:sz w:val="24"/>
        </w:rPr>
        <w:t>Correction to 5G-AKA TC 15.2.5</w:t>
      </w:r>
    </w:p>
    <w:p w14:paraId="008D88C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CR-0597  Cat: F (Rel-18)</w:t>
      </w:r>
      <w:r>
        <w:rPr>
          <w:i/>
        </w:rPr>
        <w:br/>
      </w:r>
      <w:r>
        <w:rPr>
          <w:i/>
        </w:rPr>
        <w:br/>
      </w:r>
      <w:r>
        <w:rPr>
          <w:i/>
        </w:rPr>
        <w:tab/>
      </w:r>
      <w:r>
        <w:rPr>
          <w:i/>
        </w:rPr>
        <w:tab/>
      </w:r>
      <w:r>
        <w:rPr>
          <w:i/>
        </w:rPr>
        <w:tab/>
      </w:r>
      <w:r>
        <w:rPr>
          <w:i/>
        </w:rPr>
        <w:tab/>
      </w:r>
      <w:r>
        <w:rPr>
          <w:i/>
        </w:rPr>
        <w:tab/>
        <w:t>Source: MediaTek Inc.</w:t>
      </w:r>
    </w:p>
    <w:p w14:paraId="2C0DE552" w14:textId="77777777" w:rsidR="000F298B" w:rsidRDefault="000F298B" w:rsidP="000F298B">
      <w:pPr>
        <w:rPr>
          <w:rFonts w:ascii="Arial" w:hAnsi="Arial" w:cs="Arial"/>
          <w:b/>
        </w:rPr>
      </w:pPr>
      <w:r>
        <w:rPr>
          <w:rFonts w:ascii="Arial" w:hAnsi="Arial" w:cs="Arial"/>
          <w:b/>
        </w:rPr>
        <w:t xml:space="preserve">Abstract: </w:t>
      </w:r>
    </w:p>
    <w:p w14:paraId="6147839C" w14:textId="77777777" w:rsidR="000F298B" w:rsidRDefault="000F298B" w:rsidP="000F298B">
      <w:r>
        <w:t>The Identifiers of selected NAS integrity and encryption algorithms were updated from “01”(5G-EA0 and 128-5G-IA1) to “11” (128-5G-EA1 and 128-5G-IA1) in EF5GS3GPPNSC.</w:t>
      </w:r>
    </w:p>
    <w:p w14:paraId="73400BE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D42E8" w14:textId="04E67AB5" w:rsidR="000F298B" w:rsidRDefault="000F298B" w:rsidP="000F298B">
      <w:pPr>
        <w:rPr>
          <w:rFonts w:ascii="Arial" w:hAnsi="Arial" w:cs="Arial"/>
          <w:b/>
          <w:sz w:val="24"/>
        </w:rPr>
      </w:pPr>
      <w:r>
        <w:rPr>
          <w:rFonts w:ascii="Arial" w:hAnsi="Arial" w:cs="Arial"/>
          <w:b/>
          <w:color w:val="0000FF"/>
          <w:sz w:val="24"/>
        </w:rPr>
        <w:t>C6-250428</w:t>
      </w:r>
      <w:r>
        <w:rPr>
          <w:rFonts w:ascii="Arial" w:hAnsi="Arial" w:cs="Arial"/>
          <w:b/>
          <w:color w:val="0000FF"/>
          <w:sz w:val="24"/>
        </w:rPr>
        <w:tab/>
      </w:r>
      <w:r>
        <w:rPr>
          <w:rFonts w:ascii="Arial" w:hAnsi="Arial" w:cs="Arial"/>
          <w:b/>
          <w:sz w:val="24"/>
        </w:rPr>
        <w:t>Correction to SUCI calculation TC 5.3.12</w:t>
      </w:r>
    </w:p>
    <w:p w14:paraId="6583E5BF"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CR-0029  Cat: F (Rel-18)</w:t>
      </w:r>
      <w:r>
        <w:rPr>
          <w:i/>
        </w:rPr>
        <w:br/>
      </w:r>
      <w:r>
        <w:rPr>
          <w:i/>
        </w:rPr>
        <w:br/>
      </w:r>
      <w:r>
        <w:rPr>
          <w:i/>
        </w:rPr>
        <w:tab/>
      </w:r>
      <w:r>
        <w:rPr>
          <w:i/>
        </w:rPr>
        <w:tab/>
      </w:r>
      <w:r>
        <w:rPr>
          <w:i/>
        </w:rPr>
        <w:tab/>
      </w:r>
      <w:r>
        <w:rPr>
          <w:i/>
        </w:rPr>
        <w:tab/>
      </w:r>
      <w:r>
        <w:rPr>
          <w:i/>
        </w:rPr>
        <w:tab/>
        <w:t>Source: MediaTek Inc.</w:t>
      </w:r>
    </w:p>
    <w:p w14:paraId="13CD0170" w14:textId="77777777" w:rsidR="000F298B" w:rsidRDefault="000F298B" w:rsidP="000F298B">
      <w:pPr>
        <w:rPr>
          <w:rFonts w:ascii="Arial" w:hAnsi="Arial" w:cs="Arial"/>
          <w:b/>
        </w:rPr>
      </w:pPr>
      <w:r>
        <w:rPr>
          <w:rFonts w:ascii="Arial" w:hAnsi="Arial" w:cs="Arial"/>
          <w:b/>
        </w:rPr>
        <w:t xml:space="preserve">Abstract: </w:t>
      </w:r>
    </w:p>
    <w:p w14:paraId="7DB26616" w14:textId="77777777" w:rsidR="000F298B" w:rsidRDefault="000F298B" w:rsidP="000F298B">
      <w:r>
        <w:t>Profile B was updated to profile A in step 2.</w:t>
      </w:r>
    </w:p>
    <w:p w14:paraId="2002D1B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48B1A" w14:textId="10625174" w:rsidR="000F298B" w:rsidRDefault="000F298B" w:rsidP="000F298B">
      <w:pPr>
        <w:rPr>
          <w:rFonts w:ascii="Arial" w:hAnsi="Arial" w:cs="Arial"/>
          <w:b/>
          <w:sz w:val="24"/>
        </w:rPr>
      </w:pPr>
      <w:r>
        <w:rPr>
          <w:rFonts w:ascii="Arial" w:hAnsi="Arial" w:cs="Arial"/>
          <w:b/>
          <w:color w:val="0000FF"/>
          <w:sz w:val="24"/>
        </w:rPr>
        <w:t>C6-250429</w:t>
      </w:r>
      <w:r>
        <w:rPr>
          <w:rFonts w:ascii="Arial" w:hAnsi="Arial" w:cs="Arial"/>
          <w:b/>
          <w:color w:val="0000FF"/>
          <w:sz w:val="24"/>
        </w:rPr>
        <w:tab/>
      </w:r>
      <w:r>
        <w:rPr>
          <w:rFonts w:ascii="Arial" w:hAnsi="Arial" w:cs="Arial"/>
          <w:b/>
          <w:sz w:val="24"/>
        </w:rPr>
        <w:t>Correction to UE identification TC 5.3.9</w:t>
      </w:r>
    </w:p>
    <w:p w14:paraId="63E9CDBC"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CR-0030  Cat: F (Rel-18)</w:t>
      </w:r>
      <w:r>
        <w:rPr>
          <w:i/>
        </w:rPr>
        <w:br/>
      </w:r>
      <w:r>
        <w:rPr>
          <w:i/>
        </w:rPr>
        <w:br/>
      </w:r>
      <w:r>
        <w:rPr>
          <w:i/>
        </w:rPr>
        <w:tab/>
      </w:r>
      <w:r>
        <w:rPr>
          <w:i/>
        </w:rPr>
        <w:tab/>
      </w:r>
      <w:r>
        <w:rPr>
          <w:i/>
        </w:rPr>
        <w:tab/>
      </w:r>
      <w:r>
        <w:rPr>
          <w:i/>
        </w:rPr>
        <w:tab/>
      </w:r>
      <w:r>
        <w:rPr>
          <w:i/>
        </w:rPr>
        <w:tab/>
        <w:t>Source: MediaTek Inc.</w:t>
      </w:r>
    </w:p>
    <w:p w14:paraId="11EAB1D7" w14:textId="77777777" w:rsidR="000F298B" w:rsidRDefault="000F298B" w:rsidP="000F298B">
      <w:pPr>
        <w:rPr>
          <w:rFonts w:ascii="Arial" w:hAnsi="Arial" w:cs="Arial"/>
          <w:b/>
        </w:rPr>
      </w:pPr>
      <w:r>
        <w:rPr>
          <w:rFonts w:ascii="Arial" w:hAnsi="Arial" w:cs="Arial"/>
          <w:b/>
        </w:rPr>
        <w:t xml:space="preserve">Abstract: </w:t>
      </w:r>
    </w:p>
    <w:p w14:paraId="088DD1B8" w14:textId="77777777" w:rsidR="000F298B" w:rsidRDefault="000F298B" w:rsidP="000F298B">
      <w:r>
        <w:t>Step 6 was updated to include UE reactivation.</w:t>
      </w:r>
    </w:p>
    <w:p w14:paraId="4D6C070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2F45" w14:textId="29ABD544" w:rsidR="000F298B" w:rsidRDefault="000F298B" w:rsidP="000F298B">
      <w:pPr>
        <w:rPr>
          <w:rFonts w:ascii="Arial" w:hAnsi="Arial" w:cs="Arial"/>
          <w:b/>
          <w:sz w:val="24"/>
        </w:rPr>
      </w:pPr>
      <w:r>
        <w:rPr>
          <w:rFonts w:ascii="Arial" w:hAnsi="Arial" w:cs="Arial"/>
          <w:b/>
          <w:color w:val="0000FF"/>
          <w:sz w:val="24"/>
        </w:rPr>
        <w:t>C6-250430</w:t>
      </w:r>
      <w:r>
        <w:rPr>
          <w:rFonts w:ascii="Arial" w:hAnsi="Arial" w:cs="Arial"/>
          <w:b/>
          <w:color w:val="0000FF"/>
          <w:sz w:val="24"/>
        </w:rPr>
        <w:tab/>
      </w:r>
      <w:r>
        <w:rPr>
          <w:rFonts w:ascii="Arial" w:hAnsi="Arial" w:cs="Arial"/>
          <w:b/>
          <w:sz w:val="24"/>
        </w:rPr>
        <w:t>Unify ngKSI in USIM test cases</w:t>
      </w:r>
    </w:p>
    <w:p w14:paraId="7BC378E6"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CR-0598  Cat: F (Rel-18)</w:t>
      </w:r>
      <w:r>
        <w:rPr>
          <w:i/>
        </w:rPr>
        <w:br/>
      </w:r>
      <w:r>
        <w:rPr>
          <w:i/>
        </w:rPr>
        <w:br/>
      </w:r>
      <w:r>
        <w:rPr>
          <w:i/>
        </w:rPr>
        <w:tab/>
      </w:r>
      <w:r>
        <w:rPr>
          <w:i/>
        </w:rPr>
        <w:tab/>
      </w:r>
      <w:r>
        <w:rPr>
          <w:i/>
        </w:rPr>
        <w:tab/>
      </w:r>
      <w:r>
        <w:rPr>
          <w:i/>
        </w:rPr>
        <w:tab/>
      </w:r>
      <w:r>
        <w:rPr>
          <w:i/>
        </w:rPr>
        <w:tab/>
        <w:t>Source: MediaTek Inc.</w:t>
      </w:r>
    </w:p>
    <w:p w14:paraId="0CDE0350" w14:textId="77777777" w:rsidR="000F298B" w:rsidRDefault="000F298B" w:rsidP="000F298B">
      <w:pPr>
        <w:rPr>
          <w:rFonts w:ascii="Arial" w:hAnsi="Arial" w:cs="Arial"/>
          <w:b/>
        </w:rPr>
      </w:pPr>
      <w:r>
        <w:rPr>
          <w:rFonts w:ascii="Arial" w:hAnsi="Arial" w:cs="Arial"/>
          <w:b/>
        </w:rPr>
        <w:t xml:space="preserve">Abstract: </w:t>
      </w:r>
    </w:p>
    <w:p w14:paraId="5A9BC381" w14:textId="77777777" w:rsidR="000F298B" w:rsidRDefault="000F298B" w:rsidP="000F298B">
      <w:r>
        <w:t>ngKSI was updated to 1 byte.</w:t>
      </w:r>
    </w:p>
    <w:p w14:paraId="5FD81A91" w14:textId="77777777" w:rsidR="000F298B" w:rsidRDefault="000F298B" w:rsidP="000F298B">
      <w:r>
        <w:t>Editorial corrections.</w:t>
      </w:r>
    </w:p>
    <w:p w14:paraId="3C6C6D8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C6-250511</w:t>
      </w:r>
      <w:r>
        <w:rPr>
          <w:color w:val="993300"/>
          <w:u w:val="single"/>
        </w:rPr>
        <w:t>.</w:t>
      </w:r>
    </w:p>
    <w:p w14:paraId="5D416401" w14:textId="2EC89428" w:rsidR="000F298B" w:rsidRDefault="000F298B" w:rsidP="000F298B">
      <w:pPr>
        <w:rPr>
          <w:rFonts w:ascii="Arial" w:hAnsi="Arial" w:cs="Arial"/>
          <w:b/>
          <w:sz w:val="24"/>
        </w:rPr>
      </w:pPr>
      <w:r>
        <w:rPr>
          <w:rFonts w:ascii="Arial" w:hAnsi="Arial" w:cs="Arial"/>
          <w:b/>
          <w:color w:val="0000FF"/>
          <w:sz w:val="24"/>
        </w:rPr>
        <w:t>C6-250433</w:t>
      </w:r>
      <w:r>
        <w:rPr>
          <w:rFonts w:ascii="Arial" w:hAnsi="Arial" w:cs="Arial"/>
          <w:b/>
          <w:color w:val="0000FF"/>
          <w:sz w:val="24"/>
        </w:rPr>
        <w:tab/>
      </w:r>
      <w:r>
        <w:rPr>
          <w:rFonts w:ascii="Arial" w:hAnsi="Arial" w:cs="Arial"/>
          <w:b/>
          <w:sz w:val="24"/>
        </w:rPr>
        <w:t>Introducing new TCs for GET IDENTITY command in 5G NSWO context</w:t>
      </w:r>
    </w:p>
    <w:p w14:paraId="2EDA420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v18.4.0</w:t>
      </w:r>
      <w:r>
        <w:rPr>
          <w:i/>
        </w:rPr>
        <w:tab/>
        <w:t xml:space="preserve">  CR-0087  Cat: B (Rel-18)</w:t>
      </w:r>
      <w:r>
        <w:rPr>
          <w:i/>
        </w:rPr>
        <w:br/>
      </w:r>
      <w:r>
        <w:rPr>
          <w:i/>
        </w:rPr>
        <w:br/>
      </w:r>
      <w:r>
        <w:rPr>
          <w:i/>
        </w:rPr>
        <w:tab/>
      </w:r>
      <w:r>
        <w:rPr>
          <w:i/>
        </w:rPr>
        <w:tab/>
      </w:r>
      <w:r>
        <w:rPr>
          <w:i/>
        </w:rPr>
        <w:tab/>
      </w:r>
      <w:r>
        <w:rPr>
          <w:i/>
        </w:rPr>
        <w:tab/>
      </w:r>
      <w:r>
        <w:rPr>
          <w:i/>
        </w:rPr>
        <w:tab/>
        <w:t>Source: THALES, Comprion GmbH</w:t>
      </w:r>
    </w:p>
    <w:p w14:paraId="0D9F411A" w14:textId="77777777" w:rsidR="000F298B" w:rsidRDefault="000F298B" w:rsidP="000F298B">
      <w:pPr>
        <w:rPr>
          <w:rFonts w:ascii="Arial" w:hAnsi="Arial" w:cs="Arial"/>
          <w:b/>
        </w:rPr>
      </w:pPr>
      <w:r>
        <w:rPr>
          <w:rFonts w:ascii="Arial" w:hAnsi="Arial" w:cs="Arial"/>
          <w:b/>
        </w:rPr>
        <w:t xml:space="preserve">Abstract: </w:t>
      </w:r>
    </w:p>
    <w:p w14:paraId="28C06813" w14:textId="77777777" w:rsidR="000F298B" w:rsidRDefault="000F298B" w:rsidP="000F298B">
      <w:r>
        <w:t>The CR</w:t>
      </w:r>
    </w:p>
    <w:p w14:paraId="661A541A" w14:textId="77777777" w:rsidR="000F298B" w:rsidRDefault="000F298B" w:rsidP="000F298B">
      <w:r>
        <w:t>-</w:t>
      </w:r>
      <w:r>
        <w:tab/>
        <w:t>Adds the abbreviations NSWO and SUCI.</w:t>
      </w:r>
    </w:p>
    <w:p w14:paraId="35B53C7B" w14:textId="77777777" w:rsidR="000F298B" w:rsidRDefault="000F298B" w:rsidP="000F298B">
      <w:r>
        <w:t>-</w:t>
      </w:r>
      <w:r>
        <w:tab/>
        <w:t>Adds a new option for the support of SUCI calculation in 5G NSWO context to Options Table A.1.</w:t>
      </w:r>
    </w:p>
    <w:p w14:paraId="0F216037" w14:textId="77777777" w:rsidR="000F298B" w:rsidRDefault="000F298B" w:rsidP="000F298B">
      <w:r>
        <w:t>-</w:t>
      </w:r>
      <w:r>
        <w:tab/>
        <w:t>Adds new test cases to clause 7.3.X, the Applicability table is updated accordingly and a required new condition C0XX is added to Table B.1.</w:t>
      </w:r>
    </w:p>
    <w:p w14:paraId="34E18CAA" w14:textId="77777777" w:rsidR="000F298B" w:rsidRDefault="000F298B" w:rsidP="000F298B">
      <w:r>
        <w:t>-</w:t>
      </w:r>
      <w:r>
        <w:tab/>
        <w:t>Renames the clause 7.3.3 from GET IDENTITY to GET IDENTITY - SUCI context and clarifies the usage of P2 = '01' or '81'.</w:t>
      </w:r>
    </w:p>
    <w:p w14:paraId="25A3F474" w14:textId="77777777" w:rsidR="000F298B" w:rsidRDefault="000F298B" w:rsidP="000F298B">
      <w:r>
        <w:t>-</w:t>
      </w:r>
      <w:r>
        <w:tab/>
        <w:t>Adds new clause 7.3.X GET IDENTITY - SUCI 5G NSWO context with P2 = '02' or '82'.</w:t>
      </w:r>
    </w:p>
    <w:p w14:paraId="1CD16C56" w14:textId="77777777" w:rsidR="000F298B" w:rsidRDefault="000F298B" w:rsidP="000F298B">
      <w:r>
        <w:t>-</w:t>
      </w:r>
      <w:r>
        <w:tab/>
        <w:t>Adds corrections present in C6-250341 but not present in TS 31.122 version 18.4 due to a wrong CR implementation.</w:t>
      </w:r>
    </w:p>
    <w:p w14:paraId="154E3B90" w14:textId="77777777" w:rsidR="000F298B" w:rsidRDefault="000F298B" w:rsidP="000F298B">
      <w:r>
        <w:t>-</w:t>
      </w:r>
      <w:r>
        <w:tab/>
        <w:t>Does some editorial corrections</w:t>
      </w:r>
    </w:p>
    <w:p w14:paraId="11F58916" w14:textId="77777777" w:rsidR="000F298B" w:rsidRDefault="000F298B" w:rsidP="000F298B">
      <w:pPr>
        <w:rPr>
          <w:rFonts w:ascii="Arial" w:hAnsi="Arial" w:cs="Arial"/>
          <w:b/>
        </w:rPr>
      </w:pPr>
      <w:r>
        <w:rPr>
          <w:rFonts w:ascii="Arial" w:hAnsi="Arial" w:cs="Arial"/>
          <w:b/>
        </w:rPr>
        <w:t xml:space="preserve">Discussion: </w:t>
      </w:r>
    </w:p>
    <w:p w14:paraId="6967E23A" w14:textId="77777777" w:rsidR="000F298B" w:rsidRDefault="000F298B" w:rsidP="000F298B">
      <w:r>
        <w:t>The missing procedures need to be added. Also some editorial corrections are needed.</w:t>
      </w:r>
    </w:p>
    <w:p w14:paraId="6CCB70C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C6-250478</w:t>
      </w:r>
      <w:r>
        <w:rPr>
          <w:color w:val="993300"/>
          <w:u w:val="single"/>
        </w:rPr>
        <w:t>.</w:t>
      </w:r>
    </w:p>
    <w:p w14:paraId="768D9F2B" w14:textId="15953572" w:rsidR="000F298B" w:rsidRDefault="000F298B" w:rsidP="000F298B">
      <w:pPr>
        <w:rPr>
          <w:rFonts w:ascii="Arial" w:hAnsi="Arial" w:cs="Arial"/>
          <w:b/>
          <w:sz w:val="24"/>
        </w:rPr>
      </w:pPr>
      <w:r>
        <w:rPr>
          <w:rFonts w:ascii="Arial" w:hAnsi="Arial" w:cs="Arial"/>
          <w:b/>
          <w:color w:val="0000FF"/>
          <w:sz w:val="24"/>
        </w:rPr>
        <w:t>C6-250478</w:t>
      </w:r>
      <w:r>
        <w:rPr>
          <w:rFonts w:ascii="Arial" w:hAnsi="Arial" w:cs="Arial"/>
          <w:b/>
          <w:color w:val="0000FF"/>
          <w:sz w:val="24"/>
        </w:rPr>
        <w:tab/>
      </w:r>
      <w:r>
        <w:rPr>
          <w:rFonts w:ascii="Arial" w:hAnsi="Arial" w:cs="Arial"/>
          <w:b/>
          <w:sz w:val="24"/>
        </w:rPr>
        <w:t>Introducing new TCs for GET IDENTITY command in 5G NSWO context</w:t>
      </w:r>
    </w:p>
    <w:p w14:paraId="5E3D4DD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v18.4.0</w:t>
      </w:r>
      <w:r>
        <w:rPr>
          <w:i/>
        </w:rPr>
        <w:tab/>
        <w:t xml:space="preserve">  CR-0087  rev 1 Cat: B (Rel-18)</w:t>
      </w:r>
      <w:r>
        <w:rPr>
          <w:i/>
        </w:rPr>
        <w:br/>
      </w:r>
      <w:r>
        <w:rPr>
          <w:i/>
        </w:rPr>
        <w:br/>
      </w:r>
      <w:r>
        <w:rPr>
          <w:i/>
        </w:rPr>
        <w:tab/>
      </w:r>
      <w:r>
        <w:rPr>
          <w:i/>
        </w:rPr>
        <w:tab/>
      </w:r>
      <w:r>
        <w:rPr>
          <w:i/>
        </w:rPr>
        <w:tab/>
      </w:r>
      <w:r>
        <w:rPr>
          <w:i/>
        </w:rPr>
        <w:tab/>
      </w:r>
      <w:r>
        <w:rPr>
          <w:i/>
        </w:rPr>
        <w:tab/>
        <w:t>Source: THALES, Comprion GmbH</w:t>
      </w:r>
    </w:p>
    <w:p w14:paraId="6B959BE0" w14:textId="77777777" w:rsidR="000F298B" w:rsidRDefault="000F298B" w:rsidP="000F298B">
      <w:pPr>
        <w:rPr>
          <w:color w:val="808080"/>
        </w:rPr>
      </w:pPr>
      <w:r>
        <w:rPr>
          <w:color w:val="808080"/>
        </w:rPr>
        <w:lastRenderedPageBreak/>
        <w:t>(Replaces C6-250433)</w:t>
      </w:r>
    </w:p>
    <w:p w14:paraId="7468198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C6-250509</w:t>
      </w:r>
      <w:r>
        <w:rPr>
          <w:color w:val="993300"/>
          <w:u w:val="single"/>
        </w:rPr>
        <w:t>.</w:t>
      </w:r>
    </w:p>
    <w:p w14:paraId="084B46BC" w14:textId="29692241" w:rsidR="000F298B" w:rsidRDefault="000F298B" w:rsidP="000F298B">
      <w:pPr>
        <w:rPr>
          <w:rFonts w:ascii="Arial" w:hAnsi="Arial" w:cs="Arial"/>
          <w:b/>
          <w:sz w:val="24"/>
        </w:rPr>
      </w:pPr>
      <w:r>
        <w:rPr>
          <w:rFonts w:ascii="Arial" w:hAnsi="Arial" w:cs="Arial"/>
          <w:b/>
          <w:color w:val="0000FF"/>
          <w:sz w:val="24"/>
        </w:rPr>
        <w:t>C6-250435</w:t>
      </w:r>
      <w:r>
        <w:rPr>
          <w:rFonts w:ascii="Arial" w:hAnsi="Arial" w:cs="Arial"/>
          <w:b/>
          <w:color w:val="0000FF"/>
          <w:sz w:val="24"/>
        </w:rPr>
        <w:tab/>
      </w:r>
      <w:r>
        <w:rPr>
          <w:rFonts w:ascii="Arial" w:hAnsi="Arial" w:cs="Arial"/>
          <w:b/>
          <w:sz w:val="24"/>
        </w:rPr>
        <w:t>Correction of the Applicability for 27.22.4.26.8 test cases</w:t>
      </w:r>
    </w:p>
    <w:p w14:paraId="4458437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CR-0820  Cat: F (Rel-18)</w:t>
      </w:r>
      <w:r>
        <w:rPr>
          <w:i/>
        </w:rPr>
        <w:br/>
      </w:r>
      <w:r>
        <w:rPr>
          <w:i/>
        </w:rPr>
        <w:br/>
      </w:r>
      <w:r>
        <w:rPr>
          <w:i/>
        </w:rPr>
        <w:tab/>
      </w:r>
      <w:r>
        <w:rPr>
          <w:i/>
        </w:rPr>
        <w:tab/>
      </w:r>
      <w:r>
        <w:rPr>
          <w:i/>
        </w:rPr>
        <w:tab/>
      </w:r>
      <w:r>
        <w:rPr>
          <w:i/>
        </w:rPr>
        <w:tab/>
      </w:r>
      <w:r>
        <w:rPr>
          <w:i/>
        </w:rPr>
        <w:tab/>
        <w:t>Source: Comprion GmbH</w:t>
      </w:r>
    </w:p>
    <w:p w14:paraId="7285C68B" w14:textId="77777777" w:rsidR="000F298B" w:rsidRDefault="000F298B" w:rsidP="000F298B">
      <w:pPr>
        <w:rPr>
          <w:rFonts w:ascii="Arial" w:hAnsi="Arial" w:cs="Arial"/>
          <w:b/>
        </w:rPr>
      </w:pPr>
      <w:r>
        <w:rPr>
          <w:rFonts w:ascii="Arial" w:hAnsi="Arial" w:cs="Arial"/>
          <w:b/>
        </w:rPr>
        <w:t xml:space="preserve">Abstract: </w:t>
      </w:r>
    </w:p>
    <w:p w14:paraId="63A76434" w14:textId="77777777" w:rsidR="000F298B" w:rsidRDefault="000F298B" w:rsidP="000F298B">
      <w:r>
        <w:t>Moving the information from the logical description for EVENT DOWNLOAD - MT CALL 8.3.1 to a note.</w:t>
      </w:r>
    </w:p>
    <w:p w14:paraId="752D2278" w14:textId="77777777" w:rsidR="000F298B" w:rsidRDefault="000F298B" w:rsidP="000F298B">
      <w:r>
        <w:t>Replacing the coding of the the TI value with ‘Note 1’.</w:t>
      </w:r>
    </w:p>
    <w:p w14:paraId="3C55862B" w14:textId="77777777" w:rsidR="000F298B" w:rsidRDefault="000F298B" w:rsidP="000F298B">
      <w:r>
        <w:t>Adding a Note</w:t>
      </w:r>
    </w:p>
    <w:p w14:paraId="4B1A9841" w14:textId="77777777" w:rsidR="000F298B" w:rsidRDefault="000F298B" w:rsidP="000F298B">
      <w:pPr>
        <w:rPr>
          <w:rFonts w:ascii="Arial" w:hAnsi="Arial" w:cs="Arial"/>
          <w:b/>
        </w:rPr>
      </w:pPr>
      <w:r>
        <w:rPr>
          <w:rFonts w:ascii="Arial" w:hAnsi="Arial" w:cs="Arial"/>
          <w:b/>
        </w:rPr>
        <w:t xml:space="preserve">Discussion: </w:t>
      </w:r>
    </w:p>
    <w:p w14:paraId="503DB6A5" w14:textId="77777777" w:rsidR="000F298B" w:rsidRDefault="000F298B" w:rsidP="000F298B">
      <w:r>
        <w:t>Proposed change is inconsistent as the same text as originally there.</w:t>
      </w:r>
    </w:p>
    <w:p w14:paraId="42925DF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B5C2C" w14:textId="0C3CBB00" w:rsidR="000F298B" w:rsidRDefault="000F298B" w:rsidP="000F298B">
      <w:pPr>
        <w:rPr>
          <w:rFonts w:ascii="Arial" w:hAnsi="Arial" w:cs="Arial"/>
          <w:b/>
          <w:sz w:val="24"/>
        </w:rPr>
      </w:pPr>
      <w:r>
        <w:rPr>
          <w:rFonts w:ascii="Arial" w:hAnsi="Arial" w:cs="Arial"/>
          <w:b/>
          <w:color w:val="0000FF"/>
          <w:sz w:val="24"/>
        </w:rPr>
        <w:t>C6-250436</w:t>
      </w:r>
      <w:r>
        <w:rPr>
          <w:rFonts w:ascii="Arial" w:hAnsi="Arial" w:cs="Arial"/>
          <w:b/>
          <w:color w:val="0000FF"/>
          <w:sz w:val="24"/>
        </w:rPr>
        <w:tab/>
      </w:r>
      <w:r>
        <w:rPr>
          <w:rFonts w:ascii="Arial" w:hAnsi="Arial" w:cs="Arial"/>
          <w:b/>
          <w:sz w:val="24"/>
        </w:rPr>
        <w:t xml:space="preserve">Clarification of Coding Conventions </w:t>
      </w:r>
    </w:p>
    <w:p w14:paraId="7356DE7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CR-0031  Cat: D (Rel-18)</w:t>
      </w:r>
      <w:r>
        <w:rPr>
          <w:i/>
        </w:rPr>
        <w:br/>
      </w:r>
      <w:r>
        <w:rPr>
          <w:i/>
        </w:rPr>
        <w:br/>
      </w:r>
      <w:r>
        <w:rPr>
          <w:i/>
        </w:rPr>
        <w:tab/>
      </w:r>
      <w:r>
        <w:rPr>
          <w:i/>
        </w:rPr>
        <w:tab/>
      </w:r>
      <w:r>
        <w:rPr>
          <w:i/>
        </w:rPr>
        <w:tab/>
      </w:r>
      <w:r>
        <w:rPr>
          <w:i/>
        </w:rPr>
        <w:tab/>
      </w:r>
      <w:r>
        <w:rPr>
          <w:i/>
        </w:rPr>
        <w:tab/>
        <w:t>Source: Comprion GmbH</w:t>
      </w:r>
    </w:p>
    <w:p w14:paraId="6A379FCE" w14:textId="77777777" w:rsidR="000F298B" w:rsidRDefault="000F298B" w:rsidP="000F298B">
      <w:pPr>
        <w:rPr>
          <w:rFonts w:ascii="Arial" w:hAnsi="Arial" w:cs="Arial"/>
          <w:b/>
        </w:rPr>
      </w:pPr>
      <w:r>
        <w:rPr>
          <w:rFonts w:ascii="Arial" w:hAnsi="Arial" w:cs="Arial"/>
          <w:b/>
        </w:rPr>
        <w:t xml:space="preserve">Abstract: </w:t>
      </w:r>
    </w:p>
    <w:p w14:paraId="124CE0A6" w14:textId="77777777" w:rsidR="000F298B" w:rsidRDefault="000F298B" w:rsidP="000F298B">
      <w:r>
        <w:t>Addition of a new clause with conventions for unambiguous representation of hex, byte, bit and string data in texts.</w:t>
      </w:r>
    </w:p>
    <w:p w14:paraId="49BB6436" w14:textId="77777777" w:rsidR="000F298B" w:rsidRDefault="000F298B" w:rsidP="000F298B">
      <w:r>
        <w:t>Alignment of unclear values shown in existing logical representations, to be match new common definition.</w:t>
      </w:r>
    </w:p>
    <w:p w14:paraId="6367F91B" w14:textId="77777777" w:rsidR="000F298B" w:rsidRDefault="000F298B" w:rsidP="000F298B">
      <w:r>
        <w:t>Editorial corrections and deletion of unneded/duplicate explanations</w:t>
      </w:r>
    </w:p>
    <w:p w14:paraId="51875CF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C6-250479</w:t>
      </w:r>
      <w:r>
        <w:rPr>
          <w:color w:val="993300"/>
          <w:u w:val="single"/>
        </w:rPr>
        <w:t>.</w:t>
      </w:r>
    </w:p>
    <w:p w14:paraId="48DDCA8D" w14:textId="02764DAB" w:rsidR="000F298B" w:rsidRDefault="000F298B" w:rsidP="000F298B">
      <w:pPr>
        <w:rPr>
          <w:rFonts w:ascii="Arial" w:hAnsi="Arial" w:cs="Arial"/>
          <w:b/>
          <w:sz w:val="24"/>
        </w:rPr>
      </w:pPr>
      <w:r>
        <w:rPr>
          <w:rFonts w:ascii="Arial" w:hAnsi="Arial" w:cs="Arial"/>
          <w:b/>
          <w:color w:val="0000FF"/>
          <w:sz w:val="24"/>
        </w:rPr>
        <w:t>C6-250479</w:t>
      </w:r>
      <w:r>
        <w:rPr>
          <w:rFonts w:ascii="Arial" w:hAnsi="Arial" w:cs="Arial"/>
          <w:b/>
          <w:color w:val="0000FF"/>
          <w:sz w:val="24"/>
        </w:rPr>
        <w:tab/>
      </w:r>
      <w:r>
        <w:rPr>
          <w:rFonts w:ascii="Arial" w:hAnsi="Arial" w:cs="Arial"/>
          <w:b/>
          <w:sz w:val="24"/>
        </w:rPr>
        <w:t xml:space="preserve">Clarification of Coding Conventions </w:t>
      </w:r>
    </w:p>
    <w:p w14:paraId="11E94FDC"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CR-0031  rev 1 Cat: D (Rel-18)</w:t>
      </w:r>
      <w:r>
        <w:rPr>
          <w:i/>
        </w:rPr>
        <w:br/>
      </w:r>
      <w:r>
        <w:rPr>
          <w:i/>
        </w:rPr>
        <w:br/>
      </w:r>
      <w:r>
        <w:rPr>
          <w:i/>
        </w:rPr>
        <w:tab/>
      </w:r>
      <w:r>
        <w:rPr>
          <w:i/>
        </w:rPr>
        <w:tab/>
      </w:r>
      <w:r>
        <w:rPr>
          <w:i/>
        </w:rPr>
        <w:tab/>
      </w:r>
      <w:r>
        <w:rPr>
          <w:i/>
        </w:rPr>
        <w:tab/>
      </w:r>
      <w:r>
        <w:rPr>
          <w:i/>
        </w:rPr>
        <w:tab/>
        <w:t>Source: Comprion GmbH</w:t>
      </w:r>
    </w:p>
    <w:p w14:paraId="025AE372" w14:textId="77777777" w:rsidR="000F298B" w:rsidRDefault="000F298B" w:rsidP="000F298B">
      <w:pPr>
        <w:rPr>
          <w:color w:val="808080"/>
        </w:rPr>
      </w:pPr>
      <w:r>
        <w:rPr>
          <w:color w:val="808080"/>
        </w:rPr>
        <w:t>(Replaces C6-250436)</w:t>
      </w:r>
    </w:p>
    <w:p w14:paraId="173164A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C6-250510</w:t>
      </w:r>
      <w:r>
        <w:rPr>
          <w:color w:val="993300"/>
          <w:u w:val="single"/>
        </w:rPr>
        <w:t>.</w:t>
      </w:r>
    </w:p>
    <w:p w14:paraId="608DA1B9" w14:textId="495A72C6" w:rsidR="000F298B" w:rsidRDefault="000F298B" w:rsidP="000F298B">
      <w:pPr>
        <w:rPr>
          <w:rFonts w:ascii="Arial" w:hAnsi="Arial" w:cs="Arial"/>
          <w:b/>
          <w:sz w:val="24"/>
        </w:rPr>
      </w:pPr>
      <w:r>
        <w:rPr>
          <w:rFonts w:ascii="Arial" w:hAnsi="Arial" w:cs="Arial"/>
          <w:b/>
          <w:color w:val="0000FF"/>
          <w:sz w:val="24"/>
        </w:rPr>
        <w:t>C6-250437</w:t>
      </w:r>
      <w:r>
        <w:rPr>
          <w:rFonts w:ascii="Arial" w:hAnsi="Arial" w:cs="Arial"/>
          <w:b/>
          <w:color w:val="0000FF"/>
          <w:sz w:val="24"/>
        </w:rPr>
        <w:tab/>
      </w:r>
      <w:r>
        <w:rPr>
          <w:rFonts w:ascii="Arial" w:hAnsi="Arial" w:cs="Arial"/>
          <w:b/>
          <w:sz w:val="24"/>
        </w:rPr>
        <w:t>Correction of Annex B</w:t>
      </w:r>
    </w:p>
    <w:p w14:paraId="3EB0023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CR-0821  Cat: F (Rel-18)</w:t>
      </w:r>
      <w:r>
        <w:rPr>
          <w:i/>
        </w:rPr>
        <w:br/>
      </w:r>
      <w:r>
        <w:rPr>
          <w:i/>
        </w:rPr>
        <w:br/>
      </w:r>
      <w:r>
        <w:rPr>
          <w:i/>
        </w:rPr>
        <w:tab/>
      </w:r>
      <w:r>
        <w:rPr>
          <w:i/>
        </w:rPr>
        <w:tab/>
      </w:r>
      <w:r>
        <w:rPr>
          <w:i/>
        </w:rPr>
        <w:tab/>
      </w:r>
      <w:r>
        <w:rPr>
          <w:i/>
        </w:rPr>
        <w:tab/>
      </w:r>
      <w:r>
        <w:rPr>
          <w:i/>
        </w:rPr>
        <w:tab/>
        <w:t>Source: Comprion GmbH</w:t>
      </w:r>
    </w:p>
    <w:p w14:paraId="4CABCA7F" w14:textId="77777777" w:rsidR="000F298B" w:rsidRDefault="000F298B" w:rsidP="000F298B">
      <w:pPr>
        <w:rPr>
          <w:rFonts w:ascii="Arial" w:hAnsi="Arial" w:cs="Arial"/>
          <w:b/>
        </w:rPr>
      </w:pPr>
      <w:r>
        <w:rPr>
          <w:rFonts w:ascii="Arial" w:hAnsi="Arial" w:cs="Arial"/>
          <w:b/>
        </w:rPr>
        <w:t xml:space="preserve">Abstract: </w:t>
      </w:r>
    </w:p>
    <w:p w14:paraId="6F13C0BD" w14:textId="77777777" w:rsidR="000F298B" w:rsidRDefault="000F298B" w:rsidP="000F298B">
      <w:r>
        <w:t>Addition of the closing bracket.</w:t>
      </w:r>
    </w:p>
    <w:p w14:paraId="76EE137C"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1DD3" w14:textId="77177B34" w:rsidR="000F298B" w:rsidRDefault="000F298B" w:rsidP="000F298B">
      <w:pPr>
        <w:rPr>
          <w:rFonts w:ascii="Arial" w:hAnsi="Arial" w:cs="Arial"/>
          <w:b/>
          <w:sz w:val="24"/>
        </w:rPr>
      </w:pPr>
      <w:r>
        <w:rPr>
          <w:rFonts w:ascii="Arial" w:hAnsi="Arial" w:cs="Arial"/>
          <w:b/>
          <w:color w:val="0000FF"/>
          <w:sz w:val="24"/>
        </w:rPr>
        <w:lastRenderedPageBreak/>
        <w:t>C6-250466</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7379F415"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v18.10.0</w:t>
      </w:r>
      <w:r>
        <w:rPr>
          <w:i/>
        </w:rPr>
        <w:tab/>
        <w:t xml:space="preserve">  CR-0881  Cat: F (Rel-18)</w:t>
      </w:r>
      <w:r>
        <w:rPr>
          <w:i/>
        </w:rPr>
        <w:br/>
      </w:r>
      <w:r>
        <w:rPr>
          <w:i/>
        </w:rPr>
        <w:br/>
      </w:r>
      <w:r>
        <w:rPr>
          <w:i/>
        </w:rPr>
        <w:tab/>
      </w:r>
      <w:r>
        <w:rPr>
          <w:i/>
        </w:rPr>
        <w:tab/>
      </w:r>
      <w:r>
        <w:rPr>
          <w:i/>
        </w:rPr>
        <w:tab/>
      </w:r>
      <w:r>
        <w:rPr>
          <w:i/>
        </w:rPr>
        <w:tab/>
      </w:r>
      <w:r>
        <w:rPr>
          <w:i/>
        </w:rPr>
        <w:tab/>
        <w:t>Source: Qualcomm Technologies Inc.</w:t>
      </w:r>
    </w:p>
    <w:p w14:paraId="54642A8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C6-250470</w:t>
      </w:r>
      <w:r>
        <w:rPr>
          <w:color w:val="993300"/>
          <w:u w:val="single"/>
        </w:rPr>
        <w:t>.</w:t>
      </w:r>
    </w:p>
    <w:p w14:paraId="201F0929" w14:textId="5A6A4AB8" w:rsidR="000F298B" w:rsidRDefault="000F298B" w:rsidP="000F298B">
      <w:pPr>
        <w:rPr>
          <w:rFonts w:ascii="Arial" w:hAnsi="Arial" w:cs="Arial"/>
          <w:b/>
          <w:sz w:val="24"/>
        </w:rPr>
      </w:pPr>
      <w:r>
        <w:rPr>
          <w:rFonts w:ascii="Arial" w:hAnsi="Arial" w:cs="Arial"/>
          <w:b/>
          <w:color w:val="0000FF"/>
          <w:sz w:val="24"/>
        </w:rPr>
        <w:t>C6-250467</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56C8CC2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CR-0882  Cat: A (Rel-19)</w:t>
      </w:r>
      <w:r>
        <w:rPr>
          <w:i/>
        </w:rPr>
        <w:br/>
      </w:r>
      <w:r>
        <w:rPr>
          <w:i/>
        </w:rPr>
        <w:br/>
      </w:r>
      <w:r>
        <w:rPr>
          <w:i/>
        </w:rPr>
        <w:tab/>
      </w:r>
      <w:r>
        <w:rPr>
          <w:i/>
        </w:rPr>
        <w:tab/>
      </w:r>
      <w:r>
        <w:rPr>
          <w:i/>
        </w:rPr>
        <w:tab/>
      </w:r>
      <w:r>
        <w:rPr>
          <w:i/>
        </w:rPr>
        <w:tab/>
      </w:r>
      <w:r>
        <w:rPr>
          <w:i/>
        </w:rPr>
        <w:tab/>
        <w:t>Source: Qualcomm Technologies Inc.</w:t>
      </w:r>
    </w:p>
    <w:p w14:paraId="478B885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C6-250471</w:t>
      </w:r>
      <w:r>
        <w:rPr>
          <w:color w:val="993300"/>
          <w:u w:val="single"/>
        </w:rPr>
        <w:t>.</w:t>
      </w:r>
    </w:p>
    <w:p w14:paraId="248FC5C6" w14:textId="6B0C03B7" w:rsidR="000F298B" w:rsidRDefault="000F298B" w:rsidP="000F298B">
      <w:pPr>
        <w:rPr>
          <w:rFonts w:ascii="Arial" w:hAnsi="Arial" w:cs="Arial"/>
          <w:b/>
          <w:sz w:val="24"/>
        </w:rPr>
      </w:pPr>
      <w:r>
        <w:rPr>
          <w:rFonts w:ascii="Arial" w:hAnsi="Arial" w:cs="Arial"/>
          <w:b/>
          <w:color w:val="0000FF"/>
          <w:sz w:val="24"/>
        </w:rPr>
        <w:t>C6-250470</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571600F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v18.10.0</w:t>
      </w:r>
      <w:r>
        <w:rPr>
          <w:i/>
        </w:rPr>
        <w:tab/>
        <w:t xml:space="preserve">  CR-0881  rev 1 Cat: F (Rel-18)</w:t>
      </w:r>
      <w:r>
        <w:rPr>
          <w:i/>
        </w:rPr>
        <w:br/>
      </w:r>
      <w:r>
        <w:rPr>
          <w:i/>
        </w:rPr>
        <w:br/>
      </w:r>
      <w:r>
        <w:rPr>
          <w:i/>
        </w:rPr>
        <w:tab/>
      </w:r>
      <w:r>
        <w:rPr>
          <w:i/>
        </w:rPr>
        <w:tab/>
      </w:r>
      <w:r>
        <w:rPr>
          <w:i/>
        </w:rPr>
        <w:tab/>
      </w:r>
      <w:r>
        <w:rPr>
          <w:i/>
        </w:rPr>
        <w:tab/>
      </w:r>
      <w:r>
        <w:rPr>
          <w:i/>
        </w:rPr>
        <w:tab/>
        <w:t>Source: Qualcomm Technologies Inc.</w:t>
      </w:r>
    </w:p>
    <w:p w14:paraId="613F8D31" w14:textId="77777777" w:rsidR="000F298B" w:rsidRDefault="000F298B" w:rsidP="000F298B">
      <w:pPr>
        <w:rPr>
          <w:color w:val="808080"/>
        </w:rPr>
      </w:pPr>
      <w:r>
        <w:rPr>
          <w:color w:val="808080"/>
        </w:rPr>
        <w:t>(Replaces C6-250466)</w:t>
      </w:r>
    </w:p>
    <w:p w14:paraId="27753F4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C6-250480</w:t>
      </w:r>
      <w:r>
        <w:rPr>
          <w:color w:val="993300"/>
          <w:u w:val="single"/>
        </w:rPr>
        <w:t>.</w:t>
      </w:r>
    </w:p>
    <w:p w14:paraId="1F24F21A" w14:textId="50588181" w:rsidR="000F298B" w:rsidRDefault="000F298B" w:rsidP="000F298B">
      <w:pPr>
        <w:rPr>
          <w:rFonts w:ascii="Arial" w:hAnsi="Arial" w:cs="Arial"/>
          <w:b/>
          <w:sz w:val="24"/>
        </w:rPr>
      </w:pPr>
      <w:r>
        <w:rPr>
          <w:rFonts w:ascii="Arial" w:hAnsi="Arial" w:cs="Arial"/>
          <w:b/>
          <w:color w:val="0000FF"/>
          <w:sz w:val="24"/>
        </w:rPr>
        <w:t>C6-250480</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40287C1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v18.10.0</w:t>
      </w:r>
      <w:r>
        <w:rPr>
          <w:i/>
        </w:rPr>
        <w:tab/>
        <w:t xml:space="preserve">  CR-0881  rev 2 Cat: F (Rel-18)</w:t>
      </w:r>
      <w:r>
        <w:rPr>
          <w:i/>
        </w:rPr>
        <w:br/>
      </w:r>
      <w:r>
        <w:rPr>
          <w:i/>
        </w:rPr>
        <w:br/>
      </w:r>
      <w:r>
        <w:rPr>
          <w:i/>
        </w:rPr>
        <w:tab/>
      </w:r>
      <w:r>
        <w:rPr>
          <w:i/>
        </w:rPr>
        <w:tab/>
      </w:r>
      <w:r>
        <w:rPr>
          <w:i/>
        </w:rPr>
        <w:tab/>
      </w:r>
      <w:r>
        <w:rPr>
          <w:i/>
        </w:rPr>
        <w:tab/>
      </w:r>
      <w:r>
        <w:rPr>
          <w:i/>
        </w:rPr>
        <w:tab/>
        <w:t>Source: Qualcomm Technologies Inc.</w:t>
      </w:r>
    </w:p>
    <w:p w14:paraId="4B70F19B" w14:textId="77777777" w:rsidR="000F298B" w:rsidRDefault="000F298B" w:rsidP="000F298B">
      <w:pPr>
        <w:rPr>
          <w:color w:val="808080"/>
        </w:rPr>
      </w:pPr>
      <w:r>
        <w:rPr>
          <w:color w:val="808080"/>
        </w:rPr>
        <w:t>(Replaces C6-250470)</w:t>
      </w:r>
    </w:p>
    <w:p w14:paraId="6DDE257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4201A" w14:textId="6FFFED8B" w:rsidR="000F298B" w:rsidRDefault="000F298B" w:rsidP="000F298B">
      <w:pPr>
        <w:rPr>
          <w:rFonts w:ascii="Arial" w:hAnsi="Arial" w:cs="Arial"/>
          <w:b/>
          <w:sz w:val="24"/>
        </w:rPr>
      </w:pPr>
      <w:r>
        <w:rPr>
          <w:rFonts w:ascii="Arial" w:hAnsi="Arial" w:cs="Arial"/>
          <w:b/>
          <w:color w:val="0000FF"/>
          <w:sz w:val="24"/>
        </w:rPr>
        <w:t>C6-250471</w:t>
      </w:r>
      <w:r>
        <w:rPr>
          <w:rFonts w:ascii="Arial" w:hAnsi="Arial" w:cs="Arial"/>
          <w:b/>
          <w:color w:val="0000FF"/>
          <w:sz w:val="24"/>
        </w:rPr>
        <w:tab/>
      </w:r>
      <w:r>
        <w:rPr>
          <w:rFonts w:ascii="Arial" w:hAnsi="Arial" w:cs="Arial"/>
          <w:b/>
          <w:sz w:val="24"/>
        </w:rPr>
        <w:t>Addition of a note in clause 8.148 CAG information list related to CAG-ID encoding and usage.</w:t>
      </w:r>
    </w:p>
    <w:p w14:paraId="0A86870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CR-0882  rev 1 Cat: A (Rel-19)</w:t>
      </w:r>
      <w:r>
        <w:rPr>
          <w:i/>
        </w:rPr>
        <w:br/>
      </w:r>
      <w:r>
        <w:rPr>
          <w:i/>
        </w:rPr>
        <w:br/>
      </w:r>
      <w:r>
        <w:rPr>
          <w:i/>
        </w:rPr>
        <w:tab/>
      </w:r>
      <w:r>
        <w:rPr>
          <w:i/>
        </w:rPr>
        <w:tab/>
      </w:r>
      <w:r>
        <w:rPr>
          <w:i/>
        </w:rPr>
        <w:tab/>
      </w:r>
      <w:r>
        <w:rPr>
          <w:i/>
        </w:rPr>
        <w:tab/>
      </w:r>
      <w:r>
        <w:rPr>
          <w:i/>
        </w:rPr>
        <w:tab/>
        <w:t>Source: Qualcomm Technologies Inc.</w:t>
      </w:r>
    </w:p>
    <w:p w14:paraId="7137D3EB" w14:textId="77777777" w:rsidR="000F298B" w:rsidRDefault="000F298B" w:rsidP="000F298B">
      <w:pPr>
        <w:rPr>
          <w:color w:val="808080"/>
        </w:rPr>
      </w:pPr>
      <w:r>
        <w:rPr>
          <w:color w:val="808080"/>
        </w:rPr>
        <w:t>(Replaces C6-250467)</w:t>
      </w:r>
    </w:p>
    <w:p w14:paraId="353E141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C6-250481</w:t>
      </w:r>
      <w:r>
        <w:rPr>
          <w:color w:val="993300"/>
          <w:u w:val="single"/>
        </w:rPr>
        <w:t>.</w:t>
      </w:r>
    </w:p>
    <w:p w14:paraId="2FEDC81F" w14:textId="3E7D9284" w:rsidR="000F298B" w:rsidRDefault="000F298B" w:rsidP="000F298B">
      <w:pPr>
        <w:rPr>
          <w:rFonts w:ascii="Arial" w:hAnsi="Arial" w:cs="Arial"/>
          <w:b/>
          <w:sz w:val="24"/>
        </w:rPr>
      </w:pPr>
      <w:r>
        <w:rPr>
          <w:rFonts w:ascii="Arial" w:hAnsi="Arial" w:cs="Arial"/>
          <w:b/>
          <w:color w:val="0000FF"/>
          <w:sz w:val="24"/>
        </w:rPr>
        <w:t>C6-250481</w:t>
      </w:r>
      <w:r>
        <w:rPr>
          <w:rFonts w:ascii="Arial" w:hAnsi="Arial" w:cs="Arial"/>
          <w:b/>
          <w:color w:val="0000FF"/>
          <w:sz w:val="24"/>
        </w:rPr>
        <w:tab/>
      </w:r>
      <w:r>
        <w:rPr>
          <w:rFonts w:ascii="Arial" w:hAnsi="Arial" w:cs="Arial"/>
          <w:b/>
          <w:sz w:val="24"/>
        </w:rPr>
        <w:t>Addition of a note in clause 8.148 CAG information list related to CAG-ID encoding and usage.</w:t>
      </w:r>
    </w:p>
    <w:p w14:paraId="22DB4274"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CR-0882  rev 2 Cat: A (Rel-19)</w:t>
      </w:r>
      <w:r>
        <w:rPr>
          <w:i/>
        </w:rPr>
        <w:br/>
      </w:r>
      <w:r>
        <w:rPr>
          <w:i/>
        </w:rPr>
        <w:br/>
      </w:r>
      <w:r>
        <w:rPr>
          <w:i/>
        </w:rPr>
        <w:tab/>
      </w:r>
      <w:r>
        <w:rPr>
          <w:i/>
        </w:rPr>
        <w:tab/>
      </w:r>
      <w:r>
        <w:rPr>
          <w:i/>
        </w:rPr>
        <w:tab/>
      </w:r>
      <w:r>
        <w:rPr>
          <w:i/>
        </w:rPr>
        <w:tab/>
      </w:r>
      <w:r>
        <w:rPr>
          <w:i/>
        </w:rPr>
        <w:tab/>
        <w:t>Source: Qualcomm Technologies Inc.</w:t>
      </w:r>
    </w:p>
    <w:p w14:paraId="6BB1684C" w14:textId="77777777" w:rsidR="000F298B" w:rsidRDefault="000F298B" w:rsidP="000F298B">
      <w:pPr>
        <w:rPr>
          <w:color w:val="808080"/>
        </w:rPr>
      </w:pPr>
      <w:r>
        <w:rPr>
          <w:color w:val="808080"/>
        </w:rPr>
        <w:lastRenderedPageBreak/>
        <w:t>(Replaces C6-250471)</w:t>
      </w:r>
    </w:p>
    <w:p w14:paraId="36F2609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E0EB7" w14:textId="4B96D77D" w:rsidR="000F298B" w:rsidRDefault="000F298B" w:rsidP="000F298B">
      <w:pPr>
        <w:rPr>
          <w:rFonts w:ascii="Arial" w:hAnsi="Arial" w:cs="Arial"/>
          <w:b/>
          <w:sz w:val="24"/>
        </w:rPr>
      </w:pPr>
      <w:r>
        <w:rPr>
          <w:rFonts w:ascii="Arial" w:hAnsi="Arial" w:cs="Arial"/>
          <w:b/>
          <w:color w:val="0000FF"/>
          <w:sz w:val="24"/>
        </w:rPr>
        <w:t>C6-250509</w:t>
      </w:r>
      <w:r>
        <w:rPr>
          <w:rFonts w:ascii="Arial" w:hAnsi="Arial" w:cs="Arial"/>
          <w:b/>
          <w:color w:val="0000FF"/>
          <w:sz w:val="24"/>
        </w:rPr>
        <w:tab/>
      </w:r>
      <w:r>
        <w:rPr>
          <w:rFonts w:ascii="Arial" w:hAnsi="Arial" w:cs="Arial"/>
          <w:b/>
          <w:sz w:val="24"/>
        </w:rPr>
        <w:t>Introducing new TCs for GET IDENTITY command in 5G NSWO context</w:t>
      </w:r>
    </w:p>
    <w:p w14:paraId="34762B8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v18.4.0</w:t>
      </w:r>
      <w:r>
        <w:rPr>
          <w:i/>
        </w:rPr>
        <w:tab/>
        <w:t xml:space="preserve">  CR-0087  rev 2 Cat: B (Rel-18)</w:t>
      </w:r>
      <w:r>
        <w:rPr>
          <w:i/>
        </w:rPr>
        <w:br/>
      </w:r>
      <w:r>
        <w:rPr>
          <w:i/>
        </w:rPr>
        <w:br/>
      </w:r>
      <w:r>
        <w:rPr>
          <w:i/>
        </w:rPr>
        <w:tab/>
      </w:r>
      <w:r>
        <w:rPr>
          <w:i/>
        </w:rPr>
        <w:tab/>
      </w:r>
      <w:r>
        <w:rPr>
          <w:i/>
        </w:rPr>
        <w:tab/>
      </w:r>
      <w:r>
        <w:rPr>
          <w:i/>
        </w:rPr>
        <w:tab/>
      </w:r>
      <w:r>
        <w:rPr>
          <w:i/>
        </w:rPr>
        <w:tab/>
        <w:t>Source: THALES, Comprion GmbH</w:t>
      </w:r>
    </w:p>
    <w:p w14:paraId="6C9BE494" w14:textId="77777777" w:rsidR="000F298B" w:rsidRDefault="000F298B" w:rsidP="000F298B">
      <w:pPr>
        <w:rPr>
          <w:color w:val="808080"/>
        </w:rPr>
      </w:pPr>
      <w:r>
        <w:rPr>
          <w:color w:val="808080"/>
        </w:rPr>
        <w:t>(Replaces C6-250478)</w:t>
      </w:r>
    </w:p>
    <w:p w14:paraId="71F901B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EF9A0" w14:textId="70B1351D" w:rsidR="000F298B" w:rsidRDefault="000F298B" w:rsidP="000F298B">
      <w:pPr>
        <w:rPr>
          <w:rFonts w:ascii="Arial" w:hAnsi="Arial" w:cs="Arial"/>
          <w:b/>
          <w:sz w:val="24"/>
        </w:rPr>
      </w:pPr>
      <w:r>
        <w:rPr>
          <w:rFonts w:ascii="Arial" w:hAnsi="Arial" w:cs="Arial"/>
          <w:b/>
          <w:color w:val="0000FF"/>
          <w:sz w:val="24"/>
        </w:rPr>
        <w:t>C6-250510</w:t>
      </w:r>
      <w:r>
        <w:rPr>
          <w:rFonts w:ascii="Arial" w:hAnsi="Arial" w:cs="Arial"/>
          <w:b/>
          <w:color w:val="0000FF"/>
          <w:sz w:val="24"/>
        </w:rPr>
        <w:tab/>
      </w:r>
      <w:r>
        <w:rPr>
          <w:rFonts w:ascii="Arial" w:hAnsi="Arial" w:cs="Arial"/>
          <w:b/>
          <w:sz w:val="24"/>
        </w:rPr>
        <w:t xml:space="preserve">Clarification of Coding Conventions </w:t>
      </w:r>
    </w:p>
    <w:p w14:paraId="10FAE424"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CR-0031  rev 2 Cat: D (Rel-18)</w:t>
      </w:r>
      <w:r>
        <w:rPr>
          <w:i/>
        </w:rPr>
        <w:br/>
      </w:r>
      <w:r>
        <w:rPr>
          <w:i/>
        </w:rPr>
        <w:br/>
      </w:r>
      <w:r>
        <w:rPr>
          <w:i/>
        </w:rPr>
        <w:tab/>
      </w:r>
      <w:r>
        <w:rPr>
          <w:i/>
        </w:rPr>
        <w:tab/>
      </w:r>
      <w:r>
        <w:rPr>
          <w:i/>
        </w:rPr>
        <w:tab/>
      </w:r>
      <w:r>
        <w:rPr>
          <w:i/>
        </w:rPr>
        <w:tab/>
      </w:r>
      <w:r>
        <w:rPr>
          <w:i/>
        </w:rPr>
        <w:tab/>
        <w:t>Source: Comprion GmbH</w:t>
      </w:r>
    </w:p>
    <w:p w14:paraId="4D72FFCA" w14:textId="77777777" w:rsidR="000F298B" w:rsidRDefault="000F298B" w:rsidP="000F298B">
      <w:pPr>
        <w:rPr>
          <w:color w:val="808080"/>
        </w:rPr>
      </w:pPr>
      <w:r>
        <w:rPr>
          <w:color w:val="808080"/>
        </w:rPr>
        <w:t>(Replaces C6-250479)</w:t>
      </w:r>
    </w:p>
    <w:p w14:paraId="0EB61BC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1E2CA" w14:textId="4EA05C2B" w:rsidR="000F298B" w:rsidRDefault="000F298B" w:rsidP="000F298B">
      <w:pPr>
        <w:rPr>
          <w:rFonts w:ascii="Arial" w:hAnsi="Arial" w:cs="Arial"/>
          <w:b/>
          <w:sz w:val="24"/>
        </w:rPr>
      </w:pPr>
      <w:r>
        <w:rPr>
          <w:rFonts w:ascii="Arial" w:hAnsi="Arial" w:cs="Arial"/>
          <w:b/>
          <w:color w:val="0000FF"/>
          <w:sz w:val="24"/>
        </w:rPr>
        <w:t>C6-250511</w:t>
      </w:r>
      <w:r>
        <w:rPr>
          <w:rFonts w:ascii="Arial" w:hAnsi="Arial" w:cs="Arial"/>
          <w:b/>
          <w:color w:val="0000FF"/>
          <w:sz w:val="24"/>
        </w:rPr>
        <w:tab/>
      </w:r>
      <w:r>
        <w:rPr>
          <w:rFonts w:ascii="Arial" w:hAnsi="Arial" w:cs="Arial"/>
          <w:b/>
          <w:sz w:val="24"/>
        </w:rPr>
        <w:t>Unify ngKSI in USIM test cases</w:t>
      </w:r>
    </w:p>
    <w:p w14:paraId="745F14C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CR-0598  rev 1 Cat: F (Rel-18)</w:t>
      </w:r>
      <w:r>
        <w:rPr>
          <w:i/>
        </w:rPr>
        <w:br/>
      </w:r>
      <w:r>
        <w:rPr>
          <w:i/>
        </w:rPr>
        <w:br/>
      </w:r>
      <w:r>
        <w:rPr>
          <w:i/>
        </w:rPr>
        <w:tab/>
      </w:r>
      <w:r>
        <w:rPr>
          <w:i/>
        </w:rPr>
        <w:tab/>
      </w:r>
      <w:r>
        <w:rPr>
          <w:i/>
        </w:rPr>
        <w:tab/>
      </w:r>
      <w:r>
        <w:rPr>
          <w:i/>
        </w:rPr>
        <w:tab/>
      </w:r>
      <w:r>
        <w:rPr>
          <w:i/>
        </w:rPr>
        <w:tab/>
        <w:t>Source: MediaTek Inc.</w:t>
      </w:r>
    </w:p>
    <w:p w14:paraId="734A9006" w14:textId="77777777" w:rsidR="000F298B" w:rsidRDefault="000F298B" w:rsidP="000F298B">
      <w:pPr>
        <w:rPr>
          <w:color w:val="808080"/>
        </w:rPr>
      </w:pPr>
      <w:r>
        <w:rPr>
          <w:color w:val="808080"/>
        </w:rPr>
        <w:t>(Replaces C6-250430)</w:t>
      </w:r>
    </w:p>
    <w:p w14:paraId="2AEA292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A1B3" w14:textId="77777777" w:rsidR="000F298B" w:rsidRDefault="000F298B" w:rsidP="000F298B">
      <w:pPr>
        <w:pStyle w:val="Heading3"/>
      </w:pPr>
      <w:bookmarkStart w:id="104" w:name="_Toc214317245"/>
      <w:r>
        <w:lastRenderedPageBreak/>
        <w:t>18.5</w:t>
      </w:r>
      <w:r>
        <w:tab/>
        <w:t>CT aspects of NBI18 [NBI18]</w:t>
      </w:r>
      <w:bookmarkEnd w:id="104"/>
    </w:p>
    <w:p w14:paraId="436BE9BB" w14:textId="77777777" w:rsidR="000F298B" w:rsidRDefault="000F298B" w:rsidP="000F298B">
      <w:pPr>
        <w:pStyle w:val="Heading3"/>
      </w:pPr>
      <w:bookmarkStart w:id="105" w:name="_Toc214317246"/>
      <w:r>
        <w:t>18.6</w:t>
      </w:r>
      <w:r>
        <w:tab/>
        <w:t>CT aspects of SBIProtoc18 [SBIProtoc18]</w:t>
      </w:r>
      <w:bookmarkEnd w:id="105"/>
    </w:p>
    <w:p w14:paraId="7E0A1882" w14:textId="77777777" w:rsidR="000F298B" w:rsidRDefault="000F298B" w:rsidP="000F298B">
      <w:pPr>
        <w:pStyle w:val="Heading3"/>
      </w:pPr>
      <w:bookmarkStart w:id="106" w:name="_Toc214317247"/>
      <w:r>
        <w:t>18.7</w:t>
      </w:r>
      <w:r>
        <w:tab/>
        <w:t>Stage-3 5GS NAS protocol development 18 general aspects [5GProtoc18]</w:t>
      </w:r>
      <w:bookmarkEnd w:id="106"/>
    </w:p>
    <w:p w14:paraId="1AAB4AE2" w14:textId="77777777" w:rsidR="000F298B" w:rsidRDefault="000F298B" w:rsidP="000F298B">
      <w:pPr>
        <w:pStyle w:val="Heading3"/>
      </w:pPr>
      <w:bookmarkStart w:id="107" w:name="_Toc214317248"/>
      <w:r>
        <w:t>18.8</w:t>
      </w:r>
      <w:r>
        <w:tab/>
        <w:t>Stage-3 5GS NAS protocol development 18 non 3GPP aspects [5GProtoc18-non3GPP]</w:t>
      </w:r>
      <w:bookmarkEnd w:id="107"/>
    </w:p>
    <w:p w14:paraId="00BB660E" w14:textId="77777777" w:rsidR="000F298B" w:rsidRDefault="000F298B" w:rsidP="000F298B">
      <w:pPr>
        <w:pStyle w:val="Heading3"/>
      </w:pPr>
      <w:bookmarkStart w:id="108" w:name="_Toc214317249"/>
      <w:r>
        <w:t>18.9</w:t>
      </w:r>
      <w:r>
        <w:tab/>
        <w:t>Stage-3 SAE Protocol Development [SAES18]</w:t>
      </w:r>
      <w:bookmarkEnd w:id="108"/>
    </w:p>
    <w:p w14:paraId="27500E1A" w14:textId="77777777" w:rsidR="000F298B" w:rsidRDefault="000F298B" w:rsidP="000F298B">
      <w:pPr>
        <w:pStyle w:val="Heading3"/>
      </w:pPr>
      <w:bookmarkStart w:id="109" w:name="_Toc214317250"/>
      <w:r>
        <w:t>18.10</w:t>
      </w:r>
      <w:r>
        <w:tab/>
        <w:t>Stage-3 SAE Protocol Development CSFB [SAES18-CSFB]</w:t>
      </w:r>
      <w:bookmarkEnd w:id="109"/>
    </w:p>
    <w:p w14:paraId="54BFA9E3" w14:textId="77777777" w:rsidR="000F298B" w:rsidRDefault="000F298B" w:rsidP="000F298B">
      <w:pPr>
        <w:pStyle w:val="Heading3"/>
      </w:pPr>
      <w:bookmarkStart w:id="110" w:name="_Toc214317251"/>
      <w:r>
        <w:t>18.11</w:t>
      </w:r>
      <w:r>
        <w:tab/>
        <w:t>Stage-3 SAE Protocol Development non 3GPP [SAES18-non3GPP]</w:t>
      </w:r>
      <w:bookmarkEnd w:id="110"/>
    </w:p>
    <w:p w14:paraId="134AE261" w14:textId="77777777" w:rsidR="000F298B" w:rsidRDefault="000F298B" w:rsidP="000F298B">
      <w:pPr>
        <w:pStyle w:val="Heading3"/>
      </w:pPr>
      <w:bookmarkStart w:id="111" w:name="_Toc214317252"/>
      <w:r>
        <w:t>18.12</w:t>
      </w:r>
      <w:r>
        <w:tab/>
        <w:t>Protocol enhancements for Mission Critical Services [MCProtoc18]</w:t>
      </w:r>
      <w:bookmarkEnd w:id="111"/>
    </w:p>
    <w:p w14:paraId="0CB14F9C" w14:textId="77777777" w:rsidR="000F298B" w:rsidRDefault="000F298B" w:rsidP="000F298B">
      <w:pPr>
        <w:pStyle w:val="Heading3"/>
      </w:pPr>
      <w:bookmarkStart w:id="112" w:name="_Toc214317253"/>
      <w:r>
        <w:t>18.13</w:t>
      </w:r>
      <w:r>
        <w:tab/>
        <w:t>MPS for Supplementary Services [MPSSupServ]</w:t>
      </w:r>
      <w:bookmarkEnd w:id="112"/>
    </w:p>
    <w:p w14:paraId="24F448D8" w14:textId="77777777" w:rsidR="000F298B" w:rsidRDefault="000F298B" w:rsidP="000F298B">
      <w:pPr>
        <w:pStyle w:val="Heading3"/>
      </w:pPr>
      <w:bookmarkStart w:id="113" w:name="_Toc214317254"/>
      <w:r>
        <w:t>18.14</w:t>
      </w:r>
      <w:r>
        <w:tab/>
        <w:t>CT aspects of Mission Critical Services over 5MBS [MCOver5MBS]</w:t>
      </w:r>
      <w:bookmarkEnd w:id="113"/>
    </w:p>
    <w:p w14:paraId="443AFA59" w14:textId="77777777" w:rsidR="000F298B" w:rsidRDefault="000F298B" w:rsidP="000F298B">
      <w:pPr>
        <w:pStyle w:val="Heading3"/>
      </w:pPr>
      <w:bookmarkStart w:id="114" w:name="_Toc214317255"/>
      <w:r>
        <w:t>18.15</w:t>
      </w:r>
      <w:r>
        <w:tab/>
        <w:t>CT aspects of Mission Critical Services over 5GProSe [MCOver5GProSe]</w:t>
      </w:r>
      <w:bookmarkEnd w:id="114"/>
    </w:p>
    <w:p w14:paraId="792148F5" w14:textId="77777777" w:rsidR="000F298B" w:rsidRDefault="000F298B" w:rsidP="000F298B">
      <w:pPr>
        <w:pStyle w:val="Heading3"/>
      </w:pPr>
      <w:bookmarkStart w:id="115" w:name="_Toc214317256"/>
      <w:r>
        <w:t>18.16</w:t>
      </w:r>
      <w:r>
        <w:tab/>
        <w:t>IMS Stage-3 IETF Protocol Alignment [IMSProtoc18]</w:t>
      </w:r>
      <w:bookmarkEnd w:id="115"/>
    </w:p>
    <w:p w14:paraId="3F19CE25" w14:textId="77777777" w:rsidR="000F298B" w:rsidRDefault="000F298B" w:rsidP="000F298B">
      <w:pPr>
        <w:pStyle w:val="Heading3"/>
      </w:pPr>
      <w:bookmarkStart w:id="116" w:name="_Toc214317257"/>
      <w:r>
        <w:t>18.17</w:t>
      </w:r>
      <w:r>
        <w:tab/>
        <w:t>CT aspects of Signal level Enhanced Network Selection [SENSE]</w:t>
      </w:r>
      <w:bookmarkEnd w:id="116"/>
    </w:p>
    <w:p w14:paraId="78649092" w14:textId="77777777" w:rsidR="000F298B" w:rsidRDefault="000F298B" w:rsidP="000F298B">
      <w:pPr>
        <w:pStyle w:val="Heading3"/>
      </w:pPr>
      <w:bookmarkStart w:id="117" w:name="_Toc214317258"/>
      <w:r>
        <w:t>18.18</w:t>
      </w:r>
      <w:r>
        <w:tab/>
        <w:t>Rel-18 Enhancements of UE Policy [UEP18]</w:t>
      </w:r>
      <w:bookmarkEnd w:id="117"/>
    </w:p>
    <w:p w14:paraId="5A783D2B" w14:textId="77777777" w:rsidR="000F298B" w:rsidRDefault="000F298B" w:rsidP="000F298B">
      <w:pPr>
        <w:pStyle w:val="Heading3"/>
      </w:pPr>
      <w:bookmarkStart w:id="118" w:name="_Toc214317259"/>
      <w:r>
        <w:t>18.19</w:t>
      </w:r>
      <w:r>
        <w:tab/>
        <w:t>5GS support of NR RedCap UE with long eDRX for RRC_INACTIVE State [NR_REDCAP_Ph2]</w:t>
      </w:r>
      <w:bookmarkEnd w:id="118"/>
    </w:p>
    <w:p w14:paraId="1EB0C4AC" w14:textId="77777777" w:rsidR="000F298B" w:rsidRDefault="000F298B" w:rsidP="000F298B">
      <w:pPr>
        <w:pStyle w:val="Heading3"/>
      </w:pPr>
      <w:bookmarkStart w:id="119" w:name="_Toc214317260"/>
      <w:r>
        <w:t>18.20</w:t>
      </w:r>
      <w:r>
        <w:tab/>
        <w:t>CT aspects on Multiple location report for MT-LR Immediate Location Request for regulatory services [TEI18_MLR]</w:t>
      </w:r>
      <w:bookmarkEnd w:id="119"/>
    </w:p>
    <w:p w14:paraId="042C61B5" w14:textId="77777777" w:rsidR="000F298B" w:rsidRDefault="000F298B" w:rsidP="000F298B">
      <w:pPr>
        <w:pStyle w:val="Heading3"/>
      </w:pPr>
      <w:bookmarkStart w:id="120" w:name="_Toc214317261"/>
      <w:r>
        <w:t>18.21</w:t>
      </w:r>
      <w:r>
        <w:tab/>
        <w:t>Enhancement of Shared Data ID and Handling [ShDatID_H]</w:t>
      </w:r>
      <w:bookmarkEnd w:id="120"/>
    </w:p>
    <w:p w14:paraId="49C20B36" w14:textId="77777777" w:rsidR="000F298B" w:rsidRDefault="000F298B" w:rsidP="000F298B">
      <w:pPr>
        <w:pStyle w:val="Heading3"/>
      </w:pPr>
      <w:bookmarkStart w:id="121" w:name="_Toc214317262"/>
      <w:r>
        <w:t>18.22</w:t>
      </w:r>
      <w:r>
        <w:tab/>
        <w:t>CT Aspects of Edge Computing Phase 2 [EDGE_Ph2]</w:t>
      </w:r>
      <w:bookmarkEnd w:id="121"/>
    </w:p>
    <w:p w14:paraId="6E21C85D" w14:textId="77777777" w:rsidR="000F298B" w:rsidRDefault="000F298B" w:rsidP="000F298B">
      <w:pPr>
        <w:pStyle w:val="Heading3"/>
      </w:pPr>
      <w:bookmarkStart w:id="122" w:name="_Toc214317263"/>
      <w:r>
        <w:t>18.23</w:t>
      </w:r>
      <w:r>
        <w:tab/>
        <w:t>Enhancement of NSAC for maximum number of UEs with at least one PDU session/PDN connection [eNSAC]</w:t>
      </w:r>
      <w:bookmarkEnd w:id="122"/>
    </w:p>
    <w:p w14:paraId="11ACB8CD" w14:textId="77777777" w:rsidR="000F298B" w:rsidRDefault="000F298B" w:rsidP="000F298B">
      <w:pPr>
        <w:pStyle w:val="Heading3"/>
      </w:pPr>
      <w:bookmarkStart w:id="123" w:name="_Toc214317264"/>
      <w:r>
        <w:lastRenderedPageBreak/>
        <w:t>18.24</w:t>
      </w:r>
      <w:r>
        <w:tab/>
        <w:t>Mission critical system migration and interconnection enhancements [eMCSMI_IRail]</w:t>
      </w:r>
      <w:bookmarkEnd w:id="123"/>
    </w:p>
    <w:p w14:paraId="1B588FE8" w14:textId="77777777" w:rsidR="000F298B" w:rsidRDefault="000F298B" w:rsidP="000F298B">
      <w:pPr>
        <w:pStyle w:val="Heading3"/>
      </w:pPr>
      <w:bookmarkStart w:id="124" w:name="_Toc214317265"/>
      <w:r>
        <w:t>18.25</w:t>
      </w:r>
      <w:r>
        <w:tab/>
        <w:t>CT aspects of application layer support for V2X services; Phase 3 [V2XAPP_Ph3]</w:t>
      </w:r>
      <w:bookmarkEnd w:id="124"/>
    </w:p>
    <w:p w14:paraId="11784E4D" w14:textId="77777777" w:rsidR="000F298B" w:rsidRDefault="000F298B" w:rsidP="000F298B">
      <w:pPr>
        <w:pStyle w:val="Heading3"/>
      </w:pPr>
      <w:bookmarkStart w:id="125" w:name="_Toc214317266"/>
      <w:r>
        <w:t>18.26</w:t>
      </w:r>
      <w:r>
        <w:tab/>
        <w:t>CT aspects of proximity based services in 5GS Phase 2 [5G_ProSe_Ph2]</w:t>
      </w:r>
      <w:bookmarkEnd w:id="125"/>
    </w:p>
    <w:p w14:paraId="459E249D" w14:textId="77777777" w:rsidR="000F298B" w:rsidRDefault="000F298B" w:rsidP="000F298B">
      <w:pPr>
        <w:pStyle w:val="Heading3"/>
      </w:pPr>
      <w:bookmarkStart w:id="126" w:name="_Toc214317267"/>
      <w:r>
        <w:t>18.27</w:t>
      </w:r>
      <w:r>
        <w:tab/>
        <w:t>Support for 5WWC Phase 2 [5WWC_Ph2]</w:t>
      </w:r>
      <w:bookmarkEnd w:id="126"/>
    </w:p>
    <w:p w14:paraId="25C7CB81" w14:textId="77777777" w:rsidR="000F298B" w:rsidRDefault="000F298B" w:rsidP="000F298B">
      <w:pPr>
        <w:pStyle w:val="Heading3"/>
      </w:pPr>
      <w:bookmarkStart w:id="127" w:name="_Toc214317268"/>
      <w:r>
        <w:t>18.28</w:t>
      </w:r>
      <w:r>
        <w:tab/>
        <w:t>Enhancement of application detection event exposure [TEI18_ADEE]</w:t>
      </w:r>
      <w:bookmarkEnd w:id="127"/>
    </w:p>
    <w:p w14:paraId="57483F2A" w14:textId="77777777" w:rsidR="000F298B" w:rsidRDefault="000F298B" w:rsidP="000F298B">
      <w:pPr>
        <w:pStyle w:val="Heading3"/>
      </w:pPr>
      <w:bookmarkStart w:id="128" w:name="_Toc214317269"/>
      <w:r>
        <w:t>18.29</w:t>
      </w:r>
      <w:r>
        <w:tab/>
        <w:t>CT aspects of General Support of IPv6 Prefix Delegation in 5GS [TEI18_IPv6PD]</w:t>
      </w:r>
      <w:bookmarkEnd w:id="128"/>
    </w:p>
    <w:p w14:paraId="28383353" w14:textId="77777777" w:rsidR="000F298B" w:rsidRDefault="000F298B" w:rsidP="000F298B">
      <w:pPr>
        <w:pStyle w:val="Heading3"/>
      </w:pPr>
      <w:bookmarkStart w:id="129" w:name="_Toc214317270"/>
      <w:r>
        <w:t>18.30</w:t>
      </w:r>
      <w:r>
        <w:tab/>
        <w:t>CT aspects of 5G System with Satellite Backhaul [5GSATB]</w:t>
      </w:r>
      <w:bookmarkEnd w:id="129"/>
    </w:p>
    <w:p w14:paraId="4FFD149B" w14:textId="77777777" w:rsidR="000F298B" w:rsidRDefault="000F298B" w:rsidP="000F298B">
      <w:pPr>
        <w:pStyle w:val="Heading3"/>
      </w:pPr>
      <w:bookmarkStart w:id="130" w:name="_Toc214317271"/>
      <w:r>
        <w:t>18.31</w:t>
      </w:r>
      <w:r>
        <w:tab/>
        <w:t>Timing Resiliency and URLLC enhancements [TRS_URLLC]</w:t>
      </w:r>
      <w:bookmarkEnd w:id="130"/>
    </w:p>
    <w:p w14:paraId="6256CA38" w14:textId="77777777" w:rsidR="000F298B" w:rsidRDefault="000F298B" w:rsidP="000F298B">
      <w:pPr>
        <w:pStyle w:val="Heading3"/>
      </w:pPr>
      <w:bookmarkStart w:id="131" w:name="_Toc214317272"/>
      <w:r>
        <w:t>18.32</w:t>
      </w:r>
      <w:r>
        <w:tab/>
        <w:t>Extensions to the TSC Framework to support DetNet [DetNet]</w:t>
      </w:r>
      <w:bookmarkEnd w:id="131"/>
    </w:p>
    <w:p w14:paraId="199EED3B" w14:textId="77777777" w:rsidR="000F298B" w:rsidRDefault="000F298B" w:rsidP="000F298B">
      <w:pPr>
        <w:pStyle w:val="Heading3"/>
      </w:pPr>
      <w:bookmarkStart w:id="132" w:name="_Toc214317273"/>
      <w:r>
        <w:t>18.33</w:t>
      </w:r>
      <w:r>
        <w:tab/>
        <w:t>CT aspects for Enabling Edge Applications Phase 2 [EDGEAPP_Ph2]</w:t>
      </w:r>
      <w:bookmarkEnd w:id="132"/>
    </w:p>
    <w:p w14:paraId="6ACFACD9" w14:textId="77777777" w:rsidR="000F298B" w:rsidRDefault="000F298B" w:rsidP="000F298B">
      <w:pPr>
        <w:pStyle w:val="Heading3"/>
      </w:pPr>
      <w:bookmarkStart w:id="133" w:name="_Toc214317274"/>
      <w:r>
        <w:t>18.34</w:t>
      </w:r>
      <w:r>
        <w:tab/>
        <w:t>Rel-18 enhancements of session management policy control [SMPC18]</w:t>
      </w:r>
      <w:bookmarkEnd w:id="133"/>
    </w:p>
    <w:p w14:paraId="3D2C2CE7" w14:textId="77777777" w:rsidR="000F298B" w:rsidRDefault="000F298B" w:rsidP="000F298B">
      <w:pPr>
        <w:pStyle w:val="Heading3"/>
      </w:pPr>
      <w:bookmarkStart w:id="134" w:name="_Toc214317275"/>
      <w:r>
        <w:t>18.35</w:t>
      </w:r>
      <w:r>
        <w:tab/>
        <w:t>CT aspects of 5G System Enabler for Service Function Chaining [SFC]</w:t>
      </w:r>
      <w:bookmarkEnd w:id="134"/>
    </w:p>
    <w:p w14:paraId="005EFE17" w14:textId="77777777" w:rsidR="000F298B" w:rsidRDefault="000F298B" w:rsidP="000F298B">
      <w:pPr>
        <w:pStyle w:val="Heading3"/>
      </w:pPr>
      <w:bookmarkStart w:id="135" w:name="_Toc214317276"/>
      <w:r>
        <w:t>18.36</w:t>
      </w:r>
      <w:r>
        <w:tab/>
        <w:t>Enhancement of Network Automation Enablers [eNetAE]</w:t>
      </w:r>
      <w:bookmarkEnd w:id="135"/>
    </w:p>
    <w:p w14:paraId="446FB2DF" w14:textId="77777777" w:rsidR="000F298B" w:rsidRDefault="000F298B" w:rsidP="000F298B">
      <w:pPr>
        <w:pStyle w:val="Heading3"/>
      </w:pPr>
      <w:bookmarkStart w:id="136" w:name="_Toc214317277"/>
      <w:r>
        <w:t>18.37</w:t>
      </w:r>
      <w:r>
        <w:tab/>
        <w:t>CT aspects of enhancement of 5G UE Policy [eUEPO]</w:t>
      </w:r>
      <w:bookmarkEnd w:id="136"/>
    </w:p>
    <w:p w14:paraId="57ACE453" w14:textId="77777777" w:rsidR="000F298B" w:rsidRDefault="000F298B" w:rsidP="000F298B">
      <w:pPr>
        <w:pStyle w:val="Heading3"/>
      </w:pPr>
      <w:bookmarkStart w:id="137" w:name="_Toc214317278"/>
      <w:r>
        <w:t>18.38</w:t>
      </w:r>
      <w:r>
        <w:tab/>
        <w:t>CT aspect of Seamless UE context recovery [SUECR]</w:t>
      </w:r>
      <w:bookmarkEnd w:id="137"/>
    </w:p>
    <w:p w14:paraId="4E1CEA7C" w14:textId="77777777" w:rsidR="000F298B" w:rsidRDefault="000F298B" w:rsidP="000F298B">
      <w:pPr>
        <w:pStyle w:val="Heading3"/>
      </w:pPr>
      <w:bookmarkStart w:id="138" w:name="_Toc214317279"/>
      <w:r>
        <w:t>18.39</w:t>
      </w:r>
      <w:r>
        <w:tab/>
        <w:t>Secondary DN authentication and authorization in EPC IWK cases [TEI18_SDNAEPC]</w:t>
      </w:r>
      <w:bookmarkEnd w:id="138"/>
    </w:p>
    <w:p w14:paraId="6388E474" w14:textId="77777777" w:rsidR="000F298B" w:rsidRDefault="000F298B" w:rsidP="000F298B">
      <w:pPr>
        <w:pStyle w:val="Heading3"/>
      </w:pPr>
      <w:bookmarkStart w:id="139" w:name="_Toc214317280"/>
      <w:r>
        <w:t>18.40</w:t>
      </w:r>
      <w:r>
        <w:tab/>
        <w:t>CT aspects of enhancement to the 5GC location services - phase 3 [5G_eLCS_Ph3]</w:t>
      </w:r>
      <w:bookmarkEnd w:id="139"/>
    </w:p>
    <w:p w14:paraId="4825DAAB" w14:textId="77777777" w:rsidR="000F298B" w:rsidRDefault="000F298B" w:rsidP="000F298B">
      <w:pPr>
        <w:pStyle w:val="Heading3"/>
      </w:pPr>
      <w:bookmarkStart w:id="140" w:name="_Toc214317281"/>
      <w:r>
        <w:lastRenderedPageBreak/>
        <w:t>18.41</w:t>
      </w:r>
      <w:r>
        <w:tab/>
        <w:t>CT aspects of Enhanced support of Non-Public Networks Phase 2 [eNPN_Ph2]</w:t>
      </w:r>
      <w:bookmarkEnd w:id="140"/>
    </w:p>
    <w:p w14:paraId="6E5290F0" w14:textId="77777777" w:rsidR="000F298B" w:rsidRDefault="000F298B" w:rsidP="000F298B">
      <w:pPr>
        <w:pStyle w:val="Heading3"/>
      </w:pPr>
      <w:bookmarkStart w:id="141" w:name="_Toc214317282"/>
      <w:r>
        <w:t>18.42</w:t>
      </w:r>
      <w:r>
        <w:tab/>
        <w:t>CT aspects of SEAL data delivery enabler for vertical applications [SEALDD]</w:t>
      </w:r>
      <w:bookmarkEnd w:id="141"/>
    </w:p>
    <w:p w14:paraId="42AA24F9" w14:textId="77777777" w:rsidR="000F298B" w:rsidRDefault="000F298B" w:rsidP="000F298B">
      <w:pPr>
        <w:pStyle w:val="Heading3"/>
      </w:pPr>
      <w:bookmarkStart w:id="142" w:name="_Toc214317283"/>
      <w:r>
        <w:t>18.43</w:t>
      </w:r>
      <w:r>
        <w:tab/>
        <w:t>Enhanced Service Enabler Architecture Layer for Verticals Phase 3 [SEAL_Ph3]</w:t>
      </w:r>
      <w:bookmarkEnd w:id="142"/>
    </w:p>
    <w:p w14:paraId="3F0837A9" w14:textId="77777777" w:rsidR="000F298B" w:rsidRDefault="000F298B" w:rsidP="000F298B">
      <w:pPr>
        <w:pStyle w:val="Heading3"/>
      </w:pPr>
      <w:bookmarkStart w:id="143" w:name="_Toc214317284"/>
      <w:r>
        <w:t>18.44</w:t>
      </w:r>
      <w:r>
        <w:tab/>
        <w:t>T Aspects of Application Layer Support for Uncrewed Aerial Systems (UAS), Phase 2 [UASAPP_Ph2]</w:t>
      </w:r>
      <w:bookmarkEnd w:id="143"/>
    </w:p>
    <w:p w14:paraId="399398C3" w14:textId="77777777" w:rsidR="000F298B" w:rsidRDefault="000F298B" w:rsidP="000F298B">
      <w:pPr>
        <w:pStyle w:val="Heading3"/>
      </w:pPr>
      <w:bookmarkStart w:id="144" w:name="_Toc214317285"/>
      <w:r>
        <w:t>18.45</w:t>
      </w:r>
      <w:r>
        <w:tab/>
        <w:t>CT Aspects of 5GC architecture for satellite networks, Phase 2 [5GSAT_Ph2]</w:t>
      </w:r>
      <w:bookmarkEnd w:id="144"/>
    </w:p>
    <w:p w14:paraId="4C91C2BE" w14:textId="77777777" w:rsidR="000F298B" w:rsidRDefault="000F298B" w:rsidP="000F298B">
      <w:pPr>
        <w:pStyle w:val="Heading3"/>
      </w:pPr>
      <w:bookmarkStart w:id="145" w:name="_Toc214317286"/>
      <w:r>
        <w:t>18.46</w:t>
      </w:r>
      <w:r>
        <w:tab/>
        <w:t>CT Aspects of Uncrewed Aerial Systems (UAS), Phase 2 [UAS_Ph2]</w:t>
      </w:r>
      <w:bookmarkEnd w:id="145"/>
    </w:p>
    <w:p w14:paraId="1738673B" w14:textId="77777777" w:rsidR="000F298B" w:rsidRDefault="000F298B" w:rsidP="000F298B">
      <w:pPr>
        <w:pStyle w:val="Heading3"/>
      </w:pPr>
      <w:bookmarkStart w:id="146" w:name="_Toc214317287"/>
      <w:r>
        <w:t>18.47</w:t>
      </w:r>
      <w:r>
        <w:tab/>
        <w:t>CT aspects of Ranging_SL [Ranging_SL]</w:t>
      </w:r>
      <w:bookmarkEnd w:id="146"/>
    </w:p>
    <w:p w14:paraId="5F95DD80" w14:textId="77777777" w:rsidR="000F298B" w:rsidRDefault="000F298B" w:rsidP="000F298B">
      <w:pPr>
        <w:pStyle w:val="Heading3"/>
      </w:pPr>
      <w:bookmarkStart w:id="147" w:name="_Toc214317288"/>
      <w:r>
        <w:t>18.48</w:t>
      </w:r>
      <w:r>
        <w:tab/>
        <w:t>CT aspects of 5GFLS [5GFLS]</w:t>
      </w:r>
      <w:bookmarkEnd w:id="147"/>
    </w:p>
    <w:p w14:paraId="4DFC2308" w14:textId="77777777" w:rsidR="000F298B" w:rsidRDefault="000F298B" w:rsidP="000F298B">
      <w:pPr>
        <w:pStyle w:val="Heading3"/>
      </w:pPr>
      <w:bookmarkStart w:id="148" w:name="_Toc214317289"/>
      <w:r>
        <w:t>18.49</w:t>
      </w:r>
      <w:r>
        <w:tab/>
        <w:t>CT aspects of MCGWUE [MCGWUE]</w:t>
      </w:r>
      <w:bookmarkEnd w:id="148"/>
    </w:p>
    <w:p w14:paraId="032504B3" w14:textId="77777777" w:rsidR="000F298B" w:rsidRDefault="000F298B" w:rsidP="000F298B">
      <w:pPr>
        <w:pStyle w:val="Heading3"/>
      </w:pPr>
      <w:bookmarkStart w:id="149" w:name="_Toc214317290"/>
      <w:r>
        <w:t>18.50</w:t>
      </w:r>
      <w:r>
        <w:tab/>
        <w:t>GBA_U Based APIs [GBA_U_APIs]</w:t>
      </w:r>
      <w:bookmarkEnd w:id="149"/>
    </w:p>
    <w:p w14:paraId="1F836B9B" w14:textId="77777777" w:rsidR="000F298B" w:rsidRDefault="000F298B" w:rsidP="000F298B">
      <w:pPr>
        <w:pStyle w:val="Heading3"/>
      </w:pPr>
      <w:bookmarkStart w:id="150" w:name="_Toc214317291"/>
      <w:r>
        <w:t>18.51</w:t>
      </w:r>
      <w:r>
        <w:tab/>
        <w:t>CT aspects of AIML [AIMLsys]</w:t>
      </w:r>
      <w:bookmarkEnd w:id="150"/>
    </w:p>
    <w:p w14:paraId="6A70B4B1" w14:textId="77777777" w:rsidR="000F298B" w:rsidRDefault="000F298B" w:rsidP="000F298B">
      <w:pPr>
        <w:pStyle w:val="Heading3"/>
      </w:pPr>
      <w:bookmarkStart w:id="151" w:name="_Toc214317292"/>
      <w:r>
        <w:t>18.52</w:t>
      </w:r>
      <w:r>
        <w:tab/>
        <w:t>CT aspects of NG_RTC [NG_RTC]</w:t>
      </w:r>
      <w:bookmarkEnd w:id="151"/>
    </w:p>
    <w:p w14:paraId="12EBB1F9" w14:textId="66BBEB52" w:rsidR="000F298B" w:rsidRDefault="000F298B" w:rsidP="000F298B">
      <w:pPr>
        <w:rPr>
          <w:rFonts w:ascii="Arial" w:hAnsi="Arial" w:cs="Arial"/>
          <w:b/>
          <w:sz w:val="24"/>
        </w:rPr>
      </w:pPr>
      <w:r>
        <w:rPr>
          <w:rFonts w:ascii="Arial" w:hAnsi="Arial" w:cs="Arial"/>
          <w:b/>
          <w:color w:val="0000FF"/>
          <w:sz w:val="24"/>
        </w:rPr>
        <w:t>C6-250450</w:t>
      </w:r>
      <w:r>
        <w:rPr>
          <w:rFonts w:ascii="Arial" w:hAnsi="Arial" w:cs="Arial"/>
          <w:b/>
          <w:color w:val="0000FF"/>
          <w:sz w:val="24"/>
        </w:rPr>
        <w:tab/>
      </w:r>
      <w:r>
        <w:rPr>
          <w:rFonts w:ascii="Arial" w:hAnsi="Arial" w:cs="Arial"/>
          <w:b/>
          <w:sz w:val="24"/>
        </w:rPr>
        <w:t>Update EF of IMS Data Channel Indication</w:t>
      </w:r>
    </w:p>
    <w:p w14:paraId="1F90135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r>
        <w:rPr>
          <w:i/>
        </w:rPr>
        <w:tab/>
        <w:t xml:space="preserve">  CR-0145  Cat: B (Rel-18)</w:t>
      </w:r>
      <w:r>
        <w:rPr>
          <w:i/>
        </w:rPr>
        <w:br/>
      </w:r>
      <w:r>
        <w:rPr>
          <w:i/>
        </w:rPr>
        <w:br/>
      </w:r>
      <w:r>
        <w:rPr>
          <w:i/>
        </w:rPr>
        <w:tab/>
      </w:r>
      <w:r>
        <w:rPr>
          <w:i/>
        </w:rPr>
        <w:tab/>
      </w:r>
      <w:r>
        <w:rPr>
          <w:i/>
        </w:rPr>
        <w:tab/>
      </w:r>
      <w:r>
        <w:rPr>
          <w:i/>
        </w:rPr>
        <w:tab/>
      </w:r>
      <w:r>
        <w:rPr>
          <w:i/>
        </w:rPr>
        <w:tab/>
        <w:t>Source: China Mobile</w:t>
      </w:r>
    </w:p>
    <w:p w14:paraId="17CCCE7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C6-250472</w:t>
      </w:r>
      <w:r>
        <w:rPr>
          <w:color w:val="993300"/>
          <w:u w:val="single"/>
        </w:rPr>
        <w:t>.</w:t>
      </w:r>
    </w:p>
    <w:p w14:paraId="6E995D09" w14:textId="15FC58C7" w:rsidR="000F298B" w:rsidRDefault="000F298B" w:rsidP="000F298B">
      <w:pPr>
        <w:rPr>
          <w:rFonts w:ascii="Arial" w:hAnsi="Arial" w:cs="Arial"/>
          <w:b/>
          <w:sz w:val="24"/>
        </w:rPr>
      </w:pPr>
      <w:r>
        <w:rPr>
          <w:rFonts w:ascii="Arial" w:hAnsi="Arial" w:cs="Arial"/>
          <w:b/>
          <w:color w:val="0000FF"/>
          <w:sz w:val="24"/>
        </w:rPr>
        <w:t>C6-250472</w:t>
      </w:r>
      <w:r>
        <w:rPr>
          <w:rFonts w:ascii="Arial" w:hAnsi="Arial" w:cs="Arial"/>
          <w:b/>
          <w:color w:val="0000FF"/>
          <w:sz w:val="24"/>
        </w:rPr>
        <w:tab/>
      </w:r>
      <w:r>
        <w:rPr>
          <w:rFonts w:ascii="Arial" w:hAnsi="Arial" w:cs="Arial"/>
          <w:b/>
          <w:sz w:val="24"/>
        </w:rPr>
        <w:t>Update EF of IMS Data Channel Indication</w:t>
      </w:r>
    </w:p>
    <w:p w14:paraId="0677D19B"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r>
        <w:rPr>
          <w:i/>
        </w:rPr>
        <w:tab/>
        <w:t xml:space="preserve">  CR-0145  rev 1 Cat: F (Rel-18)</w:t>
      </w:r>
      <w:r>
        <w:rPr>
          <w:i/>
        </w:rPr>
        <w:br/>
      </w:r>
      <w:r>
        <w:rPr>
          <w:i/>
        </w:rPr>
        <w:br/>
      </w:r>
      <w:r>
        <w:rPr>
          <w:i/>
        </w:rPr>
        <w:tab/>
      </w:r>
      <w:r>
        <w:rPr>
          <w:i/>
        </w:rPr>
        <w:tab/>
      </w:r>
      <w:r>
        <w:rPr>
          <w:i/>
        </w:rPr>
        <w:tab/>
      </w:r>
      <w:r>
        <w:rPr>
          <w:i/>
        </w:rPr>
        <w:tab/>
      </w:r>
      <w:r>
        <w:rPr>
          <w:i/>
        </w:rPr>
        <w:tab/>
        <w:t>Source: China Mobile</w:t>
      </w:r>
    </w:p>
    <w:p w14:paraId="42BAFA3B" w14:textId="77777777" w:rsidR="000F298B" w:rsidRDefault="000F298B" w:rsidP="000F298B">
      <w:pPr>
        <w:rPr>
          <w:color w:val="808080"/>
        </w:rPr>
      </w:pPr>
      <w:r>
        <w:rPr>
          <w:color w:val="808080"/>
        </w:rPr>
        <w:t>(Replaces C6-250450)</w:t>
      </w:r>
    </w:p>
    <w:p w14:paraId="398819C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EBD32" w14:textId="07B395A2" w:rsidR="000F298B" w:rsidRDefault="000F298B" w:rsidP="000F298B">
      <w:pPr>
        <w:rPr>
          <w:rFonts w:ascii="Arial" w:hAnsi="Arial" w:cs="Arial"/>
          <w:b/>
          <w:sz w:val="24"/>
        </w:rPr>
      </w:pPr>
      <w:r>
        <w:rPr>
          <w:rFonts w:ascii="Arial" w:hAnsi="Arial" w:cs="Arial"/>
          <w:b/>
          <w:color w:val="0000FF"/>
          <w:sz w:val="24"/>
        </w:rPr>
        <w:t>C6-250504</w:t>
      </w:r>
      <w:r>
        <w:rPr>
          <w:rFonts w:ascii="Arial" w:hAnsi="Arial" w:cs="Arial"/>
          <w:b/>
          <w:color w:val="0000FF"/>
          <w:sz w:val="24"/>
        </w:rPr>
        <w:tab/>
      </w:r>
      <w:r>
        <w:rPr>
          <w:rFonts w:ascii="Arial" w:hAnsi="Arial" w:cs="Arial"/>
          <w:b/>
          <w:sz w:val="24"/>
        </w:rPr>
        <w:t>Update EF of IMS Data Channel Indication</w:t>
      </w:r>
    </w:p>
    <w:p w14:paraId="5C3F3244"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r>
        <w:rPr>
          <w:i/>
        </w:rPr>
        <w:tab/>
        <w:t xml:space="preserve">  CR-0146  Cat: A (Rel-18)</w:t>
      </w:r>
      <w:r>
        <w:rPr>
          <w:i/>
        </w:rPr>
        <w:br/>
      </w:r>
      <w:r>
        <w:rPr>
          <w:i/>
        </w:rPr>
        <w:br/>
      </w:r>
      <w:r>
        <w:rPr>
          <w:i/>
        </w:rPr>
        <w:tab/>
      </w:r>
      <w:r>
        <w:rPr>
          <w:i/>
        </w:rPr>
        <w:tab/>
      </w:r>
      <w:r>
        <w:rPr>
          <w:i/>
        </w:rPr>
        <w:tab/>
      </w:r>
      <w:r>
        <w:rPr>
          <w:i/>
        </w:rPr>
        <w:tab/>
      </w:r>
      <w:r>
        <w:rPr>
          <w:i/>
        </w:rPr>
        <w:tab/>
        <w:t>Source: China Mobile</w:t>
      </w:r>
    </w:p>
    <w:p w14:paraId="54AC24D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C6-250505, C6-250506</w:t>
      </w:r>
      <w:r>
        <w:rPr>
          <w:color w:val="993300"/>
          <w:u w:val="single"/>
        </w:rPr>
        <w:t>.</w:t>
      </w:r>
    </w:p>
    <w:p w14:paraId="41B08B29" w14:textId="2CC960A5" w:rsidR="000F298B" w:rsidRDefault="000F298B" w:rsidP="000F298B">
      <w:pPr>
        <w:rPr>
          <w:rFonts w:ascii="Arial" w:hAnsi="Arial" w:cs="Arial"/>
          <w:b/>
          <w:sz w:val="24"/>
        </w:rPr>
      </w:pPr>
      <w:r>
        <w:rPr>
          <w:rFonts w:ascii="Arial" w:hAnsi="Arial" w:cs="Arial"/>
          <w:b/>
          <w:color w:val="0000FF"/>
          <w:sz w:val="24"/>
        </w:rPr>
        <w:t>C6-250505</w:t>
      </w:r>
      <w:r>
        <w:rPr>
          <w:rFonts w:ascii="Arial" w:hAnsi="Arial" w:cs="Arial"/>
          <w:b/>
          <w:color w:val="0000FF"/>
          <w:sz w:val="24"/>
        </w:rPr>
        <w:tab/>
      </w:r>
      <w:r>
        <w:rPr>
          <w:rFonts w:ascii="Arial" w:hAnsi="Arial" w:cs="Arial"/>
          <w:b/>
          <w:sz w:val="24"/>
        </w:rPr>
        <w:t>Update EF of IMS Data Channel Indication</w:t>
      </w:r>
    </w:p>
    <w:p w14:paraId="4866F1E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r>
        <w:rPr>
          <w:i/>
        </w:rPr>
        <w:tab/>
        <w:t xml:space="preserve">  CR-0146  rev 1 Cat: B (Rel-18)</w:t>
      </w:r>
      <w:r>
        <w:rPr>
          <w:i/>
        </w:rPr>
        <w:br/>
      </w:r>
      <w:r>
        <w:rPr>
          <w:i/>
        </w:rPr>
        <w:br/>
      </w:r>
      <w:r>
        <w:rPr>
          <w:i/>
        </w:rPr>
        <w:tab/>
      </w:r>
      <w:r>
        <w:rPr>
          <w:i/>
        </w:rPr>
        <w:tab/>
      </w:r>
      <w:r>
        <w:rPr>
          <w:i/>
        </w:rPr>
        <w:tab/>
      </w:r>
      <w:r>
        <w:rPr>
          <w:i/>
        </w:rPr>
        <w:tab/>
      </w:r>
      <w:r>
        <w:rPr>
          <w:i/>
        </w:rPr>
        <w:tab/>
        <w:t>Source: China Mobile</w:t>
      </w:r>
    </w:p>
    <w:p w14:paraId="42C65256" w14:textId="77777777" w:rsidR="000F298B" w:rsidRDefault="000F298B" w:rsidP="000F298B">
      <w:pPr>
        <w:rPr>
          <w:color w:val="808080"/>
        </w:rPr>
      </w:pPr>
      <w:r>
        <w:rPr>
          <w:color w:val="808080"/>
        </w:rPr>
        <w:t>(Replaces C6-250504)</w:t>
      </w:r>
    </w:p>
    <w:p w14:paraId="4467F1A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411D9" w14:textId="6595912C" w:rsidR="000F298B" w:rsidRDefault="000F298B" w:rsidP="000F298B">
      <w:pPr>
        <w:rPr>
          <w:rFonts w:ascii="Arial" w:hAnsi="Arial" w:cs="Arial"/>
          <w:b/>
          <w:sz w:val="24"/>
        </w:rPr>
      </w:pPr>
      <w:r>
        <w:rPr>
          <w:rFonts w:ascii="Arial" w:hAnsi="Arial" w:cs="Arial"/>
          <w:b/>
          <w:color w:val="0000FF"/>
          <w:sz w:val="24"/>
        </w:rPr>
        <w:t>C6-250506</w:t>
      </w:r>
      <w:r>
        <w:rPr>
          <w:rFonts w:ascii="Arial" w:hAnsi="Arial" w:cs="Arial"/>
          <w:b/>
          <w:color w:val="0000FF"/>
          <w:sz w:val="24"/>
        </w:rPr>
        <w:tab/>
      </w:r>
      <w:r>
        <w:rPr>
          <w:rFonts w:ascii="Arial" w:hAnsi="Arial" w:cs="Arial"/>
          <w:b/>
          <w:sz w:val="24"/>
        </w:rPr>
        <w:t>Update EF of IMS Data Channel Indication</w:t>
      </w:r>
    </w:p>
    <w:p w14:paraId="0BFC15FF"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r>
        <w:rPr>
          <w:i/>
        </w:rPr>
        <w:tab/>
        <w:t xml:space="preserve">  CR-0146  rev 2 Cat: B (Rel-18)</w:t>
      </w:r>
      <w:r>
        <w:rPr>
          <w:i/>
        </w:rPr>
        <w:br/>
      </w:r>
      <w:r>
        <w:rPr>
          <w:i/>
        </w:rPr>
        <w:br/>
      </w:r>
      <w:r>
        <w:rPr>
          <w:i/>
        </w:rPr>
        <w:tab/>
      </w:r>
      <w:r>
        <w:rPr>
          <w:i/>
        </w:rPr>
        <w:tab/>
      </w:r>
      <w:r>
        <w:rPr>
          <w:i/>
        </w:rPr>
        <w:tab/>
      </w:r>
      <w:r>
        <w:rPr>
          <w:i/>
        </w:rPr>
        <w:tab/>
      </w:r>
      <w:r>
        <w:rPr>
          <w:i/>
        </w:rPr>
        <w:tab/>
        <w:t>Source: China Mobile</w:t>
      </w:r>
    </w:p>
    <w:p w14:paraId="3DF863D5" w14:textId="77777777" w:rsidR="000F298B" w:rsidRDefault="000F298B" w:rsidP="000F298B">
      <w:pPr>
        <w:rPr>
          <w:color w:val="808080"/>
        </w:rPr>
      </w:pPr>
      <w:r>
        <w:rPr>
          <w:color w:val="808080"/>
        </w:rPr>
        <w:t>(Replaces C6-250504)</w:t>
      </w:r>
    </w:p>
    <w:p w14:paraId="15F0849C"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BFC9B" w14:textId="77777777" w:rsidR="000F298B" w:rsidRDefault="000F298B" w:rsidP="000F298B">
      <w:pPr>
        <w:pStyle w:val="Heading3"/>
      </w:pPr>
      <w:bookmarkStart w:id="152" w:name="_Toc214317293"/>
      <w:r>
        <w:lastRenderedPageBreak/>
        <w:t>18.53</w:t>
      </w:r>
      <w:r>
        <w:tab/>
        <w:t>CT aspects of 5G AM Policy  [AMP]</w:t>
      </w:r>
      <w:bookmarkEnd w:id="152"/>
    </w:p>
    <w:p w14:paraId="1AB11BAA" w14:textId="77777777" w:rsidR="000F298B" w:rsidRDefault="000F298B" w:rsidP="000F298B">
      <w:pPr>
        <w:pStyle w:val="Heading3"/>
      </w:pPr>
      <w:bookmarkStart w:id="153" w:name="_Toc214317294"/>
      <w:r>
        <w:t>18.54</w:t>
      </w:r>
      <w:r>
        <w:tab/>
        <w:t>CT aspects on Dynamically Changing AM Policies in the 5GC Phase 2 [TEI18_DCAMP_Ph2]</w:t>
      </w:r>
      <w:bookmarkEnd w:id="153"/>
    </w:p>
    <w:p w14:paraId="7E0F766C" w14:textId="77777777" w:rsidR="000F298B" w:rsidRDefault="000F298B" w:rsidP="000F298B">
      <w:pPr>
        <w:pStyle w:val="Heading3"/>
      </w:pPr>
      <w:bookmarkStart w:id="154" w:name="_Toc214317295"/>
      <w:r>
        <w:t>18.55</w:t>
      </w:r>
      <w:r>
        <w:tab/>
        <w:t>CT aspects of MPS_WLAN [MPS_WLAN]</w:t>
      </w:r>
      <w:bookmarkEnd w:id="154"/>
    </w:p>
    <w:p w14:paraId="36CB40AE" w14:textId="77777777" w:rsidR="000F298B" w:rsidRDefault="000F298B" w:rsidP="000F298B">
      <w:pPr>
        <w:pStyle w:val="Heading3"/>
      </w:pPr>
      <w:bookmarkStart w:id="155" w:name="_Toc214317296"/>
      <w:r>
        <w:t>18.56</w:t>
      </w:r>
      <w:r>
        <w:tab/>
        <w:t>CT aspects of ADAES [ADAES]</w:t>
      </w:r>
      <w:bookmarkEnd w:id="155"/>
    </w:p>
    <w:p w14:paraId="1383B9E8" w14:textId="77777777" w:rsidR="000F298B" w:rsidRDefault="000F298B" w:rsidP="000F298B">
      <w:pPr>
        <w:pStyle w:val="Heading3"/>
      </w:pPr>
      <w:bookmarkStart w:id="156" w:name="_Toc214317297"/>
      <w:r>
        <w:t>18.57</w:t>
      </w:r>
      <w:r>
        <w:tab/>
        <w:t>CT aspects of  MSGin5G Service Ph2 [5GMARCH_Ph2]</w:t>
      </w:r>
      <w:bookmarkEnd w:id="156"/>
    </w:p>
    <w:p w14:paraId="2094BA55" w14:textId="77777777" w:rsidR="000F298B" w:rsidRDefault="000F298B" w:rsidP="000F298B">
      <w:pPr>
        <w:pStyle w:val="Heading3"/>
      </w:pPr>
      <w:bookmarkStart w:id="157" w:name="_Toc214317298"/>
      <w:r>
        <w:t>18.58</w:t>
      </w:r>
      <w:r>
        <w:tab/>
        <w:t>CT aspects of VMR [VMR]</w:t>
      </w:r>
      <w:bookmarkEnd w:id="157"/>
    </w:p>
    <w:p w14:paraId="62F34483" w14:textId="77777777" w:rsidR="000F298B" w:rsidRDefault="000F298B" w:rsidP="000F298B">
      <w:pPr>
        <w:pStyle w:val="Heading3"/>
      </w:pPr>
      <w:bookmarkStart w:id="158" w:name="_Toc214317299"/>
      <w:r>
        <w:t>18.59</w:t>
      </w:r>
      <w:r>
        <w:tab/>
        <w:t>Enhancements on Service-based support for SMS in 5GC [eSMS_SBI]</w:t>
      </w:r>
      <w:bookmarkEnd w:id="158"/>
    </w:p>
    <w:p w14:paraId="51431F65" w14:textId="77777777" w:rsidR="000F298B" w:rsidRDefault="000F298B" w:rsidP="000F298B">
      <w:pPr>
        <w:pStyle w:val="Heading3"/>
      </w:pPr>
      <w:bookmarkStart w:id="159" w:name="_Toc214317300"/>
      <w:r>
        <w:t>18.60</w:t>
      </w:r>
      <w:r>
        <w:tab/>
        <w:t>CT aspects of eNA_Ph3 [eNA_Ph3]</w:t>
      </w:r>
      <w:bookmarkEnd w:id="159"/>
    </w:p>
    <w:p w14:paraId="1A7A9CDD" w14:textId="77777777" w:rsidR="000F298B" w:rsidRDefault="000F298B" w:rsidP="000F298B">
      <w:pPr>
        <w:pStyle w:val="Heading3"/>
      </w:pPr>
      <w:bookmarkStart w:id="160" w:name="_Toc214317301"/>
      <w:r>
        <w:t>18.61</w:t>
      </w:r>
      <w:r>
        <w:tab/>
        <w:t>CT aspects of PIN [PIN]</w:t>
      </w:r>
      <w:bookmarkEnd w:id="160"/>
    </w:p>
    <w:p w14:paraId="7B81D0CB" w14:textId="77777777" w:rsidR="000F298B" w:rsidRDefault="000F298B" w:rsidP="000F298B">
      <w:pPr>
        <w:pStyle w:val="Heading3"/>
      </w:pPr>
      <w:bookmarkStart w:id="161" w:name="_Toc214317302"/>
      <w:r>
        <w:t>18.62</w:t>
      </w:r>
      <w:r>
        <w:tab/>
        <w:t>CT aspects of PINAPP [PINAPP]</w:t>
      </w:r>
      <w:bookmarkEnd w:id="161"/>
    </w:p>
    <w:p w14:paraId="69CE7C9C" w14:textId="77777777" w:rsidR="000F298B" w:rsidRDefault="000F298B" w:rsidP="000F298B">
      <w:pPr>
        <w:pStyle w:val="Heading3"/>
      </w:pPr>
      <w:bookmarkStart w:id="162" w:name="_Toc214317303"/>
      <w:r>
        <w:t>18.63</w:t>
      </w:r>
      <w:r>
        <w:tab/>
        <w:t>CT aspects of GMEC [GMEC]</w:t>
      </w:r>
      <w:bookmarkEnd w:id="162"/>
    </w:p>
    <w:p w14:paraId="650BCDA9" w14:textId="77777777" w:rsidR="000F298B" w:rsidRDefault="000F298B" w:rsidP="000F298B">
      <w:pPr>
        <w:pStyle w:val="Heading3"/>
      </w:pPr>
      <w:bookmarkStart w:id="163" w:name="_Toc214317304"/>
      <w:r>
        <w:t>18.64</w:t>
      </w:r>
      <w:r>
        <w:tab/>
        <w:t>CT aspects of 5MBS_Ph2 [5MBS_Ph2]</w:t>
      </w:r>
      <w:bookmarkEnd w:id="163"/>
    </w:p>
    <w:p w14:paraId="22F9F511" w14:textId="77777777" w:rsidR="000F298B" w:rsidRDefault="000F298B" w:rsidP="000F298B">
      <w:pPr>
        <w:pStyle w:val="Heading3"/>
      </w:pPr>
      <w:bookmarkStart w:id="164" w:name="_Toc214317305"/>
      <w:r>
        <w:t>18.65</w:t>
      </w:r>
      <w:r>
        <w:tab/>
        <w:t>CT aspects of Enhancement of Network Slicing Phase 3 [eNS_Ph3]</w:t>
      </w:r>
      <w:bookmarkEnd w:id="164"/>
    </w:p>
    <w:p w14:paraId="7E34B7F3" w14:textId="77777777" w:rsidR="000F298B" w:rsidRDefault="000F298B" w:rsidP="000F298B">
      <w:pPr>
        <w:pStyle w:val="Heading3"/>
      </w:pPr>
      <w:bookmarkStart w:id="165" w:name="_Toc214317306"/>
      <w:r>
        <w:t>18.66</w:t>
      </w:r>
      <w:r>
        <w:tab/>
        <w:t>CT aspects of XRM [XRM]</w:t>
      </w:r>
      <w:bookmarkEnd w:id="165"/>
    </w:p>
    <w:p w14:paraId="5B61E778" w14:textId="77777777" w:rsidR="000F298B" w:rsidRDefault="000F298B" w:rsidP="000F298B">
      <w:pPr>
        <w:pStyle w:val="Heading3"/>
      </w:pPr>
      <w:bookmarkStart w:id="166" w:name="_Toc214317307"/>
      <w:r>
        <w:t>18.67</w:t>
      </w:r>
      <w:r>
        <w:tab/>
        <w:t>CT aspects of ATSSS_Ph3 [ATSSS_Ph3]</w:t>
      </w:r>
      <w:bookmarkEnd w:id="166"/>
    </w:p>
    <w:p w14:paraId="6B663C54" w14:textId="77777777" w:rsidR="000F298B" w:rsidRDefault="000F298B" w:rsidP="000F298B">
      <w:pPr>
        <w:pStyle w:val="Heading3"/>
      </w:pPr>
      <w:bookmarkStart w:id="167" w:name="_Toc214317308"/>
      <w:r>
        <w:t>18.68</w:t>
      </w:r>
      <w:r>
        <w:tab/>
        <w:t>CT4 aspects of UPF enhancement for exposure and SBA [UPEAS]</w:t>
      </w:r>
      <w:bookmarkEnd w:id="167"/>
    </w:p>
    <w:p w14:paraId="4D6F0AE0" w14:textId="77777777" w:rsidR="000F298B" w:rsidRDefault="000F298B" w:rsidP="000F298B">
      <w:pPr>
        <w:pStyle w:val="Heading3"/>
      </w:pPr>
      <w:bookmarkStart w:id="168" w:name="_Toc214317309"/>
      <w:r>
        <w:t>18.69</w:t>
      </w:r>
      <w:r>
        <w:tab/>
        <w:t>UE pre-configuration for 5MBS [UEConfig5MBS]</w:t>
      </w:r>
      <w:bookmarkEnd w:id="168"/>
    </w:p>
    <w:p w14:paraId="1A7073A6" w14:textId="77777777" w:rsidR="000F298B" w:rsidRDefault="000F298B" w:rsidP="000F298B">
      <w:pPr>
        <w:pStyle w:val="Heading3"/>
      </w:pPr>
      <w:bookmarkStart w:id="169" w:name="_Toc214317310"/>
      <w:r>
        <w:t>18.70</w:t>
      </w:r>
      <w:r>
        <w:tab/>
        <w:t>CT aspects of enh4MCPTT [enh4MCPTT]</w:t>
      </w:r>
      <w:bookmarkEnd w:id="169"/>
    </w:p>
    <w:p w14:paraId="2083D471" w14:textId="77777777" w:rsidR="000F298B" w:rsidRDefault="000F298B" w:rsidP="000F298B">
      <w:pPr>
        <w:pStyle w:val="Heading3"/>
      </w:pPr>
      <w:bookmarkStart w:id="170" w:name="_Toc214317311"/>
      <w:r>
        <w:t>18.71</w:t>
      </w:r>
      <w:r>
        <w:tab/>
        <w:t>CT aspects of Slice-based PLMN Selection [PLMNsel_NS]</w:t>
      </w:r>
      <w:bookmarkEnd w:id="170"/>
    </w:p>
    <w:p w14:paraId="64775DE0" w14:textId="77777777" w:rsidR="000F298B" w:rsidRDefault="000F298B" w:rsidP="000F298B">
      <w:pPr>
        <w:pStyle w:val="Heading3"/>
      </w:pPr>
      <w:bookmarkStart w:id="171" w:name="_Toc214317312"/>
      <w:r>
        <w:t>18.72</w:t>
      </w:r>
      <w:r>
        <w:tab/>
        <w:t>Enhancement of Network Slicing UICC application for network slice-specific authentication and authorization [eNS_UICC]</w:t>
      </w:r>
      <w:bookmarkEnd w:id="171"/>
    </w:p>
    <w:p w14:paraId="4368B153" w14:textId="77777777" w:rsidR="000F298B" w:rsidRDefault="000F298B" w:rsidP="000F298B">
      <w:pPr>
        <w:pStyle w:val="Heading3"/>
      </w:pPr>
      <w:bookmarkStart w:id="172" w:name="_Toc214317313"/>
      <w:r>
        <w:t>18.73</w:t>
      </w:r>
      <w:r>
        <w:tab/>
        <w:t>CT aspects of MBS support for V2X services [TEI18_MBS4V2X]</w:t>
      </w:r>
      <w:bookmarkEnd w:id="172"/>
    </w:p>
    <w:p w14:paraId="7B68DC52" w14:textId="77777777" w:rsidR="000F298B" w:rsidRDefault="000F298B" w:rsidP="000F298B">
      <w:pPr>
        <w:pStyle w:val="Heading3"/>
      </w:pPr>
      <w:bookmarkStart w:id="173" w:name="_Toc214317314"/>
      <w:r>
        <w:lastRenderedPageBreak/>
        <w:t>18.74</w:t>
      </w:r>
      <w:r>
        <w:tab/>
        <w:t>CT aspects on Spending Limits for AM and UE Policies in the 5GC [TEI18_SLAMUP]</w:t>
      </w:r>
      <w:bookmarkEnd w:id="173"/>
    </w:p>
    <w:p w14:paraId="27DC6451" w14:textId="77777777" w:rsidR="000F298B" w:rsidRDefault="000F298B" w:rsidP="000F298B">
      <w:pPr>
        <w:pStyle w:val="Heading3"/>
      </w:pPr>
      <w:bookmarkStart w:id="174" w:name="_Toc214317315"/>
      <w:r>
        <w:t>18.75</w:t>
      </w:r>
      <w:r>
        <w:tab/>
        <w:t>CT aspects on Spending Limits for AM and UE Policies in the 5GC [HN_Auth]</w:t>
      </w:r>
      <w:bookmarkEnd w:id="174"/>
    </w:p>
    <w:p w14:paraId="423F0CED" w14:textId="77777777" w:rsidR="000F298B" w:rsidRDefault="000F298B" w:rsidP="000F298B">
      <w:pPr>
        <w:pStyle w:val="Heading3"/>
      </w:pPr>
      <w:bookmarkStart w:id="175" w:name="_Toc214317316"/>
      <w:r>
        <w:t>18.76</w:t>
      </w:r>
      <w:r>
        <w:tab/>
        <w:t>CT aspects of Mission Critical ad hoc group Communications [MC_AHGC]</w:t>
      </w:r>
      <w:bookmarkEnd w:id="175"/>
    </w:p>
    <w:p w14:paraId="2C99A19C" w14:textId="77777777" w:rsidR="000F298B" w:rsidRDefault="000F298B" w:rsidP="000F298B">
      <w:pPr>
        <w:pStyle w:val="Heading3"/>
      </w:pPr>
      <w:bookmarkStart w:id="176" w:name="_Toc214317317"/>
      <w:r>
        <w:t>18.77</w:t>
      </w:r>
      <w:r>
        <w:tab/>
        <w:t>NRF API enhancements to avoid signalling and storing of redundant data [NRFe]</w:t>
      </w:r>
      <w:bookmarkEnd w:id="176"/>
    </w:p>
    <w:p w14:paraId="67FA4768" w14:textId="77777777" w:rsidR="000F298B" w:rsidRDefault="000F298B" w:rsidP="000F298B">
      <w:pPr>
        <w:pStyle w:val="Heading3"/>
      </w:pPr>
      <w:bookmarkStart w:id="177" w:name="_Toc214317318"/>
      <w:r>
        <w:t>18.78</w:t>
      </w:r>
      <w:r>
        <w:tab/>
        <w:t>Network Slice Capability Exposure for Application Layer Enablement [NSCALE]</w:t>
      </w:r>
      <w:bookmarkEnd w:id="177"/>
    </w:p>
    <w:p w14:paraId="1191C3E9" w14:textId="77777777" w:rsidR="000F298B" w:rsidRDefault="000F298B" w:rsidP="000F298B">
      <w:pPr>
        <w:pStyle w:val="Heading3"/>
      </w:pPr>
      <w:bookmarkStart w:id="178" w:name="_Toc214317319"/>
      <w:r>
        <w:t>18.79</w:t>
      </w:r>
      <w:r>
        <w:tab/>
        <w:t>Application enablement aspects for subscriber-aware northbound API access [SNAAPP]</w:t>
      </w:r>
      <w:bookmarkEnd w:id="178"/>
    </w:p>
    <w:p w14:paraId="70E4E752" w14:textId="77777777" w:rsidR="000F298B" w:rsidRDefault="000F298B" w:rsidP="000F298B">
      <w:pPr>
        <w:pStyle w:val="Heading3"/>
      </w:pPr>
      <w:bookmarkStart w:id="179" w:name="_Toc214317320"/>
      <w:r>
        <w:t>18.80</w:t>
      </w:r>
      <w:r>
        <w:tab/>
        <w:t>IVAS_Codec [IVAS_Codec]</w:t>
      </w:r>
      <w:bookmarkEnd w:id="179"/>
    </w:p>
    <w:p w14:paraId="2E2C753A" w14:textId="77777777" w:rsidR="000F298B" w:rsidRDefault="000F298B" w:rsidP="000F298B">
      <w:pPr>
        <w:pStyle w:val="Heading3"/>
      </w:pPr>
      <w:bookmarkStart w:id="180" w:name="_Toc214317321"/>
      <w:r>
        <w:t>18.81</w:t>
      </w:r>
      <w:r>
        <w:tab/>
        <w:t>Update of conformance test specifications to Rel-18 [UEConTest_R18]</w:t>
      </w:r>
      <w:bookmarkEnd w:id="180"/>
    </w:p>
    <w:p w14:paraId="34193852" w14:textId="0251E09F" w:rsidR="000F298B" w:rsidRDefault="000F298B" w:rsidP="000F298B">
      <w:pPr>
        <w:rPr>
          <w:rFonts w:ascii="Arial" w:hAnsi="Arial" w:cs="Arial"/>
          <w:b/>
          <w:sz w:val="24"/>
        </w:rPr>
      </w:pPr>
      <w:r>
        <w:rPr>
          <w:rFonts w:ascii="Arial" w:hAnsi="Arial" w:cs="Arial"/>
          <w:b/>
          <w:color w:val="0000FF"/>
          <w:sz w:val="24"/>
        </w:rPr>
        <w:t>C6-250431</w:t>
      </w:r>
      <w:r>
        <w:rPr>
          <w:rFonts w:ascii="Arial" w:hAnsi="Arial" w:cs="Arial"/>
          <w:b/>
          <w:color w:val="0000FF"/>
          <w:sz w:val="24"/>
        </w:rPr>
        <w:tab/>
      </w:r>
      <w:r>
        <w:rPr>
          <w:rFonts w:ascii="Arial" w:hAnsi="Arial" w:cs="Arial"/>
          <w:b/>
          <w:sz w:val="24"/>
        </w:rPr>
        <w:t>Correction of incorrect parameters length in Refresh SOR-CMCI</w:t>
      </w:r>
    </w:p>
    <w:p w14:paraId="4A2F798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CR-0818  Cat: F (Rel-18)</w:t>
      </w:r>
      <w:r>
        <w:rPr>
          <w:i/>
        </w:rPr>
        <w:br/>
      </w:r>
      <w:r>
        <w:rPr>
          <w:i/>
        </w:rPr>
        <w:br/>
      </w:r>
      <w:r>
        <w:rPr>
          <w:i/>
        </w:rPr>
        <w:tab/>
      </w:r>
      <w:r>
        <w:rPr>
          <w:i/>
        </w:rPr>
        <w:tab/>
      </w:r>
      <w:r>
        <w:rPr>
          <w:i/>
        </w:rPr>
        <w:tab/>
      </w:r>
      <w:r>
        <w:rPr>
          <w:i/>
        </w:rPr>
        <w:tab/>
      </w:r>
      <w:r>
        <w:rPr>
          <w:i/>
        </w:rPr>
        <w:tab/>
        <w:t>Source: THALES, Huawei</w:t>
      </w:r>
    </w:p>
    <w:p w14:paraId="590971AD" w14:textId="77777777" w:rsidR="000F298B" w:rsidRDefault="000F298B" w:rsidP="000F298B">
      <w:pPr>
        <w:rPr>
          <w:rFonts w:ascii="Arial" w:hAnsi="Arial" w:cs="Arial"/>
          <w:b/>
        </w:rPr>
      </w:pPr>
      <w:r>
        <w:rPr>
          <w:rFonts w:ascii="Arial" w:hAnsi="Arial" w:cs="Arial"/>
          <w:b/>
        </w:rPr>
        <w:t xml:space="preserve">Abstract: </w:t>
      </w:r>
    </w:p>
    <w:p w14:paraId="6D23CE51" w14:textId="77777777" w:rsidR="000F298B" w:rsidRDefault="000F298B" w:rsidP="000F298B">
      <w:r>
        <w:t>Correction of the SOR-CMCI parametrers length.</w:t>
      </w:r>
    </w:p>
    <w:p w14:paraId="3CA7E6A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286B6" w14:textId="71388E68" w:rsidR="000F298B" w:rsidRDefault="000F298B" w:rsidP="000F298B">
      <w:pPr>
        <w:rPr>
          <w:rFonts w:ascii="Arial" w:hAnsi="Arial" w:cs="Arial"/>
          <w:b/>
          <w:sz w:val="24"/>
        </w:rPr>
      </w:pPr>
      <w:r>
        <w:rPr>
          <w:rFonts w:ascii="Arial" w:hAnsi="Arial" w:cs="Arial"/>
          <w:b/>
          <w:color w:val="0000FF"/>
          <w:sz w:val="24"/>
        </w:rPr>
        <w:t>C6-250432</w:t>
      </w:r>
      <w:r>
        <w:rPr>
          <w:rFonts w:ascii="Arial" w:hAnsi="Arial" w:cs="Arial"/>
          <w:b/>
          <w:color w:val="0000FF"/>
          <w:sz w:val="24"/>
        </w:rPr>
        <w:tab/>
      </w:r>
      <w:r>
        <w:rPr>
          <w:rFonts w:ascii="Arial" w:hAnsi="Arial" w:cs="Arial"/>
          <w:b/>
          <w:sz w:val="24"/>
        </w:rPr>
        <w:t>Correction of EFSOR-CMCI coding</w:t>
      </w:r>
    </w:p>
    <w:p w14:paraId="22A29B5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r>
        <w:rPr>
          <w:i/>
        </w:rPr>
        <w:tab/>
        <w:t xml:space="preserve">  CR-0599  Cat: F (Rel-18)</w:t>
      </w:r>
      <w:r>
        <w:rPr>
          <w:i/>
        </w:rPr>
        <w:br/>
      </w:r>
      <w:r>
        <w:rPr>
          <w:i/>
        </w:rPr>
        <w:br/>
      </w:r>
      <w:r>
        <w:rPr>
          <w:i/>
        </w:rPr>
        <w:tab/>
      </w:r>
      <w:r>
        <w:rPr>
          <w:i/>
        </w:rPr>
        <w:tab/>
      </w:r>
      <w:r>
        <w:rPr>
          <w:i/>
        </w:rPr>
        <w:tab/>
      </w:r>
      <w:r>
        <w:rPr>
          <w:i/>
        </w:rPr>
        <w:tab/>
      </w:r>
      <w:r>
        <w:rPr>
          <w:i/>
        </w:rPr>
        <w:tab/>
        <w:t>Source: THALES</w:t>
      </w:r>
    </w:p>
    <w:p w14:paraId="4EFED8BF" w14:textId="77777777" w:rsidR="000F298B" w:rsidRDefault="000F298B" w:rsidP="000F298B">
      <w:pPr>
        <w:rPr>
          <w:rFonts w:ascii="Arial" w:hAnsi="Arial" w:cs="Arial"/>
          <w:b/>
        </w:rPr>
      </w:pPr>
      <w:r>
        <w:rPr>
          <w:rFonts w:ascii="Arial" w:hAnsi="Arial" w:cs="Arial"/>
          <w:b/>
        </w:rPr>
        <w:t xml:space="preserve">Abstract: </w:t>
      </w:r>
    </w:p>
    <w:p w14:paraId="76EAF5E0" w14:textId="77777777" w:rsidR="000F298B" w:rsidRDefault="000F298B" w:rsidP="000F298B">
      <w:r>
        <w:t>In clause 19, correction of the EFSOR-CMCI format by using the correct Length of SOR-CMCI rule contents and the proper DNN length-value pair.</w:t>
      </w:r>
    </w:p>
    <w:p w14:paraId="03933D0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764EC" w14:textId="66AD30CE" w:rsidR="000F298B" w:rsidRDefault="000F298B" w:rsidP="000F298B">
      <w:pPr>
        <w:rPr>
          <w:rFonts w:ascii="Arial" w:hAnsi="Arial" w:cs="Arial"/>
          <w:b/>
          <w:sz w:val="24"/>
        </w:rPr>
      </w:pPr>
      <w:r>
        <w:rPr>
          <w:rFonts w:ascii="Arial" w:hAnsi="Arial" w:cs="Arial"/>
          <w:b/>
          <w:color w:val="0000FF"/>
          <w:sz w:val="24"/>
        </w:rPr>
        <w:t>C6-250434</w:t>
      </w:r>
      <w:r>
        <w:rPr>
          <w:rFonts w:ascii="Arial" w:hAnsi="Arial" w:cs="Arial"/>
          <w:b/>
          <w:color w:val="0000FF"/>
          <w:sz w:val="24"/>
        </w:rPr>
        <w:tab/>
      </w:r>
      <w:r>
        <w:rPr>
          <w:rFonts w:ascii="Arial" w:hAnsi="Arial" w:cs="Arial"/>
          <w:b/>
          <w:sz w:val="24"/>
        </w:rPr>
        <w:t>Test Cases Steering of Roaming via DL NAS TRANSPORT long message secured packet AES protected passed to USIM</w:t>
      </w:r>
    </w:p>
    <w:p w14:paraId="0186756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CR-0819  Cat: B (Rel-18)</w:t>
      </w:r>
      <w:r>
        <w:rPr>
          <w:i/>
        </w:rPr>
        <w:br/>
      </w:r>
      <w:r>
        <w:rPr>
          <w:i/>
        </w:rPr>
        <w:lastRenderedPageBreak/>
        <w:br/>
      </w:r>
      <w:r>
        <w:rPr>
          <w:i/>
        </w:rPr>
        <w:tab/>
      </w:r>
      <w:r>
        <w:rPr>
          <w:i/>
        </w:rPr>
        <w:tab/>
      </w:r>
      <w:r>
        <w:rPr>
          <w:i/>
        </w:rPr>
        <w:tab/>
      </w:r>
      <w:r>
        <w:rPr>
          <w:i/>
        </w:rPr>
        <w:tab/>
      </w:r>
      <w:r>
        <w:rPr>
          <w:i/>
        </w:rPr>
        <w:tab/>
        <w:t>Source: THALES</w:t>
      </w:r>
    </w:p>
    <w:p w14:paraId="09B6C60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4C60F" w14:textId="6A690FC7" w:rsidR="000F298B" w:rsidRDefault="000F298B" w:rsidP="000F298B">
      <w:pPr>
        <w:rPr>
          <w:rFonts w:ascii="Arial" w:hAnsi="Arial" w:cs="Arial"/>
          <w:b/>
          <w:sz w:val="24"/>
        </w:rPr>
      </w:pPr>
      <w:r>
        <w:rPr>
          <w:rFonts w:ascii="Arial" w:hAnsi="Arial" w:cs="Arial"/>
          <w:b/>
          <w:color w:val="0000FF"/>
          <w:sz w:val="24"/>
        </w:rPr>
        <w:t>C6-250442</w:t>
      </w:r>
      <w:r>
        <w:rPr>
          <w:rFonts w:ascii="Arial" w:hAnsi="Arial" w:cs="Arial"/>
          <w:b/>
          <w:color w:val="0000FF"/>
          <w:sz w:val="24"/>
        </w:rPr>
        <w:tab/>
      </w:r>
      <w:r>
        <w:rPr>
          <w:rFonts w:ascii="Arial" w:hAnsi="Arial" w:cs="Arial"/>
          <w:b/>
          <w:sz w:val="24"/>
        </w:rPr>
        <w:t>Missing figure in Clause D.1</w:t>
      </w:r>
    </w:p>
    <w:p w14:paraId="2A808A2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CR-0032  Cat: F (Rel-18)</w:t>
      </w:r>
      <w:r>
        <w:rPr>
          <w:i/>
        </w:rPr>
        <w:br/>
      </w:r>
      <w:r>
        <w:rPr>
          <w:i/>
        </w:rPr>
        <w:br/>
      </w:r>
      <w:r>
        <w:rPr>
          <w:i/>
        </w:rPr>
        <w:tab/>
      </w:r>
      <w:r>
        <w:rPr>
          <w:i/>
        </w:rPr>
        <w:tab/>
      </w:r>
      <w:r>
        <w:rPr>
          <w:i/>
        </w:rPr>
        <w:tab/>
      </w:r>
      <w:r>
        <w:rPr>
          <w:i/>
        </w:rPr>
        <w:tab/>
      </w:r>
      <w:r>
        <w:rPr>
          <w:i/>
        </w:rPr>
        <w:tab/>
        <w:t>Source: Apple AB Denmark</w:t>
      </w:r>
    </w:p>
    <w:p w14:paraId="719DB5B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C6-250499</w:t>
      </w:r>
      <w:r>
        <w:rPr>
          <w:color w:val="993300"/>
          <w:u w:val="single"/>
        </w:rPr>
        <w:t>.</w:t>
      </w:r>
    </w:p>
    <w:p w14:paraId="20FFBB1B" w14:textId="1216B8CE" w:rsidR="000F298B" w:rsidRDefault="000F298B" w:rsidP="000F298B">
      <w:pPr>
        <w:rPr>
          <w:rFonts w:ascii="Arial" w:hAnsi="Arial" w:cs="Arial"/>
          <w:b/>
          <w:sz w:val="24"/>
        </w:rPr>
      </w:pPr>
      <w:r>
        <w:rPr>
          <w:rFonts w:ascii="Arial" w:hAnsi="Arial" w:cs="Arial"/>
          <w:b/>
          <w:color w:val="0000FF"/>
          <w:sz w:val="24"/>
        </w:rPr>
        <w:t>C6-250499</w:t>
      </w:r>
      <w:r>
        <w:rPr>
          <w:rFonts w:ascii="Arial" w:hAnsi="Arial" w:cs="Arial"/>
          <w:b/>
          <w:color w:val="0000FF"/>
          <w:sz w:val="24"/>
        </w:rPr>
        <w:tab/>
      </w:r>
      <w:r>
        <w:rPr>
          <w:rFonts w:ascii="Arial" w:hAnsi="Arial" w:cs="Arial"/>
          <w:b/>
          <w:sz w:val="24"/>
        </w:rPr>
        <w:t>Missing figure in Clause D.1</w:t>
      </w:r>
    </w:p>
    <w:p w14:paraId="784050F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CR-0032  rev 1 Cat: F (Rel-18)</w:t>
      </w:r>
      <w:r>
        <w:rPr>
          <w:i/>
        </w:rPr>
        <w:br/>
      </w:r>
      <w:r>
        <w:rPr>
          <w:i/>
        </w:rPr>
        <w:br/>
      </w:r>
      <w:r>
        <w:rPr>
          <w:i/>
        </w:rPr>
        <w:tab/>
      </w:r>
      <w:r>
        <w:rPr>
          <w:i/>
        </w:rPr>
        <w:tab/>
      </w:r>
      <w:r>
        <w:rPr>
          <w:i/>
        </w:rPr>
        <w:tab/>
      </w:r>
      <w:r>
        <w:rPr>
          <w:i/>
        </w:rPr>
        <w:tab/>
      </w:r>
      <w:r>
        <w:rPr>
          <w:i/>
        </w:rPr>
        <w:tab/>
        <w:t>Source: Apple AB Denmark</w:t>
      </w:r>
    </w:p>
    <w:p w14:paraId="0CECC1C4" w14:textId="77777777" w:rsidR="000F298B" w:rsidRDefault="000F298B" w:rsidP="000F298B">
      <w:pPr>
        <w:rPr>
          <w:color w:val="808080"/>
        </w:rPr>
      </w:pPr>
      <w:r>
        <w:rPr>
          <w:color w:val="808080"/>
        </w:rPr>
        <w:t>(Replaces C6-250442)</w:t>
      </w:r>
    </w:p>
    <w:p w14:paraId="446AFA8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C6-250513</w:t>
      </w:r>
      <w:r>
        <w:rPr>
          <w:color w:val="993300"/>
          <w:u w:val="single"/>
        </w:rPr>
        <w:t>.</w:t>
      </w:r>
    </w:p>
    <w:p w14:paraId="33FC6896" w14:textId="3EF999C8" w:rsidR="000F298B" w:rsidRDefault="000F298B" w:rsidP="000F298B">
      <w:pPr>
        <w:rPr>
          <w:rFonts w:ascii="Arial" w:hAnsi="Arial" w:cs="Arial"/>
          <w:b/>
          <w:sz w:val="24"/>
        </w:rPr>
      </w:pPr>
      <w:r>
        <w:rPr>
          <w:rFonts w:ascii="Arial" w:hAnsi="Arial" w:cs="Arial"/>
          <w:b/>
          <w:color w:val="0000FF"/>
          <w:sz w:val="24"/>
        </w:rPr>
        <w:t>C6-250463</w:t>
      </w:r>
      <w:r>
        <w:rPr>
          <w:rFonts w:ascii="Arial" w:hAnsi="Arial" w:cs="Arial"/>
          <w:b/>
          <w:color w:val="0000FF"/>
          <w:sz w:val="24"/>
        </w:rPr>
        <w:tab/>
      </w:r>
      <w:r>
        <w:rPr>
          <w:rFonts w:ascii="Arial" w:hAnsi="Arial" w:cs="Arial"/>
          <w:b/>
          <w:sz w:val="24"/>
        </w:rPr>
        <w:t>Correction to the TC 27.22.4.7.3; PROACTIVE COMMAND: REFRESH 3.7.2</w:t>
      </w:r>
    </w:p>
    <w:p w14:paraId="74F2FA94"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CR-0822  Cat: F (Rel-18)</w:t>
      </w:r>
      <w:r>
        <w:rPr>
          <w:i/>
        </w:rPr>
        <w:br/>
      </w:r>
      <w:r>
        <w:rPr>
          <w:i/>
        </w:rPr>
        <w:br/>
      </w:r>
      <w:r>
        <w:rPr>
          <w:i/>
        </w:rPr>
        <w:tab/>
      </w:r>
      <w:r>
        <w:rPr>
          <w:i/>
        </w:rPr>
        <w:tab/>
      </w:r>
      <w:r>
        <w:rPr>
          <w:i/>
        </w:rPr>
        <w:tab/>
      </w:r>
      <w:r>
        <w:rPr>
          <w:i/>
        </w:rPr>
        <w:tab/>
      </w:r>
      <w:r>
        <w:rPr>
          <w:i/>
        </w:rPr>
        <w:tab/>
        <w:t>Source: Huawei, HiSilicon /Christian</w:t>
      </w:r>
    </w:p>
    <w:p w14:paraId="684F2B8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042AF" w14:textId="386834D6" w:rsidR="000F298B" w:rsidRDefault="000F298B" w:rsidP="000F298B">
      <w:pPr>
        <w:rPr>
          <w:rFonts w:ascii="Arial" w:hAnsi="Arial" w:cs="Arial"/>
          <w:b/>
          <w:sz w:val="24"/>
        </w:rPr>
      </w:pPr>
      <w:r>
        <w:rPr>
          <w:rFonts w:ascii="Arial" w:hAnsi="Arial" w:cs="Arial"/>
          <w:b/>
          <w:color w:val="0000FF"/>
          <w:sz w:val="24"/>
        </w:rPr>
        <w:t>C6-250464</w:t>
      </w:r>
      <w:r>
        <w:rPr>
          <w:rFonts w:ascii="Arial" w:hAnsi="Arial" w:cs="Arial"/>
          <w:b/>
          <w:color w:val="0000FF"/>
          <w:sz w:val="24"/>
        </w:rPr>
        <w:tab/>
      </w:r>
      <w:r>
        <w:rPr>
          <w:rFonts w:ascii="Arial" w:hAnsi="Arial" w:cs="Arial"/>
          <w:b/>
          <w:sz w:val="24"/>
        </w:rPr>
        <w:t>Correction to the TC 27.22.4.15; Expected Sequence 1.30</w:t>
      </w:r>
    </w:p>
    <w:p w14:paraId="0728514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CR-0823  Cat: F (Rel-18)</w:t>
      </w:r>
      <w:r>
        <w:rPr>
          <w:i/>
        </w:rPr>
        <w:br/>
      </w:r>
      <w:r>
        <w:rPr>
          <w:i/>
        </w:rPr>
        <w:br/>
      </w:r>
      <w:r>
        <w:rPr>
          <w:i/>
        </w:rPr>
        <w:tab/>
      </w:r>
      <w:r>
        <w:rPr>
          <w:i/>
        </w:rPr>
        <w:tab/>
      </w:r>
      <w:r>
        <w:rPr>
          <w:i/>
        </w:rPr>
        <w:tab/>
      </w:r>
      <w:r>
        <w:rPr>
          <w:i/>
        </w:rPr>
        <w:tab/>
      </w:r>
      <w:r>
        <w:rPr>
          <w:i/>
        </w:rPr>
        <w:tab/>
        <w:t>Source: Huawei, HiSilicon /Christian</w:t>
      </w:r>
    </w:p>
    <w:p w14:paraId="49AF6D1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4E6C5" w14:textId="38030B92" w:rsidR="000F298B" w:rsidRDefault="000F298B" w:rsidP="000F298B">
      <w:pPr>
        <w:rPr>
          <w:rFonts w:ascii="Arial" w:hAnsi="Arial" w:cs="Arial"/>
          <w:b/>
          <w:sz w:val="24"/>
        </w:rPr>
      </w:pPr>
      <w:r>
        <w:rPr>
          <w:rFonts w:ascii="Arial" w:hAnsi="Arial" w:cs="Arial"/>
          <w:b/>
          <w:color w:val="0000FF"/>
          <w:sz w:val="24"/>
        </w:rPr>
        <w:t>C6-250513</w:t>
      </w:r>
      <w:r>
        <w:rPr>
          <w:rFonts w:ascii="Arial" w:hAnsi="Arial" w:cs="Arial"/>
          <w:b/>
          <w:color w:val="0000FF"/>
          <w:sz w:val="24"/>
        </w:rPr>
        <w:tab/>
      </w:r>
      <w:r>
        <w:rPr>
          <w:rFonts w:ascii="Arial" w:hAnsi="Arial" w:cs="Arial"/>
          <w:b/>
          <w:sz w:val="24"/>
        </w:rPr>
        <w:t>Missing figure in Clause D.1</w:t>
      </w:r>
    </w:p>
    <w:p w14:paraId="2EE697B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r>
        <w:rPr>
          <w:i/>
        </w:rPr>
        <w:tab/>
        <w:t xml:space="preserve">  CR-0032  rev 2 Cat: F (Rel-18)</w:t>
      </w:r>
      <w:r>
        <w:rPr>
          <w:i/>
        </w:rPr>
        <w:br/>
      </w:r>
      <w:r>
        <w:rPr>
          <w:i/>
        </w:rPr>
        <w:br/>
      </w:r>
      <w:r>
        <w:rPr>
          <w:i/>
        </w:rPr>
        <w:tab/>
      </w:r>
      <w:r>
        <w:rPr>
          <w:i/>
        </w:rPr>
        <w:tab/>
      </w:r>
      <w:r>
        <w:rPr>
          <w:i/>
        </w:rPr>
        <w:tab/>
      </w:r>
      <w:r>
        <w:rPr>
          <w:i/>
        </w:rPr>
        <w:tab/>
      </w:r>
      <w:r>
        <w:rPr>
          <w:i/>
        </w:rPr>
        <w:tab/>
        <w:t>Source: Apple AB Denmark, Comprion GmbH</w:t>
      </w:r>
    </w:p>
    <w:p w14:paraId="321DF97B" w14:textId="77777777" w:rsidR="000F298B" w:rsidRDefault="000F298B" w:rsidP="000F298B">
      <w:pPr>
        <w:rPr>
          <w:color w:val="808080"/>
        </w:rPr>
      </w:pPr>
      <w:r>
        <w:rPr>
          <w:color w:val="808080"/>
        </w:rPr>
        <w:t>(Replaces C6-250499)</w:t>
      </w:r>
    </w:p>
    <w:p w14:paraId="127B747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F108A" w14:textId="77777777" w:rsidR="000F298B" w:rsidRDefault="000F298B" w:rsidP="000F298B">
      <w:pPr>
        <w:pStyle w:val="Heading3"/>
      </w:pPr>
      <w:bookmarkStart w:id="181" w:name="_Toc214317322"/>
      <w:r>
        <w:t>18.82</w:t>
      </w:r>
      <w:r>
        <w:tab/>
        <w:t>Test method of GBA_U Based APIs [TEST_GBA_U_APIs]</w:t>
      </w:r>
      <w:bookmarkEnd w:id="181"/>
    </w:p>
    <w:p w14:paraId="0ABD1781" w14:textId="255F1D76" w:rsidR="000F298B" w:rsidRDefault="000F298B" w:rsidP="000F298B">
      <w:pPr>
        <w:rPr>
          <w:rFonts w:ascii="Arial" w:hAnsi="Arial" w:cs="Arial"/>
          <w:b/>
          <w:sz w:val="24"/>
        </w:rPr>
      </w:pPr>
      <w:r>
        <w:rPr>
          <w:rFonts w:ascii="Arial" w:hAnsi="Arial" w:cs="Arial"/>
          <w:b/>
          <w:color w:val="0000FF"/>
          <w:sz w:val="24"/>
        </w:rPr>
        <w:t>C6-250439</w:t>
      </w:r>
      <w:r>
        <w:rPr>
          <w:rFonts w:ascii="Arial" w:hAnsi="Arial" w:cs="Arial"/>
          <w:b/>
          <w:color w:val="0000FF"/>
          <w:sz w:val="24"/>
        </w:rPr>
        <w:tab/>
      </w:r>
      <w:r>
        <w:rPr>
          <w:rFonts w:ascii="Arial" w:hAnsi="Arial" w:cs="Arial"/>
          <w:b/>
          <w:sz w:val="24"/>
        </w:rPr>
        <w:t>GBA_U API additionnal test cases on GBAUCipher and GBAUSignature</w:t>
      </w:r>
    </w:p>
    <w:p w14:paraId="76711820"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CR-0026  rev 2 Cat: B (Rel-18)</w:t>
      </w:r>
      <w:r>
        <w:rPr>
          <w:i/>
        </w:rPr>
        <w:br/>
      </w:r>
      <w:r>
        <w:rPr>
          <w:i/>
        </w:rPr>
        <w:br/>
      </w:r>
      <w:r>
        <w:rPr>
          <w:i/>
        </w:rPr>
        <w:tab/>
      </w:r>
      <w:r>
        <w:rPr>
          <w:i/>
        </w:rPr>
        <w:tab/>
      </w:r>
      <w:r>
        <w:rPr>
          <w:i/>
        </w:rPr>
        <w:tab/>
      </w:r>
      <w:r>
        <w:rPr>
          <w:i/>
        </w:rPr>
        <w:tab/>
      </w:r>
      <w:r>
        <w:rPr>
          <w:i/>
        </w:rPr>
        <w:tab/>
        <w:t>Source: THALES, China Mobile</w:t>
      </w:r>
    </w:p>
    <w:p w14:paraId="7AF5A600" w14:textId="77777777" w:rsidR="000F298B" w:rsidRDefault="000F298B" w:rsidP="000F298B">
      <w:pPr>
        <w:rPr>
          <w:color w:val="808080"/>
        </w:rPr>
      </w:pPr>
      <w:r>
        <w:rPr>
          <w:color w:val="808080"/>
        </w:rPr>
        <w:lastRenderedPageBreak/>
        <w:t>(Replaces C6-250335)</w:t>
      </w:r>
    </w:p>
    <w:p w14:paraId="1BA884BF" w14:textId="77777777" w:rsidR="000F298B" w:rsidRDefault="000F298B" w:rsidP="000F298B">
      <w:pPr>
        <w:rPr>
          <w:rFonts w:ascii="Arial" w:hAnsi="Arial" w:cs="Arial"/>
          <w:b/>
        </w:rPr>
      </w:pPr>
      <w:r>
        <w:rPr>
          <w:rFonts w:ascii="Arial" w:hAnsi="Arial" w:cs="Arial"/>
          <w:b/>
        </w:rPr>
        <w:t xml:space="preserve">Abstract: </w:t>
      </w:r>
    </w:p>
    <w:p w14:paraId="3953F01F" w14:textId="77777777" w:rsidR="000F298B" w:rsidRDefault="000F298B" w:rsidP="000F298B">
      <w:r>
        <w:t>Coverage of methods / acronyms:</w:t>
      </w:r>
    </w:p>
    <w:p w14:paraId="1174CB9E" w14:textId="77777777" w:rsidR="000F298B" w:rsidRDefault="000F298B" w:rsidP="000F298B">
      <w:r>
        <w:t xml:space="preserve"> - GBAUCipher.getInstance(byte, byte, boolean) / Gci_Gin2 </w:t>
      </w:r>
    </w:p>
    <w:p w14:paraId="4020D297" w14:textId="77777777" w:rsidR="000F298B" w:rsidRDefault="000F298B" w:rsidP="000F298B">
      <w:r>
        <w:t xml:space="preserve"> - GBAUCipher.init(byte,byte[],short,short,byte[],short,short) / Gci_Ini1</w:t>
      </w:r>
    </w:p>
    <w:p w14:paraId="5D43D9C7" w14:textId="77777777" w:rsidR="000F298B" w:rsidRDefault="000F298B" w:rsidP="000F298B">
      <w:r>
        <w:t xml:space="preserve"> - GBAUCipher.init(byte,byte[],short,short,byte[],short,short, byte[],short,short) / Gci_I</w:t>
      </w:r>
    </w:p>
    <w:p w14:paraId="53F2CAF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C6-250440</w:t>
      </w:r>
      <w:r>
        <w:rPr>
          <w:color w:val="993300"/>
          <w:u w:val="single"/>
        </w:rPr>
        <w:t>.</w:t>
      </w:r>
    </w:p>
    <w:p w14:paraId="2FA028C6" w14:textId="3F07B5C9" w:rsidR="000F298B" w:rsidRDefault="000F298B" w:rsidP="000F298B">
      <w:pPr>
        <w:rPr>
          <w:rFonts w:ascii="Arial" w:hAnsi="Arial" w:cs="Arial"/>
          <w:b/>
          <w:sz w:val="24"/>
        </w:rPr>
      </w:pPr>
      <w:r>
        <w:rPr>
          <w:rFonts w:ascii="Arial" w:hAnsi="Arial" w:cs="Arial"/>
          <w:b/>
          <w:color w:val="0000FF"/>
          <w:sz w:val="24"/>
        </w:rPr>
        <w:t>C6-250440</w:t>
      </w:r>
      <w:r>
        <w:rPr>
          <w:rFonts w:ascii="Arial" w:hAnsi="Arial" w:cs="Arial"/>
          <w:b/>
          <w:color w:val="0000FF"/>
          <w:sz w:val="24"/>
        </w:rPr>
        <w:tab/>
      </w:r>
      <w:r>
        <w:rPr>
          <w:rFonts w:ascii="Arial" w:hAnsi="Arial" w:cs="Arial"/>
          <w:b/>
          <w:sz w:val="24"/>
        </w:rPr>
        <w:t>GBA_U API additionnal test cases on GBAUCipher and GBAUSignature</w:t>
      </w:r>
    </w:p>
    <w:p w14:paraId="0531C3B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CR-0026  rev 3 Cat: B (Rel-18)</w:t>
      </w:r>
      <w:r>
        <w:rPr>
          <w:i/>
        </w:rPr>
        <w:br/>
      </w:r>
      <w:r>
        <w:rPr>
          <w:i/>
        </w:rPr>
        <w:br/>
      </w:r>
      <w:r>
        <w:rPr>
          <w:i/>
        </w:rPr>
        <w:tab/>
      </w:r>
      <w:r>
        <w:rPr>
          <w:i/>
        </w:rPr>
        <w:tab/>
      </w:r>
      <w:r>
        <w:rPr>
          <w:i/>
        </w:rPr>
        <w:tab/>
      </w:r>
      <w:r>
        <w:rPr>
          <w:i/>
        </w:rPr>
        <w:tab/>
      </w:r>
      <w:r>
        <w:rPr>
          <w:i/>
        </w:rPr>
        <w:tab/>
        <w:t>Source: THALES, China Mobile</w:t>
      </w:r>
    </w:p>
    <w:p w14:paraId="3E19C7A3" w14:textId="77777777" w:rsidR="000F298B" w:rsidRDefault="000F298B" w:rsidP="000F298B">
      <w:pPr>
        <w:rPr>
          <w:color w:val="808080"/>
        </w:rPr>
      </w:pPr>
      <w:r>
        <w:rPr>
          <w:color w:val="808080"/>
        </w:rPr>
        <w:t>(Replaces C6-250439)</w:t>
      </w:r>
    </w:p>
    <w:p w14:paraId="447CA70D" w14:textId="77777777" w:rsidR="000F298B" w:rsidRDefault="000F298B" w:rsidP="000F298B">
      <w:pPr>
        <w:rPr>
          <w:rFonts w:ascii="Arial" w:hAnsi="Arial" w:cs="Arial"/>
          <w:b/>
        </w:rPr>
      </w:pPr>
      <w:r>
        <w:rPr>
          <w:rFonts w:ascii="Arial" w:hAnsi="Arial" w:cs="Arial"/>
          <w:b/>
        </w:rPr>
        <w:t xml:space="preserve">Abstract: </w:t>
      </w:r>
    </w:p>
    <w:p w14:paraId="05AA3B5F" w14:textId="77777777" w:rsidR="000F298B" w:rsidRDefault="000F298B" w:rsidP="000F298B">
      <w:r>
        <w:t>Coverage of methods / acronyms:</w:t>
      </w:r>
    </w:p>
    <w:p w14:paraId="1822E7CB" w14:textId="77777777" w:rsidR="000F298B" w:rsidRDefault="000F298B" w:rsidP="000F298B">
      <w:r>
        <w:t xml:space="preserve"> - GBAUCipher.getInstance(byte, byte, boolean) / Gci_Gin2 </w:t>
      </w:r>
    </w:p>
    <w:p w14:paraId="7226748C" w14:textId="77777777" w:rsidR="000F298B" w:rsidRDefault="000F298B" w:rsidP="000F298B">
      <w:r>
        <w:t xml:space="preserve"> - GBAUCipher.init(byte,byte[],short,short,byte[],short,short) / Gci_Ini1</w:t>
      </w:r>
    </w:p>
    <w:p w14:paraId="776F6625" w14:textId="77777777" w:rsidR="000F298B" w:rsidRDefault="000F298B" w:rsidP="000F298B">
      <w:r>
        <w:t xml:space="preserve"> - GBAUCipher.init(byte,byte[],short,short,byte[],short,short, byte[],short,short) / Gci_I</w:t>
      </w:r>
    </w:p>
    <w:p w14:paraId="317D87F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C6-250482</w:t>
      </w:r>
      <w:r>
        <w:rPr>
          <w:color w:val="993300"/>
          <w:u w:val="single"/>
        </w:rPr>
        <w:t>.</w:t>
      </w:r>
    </w:p>
    <w:p w14:paraId="1125D72B" w14:textId="32317A7A" w:rsidR="000F298B" w:rsidRDefault="000F298B" w:rsidP="000F298B">
      <w:pPr>
        <w:rPr>
          <w:rFonts w:ascii="Arial" w:hAnsi="Arial" w:cs="Arial"/>
          <w:b/>
          <w:sz w:val="24"/>
        </w:rPr>
      </w:pPr>
      <w:r>
        <w:rPr>
          <w:rFonts w:ascii="Arial" w:hAnsi="Arial" w:cs="Arial"/>
          <w:b/>
          <w:color w:val="0000FF"/>
          <w:sz w:val="24"/>
        </w:rPr>
        <w:t>C6-250482</w:t>
      </w:r>
      <w:r>
        <w:rPr>
          <w:rFonts w:ascii="Arial" w:hAnsi="Arial" w:cs="Arial"/>
          <w:b/>
          <w:color w:val="0000FF"/>
          <w:sz w:val="24"/>
        </w:rPr>
        <w:tab/>
      </w:r>
      <w:r>
        <w:rPr>
          <w:rFonts w:ascii="Arial" w:hAnsi="Arial" w:cs="Arial"/>
          <w:b/>
          <w:sz w:val="24"/>
        </w:rPr>
        <w:t>GBA_U API additionnal test cases on GBAUCipher and GBAUSignature</w:t>
      </w:r>
    </w:p>
    <w:p w14:paraId="07E979CB"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CR-0026  rev 4 Cat: B (Rel-18)</w:t>
      </w:r>
      <w:r>
        <w:rPr>
          <w:i/>
        </w:rPr>
        <w:br/>
      </w:r>
      <w:r>
        <w:rPr>
          <w:i/>
        </w:rPr>
        <w:br/>
      </w:r>
      <w:r>
        <w:rPr>
          <w:i/>
        </w:rPr>
        <w:tab/>
      </w:r>
      <w:r>
        <w:rPr>
          <w:i/>
        </w:rPr>
        <w:tab/>
      </w:r>
      <w:r>
        <w:rPr>
          <w:i/>
        </w:rPr>
        <w:tab/>
      </w:r>
      <w:r>
        <w:rPr>
          <w:i/>
        </w:rPr>
        <w:tab/>
      </w:r>
      <w:r>
        <w:rPr>
          <w:i/>
        </w:rPr>
        <w:tab/>
        <w:t>Source: THALES, China Mobile</w:t>
      </w:r>
    </w:p>
    <w:p w14:paraId="3E8E02E5" w14:textId="77777777" w:rsidR="000F298B" w:rsidRDefault="000F298B" w:rsidP="000F298B">
      <w:pPr>
        <w:rPr>
          <w:color w:val="808080"/>
        </w:rPr>
      </w:pPr>
      <w:r>
        <w:rPr>
          <w:color w:val="808080"/>
        </w:rPr>
        <w:t>(Replaces C6-250440)</w:t>
      </w:r>
    </w:p>
    <w:p w14:paraId="6BA696F1" w14:textId="77777777" w:rsidR="000F298B" w:rsidRDefault="000F298B" w:rsidP="000F298B">
      <w:pPr>
        <w:rPr>
          <w:rFonts w:ascii="Arial" w:hAnsi="Arial" w:cs="Arial"/>
          <w:b/>
        </w:rPr>
      </w:pPr>
      <w:r>
        <w:rPr>
          <w:rFonts w:ascii="Arial" w:hAnsi="Arial" w:cs="Arial"/>
          <w:b/>
        </w:rPr>
        <w:t xml:space="preserve">Discussion: </w:t>
      </w:r>
    </w:p>
    <w:p w14:paraId="31242085" w14:textId="77777777" w:rsidR="000F298B" w:rsidRDefault="000F298B" w:rsidP="000F298B">
      <w:r>
        <w:t>Merged into C6-250514</w:t>
      </w:r>
    </w:p>
    <w:p w14:paraId="74BCF0C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B01AF" w14:textId="6DD1DCE3" w:rsidR="000F298B" w:rsidRDefault="000F298B" w:rsidP="000F298B">
      <w:pPr>
        <w:rPr>
          <w:rFonts w:ascii="Arial" w:hAnsi="Arial" w:cs="Arial"/>
          <w:b/>
          <w:sz w:val="24"/>
        </w:rPr>
      </w:pPr>
      <w:r>
        <w:rPr>
          <w:rFonts w:ascii="Arial" w:hAnsi="Arial" w:cs="Arial"/>
          <w:b/>
          <w:color w:val="0000FF"/>
          <w:sz w:val="24"/>
        </w:rPr>
        <w:t>C6-250451</w:t>
      </w:r>
      <w:r>
        <w:rPr>
          <w:rFonts w:ascii="Arial" w:hAnsi="Arial" w:cs="Arial"/>
          <w:b/>
          <w:color w:val="0000FF"/>
          <w:sz w:val="24"/>
        </w:rPr>
        <w:tab/>
      </w:r>
      <w:r>
        <w:rPr>
          <w:rFonts w:ascii="Arial" w:hAnsi="Arial" w:cs="Arial"/>
          <w:b/>
          <w:sz w:val="24"/>
        </w:rPr>
        <w:t>Test cases for the getAlgorithm method in GBAUSignatureClass of the GBA_U API</w:t>
      </w:r>
    </w:p>
    <w:p w14:paraId="226CB07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CR-0035  Cat: B (Rel-18)</w:t>
      </w:r>
      <w:r>
        <w:rPr>
          <w:i/>
        </w:rPr>
        <w:br/>
      </w:r>
      <w:r>
        <w:rPr>
          <w:i/>
        </w:rPr>
        <w:br/>
      </w:r>
      <w:r>
        <w:rPr>
          <w:i/>
        </w:rPr>
        <w:tab/>
      </w:r>
      <w:r>
        <w:rPr>
          <w:i/>
        </w:rPr>
        <w:tab/>
      </w:r>
      <w:r>
        <w:rPr>
          <w:i/>
        </w:rPr>
        <w:tab/>
      </w:r>
      <w:r>
        <w:rPr>
          <w:i/>
        </w:rPr>
        <w:tab/>
      </w:r>
      <w:r>
        <w:rPr>
          <w:i/>
        </w:rPr>
        <w:tab/>
        <w:t>Source: China Mobile,THALES</w:t>
      </w:r>
    </w:p>
    <w:p w14:paraId="19D6D74E" w14:textId="77777777" w:rsidR="000F298B" w:rsidRDefault="000F298B" w:rsidP="000F298B">
      <w:pPr>
        <w:rPr>
          <w:rFonts w:ascii="Arial" w:hAnsi="Arial" w:cs="Arial"/>
          <w:b/>
        </w:rPr>
      </w:pPr>
      <w:r>
        <w:rPr>
          <w:rFonts w:ascii="Arial" w:hAnsi="Arial" w:cs="Arial"/>
          <w:b/>
        </w:rPr>
        <w:t xml:space="preserve">Abstract: </w:t>
      </w:r>
    </w:p>
    <w:p w14:paraId="6598EFE4" w14:textId="77777777" w:rsidR="000F298B" w:rsidRDefault="000F298B" w:rsidP="000F298B">
      <w:r>
        <w:t>Add new Test cases for the getAlgorithm method in GBAUSignatureClass of the GBA_U API.</w:t>
      </w:r>
    </w:p>
    <w:p w14:paraId="7D91EEF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C6-250483</w:t>
      </w:r>
      <w:r>
        <w:rPr>
          <w:color w:val="993300"/>
          <w:u w:val="single"/>
        </w:rPr>
        <w:t>.</w:t>
      </w:r>
    </w:p>
    <w:p w14:paraId="3FDCE649" w14:textId="2549D8FA" w:rsidR="000F298B" w:rsidRDefault="000F298B" w:rsidP="000F298B">
      <w:pPr>
        <w:rPr>
          <w:rFonts w:ascii="Arial" w:hAnsi="Arial" w:cs="Arial"/>
          <w:b/>
          <w:sz w:val="24"/>
        </w:rPr>
      </w:pPr>
      <w:r>
        <w:rPr>
          <w:rFonts w:ascii="Arial" w:hAnsi="Arial" w:cs="Arial"/>
          <w:b/>
          <w:color w:val="0000FF"/>
          <w:sz w:val="24"/>
        </w:rPr>
        <w:t>C6-250483</w:t>
      </w:r>
      <w:r>
        <w:rPr>
          <w:rFonts w:ascii="Arial" w:hAnsi="Arial" w:cs="Arial"/>
          <w:b/>
          <w:color w:val="0000FF"/>
          <w:sz w:val="24"/>
        </w:rPr>
        <w:tab/>
      </w:r>
      <w:r>
        <w:rPr>
          <w:rFonts w:ascii="Arial" w:hAnsi="Arial" w:cs="Arial"/>
          <w:b/>
          <w:sz w:val="24"/>
        </w:rPr>
        <w:t>Test cases for the getAlgorithm method in GBAUSignatureClass of the GBA_U API</w:t>
      </w:r>
    </w:p>
    <w:p w14:paraId="745298B6"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CR-0035  rev 1 Cat: B (Rel-18)</w:t>
      </w:r>
      <w:r>
        <w:rPr>
          <w:i/>
        </w:rPr>
        <w:br/>
      </w:r>
      <w:r>
        <w:rPr>
          <w:i/>
        </w:rPr>
        <w:br/>
      </w:r>
      <w:r>
        <w:rPr>
          <w:i/>
        </w:rPr>
        <w:tab/>
      </w:r>
      <w:r>
        <w:rPr>
          <w:i/>
        </w:rPr>
        <w:tab/>
      </w:r>
      <w:r>
        <w:rPr>
          <w:i/>
        </w:rPr>
        <w:tab/>
      </w:r>
      <w:r>
        <w:rPr>
          <w:i/>
        </w:rPr>
        <w:tab/>
      </w:r>
      <w:r>
        <w:rPr>
          <w:i/>
        </w:rPr>
        <w:tab/>
        <w:t>Source: China Mobile,THALES</w:t>
      </w:r>
    </w:p>
    <w:p w14:paraId="26D74814" w14:textId="77777777" w:rsidR="000F298B" w:rsidRDefault="000F298B" w:rsidP="000F298B">
      <w:pPr>
        <w:rPr>
          <w:color w:val="808080"/>
        </w:rPr>
      </w:pPr>
      <w:r>
        <w:rPr>
          <w:color w:val="808080"/>
        </w:rPr>
        <w:t>(Replaces C6-250451)</w:t>
      </w:r>
    </w:p>
    <w:p w14:paraId="748520F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C6-250515</w:t>
      </w:r>
      <w:r>
        <w:rPr>
          <w:color w:val="993300"/>
          <w:u w:val="single"/>
        </w:rPr>
        <w:t>.</w:t>
      </w:r>
    </w:p>
    <w:p w14:paraId="6749F25E" w14:textId="237D2187" w:rsidR="000F298B" w:rsidRDefault="000F298B" w:rsidP="000F298B">
      <w:pPr>
        <w:rPr>
          <w:rFonts w:ascii="Arial" w:hAnsi="Arial" w:cs="Arial"/>
          <w:b/>
          <w:sz w:val="24"/>
        </w:rPr>
      </w:pPr>
      <w:r>
        <w:rPr>
          <w:rFonts w:ascii="Arial" w:hAnsi="Arial" w:cs="Arial"/>
          <w:b/>
          <w:color w:val="0000FF"/>
          <w:sz w:val="24"/>
        </w:rPr>
        <w:t>C6-250452</w:t>
      </w:r>
      <w:r>
        <w:rPr>
          <w:rFonts w:ascii="Arial" w:hAnsi="Arial" w:cs="Arial"/>
          <w:b/>
          <w:color w:val="0000FF"/>
          <w:sz w:val="24"/>
        </w:rPr>
        <w:tab/>
      </w:r>
      <w:r>
        <w:rPr>
          <w:rFonts w:ascii="Arial" w:hAnsi="Arial" w:cs="Arial"/>
          <w:b/>
          <w:sz w:val="24"/>
        </w:rPr>
        <w:t>Test cases for the getCipherAlgorithm method in GBAUSignatureClass of the GBA_U API</w:t>
      </w:r>
    </w:p>
    <w:p w14:paraId="0CD520D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CR-0036  Cat: B (Rel-18)</w:t>
      </w:r>
      <w:r>
        <w:rPr>
          <w:i/>
        </w:rPr>
        <w:br/>
      </w:r>
      <w:r>
        <w:rPr>
          <w:i/>
        </w:rPr>
        <w:br/>
      </w:r>
      <w:r>
        <w:rPr>
          <w:i/>
        </w:rPr>
        <w:tab/>
      </w:r>
      <w:r>
        <w:rPr>
          <w:i/>
        </w:rPr>
        <w:tab/>
      </w:r>
      <w:r>
        <w:rPr>
          <w:i/>
        </w:rPr>
        <w:tab/>
      </w:r>
      <w:r>
        <w:rPr>
          <w:i/>
        </w:rPr>
        <w:tab/>
      </w:r>
      <w:r>
        <w:rPr>
          <w:i/>
        </w:rPr>
        <w:tab/>
        <w:t>Source: China Mobile,THALES</w:t>
      </w:r>
    </w:p>
    <w:p w14:paraId="4CB78A25" w14:textId="77777777" w:rsidR="000F298B" w:rsidRDefault="000F298B" w:rsidP="000F298B">
      <w:pPr>
        <w:rPr>
          <w:rFonts w:ascii="Arial" w:hAnsi="Arial" w:cs="Arial"/>
          <w:b/>
        </w:rPr>
      </w:pPr>
      <w:r>
        <w:rPr>
          <w:rFonts w:ascii="Arial" w:hAnsi="Arial" w:cs="Arial"/>
          <w:b/>
        </w:rPr>
        <w:t xml:space="preserve">Abstract: </w:t>
      </w:r>
    </w:p>
    <w:p w14:paraId="5E93A8E5" w14:textId="77777777" w:rsidR="000F298B" w:rsidRDefault="000F298B" w:rsidP="000F298B">
      <w:r>
        <w:t>Add new Test cases for the getCipherAlgorithm method in GBAUSignatureClass of the GBA_U API</w:t>
      </w:r>
    </w:p>
    <w:p w14:paraId="5096AF8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C6-250484</w:t>
      </w:r>
      <w:r>
        <w:rPr>
          <w:color w:val="993300"/>
          <w:u w:val="single"/>
        </w:rPr>
        <w:t>.</w:t>
      </w:r>
    </w:p>
    <w:p w14:paraId="37CD7611" w14:textId="0BDD5B3B" w:rsidR="000F298B" w:rsidRDefault="000F298B" w:rsidP="000F298B">
      <w:pPr>
        <w:rPr>
          <w:rFonts w:ascii="Arial" w:hAnsi="Arial" w:cs="Arial"/>
          <w:b/>
          <w:sz w:val="24"/>
        </w:rPr>
      </w:pPr>
      <w:r>
        <w:rPr>
          <w:rFonts w:ascii="Arial" w:hAnsi="Arial" w:cs="Arial"/>
          <w:b/>
          <w:color w:val="0000FF"/>
          <w:sz w:val="24"/>
        </w:rPr>
        <w:t>C6-250484</w:t>
      </w:r>
      <w:r>
        <w:rPr>
          <w:rFonts w:ascii="Arial" w:hAnsi="Arial" w:cs="Arial"/>
          <w:b/>
          <w:color w:val="0000FF"/>
          <w:sz w:val="24"/>
        </w:rPr>
        <w:tab/>
      </w:r>
      <w:r>
        <w:rPr>
          <w:rFonts w:ascii="Arial" w:hAnsi="Arial" w:cs="Arial"/>
          <w:b/>
          <w:sz w:val="24"/>
        </w:rPr>
        <w:t>Test cases for the getCipherAlgorithm method in GBAUSignatureClass of the GBA_U API</w:t>
      </w:r>
    </w:p>
    <w:p w14:paraId="0040095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CR-0036  rev 1 Cat: B (Rel-18)</w:t>
      </w:r>
      <w:r>
        <w:rPr>
          <w:i/>
        </w:rPr>
        <w:br/>
      </w:r>
      <w:r>
        <w:rPr>
          <w:i/>
        </w:rPr>
        <w:br/>
      </w:r>
      <w:r>
        <w:rPr>
          <w:i/>
        </w:rPr>
        <w:tab/>
      </w:r>
      <w:r>
        <w:rPr>
          <w:i/>
        </w:rPr>
        <w:tab/>
      </w:r>
      <w:r>
        <w:rPr>
          <w:i/>
        </w:rPr>
        <w:tab/>
      </w:r>
      <w:r>
        <w:rPr>
          <w:i/>
        </w:rPr>
        <w:tab/>
      </w:r>
      <w:r>
        <w:rPr>
          <w:i/>
        </w:rPr>
        <w:tab/>
        <w:t>Source: China Mobile,THALES</w:t>
      </w:r>
    </w:p>
    <w:p w14:paraId="004AD3BB" w14:textId="77777777" w:rsidR="000F298B" w:rsidRDefault="000F298B" w:rsidP="000F298B">
      <w:pPr>
        <w:rPr>
          <w:color w:val="808080"/>
        </w:rPr>
      </w:pPr>
      <w:r>
        <w:rPr>
          <w:color w:val="808080"/>
        </w:rPr>
        <w:t>(Replaces C6-250452)</w:t>
      </w:r>
    </w:p>
    <w:p w14:paraId="3729ED4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C6-250516</w:t>
      </w:r>
      <w:r>
        <w:rPr>
          <w:color w:val="993300"/>
          <w:u w:val="single"/>
        </w:rPr>
        <w:t>.</w:t>
      </w:r>
    </w:p>
    <w:p w14:paraId="44E223AE" w14:textId="27DA9FAB" w:rsidR="000F298B" w:rsidRDefault="000F298B" w:rsidP="000F298B">
      <w:pPr>
        <w:rPr>
          <w:rFonts w:ascii="Arial" w:hAnsi="Arial" w:cs="Arial"/>
          <w:b/>
          <w:sz w:val="24"/>
        </w:rPr>
      </w:pPr>
      <w:r>
        <w:rPr>
          <w:rFonts w:ascii="Arial" w:hAnsi="Arial" w:cs="Arial"/>
          <w:b/>
          <w:color w:val="0000FF"/>
          <w:sz w:val="24"/>
        </w:rPr>
        <w:t>C6-250453</w:t>
      </w:r>
      <w:r>
        <w:rPr>
          <w:rFonts w:ascii="Arial" w:hAnsi="Arial" w:cs="Arial"/>
          <w:b/>
          <w:color w:val="0000FF"/>
          <w:sz w:val="24"/>
        </w:rPr>
        <w:tab/>
      </w:r>
      <w:r>
        <w:rPr>
          <w:rFonts w:ascii="Arial" w:hAnsi="Arial" w:cs="Arial"/>
          <w:b/>
          <w:sz w:val="24"/>
        </w:rPr>
        <w:t>Test cases for the getInstance method in GBAUSignatureClass of the GBA_U API</w:t>
      </w:r>
    </w:p>
    <w:p w14:paraId="1942CCC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CR-0037  Cat: B (Rel-18)</w:t>
      </w:r>
      <w:r>
        <w:rPr>
          <w:i/>
        </w:rPr>
        <w:br/>
      </w:r>
      <w:r>
        <w:rPr>
          <w:i/>
        </w:rPr>
        <w:br/>
      </w:r>
      <w:r>
        <w:rPr>
          <w:i/>
        </w:rPr>
        <w:tab/>
      </w:r>
      <w:r>
        <w:rPr>
          <w:i/>
        </w:rPr>
        <w:tab/>
      </w:r>
      <w:r>
        <w:rPr>
          <w:i/>
        </w:rPr>
        <w:tab/>
      </w:r>
      <w:r>
        <w:rPr>
          <w:i/>
        </w:rPr>
        <w:tab/>
      </w:r>
      <w:r>
        <w:rPr>
          <w:i/>
        </w:rPr>
        <w:tab/>
        <w:t>Source: China Mobile,THALES</w:t>
      </w:r>
    </w:p>
    <w:p w14:paraId="62EE38B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C6-250485</w:t>
      </w:r>
      <w:r>
        <w:rPr>
          <w:color w:val="993300"/>
          <w:u w:val="single"/>
        </w:rPr>
        <w:t>.</w:t>
      </w:r>
    </w:p>
    <w:p w14:paraId="7D7125F9" w14:textId="5BC4F807" w:rsidR="000F298B" w:rsidRDefault="000F298B" w:rsidP="000F298B">
      <w:pPr>
        <w:rPr>
          <w:rFonts w:ascii="Arial" w:hAnsi="Arial" w:cs="Arial"/>
          <w:b/>
          <w:sz w:val="24"/>
        </w:rPr>
      </w:pPr>
      <w:r>
        <w:rPr>
          <w:rFonts w:ascii="Arial" w:hAnsi="Arial" w:cs="Arial"/>
          <w:b/>
          <w:color w:val="0000FF"/>
          <w:sz w:val="24"/>
        </w:rPr>
        <w:t>C6-250485</w:t>
      </w:r>
      <w:r>
        <w:rPr>
          <w:rFonts w:ascii="Arial" w:hAnsi="Arial" w:cs="Arial"/>
          <w:b/>
          <w:color w:val="0000FF"/>
          <w:sz w:val="24"/>
        </w:rPr>
        <w:tab/>
      </w:r>
      <w:r>
        <w:rPr>
          <w:rFonts w:ascii="Arial" w:hAnsi="Arial" w:cs="Arial"/>
          <w:b/>
          <w:sz w:val="24"/>
        </w:rPr>
        <w:t>Test cases for the getInstance method in GBAUSignatureClass of the GBA_U API</w:t>
      </w:r>
    </w:p>
    <w:p w14:paraId="5F75DEA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CR-0037  rev 1 Cat: B (Rel-18)</w:t>
      </w:r>
      <w:r>
        <w:rPr>
          <w:i/>
        </w:rPr>
        <w:br/>
      </w:r>
      <w:r>
        <w:rPr>
          <w:i/>
        </w:rPr>
        <w:br/>
      </w:r>
      <w:r>
        <w:rPr>
          <w:i/>
        </w:rPr>
        <w:tab/>
      </w:r>
      <w:r>
        <w:rPr>
          <w:i/>
        </w:rPr>
        <w:tab/>
      </w:r>
      <w:r>
        <w:rPr>
          <w:i/>
        </w:rPr>
        <w:tab/>
      </w:r>
      <w:r>
        <w:rPr>
          <w:i/>
        </w:rPr>
        <w:tab/>
      </w:r>
      <w:r>
        <w:rPr>
          <w:i/>
        </w:rPr>
        <w:tab/>
        <w:t>Source: China Mobile,THALES</w:t>
      </w:r>
    </w:p>
    <w:p w14:paraId="3F891126" w14:textId="77777777" w:rsidR="000F298B" w:rsidRDefault="000F298B" w:rsidP="000F298B">
      <w:pPr>
        <w:rPr>
          <w:color w:val="808080"/>
        </w:rPr>
      </w:pPr>
      <w:r>
        <w:rPr>
          <w:color w:val="808080"/>
        </w:rPr>
        <w:t>(Replaces C6-250453)</w:t>
      </w:r>
    </w:p>
    <w:p w14:paraId="75FCD49C" w14:textId="77777777" w:rsidR="000F298B" w:rsidRDefault="000F298B" w:rsidP="000F298B">
      <w:pPr>
        <w:rPr>
          <w:rFonts w:ascii="Arial" w:hAnsi="Arial" w:cs="Arial"/>
          <w:b/>
        </w:rPr>
      </w:pPr>
      <w:r>
        <w:rPr>
          <w:rFonts w:ascii="Arial" w:hAnsi="Arial" w:cs="Arial"/>
          <w:b/>
        </w:rPr>
        <w:t xml:space="preserve">Discussion: </w:t>
      </w:r>
    </w:p>
    <w:p w14:paraId="52F4166B" w14:textId="77777777" w:rsidR="000F298B" w:rsidRDefault="000F298B" w:rsidP="000F298B">
      <w:r>
        <w:t>Merged into C6-250514</w:t>
      </w:r>
    </w:p>
    <w:p w14:paraId="5E0C36E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91E133" w14:textId="177BB782" w:rsidR="000F298B" w:rsidRDefault="000F298B" w:rsidP="000F298B">
      <w:pPr>
        <w:rPr>
          <w:rFonts w:ascii="Arial" w:hAnsi="Arial" w:cs="Arial"/>
          <w:b/>
          <w:sz w:val="24"/>
        </w:rPr>
      </w:pPr>
      <w:r>
        <w:rPr>
          <w:rFonts w:ascii="Arial" w:hAnsi="Arial" w:cs="Arial"/>
          <w:b/>
          <w:color w:val="0000FF"/>
          <w:sz w:val="24"/>
        </w:rPr>
        <w:t>C6-250454</w:t>
      </w:r>
      <w:r>
        <w:rPr>
          <w:rFonts w:ascii="Arial" w:hAnsi="Arial" w:cs="Arial"/>
          <w:b/>
          <w:color w:val="0000FF"/>
          <w:sz w:val="24"/>
        </w:rPr>
        <w:tab/>
      </w:r>
      <w:r>
        <w:rPr>
          <w:rFonts w:ascii="Arial" w:hAnsi="Arial" w:cs="Arial"/>
          <w:b/>
          <w:sz w:val="24"/>
        </w:rPr>
        <w:t>Test cases for the getLength method in GBAUSignatureClass of the GBA_U API</w:t>
      </w:r>
    </w:p>
    <w:p w14:paraId="445190A4"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CR-0038  Cat: B (Rel-18)</w:t>
      </w:r>
      <w:r>
        <w:rPr>
          <w:i/>
        </w:rPr>
        <w:br/>
      </w:r>
      <w:r>
        <w:rPr>
          <w:i/>
        </w:rPr>
        <w:br/>
      </w:r>
      <w:r>
        <w:rPr>
          <w:i/>
        </w:rPr>
        <w:tab/>
      </w:r>
      <w:r>
        <w:rPr>
          <w:i/>
        </w:rPr>
        <w:tab/>
      </w:r>
      <w:r>
        <w:rPr>
          <w:i/>
        </w:rPr>
        <w:tab/>
      </w:r>
      <w:r>
        <w:rPr>
          <w:i/>
        </w:rPr>
        <w:tab/>
      </w:r>
      <w:r>
        <w:rPr>
          <w:i/>
        </w:rPr>
        <w:tab/>
        <w:t>Source: China Mobile,THALES</w:t>
      </w:r>
    </w:p>
    <w:p w14:paraId="16C43BFC"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C6-250486</w:t>
      </w:r>
      <w:r>
        <w:rPr>
          <w:color w:val="993300"/>
          <w:u w:val="single"/>
        </w:rPr>
        <w:t>.</w:t>
      </w:r>
    </w:p>
    <w:p w14:paraId="0D9F1C69" w14:textId="4046737D" w:rsidR="000F298B" w:rsidRDefault="000F298B" w:rsidP="000F298B">
      <w:pPr>
        <w:rPr>
          <w:rFonts w:ascii="Arial" w:hAnsi="Arial" w:cs="Arial"/>
          <w:b/>
          <w:sz w:val="24"/>
        </w:rPr>
      </w:pPr>
      <w:r>
        <w:rPr>
          <w:rFonts w:ascii="Arial" w:hAnsi="Arial" w:cs="Arial"/>
          <w:b/>
          <w:color w:val="0000FF"/>
          <w:sz w:val="24"/>
        </w:rPr>
        <w:t>C6-250486</w:t>
      </w:r>
      <w:r>
        <w:rPr>
          <w:rFonts w:ascii="Arial" w:hAnsi="Arial" w:cs="Arial"/>
          <w:b/>
          <w:color w:val="0000FF"/>
          <w:sz w:val="24"/>
        </w:rPr>
        <w:tab/>
      </w:r>
      <w:r>
        <w:rPr>
          <w:rFonts w:ascii="Arial" w:hAnsi="Arial" w:cs="Arial"/>
          <w:b/>
          <w:sz w:val="24"/>
        </w:rPr>
        <w:t>Test cases for the getLength method in GBAUSignatureClass of the GBA_U API</w:t>
      </w:r>
    </w:p>
    <w:p w14:paraId="162B033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CR-0038  rev 1 Cat: B (Rel-18)</w:t>
      </w:r>
      <w:r>
        <w:rPr>
          <w:i/>
        </w:rPr>
        <w:br/>
      </w:r>
      <w:r>
        <w:rPr>
          <w:i/>
        </w:rPr>
        <w:br/>
      </w:r>
      <w:r>
        <w:rPr>
          <w:i/>
        </w:rPr>
        <w:tab/>
      </w:r>
      <w:r>
        <w:rPr>
          <w:i/>
        </w:rPr>
        <w:tab/>
      </w:r>
      <w:r>
        <w:rPr>
          <w:i/>
        </w:rPr>
        <w:tab/>
      </w:r>
      <w:r>
        <w:rPr>
          <w:i/>
        </w:rPr>
        <w:tab/>
      </w:r>
      <w:r>
        <w:rPr>
          <w:i/>
        </w:rPr>
        <w:tab/>
        <w:t>Source: China Mobile,THALES</w:t>
      </w:r>
    </w:p>
    <w:p w14:paraId="55142064" w14:textId="77777777" w:rsidR="000F298B" w:rsidRDefault="000F298B" w:rsidP="000F298B">
      <w:pPr>
        <w:rPr>
          <w:color w:val="808080"/>
        </w:rPr>
      </w:pPr>
      <w:r>
        <w:rPr>
          <w:color w:val="808080"/>
        </w:rPr>
        <w:t>(Replaces C6-250454)</w:t>
      </w:r>
    </w:p>
    <w:p w14:paraId="1DBA68CC" w14:textId="77777777" w:rsidR="000F298B" w:rsidRDefault="000F298B" w:rsidP="000F298B">
      <w:pPr>
        <w:rPr>
          <w:rFonts w:ascii="Arial" w:hAnsi="Arial" w:cs="Arial"/>
          <w:b/>
        </w:rPr>
      </w:pPr>
      <w:r>
        <w:rPr>
          <w:rFonts w:ascii="Arial" w:hAnsi="Arial" w:cs="Arial"/>
          <w:b/>
        </w:rPr>
        <w:t xml:space="preserve">Discussion: </w:t>
      </w:r>
    </w:p>
    <w:p w14:paraId="757F0510" w14:textId="77777777" w:rsidR="000F298B" w:rsidRDefault="000F298B" w:rsidP="000F298B">
      <w:r>
        <w:t>Merged into C6-250514</w:t>
      </w:r>
    </w:p>
    <w:p w14:paraId="49F9CB6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5DF1F9" w14:textId="48AF5D42" w:rsidR="000F298B" w:rsidRDefault="000F298B" w:rsidP="000F298B">
      <w:pPr>
        <w:rPr>
          <w:rFonts w:ascii="Arial" w:hAnsi="Arial" w:cs="Arial"/>
          <w:b/>
          <w:sz w:val="24"/>
        </w:rPr>
      </w:pPr>
      <w:r>
        <w:rPr>
          <w:rFonts w:ascii="Arial" w:hAnsi="Arial" w:cs="Arial"/>
          <w:b/>
          <w:color w:val="0000FF"/>
          <w:sz w:val="24"/>
        </w:rPr>
        <w:t>C6-250455</w:t>
      </w:r>
      <w:r>
        <w:rPr>
          <w:rFonts w:ascii="Arial" w:hAnsi="Arial" w:cs="Arial"/>
          <w:b/>
          <w:color w:val="0000FF"/>
          <w:sz w:val="24"/>
        </w:rPr>
        <w:tab/>
      </w:r>
      <w:r>
        <w:rPr>
          <w:rFonts w:ascii="Arial" w:hAnsi="Arial" w:cs="Arial"/>
          <w:b/>
          <w:sz w:val="24"/>
        </w:rPr>
        <w:t>Test cases for the getMessageDigestAlgorithm method in GBAUSignatureClass of the GBA_U API</w:t>
      </w:r>
    </w:p>
    <w:p w14:paraId="3603390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CR-0039  Cat: B (Rel-18)</w:t>
      </w:r>
      <w:r>
        <w:rPr>
          <w:i/>
        </w:rPr>
        <w:br/>
      </w:r>
      <w:r>
        <w:rPr>
          <w:i/>
        </w:rPr>
        <w:br/>
      </w:r>
      <w:r>
        <w:rPr>
          <w:i/>
        </w:rPr>
        <w:tab/>
      </w:r>
      <w:r>
        <w:rPr>
          <w:i/>
        </w:rPr>
        <w:tab/>
      </w:r>
      <w:r>
        <w:rPr>
          <w:i/>
        </w:rPr>
        <w:tab/>
      </w:r>
      <w:r>
        <w:rPr>
          <w:i/>
        </w:rPr>
        <w:tab/>
      </w:r>
      <w:r>
        <w:rPr>
          <w:i/>
        </w:rPr>
        <w:tab/>
        <w:t>Source: China Mobile,THALES</w:t>
      </w:r>
    </w:p>
    <w:p w14:paraId="1B11374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C6-250487</w:t>
      </w:r>
      <w:r>
        <w:rPr>
          <w:color w:val="993300"/>
          <w:u w:val="single"/>
        </w:rPr>
        <w:t>.</w:t>
      </w:r>
    </w:p>
    <w:p w14:paraId="41093840" w14:textId="50F54319" w:rsidR="000F298B" w:rsidRDefault="000F298B" w:rsidP="000F298B">
      <w:pPr>
        <w:rPr>
          <w:rFonts w:ascii="Arial" w:hAnsi="Arial" w:cs="Arial"/>
          <w:b/>
          <w:sz w:val="24"/>
        </w:rPr>
      </w:pPr>
      <w:r>
        <w:rPr>
          <w:rFonts w:ascii="Arial" w:hAnsi="Arial" w:cs="Arial"/>
          <w:b/>
          <w:color w:val="0000FF"/>
          <w:sz w:val="24"/>
        </w:rPr>
        <w:t>C6-250487</w:t>
      </w:r>
      <w:r>
        <w:rPr>
          <w:rFonts w:ascii="Arial" w:hAnsi="Arial" w:cs="Arial"/>
          <w:b/>
          <w:color w:val="0000FF"/>
          <w:sz w:val="24"/>
        </w:rPr>
        <w:tab/>
      </w:r>
      <w:r>
        <w:rPr>
          <w:rFonts w:ascii="Arial" w:hAnsi="Arial" w:cs="Arial"/>
          <w:b/>
          <w:sz w:val="24"/>
        </w:rPr>
        <w:t>Test cases for the getMessageDigestAlgorithm method in GBAUSignatureClass of the GBA_U API</w:t>
      </w:r>
    </w:p>
    <w:p w14:paraId="37CCAD1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CR-0039  rev 1 Cat: B (Rel-18)</w:t>
      </w:r>
      <w:r>
        <w:rPr>
          <w:i/>
        </w:rPr>
        <w:br/>
      </w:r>
      <w:r>
        <w:rPr>
          <w:i/>
        </w:rPr>
        <w:br/>
      </w:r>
      <w:r>
        <w:rPr>
          <w:i/>
        </w:rPr>
        <w:tab/>
      </w:r>
      <w:r>
        <w:rPr>
          <w:i/>
        </w:rPr>
        <w:tab/>
      </w:r>
      <w:r>
        <w:rPr>
          <w:i/>
        </w:rPr>
        <w:tab/>
      </w:r>
      <w:r>
        <w:rPr>
          <w:i/>
        </w:rPr>
        <w:tab/>
      </w:r>
      <w:r>
        <w:rPr>
          <w:i/>
        </w:rPr>
        <w:tab/>
        <w:t>Source: China Mobile,THALES</w:t>
      </w:r>
    </w:p>
    <w:p w14:paraId="5EF32470" w14:textId="77777777" w:rsidR="000F298B" w:rsidRDefault="000F298B" w:rsidP="000F298B">
      <w:pPr>
        <w:rPr>
          <w:color w:val="808080"/>
        </w:rPr>
      </w:pPr>
      <w:r>
        <w:rPr>
          <w:color w:val="808080"/>
        </w:rPr>
        <w:t>(Replaces C6-250455)</w:t>
      </w:r>
    </w:p>
    <w:p w14:paraId="11131B9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C6-250517</w:t>
      </w:r>
      <w:r>
        <w:rPr>
          <w:color w:val="993300"/>
          <w:u w:val="single"/>
        </w:rPr>
        <w:t>.</w:t>
      </w:r>
    </w:p>
    <w:p w14:paraId="0811F3ED" w14:textId="6D17301B" w:rsidR="000F298B" w:rsidRDefault="000F298B" w:rsidP="000F298B">
      <w:pPr>
        <w:rPr>
          <w:rFonts w:ascii="Arial" w:hAnsi="Arial" w:cs="Arial"/>
          <w:b/>
          <w:sz w:val="24"/>
        </w:rPr>
      </w:pPr>
      <w:r>
        <w:rPr>
          <w:rFonts w:ascii="Arial" w:hAnsi="Arial" w:cs="Arial"/>
          <w:b/>
          <w:color w:val="0000FF"/>
          <w:sz w:val="24"/>
        </w:rPr>
        <w:t>C6-250456</w:t>
      </w:r>
      <w:r>
        <w:rPr>
          <w:rFonts w:ascii="Arial" w:hAnsi="Arial" w:cs="Arial"/>
          <w:b/>
          <w:color w:val="0000FF"/>
          <w:sz w:val="24"/>
        </w:rPr>
        <w:tab/>
      </w:r>
      <w:r>
        <w:rPr>
          <w:rFonts w:ascii="Arial" w:hAnsi="Arial" w:cs="Arial"/>
          <w:b/>
          <w:sz w:val="24"/>
        </w:rPr>
        <w:t>Test cases for the getPaddingAlgorithm method in GBAUSignatureClass of the GBA_U API</w:t>
      </w:r>
    </w:p>
    <w:p w14:paraId="065003CB"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CR-0040  Cat: B (Rel-18)</w:t>
      </w:r>
      <w:r>
        <w:rPr>
          <w:i/>
        </w:rPr>
        <w:br/>
      </w:r>
      <w:r>
        <w:rPr>
          <w:i/>
        </w:rPr>
        <w:br/>
      </w:r>
      <w:r>
        <w:rPr>
          <w:i/>
        </w:rPr>
        <w:tab/>
      </w:r>
      <w:r>
        <w:rPr>
          <w:i/>
        </w:rPr>
        <w:tab/>
      </w:r>
      <w:r>
        <w:rPr>
          <w:i/>
        </w:rPr>
        <w:tab/>
      </w:r>
      <w:r>
        <w:rPr>
          <w:i/>
        </w:rPr>
        <w:tab/>
      </w:r>
      <w:r>
        <w:rPr>
          <w:i/>
        </w:rPr>
        <w:tab/>
        <w:t>Source: China Mobile,THALES</w:t>
      </w:r>
    </w:p>
    <w:p w14:paraId="703F1B4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C6-250488</w:t>
      </w:r>
      <w:r>
        <w:rPr>
          <w:color w:val="993300"/>
          <w:u w:val="single"/>
        </w:rPr>
        <w:t>.</w:t>
      </w:r>
    </w:p>
    <w:p w14:paraId="0980E0BF" w14:textId="31902D4F" w:rsidR="000F298B" w:rsidRDefault="000F298B" w:rsidP="000F298B">
      <w:pPr>
        <w:rPr>
          <w:rFonts w:ascii="Arial" w:hAnsi="Arial" w:cs="Arial"/>
          <w:b/>
          <w:sz w:val="24"/>
        </w:rPr>
      </w:pPr>
      <w:r>
        <w:rPr>
          <w:rFonts w:ascii="Arial" w:hAnsi="Arial" w:cs="Arial"/>
          <w:b/>
          <w:color w:val="0000FF"/>
          <w:sz w:val="24"/>
        </w:rPr>
        <w:t>C6-250488</w:t>
      </w:r>
      <w:r>
        <w:rPr>
          <w:rFonts w:ascii="Arial" w:hAnsi="Arial" w:cs="Arial"/>
          <w:b/>
          <w:color w:val="0000FF"/>
          <w:sz w:val="24"/>
        </w:rPr>
        <w:tab/>
      </w:r>
      <w:r>
        <w:rPr>
          <w:rFonts w:ascii="Arial" w:hAnsi="Arial" w:cs="Arial"/>
          <w:b/>
          <w:sz w:val="24"/>
        </w:rPr>
        <w:t>Test cases for the getPaddingAlgorithm method in GBAUSignatureClass of the GBA_U API</w:t>
      </w:r>
    </w:p>
    <w:p w14:paraId="24E9C8E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CR-0040  rev 1 Cat: B (Rel-18)</w:t>
      </w:r>
      <w:r>
        <w:rPr>
          <w:i/>
        </w:rPr>
        <w:br/>
      </w:r>
      <w:r>
        <w:rPr>
          <w:i/>
        </w:rPr>
        <w:br/>
      </w:r>
      <w:r>
        <w:rPr>
          <w:i/>
        </w:rPr>
        <w:tab/>
      </w:r>
      <w:r>
        <w:rPr>
          <w:i/>
        </w:rPr>
        <w:tab/>
      </w:r>
      <w:r>
        <w:rPr>
          <w:i/>
        </w:rPr>
        <w:tab/>
      </w:r>
      <w:r>
        <w:rPr>
          <w:i/>
        </w:rPr>
        <w:tab/>
      </w:r>
      <w:r>
        <w:rPr>
          <w:i/>
        </w:rPr>
        <w:tab/>
        <w:t>Source: China Mobile,THALES</w:t>
      </w:r>
    </w:p>
    <w:p w14:paraId="3A6365DD" w14:textId="77777777" w:rsidR="000F298B" w:rsidRDefault="000F298B" w:rsidP="000F298B">
      <w:pPr>
        <w:rPr>
          <w:color w:val="808080"/>
        </w:rPr>
      </w:pPr>
      <w:r>
        <w:rPr>
          <w:color w:val="808080"/>
        </w:rPr>
        <w:t>(Replaces C6-250456)</w:t>
      </w:r>
    </w:p>
    <w:p w14:paraId="6301D8DB" w14:textId="77777777" w:rsidR="000F298B" w:rsidRDefault="000F298B" w:rsidP="000F298B">
      <w:pPr>
        <w:rPr>
          <w:rFonts w:ascii="Arial" w:hAnsi="Arial" w:cs="Arial"/>
          <w:b/>
        </w:rPr>
      </w:pPr>
      <w:r>
        <w:rPr>
          <w:rFonts w:ascii="Arial" w:hAnsi="Arial" w:cs="Arial"/>
          <w:b/>
        </w:rPr>
        <w:lastRenderedPageBreak/>
        <w:t xml:space="preserve">Discussion: </w:t>
      </w:r>
    </w:p>
    <w:p w14:paraId="03D76808" w14:textId="77777777" w:rsidR="000F298B" w:rsidRDefault="000F298B" w:rsidP="000F298B">
      <w:r>
        <w:t>Merged into C6-250514</w:t>
      </w:r>
    </w:p>
    <w:p w14:paraId="70B312A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2A2A5F" w14:textId="60D641C7" w:rsidR="000F298B" w:rsidRDefault="000F298B" w:rsidP="000F298B">
      <w:pPr>
        <w:rPr>
          <w:rFonts w:ascii="Arial" w:hAnsi="Arial" w:cs="Arial"/>
          <w:b/>
          <w:sz w:val="24"/>
        </w:rPr>
      </w:pPr>
      <w:r>
        <w:rPr>
          <w:rFonts w:ascii="Arial" w:hAnsi="Arial" w:cs="Arial"/>
          <w:b/>
          <w:color w:val="0000FF"/>
          <w:sz w:val="24"/>
        </w:rPr>
        <w:t>C6-250457</w:t>
      </w:r>
      <w:r>
        <w:rPr>
          <w:rFonts w:ascii="Arial" w:hAnsi="Arial" w:cs="Arial"/>
          <w:b/>
          <w:color w:val="0000FF"/>
          <w:sz w:val="24"/>
        </w:rPr>
        <w:tab/>
      </w:r>
      <w:r>
        <w:rPr>
          <w:rFonts w:ascii="Arial" w:hAnsi="Arial" w:cs="Arial"/>
          <w:b/>
          <w:sz w:val="24"/>
        </w:rPr>
        <w:t>Test cases for the init method in GBAUSignatureClass of the GBA_U API</w:t>
      </w:r>
    </w:p>
    <w:p w14:paraId="315CC015"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CR-0041  Cat: B (Rel-18)</w:t>
      </w:r>
      <w:r>
        <w:rPr>
          <w:i/>
        </w:rPr>
        <w:br/>
      </w:r>
      <w:r>
        <w:rPr>
          <w:i/>
        </w:rPr>
        <w:br/>
      </w:r>
      <w:r>
        <w:rPr>
          <w:i/>
        </w:rPr>
        <w:tab/>
      </w:r>
      <w:r>
        <w:rPr>
          <w:i/>
        </w:rPr>
        <w:tab/>
      </w:r>
      <w:r>
        <w:rPr>
          <w:i/>
        </w:rPr>
        <w:tab/>
      </w:r>
      <w:r>
        <w:rPr>
          <w:i/>
        </w:rPr>
        <w:tab/>
      </w:r>
      <w:r>
        <w:rPr>
          <w:i/>
        </w:rPr>
        <w:tab/>
        <w:t>Source: China Mobile,THALES</w:t>
      </w:r>
    </w:p>
    <w:p w14:paraId="3B6DE3C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C6-250489</w:t>
      </w:r>
      <w:r>
        <w:rPr>
          <w:color w:val="993300"/>
          <w:u w:val="single"/>
        </w:rPr>
        <w:t>.</w:t>
      </w:r>
    </w:p>
    <w:p w14:paraId="068C754B" w14:textId="4B534C34" w:rsidR="000F298B" w:rsidRDefault="000F298B" w:rsidP="000F298B">
      <w:pPr>
        <w:rPr>
          <w:rFonts w:ascii="Arial" w:hAnsi="Arial" w:cs="Arial"/>
          <w:b/>
          <w:sz w:val="24"/>
        </w:rPr>
      </w:pPr>
      <w:r>
        <w:rPr>
          <w:rFonts w:ascii="Arial" w:hAnsi="Arial" w:cs="Arial"/>
          <w:b/>
          <w:color w:val="0000FF"/>
          <w:sz w:val="24"/>
        </w:rPr>
        <w:t>C6-250489</w:t>
      </w:r>
      <w:r>
        <w:rPr>
          <w:rFonts w:ascii="Arial" w:hAnsi="Arial" w:cs="Arial"/>
          <w:b/>
          <w:color w:val="0000FF"/>
          <w:sz w:val="24"/>
        </w:rPr>
        <w:tab/>
      </w:r>
      <w:r>
        <w:rPr>
          <w:rFonts w:ascii="Arial" w:hAnsi="Arial" w:cs="Arial"/>
          <w:b/>
          <w:sz w:val="24"/>
        </w:rPr>
        <w:t>Test cases for the init method in GBAUSignatureClass of the GBA_U API</w:t>
      </w:r>
    </w:p>
    <w:p w14:paraId="22CE6346"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CR-0041  rev 1 Cat: B (Rel-18)</w:t>
      </w:r>
      <w:r>
        <w:rPr>
          <w:i/>
        </w:rPr>
        <w:br/>
      </w:r>
      <w:r>
        <w:rPr>
          <w:i/>
        </w:rPr>
        <w:br/>
      </w:r>
      <w:r>
        <w:rPr>
          <w:i/>
        </w:rPr>
        <w:tab/>
      </w:r>
      <w:r>
        <w:rPr>
          <w:i/>
        </w:rPr>
        <w:tab/>
      </w:r>
      <w:r>
        <w:rPr>
          <w:i/>
        </w:rPr>
        <w:tab/>
      </w:r>
      <w:r>
        <w:rPr>
          <w:i/>
        </w:rPr>
        <w:tab/>
      </w:r>
      <w:r>
        <w:rPr>
          <w:i/>
        </w:rPr>
        <w:tab/>
        <w:t>Source: China Mobile,THALES</w:t>
      </w:r>
    </w:p>
    <w:p w14:paraId="74A51807" w14:textId="77777777" w:rsidR="000F298B" w:rsidRDefault="000F298B" w:rsidP="000F298B">
      <w:pPr>
        <w:rPr>
          <w:color w:val="808080"/>
        </w:rPr>
      </w:pPr>
      <w:r>
        <w:rPr>
          <w:color w:val="808080"/>
        </w:rPr>
        <w:t>(Replaces C6-250457)</w:t>
      </w:r>
    </w:p>
    <w:p w14:paraId="62F3E145" w14:textId="77777777" w:rsidR="000F298B" w:rsidRDefault="000F298B" w:rsidP="000F298B">
      <w:pPr>
        <w:rPr>
          <w:rFonts w:ascii="Arial" w:hAnsi="Arial" w:cs="Arial"/>
          <w:b/>
        </w:rPr>
      </w:pPr>
      <w:r>
        <w:rPr>
          <w:rFonts w:ascii="Arial" w:hAnsi="Arial" w:cs="Arial"/>
          <w:b/>
        </w:rPr>
        <w:t xml:space="preserve">Discussion: </w:t>
      </w:r>
    </w:p>
    <w:p w14:paraId="052602FC" w14:textId="77777777" w:rsidR="000F298B" w:rsidRDefault="000F298B" w:rsidP="000F298B">
      <w:r>
        <w:t>Merged into C6-250514</w:t>
      </w:r>
    </w:p>
    <w:p w14:paraId="495AF86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0B029" w14:textId="069D3677" w:rsidR="000F298B" w:rsidRDefault="000F298B" w:rsidP="000F298B">
      <w:pPr>
        <w:rPr>
          <w:rFonts w:ascii="Arial" w:hAnsi="Arial" w:cs="Arial"/>
          <w:b/>
          <w:sz w:val="24"/>
        </w:rPr>
      </w:pPr>
      <w:r>
        <w:rPr>
          <w:rFonts w:ascii="Arial" w:hAnsi="Arial" w:cs="Arial"/>
          <w:b/>
          <w:color w:val="0000FF"/>
          <w:sz w:val="24"/>
        </w:rPr>
        <w:t>C6-250458</w:t>
      </w:r>
      <w:r>
        <w:rPr>
          <w:rFonts w:ascii="Arial" w:hAnsi="Arial" w:cs="Arial"/>
          <w:b/>
          <w:color w:val="0000FF"/>
          <w:sz w:val="24"/>
        </w:rPr>
        <w:tab/>
      </w:r>
      <w:r>
        <w:rPr>
          <w:rFonts w:ascii="Arial" w:hAnsi="Arial" w:cs="Arial"/>
          <w:b/>
          <w:sz w:val="24"/>
        </w:rPr>
        <w:t>Test cases for the setInitialDigest method in GBAUSignatureClass of the GBA_U API</w:t>
      </w:r>
    </w:p>
    <w:p w14:paraId="4BB3C3B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CR-0042  Cat: B (Rel-18)</w:t>
      </w:r>
      <w:r>
        <w:rPr>
          <w:i/>
        </w:rPr>
        <w:br/>
      </w:r>
      <w:r>
        <w:rPr>
          <w:i/>
        </w:rPr>
        <w:br/>
      </w:r>
      <w:r>
        <w:rPr>
          <w:i/>
        </w:rPr>
        <w:tab/>
      </w:r>
      <w:r>
        <w:rPr>
          <w:i/>
        </w:rPr>
        <w:tab/>
      </w:r>
      <w:r>
        <w:rPr>
          <w:i/>
        </w:rPr>
        <w:tab/>
      </w:r>
      <w:r>
        <w:rPr>
          <w:i/>
        </w:rPr>
        <w:tab/>
      </w:r>
      <w:r>
        <w:rPr>
          <w:i/>
        </w:rPr>
        <w:tab/>
        <w:t>Source: China Mobile,THALES</w:t>
      </w:r>
    </w:p>
    <w:p w14:paraId="69AFA94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C6-250490</w:t>
      </w:r>
      <w:r>
        <w:rPr>
          <w:color w:val="993300"/>
          <w:u w:val="single"/>
        </w:rPr>
        <w:t>.</w:t>
      </w:r>
    </w:p>
    <w:p w14:paraId="0CB39D4A" w14:textId="1F315EBB" w:rsidR="000F298B" w:rsidRDefault="000F298B" w:rsidP="000F298B">
      <w:pPr>
        <w:rPr>
          <w:rFonts w:ascii="Arial" w:hAnsi="Arial" w:cs="Arial"/>
          <w:b/>
          <w:sz w:val="24"/>
        </w:rPr>
      </w:pPr>
      <w:r>
        <w:rPr>
          <w:rFonts w:ascii="Arial" w:hAnsi="Arial" w:cs="Arial"/>
          <w:b/>
          <w:color w:val="0000FF"/>
          <w:sz w:val="24"/>
        </w:rPr>
        <w:t>C6-250490</w:t>
      </w:r>
      <w:r>
        <w:rPr>
          <w:rFonts w:ascii="Arial" w:hAnsi="Arial" w:cs="Arial"/>
          <w:b/>
          <w:color w:val="0000FF"/>
          <w:sz w:val="24"/>
        </w:rPr>
        <w:tab/>
      </w:r>
      <w:r>
        <w:rPr>
          <w:rFonts w:ascii="Arial" w:hAnsi="Arial" w:cs="Arial"/>
          <w:b/>
          <w:sz w:val="24"/>
        </w:rPr>
        <w:t>Test cases for the setInitialDigest method in GBAUSignatureClass of the GBA_U API</w:t>
      </w:r>
    </w:p>
    <w:p w14:paraId="49A01E7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CR-0042  rev 1 Cat: B (Rel-18)</w:t>
      </w:r>
      <w:r>
        <w:rPr>
          <w:i/>
        </w:rPr>
        <w:br/>
      </w:r>
      <w:r>
        <w:rPr>
          <w:i/>
        </w:rPr>
        <w:br/>
      </w:r>
      <w:r>
        <w:rPr>
          <w:i/>
        </w:rPr>
        <w:tab/>
      </w:r>
      <w:r>
        <w:rPr>
          <w:i/>
        </w:rPr>
        <w:tab/>
      </w:r>
      <w:r>
        <w:rPr>
          <w:i/>
        </w:rPr>
        <w:tab/>
      </w:r>
      <w:r>
        <w:rPr>
          <w:i/>
        </w:rPr>
        <w:tab/>
      </w:r>
      <w:r>
        <w:rPr>
          <w:i/>
        </w:rPr>
        <w:tab/>
        <w:t>Source: China Mobile,THALES</w:t>
      </w:r>
    </w:p>
    <w:p w14:paraId="7B4EBE6F" w14:textId="77777777" w:rsidR="000F298B" w:rsidRDefault="000F298B" w:rsidP="000F298B">
      <w:pPr>
        <w:rPr>
          <w:color w:val="808080"/>
        </w:rPr>
      </w:pPr>
      <w:r>
        <w:rPr>
          <w:color w:val="808080"/>
        </w:rPr>
        <w:t>(Replaces C6-250458)</w:t>
      </w:r>
    </w:p>
    <w:p w14:paraId="0F5ABCC2" w14:textId="77777777" w:rsidR="000F298B" w:rsidRDefault="000F298B" w:rsidP="000F298B">
      <w:pPr>
        <w:rPr>
          <w:rFonts w:ascii="Arial" w:hAnsi="Arial" w:cs="Arial"/>
          <w:b/>
        </w:rPr>
      </w:pPr>
      <w:r>
        <w:rPr>
          <w:rFonts w:ascii="Arial" w:hAnsi="Arial" w:cs="Arial"/>
          <w:b/>
        </w:rPr>
        <w:t xml:space="preserve">Discussion: </w:t>
      </w:r>
    </w:p>
    <w:p w14:paraId="7B18B5A5" w14:textId="77777777" w:rsidR="000F298B" w:rsidRDefault="000F298B" w:rsidP="000F298B">
      <w:r>
        <w:t>Merged into C6-250514</w:t>
      </w:r>
    </w:p>
    <w:p w14:paraId="2D44C26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048899" w14:textId="2E61C696" w:rsidR="000F298B" w:rsidRDefault="000F298B" w:rsidP="000F298B">
      <w:pPr>
        <w:rPr>
          <w:rFonts w:ascii="Arial" w:hAnsi="Arial" w:cs="Arial"/>
          <w:b/>
          <w:sz w:val="24"/>
        </w:rPr>
      </w:pPr>
      <w:r>
        <w:rPr>
          <w:rFonts w:ascii="Arial" w:hAnsi="Arial" w:cs="Arial"/>
          <w:b/>
          <w:color w:val="0000FF"/>
          <w:sz w:val="24"/>
        </w:rPr>
        <w:t>C6-250459</w:t>
      </w:r>
      <w:r>
        <w:rPr>
          <w:rFonts w:ascii="Arial" w:hAnsi="Arial" w:cs="Arial"/>
          <w:b/>
          <w:color w:val="0000FF"/>
          <w:sz w:val="24"/>
        </w:rPr>
        <w:tab/>
      </w:r>
      <w:r>
        <w:rPr>
          <w:rFonts w:ascii="Arial" w:hAnsi="Arial" w:cs="Arial"/>
          <w:b/>
          <w:sz w:val="24"/>
        </w:rPr>
        <w:t>Test cases for the sign method in GBAUSignatureClass of the GBA_U API</w:t>
      </w:r>
    </w:p>
    <w:p w14:paraId="20482CD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CR-0043  Cat: B (Rel-18)</w:t>
      </w:r>
      <w:r>
        <w:rPr>
          <w:i/>
        </w:rPr>
        <w:br/>
      </w:r>
      <w:r>
        <w:rPr>
          <w:i/>
        </w:rPr>
        <w:lastRenderedPageBreak/>
        <w:br/>
      </w:r>
      <w:r>
        <w:rPr>
          <w:i/>
        </w:rPr>
        <w:tab/>
      </w:r>
      <w:r>
        <w:rPr>
          <w:i/>
        </w:rPr>
        <w:tab/>
      </w:r>
      <w:r>
        <w:rPr>
          <w:i/>
        </w:rPr>
        <w:tab/>
      </w:r>
      <w:r>
        <w:rPr>
          <w:i/>
        </w:rPr>
        <w:tab/>
      </w:r>
      <w:r>
        <w:rPr>
          <w:i/>
        </w:rPr>
        <w:tab/>
        <w:t>Source: China Mobile,THALES</w:t>
      </w:r>
    </w:p>
    <w:p w14:paraId="6FEEFF8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C6-250491</w:t>
      </w:r>
      <w:r>
        <w:rPr>
          <w:color w:val="993300"/>
          <w:u w:val="single"/>
        </w:rPr>
        <w:t>.</w:t>
      </w:r>
    </w:p>
    <w:p w14:paraId="0A00410E" w14:textId="58F66EAE" w:rsidR="000F298B" w:rsidRDefault="000F298B" w:rsidP="000F298B">
      <w:pPr>
        <w:rPr>
          <w:rFonts w:ascii="Arial" w:hAnsi="Arial" w:cs="Arial"/>
          <w:b/>
          <w:sz w:val="24"/>
        </w:rPr>
      </w:pPr>
      <w:r>
        <w:rPr>
          <w:rFonts w:ascii="Arial" w:hAnsi="Arial" w:cs="Arial"/>
          <w:b/>
          <w:color w:val="0000FF"/>
          <w:sz w:val="24"/>
        </w:rPr>
        <w:t>C6-250491</w:t>
      </w:r>
      <w:r>
        <w:rPr>
          <w:rFonts w:ascii="Arial" w:hAnsi="Arial" w:cs="Arial"/>
          <w:b/>
          <w:color w:val="0000FF"/>
          <w:sz w:val="24"/>
        </w:rPr>
        <w:tab/>
      </w:r>
      <w:r>
        <w:rPr>
          <w:rFonts w:ascii="Arial" w:hAnsi="Arial" w:cs="Arial"/>
          <w:b/>
          <w:sz w:val="24"/>
        </w:rPr>
        <w:t>Test cases for the sign method in GBAUSignatureClass of the GBA_U API</w:t>
      </w:r>
    </w:p>
    <w:p w14:paraId="39C6768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CR-0043  rev 1 Cat: B (Rel-18)</w:t>
      </w:r>
      <w:r>
        <w:rPr>
          <w:i/>
        </w:rPr>
        <w:br/>
      </w:r>
      <w:r>
        <w:rPr>
          <w:i/>
        </w:rPr>
        <w:br/>
      </w:r>
      <w:r>
        <w:rPr>
          <w:i/>
        </w:rPr>
        <w:tab/>
      </w:r>
      <w:r>
        <w:rPr>
          <w:i/>
        </w:rPr>
        <w:tab/>
      </w:r>
      <w:r>
        <w:rPr>
          <w:i/>
        </w:rPr>
        <w:tab/>
      </w:r>
      <w:r>
        <w:rPr>
          <w:i/>
        </w:rPr>
        <w:tab/>
      </w:r>
      <w:r>
        <w:rPr>
          <w:i/>
        </w:rPr>
        <w:tab/>
        <w:t>Source: China Mobile,THALES</w:t>
      </w:r>
    </w:p>
    <w:p w14:paraId="535C5AB8" w14:textId="77777777" w:rsidR="000F298B" w:rsidRDefault="000F298B" w:rsidP="000F298B">
      <w:pPr>
        <w:rPr>
          <w:color w:val="808080"/>
        </w:rPr>
      </w:pPr>
      <w:r>
        <w:rPr>
          <w:color w:val="808080"/>
        </w:rPr>
        <w:t>(Replaces C6-250459)</w:t>
      </w:r>
    </w:p>
    <w:p w14:paraId="4103CF0C" w14:textId="77777777" w:rsidR="000F298B" w:rsidRDefault="000F298B" w:rsidP="000F298B">
      <w:pPr>
        <w:rPr>
          <w:rFonts w:ascii="Arial" w:hAnsi="Arial" w:cs="Arial"/>
          <w:b/>
        </w:rPr>
      </w:pPr>
      <w:r>
        <w:rPr>
          <w:rFonts w:ascii="Arial" w:hAnsi="Arial" w:cs="Arial"/>
          <w:b/>
        </w:rPr>
        <w:t xml:space="preserve">Discussion: </w:t>
      </w:r>
    </w:p>
    <w:p w14:paraId="69C9E077" w14:textId="77777777" w:rsidR="000F298B" w:rsidRDefault="000F298B" w:rsidP="000F298B">
      <w:r>
        <w:t>Merged into C6-250514</w:t>
      </w:r>
    </w:p>
    <w:p w14:paraId="1F6CC74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6512E" w14:textId="48B5D5BE" w:rsidR="000F298B" w:rsidRDefault="000F298B" w:rsidP="000F298B">
      <w:pPr>
        <w:rPr>
          <w:rFonts w:ascii="Arial" w:hAnsi="Arial" w:cs="Arial"/>
          <w:b/>
          <w:sz w:val="24"/>
        </w:rPr>
      </w:pPr>
      <w:r>
        <w:rPr>
          <w:rFonts w:ascii="Arial" w:hAnsi="Arial" w:cs="Arial"/>
          <w:b/>
          <w:color w:val="0000FF"/>
          <w:sz w:val="24"/>
        </w:rPr>
        <w:t>C6-250460</w:t>
      </w:r>
      <w:r>
        <w:rPr>
          <w:rFonts w:ascii="Arial" w:hAnsi="Arial" w:cs="Arial"/>
          <w:b/>
          <w:color w:val="0000FF"/>
          <w:sz w:val="24"/>
        </w:rPr>
        <w:tab/>
      </w:r>
      <w:r>
        <w:rPr>
          <w:rFonts w:ascii="Arial" w:hAnsi="Arial" w:cs="Arial"/>
          <w:b/>
          <w:sz w:val="24"/>
        </w:rPr>
        <w:t>Test cases for the update method in GBAUSignatureClass of the GBA_U API</w:t>
      </w:r>
    </w:p>
    <w:p w14:paraId="2948F98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CR-0044  Cat: B (Rel-18)</w:t>
      </w:r>
      <w:r>
        <w:rPr>
          <w:i/>
        </w:rPr>
        <w:br/>
      </w:r>
      <w:r>
        <w:rPr>
          <w:i/>
        </w:rPr>
        <w:br/>
      </w:r>
      <w:r>
        <w:rPr>
          <w:i/>
        </w:rPr>
        <w:tab/>
      </w:r>
      <w:r>
        <w:rPr>
          <w:i/>
        </w:rPr>
        <w:tab/>
      </w:r>
      <w:r>
        <w:rPr>
          <w:i/>
        </w:rPr>
        <w:tab/>
      </w:r>
      <w:r>
        <w:rPr>
          <w:i/>
        </w:rPr>
        <w:tab/>
      </w:r>
      <w:r>
        <w:rPr>
          <w:i/>
        </w:rPr>
        <w:tab/>
        <w:t>Source: China Mobile,THALES</w:t>
      </w:r>
    </w:p>
    <w:p w14:paraId="5E099E9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C6-250492</w:t>
      </w:r>
      <w:r>
        <w:rPr>
          <w:color w:val="993300"/>
          <w:u w:val="single"/>
        </w:rPr>
        <w:t>.</w:t>
      </w:r>
    </w:p>
    <w:p w14:paraId="5A6DA1F3" w14:textId="68DE7701" w:rsidR="000F298B" w:rsidRDefault="000F298B" w:rsidP="000F298B">
      <w:pPr>
        <w:rPr>
          <w:rFonts w:ascii="Arial" w:hAnsi="Arial" w:cs="Arial"/>
          <w:b/>
          <w:sz w:val="24"/>
        </w:rPr>
      </w:pPr>
      <w:r>
        <w:rPr>
          <w:rFonts w:ascii="Arial" w:hAnsi="Arial" w:cs="Arial"/>
          <w:b/>
          <w:color w:val="0000FF"/>
          <w:sz w:val="24"/>
        </w:rPr>
        <w:t>C6-250492</w:t>
      </w:r>
      <w:r>
        <w:rPr>
          <w:rFonts w:ascii="Arial" w:hAnsi="Arial" w:cs="Arial"/>
          <w:b/>
          <w:color w:val="0000FF"/>
          <w:sz w:val="24"/>
        </w:rPr>
        <w:tab/>
      </w:r>
      <w:r>
        <w:rPr>
          <w:rFonts w:ascii="Arial" w:hAnsi="Arial" w:cs="Arial"/>
          <w:b/>
          <w:sz w:val="24"/>
        </w:rPr>
        <w:t>Test cases for the update method in GBAUSignatureClass of the GBA_U API</w:t>
      </w:r>
    </w:p>
    <w:p w14:paraId="469F479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CR-0044  rev 1 Cat: B (Rel-18)</w:t>
      </w:r>
      <w:r>
        <w:rPr>
          <w:i/>
        </w:rPr>
        <w:br/>
      </w:r>
      <w:r>
        <w:rPr>
          <w:i/>
        </w:rPr>
        <w:br/>
      </w:r>
      <w:r>
        <w:rPr>
          <w:i/>
        </w:rPr>
        <w:tab/>
      </w:r>
      <w:r>
        <w:rPr>
          <w:i/>
        </w:rPr>
        <w:tab/>
      </w:r>
      <w:r>
        <w:rPr>
          <w:i/>
        </w:rPr>
        <w:tab/>
      </w:r>
      <w:r>
        <w:rPr>
          <w:i/>
        </w:rPr>
        <w:tab/>
      </w:r>
      <w:r>
        <w:rPr>
          <w:i/>
        </w:rPr>
        <w:tab/>
        <w:t>Source: China Mobile,THALES</w:t>
      </w:r>
    </w:p>
    <w:p w14:paraId="1FE2316F" w14:textId="77777777" w:rsidR="000F298B" w:rsidRDefault="000F298B" w:rsidP="000F298B">
      <w:pPr>
        <w:rPr>
          <w:color w:val="808080"/>
        </w:rPr>
      </w:pPr>
      <w:r>
        <w:rPr>
          <w:color w:val="808080"/>
        </w:rPr>
        <w:t>(Replaces C6-250460)</w:t>
      </w:r>
    </w:p>
    <w:p w14:paraId="65D7DCE6" w14:textId="77777777" w:rsidR="000F298B" w:rsidRDefault="000F298B" w:rsidP="000F298B">
      <w:pPr>
        <w:rPr>
          <w:rFonts w:ascii="Arial" w:hAnsi="Arial" w:cs="Arial"/>
          <w:b/>
        </w:rPr>
      </w:pPr>
      <w:r>
        <w:rPr>
          <w:rFonts w:ascii="Arial" w:hAnsi="Arial" w:cs="Arial"/>
          <w:b/>
        </w:rPr>
        <w:t xml:space="preserve">Discussion: </w:t>
      </w:r>
    </w:p>
    <w:p w14:paraId="7ED19CF5" w14:textId="77777777" w:rsidR="000F298B" w:rsidRDefault="000F298B" w:rsidP="000F298B">
      <w:r>
        <w:t>Merged into C6-250514</w:t>
      </w:r>
    </w:p>
    <w:p w14:paraId="7450344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DAE56" w14:textId="6F014D0F" w:rsidR="000F298B" w:rsidRDefault="000F298B" w:rsidP="000F298B">
      <w:pPr>
        <w:rPr>
          <w:rFonts w:ascii="Arial" w:hAnsi="Arial" w:cs="Arial"/>
          <w:b/>
          <w:sz w:val="24"/>
        </w:rPr>
      </w:pPr>
      <w:r>
        <w:rPr>
          <w:rFonts w:ascii="Arial" w:hAnsi="Arial" w:cs="Arial"/>
          <w:b/>
          <w:color w:val="0000FF"/>
          <w:sz w:val="24"/>
        </w:rPr>
        <w:t>C6-250461</w:t>
      </w:r>
      <w:r>
        <w:rPr>
          <w:rFonts w:ascii="Arial" w:hAnsi="Arial" w:cs="Arial"/>
          <w:b/>
          <w:color w:val="0000FF"/>
          <w:sz w:val="24"/>
        </w:rPr>
        <w:tab/>
      </w:r>
      <w:r>
        <w:rPr>
          <w:rFonts w:ascii="Arial" w:hAnsi="Arial" w:cs="Arial"/>
          <w:b/>
          <w:sz w:val="24"/>
        </w:rPr>
        <w:t>Test cases for the verify method in GBAUSignatureClass of the GBA_U API</w:t>
      </w:r>
    </w:p>
    <w:p w14:paraId="1CABAC66"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CR-0045  Cat: B (Rel-18)</w:t>
      </w:r>
      <w:r>
        <w:rPr>
          <w:i/>
        </w:rPr>
        <w:br/>
      </w:r>
      <w:r>
        <w:rPr>
          <w:i/>
        </w:rPr>
        <w:br/>
      </w:r>
      <w:r>
        <w:rPr>
          <w:i/>
        </w:rPr>
        <w:tab/>
      </w:r>
      <w:r>
        <w:rPr>
          <w:i/>
        </w:rPr>
        <w:tab/>
      </w:r>
      <w:r>
        <w:rPr>
          <w:i/>
        </w:rPr>
        <w:tab/>
      </w:r>
      <w:r>
        <w:rPr>
          <w:i/>
        </w:rPr>
        <w:tab/>
      </w:r>
      <w:r>
        <w:rPr>
          <w:i/>
        </w:rPr>
        <w:tab/>
        <w:t>Source: China Mobile,THALES</w:t>
      </w:r>
    </w:p>
    <w:p w14:paraId="37D1730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C6-250493</w:t>
      </w:r>
      <w:r>
        <w:rPr>
          <w:color w:val="993300"/>
          <w:u w:val="single"/>
        </w:rPr>
        <w:t>.</w:t>
      </w:r>
    </w:p>
    <w:p w14:paraId="3FA101C3" w14:textId="4504B37A" w:rsidR="000F298B" w:rsidRDefault="000F298B" w:rsidP="000F298B">
      <w:pPr>
        <w:rPr>
          <w:rFonts w:ascii="Arial" w:hAnsi="Arial" w:cs="Arial"/>
          <w:b/>
          <w:sz w:val="24"/>
        </w:rPr>
      </w:pPr>
      <w:r>
        <w:rPr>
          <w:rFonts w:ascii="Arial" w:hAnsi="Arial" w:cs="Arial"/>
          <w:b/>
          <w:color w:val="0000FF"/>
          <w:sz w:val="24"/>
        </w:rPr>
        <w:t>C6-250493</w:t>
      </w:r>
      <w:r>
        <w:rPr>
          <w:rFonts w:ascii="Arial" w:hAnsi="Arial" w:cs="Arial"/>
          <w:b/>
          <w:color w:val="0000FF"/>
          <w:sz w:val="24"/>
        </w:rPr>
        <w:tab/>
      </w:r>
      <w:r>
        <w:rPr>
          <w:rFonts w:ascii="Arial" w:hAnsi="Arial" w:cs="Arial"/>
          <w:b/>
          <w:sz w:val="24"/>
        </w:rPr>
        <w:t>Test cases for the verify method in GBAUSignatureClass of the GBA_U API</w:t>
      </w:r>
    </w:p>
    <w:p w14:paraId="0D602335"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CR-0045  rev 1 Cat: B (Rel-18)</w:t>
      </w:r>
      <w:r>
        <w:rPr>
          <w:i/>
        </w:rPr>
        <w:br/>
      </w:r>
      <w:r>
        <w:rPr>
          <w:i/>
        </w:rPr>
        <w:br/>
      </w:r>
      <w:r>
        <w:rPr>
          <w:i/>
        </w:rPr>
        <w:tab/>
      </w:r>
      <w:r>
        <w:rPr>
          <w:i/>
        </w:rPr>
        <w:tab/>
      </w:r>
      <w:r>
        <w:rPr>
          <w:i/>
        </w:rPr>
        <w:tab/>
      </w:r>
      <w:r>
        <w:rPr>
          <w:i/>
        </w:rPr>
        <w:tab/>
      </w:r>
      <w:r>
        <w:rPr>
          <w:i/>
        </w:rPr>
        <w:tab/>
        <w:t>Source: China Mobile,THALES</w:t>
      </w:r>
    </w:p>
    <w:p w14:paraId="1AFC5378" w14:textId="77777777" w:rsidR="000F298B" w:rsidRDefault="000F298B" w:rsidP="000F298B">
      <w:pPr>
        <w:rPr>
          <w:color w:val="808080"/>
        </w:rPr>
      </w:pPr>
      <w:r>
        <w:rPr>
          <w:color w:val="808080"/>
        </w:rPr>
        <w:lastRenderedPageBreak/>
        <w:t>(Replaces C6-250461)</w:t>
      </w:r>
    </w:p>
    <w:p w14:paraId="6A177C42" w14:textId="77777777" w:rsidR="000F298B" w:rsidRDefault="000F298B" w:rsidP="000F298B">
      <w:pPr>
        <w:rPr>
          <w:rFonts w:ascii="Arial" w:hAnsi="Arial" w:cs="Arial"/>
          <w:b/>
        </w:rPr>
      </w:pPr>
      <w:r>
        <w:rPr>
          <w:rFonts w:ascii="Arial" w:hAnsi="Arial" w:cs="Arial"/>
          <w:b/>
        </w:rPr>
        <w:t xml:space="preserve">Discussion: </w:t>
      </w:r>
    </w:p>
    <w:p w14:paraId="7F7DE347" w14:textId="77777777" w:rsidR="000F298B" w:rsidRDefault="000F298B" w:rsidP="000F298B">
      <w:r>
        <w:t>Merged into C6-250514</w:t>
      </w:r>
    </w:p>
    <w:p w14:paraId="1ECA30A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ECEB16" w14:textId="52286F68" w:rsidR="000F298B" w:rsidRDefault="000F298B" w:rsidP="000F298B">
      <w:pPr>
        <w:rPr>
          <w:rFonts w:ascii="Arial" w:hAnsi="Arial" w:cs="Arial"/>
          <w:b/>
          <w:sz w:val="24"/>
        </w:rPr>
      </w:pPr>
      <w:r>
        <w:rPr>
          <w:rFonts w:ascii="Arial" w:hAnsi="Arial" w:cs="Arial"/>
          <w:b/>
          <w:color w:val="0000FF"/>
          <w:sz w:val="24"/>
        </w:rPr>
        <w:t>C6-250514</w:t>
      </w:r>
      <w:r>
        <w:rPr>
          <w:rFonts w:ascii="Arial" w:hAnsi="Arial" w:cs="Arial"/>
          <w:b/>
          <w:color w:val="0000FF"/>
          <w:sz w:val="24"/>
        </w:rPr>
        <w:tab/>
      </w:r>
      <w:r>
        <w:rPr>
          <w:rFonts w:ascii="Arial" w:hAnsi="Arial" w:cs="Arial"/>
          <w:b/>
          <w:sz w:val="24"/>
        </w:rPr>
        <w:t>GBA_U API test cases on GBAUCipher and GBAUSignature</w:t>
      </w:r>
    </w:p>
    <w:p w14:paraId="2D95547F"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CR-0046  Cat: B (Rel-18)</w:t>
      </w:r>
      <w:r>
        <w:rPr>
          <w:i/>
        </w:rPr>
        <w:br/>
      </w:r>
      <w:r>
        <w:rPr>
          <w:i/>
        </w:rPr>
        <w:br/>
      </w:r>
      <w:r>
        <w:rPr>
          <w:i/>
        </w:rPr>
        <w:tab/>
      </w:r>
      <w:r>
        <w:rPr>
          <w:i/>
        </w:rPr>
        <w:tab/>
      </w:r>
      <w:r>
        <w:rPr>
          <w:i/>
        </w:rPr>
        <w:tab/>
      </w:r>
      <w:r>
        <w:rPr>
          <w:i/>
        </w:rPr>
        <w:tab/>
      </w:r>
      <w:r>
        <w:rPr>
          <w:i/>
        </w:rPr>
        <w:tab/>
        <w:t>Source: THALES, China Mobile</w:t>
      </w:r>
    </w:p>
    <w:p w14:paraId="65F17F2E" w14:textId="77777777" w:rsidR="000F298B" w:rsidRDefault="000F298B" w:rsidP="000F298B">
      <w:pPr>
        <w:rPr>
          <w:rFonts w:ascii="Arial" w:hAnsi="Arial" w:cs="Arial"/>
          <w:b/>
        </w:rPr>
      </w:pPr>
      <w:r>
        <w:rPr>
          <w:rFonts w:ascii="Arial" w:hAnsi="Arial" w:cs="Arial"/>
          <w:b/>
        </w:rPr>
        <w:t xml:space="preserve">Abstract: </w:t>
      </w:r>
    </w:p>
    <w:p w14:paraId="79FDC08F" w14:textId="77777777" w:rsidR="000F298B" w:rsidRDefault="000F298B" w:rsidP="000F298B">
      <w:r>
        <w:t>Merged CR including: CR0026r4, CR0035r2, CR0036r2, CR0037r1, CR0038r1, CR0039r2, CR0040r1, CR0041r1, CR0042r1, CR0043r1, CR0044r1, CR0045r1</w:t>
      </w:r>
    </w:p>
    <w:p w14:paraId="14D1677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77CC6" w14:textId="76D67BB6" w:rsidR="000F298B" w:rsidRDefault="000F298B" w:rsidP="000F298B">
      <w:pPr>
        <w:rPr>
          <w:rFonts w:ascii="Arial" w:hAnsi="Arial" w:cs="Arial"/>
          <w:b/>
          <w:sz w:val="24"/>
        </w:rPr>
      </w:pPr>
      <w:r>
        <w:rPr>
          <w:rFonts w:ascii="Arial" w:hAnsi="Arial" w:cs="Arial"/>
          <w:b/>
          <w:color w:val="0000FF"/>
          <w:sz w:val="24"/>
        </w:rPr>
        <w:t>C6-250515</w:t>
      </w:r>
      <w:r>
        <w:rPr>
          <w:rFonts w:ascii="Arial" w:hAnsi="Arial" w:cs="Arial"/>
          <w:b/>
          <w:color w:val="0000FF"/>
          <w:sz w:val="24"/>
        </w:rPr>
        <w:tab/>
      </w:r>
      <w:r>
        <w:rPr>
          <w:rFonts w:ascii="Arial" w:hAnsi="Arial" w:cs="Arial"/>
          <w:b/>
          <w:sz w:val="24"/>
        </w:rPr>
        <w:t>Test cases for the getAlgorithm method in GBAUSignatureClass of the GBA_U API</w:t>
      </w:r>
    </w:p>
    <w:p w14:paraId="4DDE800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CR-0035  rev 2 Cat: B (Rel-18)</w:t>
      </w:r>
      <w:r>
        <w:rPr>
          <w:i/>
        </w:rPr>
        <w:br/>
      </w:r>
      <w:r>
        <w:rPr>
          <w:i/>
        </w:rPr>
        <w:br/>
      </w:r>
      <w:r>
        <w:rPr>
          <w:i/>
        </w:rPr>
        <w:tab/>
      </w:r>
      <w:r>
        <w:rPr>
          <w:i/>
        </w:rPr>
        <w:tab/>
      </w:r>
      <w:r>
        <w:rPr>
          <w:i/>
        </w:rPr>
        <w:tab/>
      </w:r>
      <w:r>
        <w:rPr>
          <w:i/>
        </w:rPr>
        <w:tab/>
      </w:r>
      <w:r>
        <w:rPr>
          <w:i/>
        </w:rPr>
        <w:tab/>
        <w:t>Source: China Mobile,THALES</w:t>
      </w:r>
    </w:p>
    <w:p w14:paraId="0EA02C93" w14:textId="77777777" w:rsidR="000F298B" w:rsidRDefault="000F298B" w:rsidP="000F298B">
      <w:pPr>
        <w:rPr>
          <w:color w:val="808080"/>
        </w:rPr>
      </w:pPr>
      <w:r>
        <w:rPr>
          <w:color w:val="808080"/>
        </w:rPr>
        <w:t>(Replaces C6-250483)</w:t>
      </w:r>
    </w:p>
    <w:p w14:paraId="323E7E07" w14:textId="77777777" w:rsidR="000F298B" w:rsidRDefault="000F298B" w:rsidP="000F298B">
      <w:pPr>
        <w:rPr>
          <w:rFonts w:ascii="Arial" w:hAnsi="Arial" w:cs="Arial"/>
          <w:b/>
        </w:rPr>
      </w:pPr>
      <w:r>
        <w:rPr>
          <w:rFonts w:ascii="Arial" w:hAnsi="Arial" w:cs="Arial"/>
          <w:b/>
        </w:rPr>
        <w:t xml:space="preserve">Discussion: </w:t>
      </w:r>
    </w:p>
    <w:p w14:paraId="1529D6E2" w14:textId="77777777" w:rsidR="000F298B" w:rsidRDefault="000F298B" w:rsidP="000F298B">
      <w:r>
        <w:t>Merged into C6-250514</w:t>
      </w:r>
    </w:p>
    <w:p w14:paraId="1BF71B5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82460D" w14:textId="5AD60444" w:rsidR="000F298B" w:rsidRDefault="000F298B" w:rsidP="000F298B">
      <w:pPr>
        <w:rPr>
          <w:rFonts w:ascii="Arial" w:hAnsi="Arial" w:cs="Arial"/>
          <w:b/>
          <w:sz w:val="24"/>
        </w:rPr>
      </w:pPr>
      <w:r>
        <w:rPr>
          <w:rFonts w:ascii="Arial" w:hAnsi="Arial" w:cs="Arial"/>
          <w:b/>
          <w:color w:val="0000FF"/>
          <w:sz w:val="24"/>
        </w:rPr>
        <w:t>C6-250516</w:t>
      </w:r>
      <w:r>
        <w:rPr>
          <w:rFonts w:ascii="Arial" w:hAnsi="Arial" w:cs="Arial"/>
          <w:b/>
          <w:color w:val="0000FF"/>
          <w:sz w:val="24"/>
        </w:rPr>
        <w:tab/>
      </w:r>
      <w:r>
        <w:rPr>
          <w:rFonts w:ascii="Arial" w:hAnsi="Arial" w:cs="Arial"/>
          <w:b/>
          <w:sz w:val="24"/>
        </w:rPr>
        <w:t>Test cases for the getCipherAlgorithm method in GBAUSignatureClass of the GBA_U API</w:t>
      </w:r>
    </w:p>
    <w:p w14:paraId="237279E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CR-0036  rev 2 Cat: B (Rel-18)</w:t>
      </w:r>
      <w:r>
        <w:rPr>
          <w:i/>
        </w:rPr>
        <w:br/>
      </w:r>
      <w:r>
        <w:rPr>
          <w:i/>
        </w:rPr>
        <w:br/>
      </w:r>
      <w:r>
        <w:rPr>
          <w:i/>
        </w:rPr>
        <w:tab/>
      </w:r>
      <w:r>
        <w:rPr>
          <w:i/>
        </w:rPr>
        <w:tab/>
      </w:r>
      <w:r>
        <w:rPr>
          <w:i/>
        </w:rPr>
        <w:tab/>
      </w:r>
      <w:r>
        <w:rPr>
          <w:i/>
        </w:rPr>
        <w:tab/>
      </w:r>
      <w:r>
        <w:rPr>
          <w:i/>
        </w:rPr>
        <w:tab/>
        <w:t>Source: China Mobile,THALES</w:t>
      </w:r>
    </w:p>
    <w:p w14:paraId="7F09C424" w14:textId="77777777" w:rsidR="000F298B" w:rsidRDefault="000F298B" w:rsidP="000F298B">
      <w:pPr>
        <w:rPr>
          <w:color w:val="808080"/>
        </w:rPr>
      </w:pPr>
      <w:r>
        <w:rPr>
          <w:color w:val="808080"/>
        </w:rPr>
        <w:t>(Replaces C6-250484)</w:t>
      </w:r>
    </w:p>
    <w:p w14:paraId="58DBD6AA" w14:textId="77777777" w:rsidR="000F298B" w:rsidRDefault="000F298B" w:rsidP="000F298B">
      <w:pPr>
        <w:rPr>
          <w:rFonts w:ascii="Arial" w:hAnsi="Arial" w:cs="Arial"/>
          <w:b/>
        </w:rPr>
      </w:pPr>
      <w:r>
        <w:rPr>
          <w:rFonts w:ascii="Arial" w:hAnsi="Arial" w:cs="Arial"/>
          <w:b/>
        </w:rPr>
        <w:t xml:space="preserve">Discussion: </w:t>
      </w:r>
    </w:p>
    <w:p w14:paraId="671168B0" w14:textId="77777777" w:rsidR="000F298B" w:rsidRDefault="000F298B" w:rsidP="000F298B">
      <w:r>
        <w:t>Merged into C6-250514</w:t>
      </w:r>
    </w:p>
    <w:p w14:paraId="29577AA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1E045" w14:textId="3711C80D" w:rsidR="000F298B" w:rsidRDefault="000F298B" w:rsidP="000F298B">
      <w:pPr>
        <w:rPr>
          <w:rFonts w:ascii="Arial" w:hAnsi="Arial" w:cs="Arial"/>
          <w:b/>
          <w:sz w:val="24"/>
        </w:rPr>
      </w:pPr>
      <w:r>
        <w:rPr>
          <w:rFonts w:ascii="Arial" w:hAnsi="Arial" w:cs="Arial"/>
          <w:b/>
          <w:color w:val="0000FF"/>
          <w:sz w:val="24"/>
        </w:rPr>
        <w:t>C6-250517</w:t>
      </w:r>
      <w:r>
        <w:rPr>
          <w:rFonts w:ascii="Arial" w:hAnsi="Arial" w:cs="Arial"/>
          <w:b/>
          <w:color w:val="0000FF"/>
          <w:sz w:val="24"/>
        </w:rPr>
        <w:tab/>
      </w:r>
      <w:r>
        <w:rPr>
          <w:rFonts w:ascii="Arial" w:hAnsi="Arial" w:cs="Arial"/>
          <w:b/>
          <w:sz w:val="24"/>
        </w:rPr>
        <w:t>Test cases for the getMessageDigestAlgorithm method in GBAUSignatureClass of the GBA_U API</w:t>
      </w:r>
    </w:p>
    <w:p w14:paraId="3840076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r>
        <w:rPr>
          <w:i/>
        </w:rPr>
        <w:tab/>
        <w:t xml:space="preserve">  CR-0039  rev 2 Cat: B (Rel-18)</w:t>
      </w:r>
      <w:r>
        <w:rPr>
          <w:i/>
        </w:rPr>
        <w:br/>
      </w:r>
      <w:r>
        <w:rPr>
          <w:i/>
        </w:rPr>
        <w:br/>
      </w:r>
      <w:r>
        <w:rPr>
          <w:i/>
        </w:rPr>
        <w:tab/>
      </w:r>
      <w:r>
        <w:rPr>
          <w:i/>
        </w:rPr>
        <w:tab/>
      </w:r>
      <w:r>
        <w:rPr>
          <w:i/>
        </w:rPr>
        <w:tab/>
      </w:r>
      <w:r>
        <w:rPr>
          <w:i/>
        </w:rPr>
        <w:tab/>
      </w:r>
      <w:r>
        <w:rPr>
          <w:i/>
        </w:rPr>
        <w:tab/>
        <w:t>Source: China Mobile,THALES</w:t>
      </w:r>
    </w:p>
    <w:p w14:paraId="4FF715E6" w14:textId="77777777" w:rsidR="000F298B" w:rsidRDefault="000F298B" w:rsidP="000F298B">
      <w:pPr>
        <w:rPr>
          <w:color w:val="808080"/>
        </w:rPr>
      </w:pPr>
      <w:r>
        <w:rPr>
          <w:color w:val="808080"/>
        </w:rPr>
        <w:t>(Replaces C6-250487)</w:t>
      </w:r>
    </w:p>
    <w:p w14:paraId="5F1806C5" w14:textId="77777777" w:rsidR="000F298B" w:rsidRDefault="000F298B" w:rsidP="000F298B">
      <w:pPr>
        <w:rPr>
          <w:rFonts w:ascii="Arial" w:hAnsi="Arial" w:cs="Arial"/>
          <w:b/>
        </w:rPr>
      </w:pPr>
      <w:r>
        <w:rPr>
          <w:rFonts w:ascii="Arial" w:hAnsi="Arial" w:cs="Arial"/>
          <w:b/>
        </w:rPr>
        <w:t xml:space="preserve">Discussion: </w:t>
      </w:r>
    </w:p>
    <w:p w14:paraId="23BA8265" w14:textId="77777777" w:rsidR="000F298B" w:rsidRDefault="000F298B" w:rsidP="000F298B">
      <w:r>
        <w:lastRenderedPageBreak/>
        <w:t>Merged into C6-250514</w:t>
      </w:r>
    </w:p>
    <w:p w14:paraId="321E151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31FBDE" w14:textId="77777777" w:rsidR="000F298B" w:rsidRDefault="000F298B" w:rsidP="000F298B">
      <w:pPr>
        <w:pStyle w:val="Heading3"/>
      </w:pPr>
      <w:bookmarkStart w:id="182" w:name="_Toc214317323"/>
      <w:r>
        <w:t>18.83</w:t>
      </w:r>
      <w:r>
        <w:tab/>
        <w:t>UE conformance test for NB-IoT/eMTC Non-Terrestrial Networks in EPS [IoT_SAT_UEConTest]</w:t>
      </w:r>
      <w:bookmarkEnd w:id="182"/>
    </w:p>
    <w:p w14:paraId="35FE5A48" w14:textId="1DDCCB67" w:rsidR="000F298B" w:rsidRDefault="000F298B" w:rsidP="000F298B">
      <w:pPr>
        <w:rPr>
          <w:rFonts w:ascii="Arial" w:hAnsi="Arial" w:cs="Arial"/>
          <w:b/>
          <w:sz w:val="24"/>
        </w:rPr>
      </w:pPr>
      <w:r>
        <w:rPr>
          <w:rFonts w:ascii="Arial" w:hAnsi="Arial" w:cs="Arial"/>
          <w:b/>
          <w:color w:val="0000FF"/>
          <w:sz w:val="24"/>
        </w:rPr>
        <w:t>C6-250423</w:t>
      </w:r>
      <w:r>
        <w:rPr>
          <w:rFonts w:ascii="Arial" w:hAnsi="Arial" w:cs="Arial"/>
          <w:b/>
          <w:color w:val="0000FF"/>
          <w:sz w:val="24"/>
        </w:rPr>
        <w:tab/>
      </w:r>
      <w:r>
        <w:rPr>
          <w:rFonts w:ascii="Arial" w:hAnsi="Arial" w:cs="Arial"/>
          <w:b/>
          <w:sz w:val="24"/>
        </w:rPr>
        <w:t>Addition of PROVIDE LOCAL INFORMATION test cases for IoT NTN</w:t>
      </w:r>
    </w:p>
    <w:p w14:paraId="10BA248C"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CR-0815  Cat: B (Rel-18)</w:t>
      </w:r>
      <w:r>
        <w:rPr>
          <w:i/>
        </w:rPr>
        <w:br/>
      </w:r>
      <w:r>
        <w:rPr>
          <w:i/>
        </w:rPr>
        <w:br/>
      </w:r>
      <w:r>
        <w:rPr>
          <w:i/>
        </w:rPr>
        <w:tab/>
      </w:r>
      <w:r>
        <w:rPr>
          <w:i/>
        </w:rPr>
        <w:tab/>
      </w:r>
      <w:r>
        <w:rPr>
          <w:i/>
        </w:rPr>
        <w:tab/>
      </w:r>
      <w:r>
        <w:rPr>
          <w:i/>
        </w:rPr>
        <w:tab/>
      </w:r>
      <w:r>
        <w:rPr>
          <w:i/>
        </w:rPr>
        <w:tab/>
        <w:t>Source: MediaTek Inc.</w:t>
      </w:r>
    </w:p>
    <w:p w14:paraId="618247CD" w14:textId="77777777" w:rsidR="000F298B" w:rsidRDefault="000F298B" w:rsidP="000F298B">
      <w:pPr>
        <w:rPr>
          <w:rFonts w:ascii="Arial" w:hAnsi="Arial" w:cs="Arial"/>
          <w:b/>
        </w:rPr>
      </w:pPr>
      <w:r>
        <w:rPr>
          <w:rFonts w:ascii="Arial" w:hAnsi="Arial" w:cs="Arial"/>
          <w:b/>
        </w:rPr>
        <w:t xml:space="preserve">Abstract: </w:t>
      </w:r>
    </w:p>
    <w:p w14:paraId="28C3726F" w14:textId="77777777" w:rsidR="000F298B" w:rsidRDefault="000F298B" w:rsidP="000F298B">
      <w:r>
        <w:t>Below TC were added:</w:t>
      </w:r>
    </w:p>
    <w:p w14:paraId="2D6B667A" w14:textId="77777777" w:rsidR="000F298B" w:rsidRDefault="000F298B" w:rsidP="000F298B">
      <w:r>
        <w:t>Seq. 1.XX</w:t>
      </w:r>
      <w:r>
        <w:tab/>
        <w:t>PROVIDE LOCAL INFORMATION, Location Information, Satellite E-UTRAN</w:t>
      </w:r>
    </w:p>
    <w:p w14:paraId="2151AF1B" w14:textId="77777777" w:rsidR="000F298B" w:rsidRDefault="000F298B" w:rsidP="000F298B">
      <w:r>
        <w:t>Seq. 1.YY</w:t>
      </w:r>
      <w:r>
        <w:tab/>
        <w:t>PROVIDE LOCAL INFORMATION, Network Measurement Results, Satellite E-UTRAN</w:t>
      </w:r>
    </w:p>
    <w:p w14:paraId="754F8704" w14:textId="77777777" w:rsidR="000F298B" w:rsidRDefault="000F298B" w:rsidP="000F298B">
      <w:r>
        <w:t>Seq. 1.ZZ</w:t>
      </w:r>
      <w:r>
        <w:tab/>
        <w:t>PROVIDE LOCAL INFORMATION, Timing advance, Satellite E-UTRAN</w:t>
      </w:r>
    </w:p>
    <w:p w14:paraId="0AF250B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C6-250494</w:t>
      </w:r>
      <w:r>
        <w:rPr>
          <w:color w:val="993300"/>
          <w:u w:val="single"/>
        </w:rPr>
        <w:t>.</w:t>
      </w:r>
    </w:p>
    <w:p w14:paraId="0DEF7A5D" w14:textId="77CC8D7D" w:rsidR="000F298B" w:rsidRDefault="000F298B" w:rsidP="000F298B">
      <w:pPr>
        <w:rPr>
          <w:rFonts w:ascii="Arial" w:hAnsi="Arial" w:cs="Arial"/>
          <w:b/>
          <w:sz w:val="24"/>
        </w:rPr>
      </w:pPr>
      <w:r>
        <w:rPr>
          <w:rFonts w:ascii="Arial" w:hAnsi="Arial" w:cs="Arial"/>
          <w:b/>
          <w:color w:val="0000FF"/>
          <w:sz w:val="24"/>
        </w:rPr>
        <w:t>C6-250494</w:t>
      </w:r>
      <w:r>
        <w:rPr>
          <w:rFonts w:ascii="Arial" w:hAnsi="Arial" w:cs="Arial"/>
          <w:b/>
          <w:color w:val="0000FF"/>
          <w:sz w:val="24"/>
        </w:rPr>
        <w:tab/>
      </w:r>
      <w:r>
        <w:rPr>
          <w:rFonts w:ascii="Arial" w:hAnsi="Arial" w:cs="Arial"/>
          <w:b/>
          <w:sz w:val="24"/>
        </w:rPr>
        <w:t>Addition of PROVIDE LOCAL INFORMATION test cases for IoT NTN</w:t>
      </w:r>
    </w:p>
    <w:p w14:paraId="16EB2F6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CR-0815  rev 1 Cat: B (Rel-18)</w:t>
      </w:r>
      <w:r>
        <w:rPr>
          <w:i/>
        </w:rPr>
        <w:br/>
      </w:r>
      <w:r>
        <w:rPr>
          <w:i/>
        </w:rPr>
        <w:br/>
      </w:r>
      <w:r>
        <w:rPr>
          <w:i/>
        </w:rPr>
        <w:tab/>
      </w:r>
      <w:r>
        <w:rPr>
          <w:i/>
        </w:rPr>
        <w:tab/>
      </w:r>
      <w:r>
        <w:rPr>
          <w:i/>
        </w:rPr>
        <w:tab/>
      </w:r>
      <w:r>
        <w:rPr>
          <w:i/>
        </w:rPr>
        <w:tab/>
      </w:r>
      <w:r>
        <w:rPr>
          <w:i/>
        </w:rPr>
        <w:tab/>
        <w:t>Source: MediaTek Inc.</w:t>
      </w:r>
    </w:p>
    <w:p w14:paraId="5515E99C" w14:textId="77777777" w:rsidR="000F298B" w:rsidRDefault="000F298B" w:rsidP="000F298B">
      <w:pPr>
        <w:rPr>
          <w:color w:val="808080"/>
        </w:rPr>
      </w:pPr>
      <w:r>
        <w:rPr>
          <w:color w:val="808080"/>
        </w:rPr>
        <w:t>(Replaces C6-250423)</w:t>
      </w:r>
    </w:p>
    <w:p w14:paraId="5925BB0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E2D8A" w14:textId="6E79844B" w:rsidR="000F298B" w:rsidRDefault="000F298B" w:rsidP="000F298B">
      <w:pPr>
        <w:rPr>
          <w:rFonts w:ascii="Arial" w:hAnsi="Arial" w:cs="Arial"/>
          <w:b/>
          <w:sz w:val="24"/>
        </w:rPr>
      </w:pPr>
      <w:r>
        <w:rPr>
          <w:rFonts w:ascii="Arial" w:hAnsi="Arial" w:cs="Arial"/>
          <w:b/>
          <w:color w:val="0000FF"/>
          <w:sz w:val="24"/>
        </w:rPr>
        <w:t>C6-250424</w:t>
      </w:r>
      <w:r>
        <w:rPr>
          <w:rFonts w:ascii="Arial" w:hAnsi="Arial" w:cs="Arial"/>
          <w:b/>
          <w:color w:val="0000FF"/>
          <w:sz w:val="24"/>
        </w:rPr>
        <w:tab/>
      </w:r>
      <w:r>
        <w:rPr>
          <w:rFonts w:ascii="Arial" w:hAnsi="Arial" w:cs="Arial"/>
          <w:b/>
          <w:sz w:val="24"/>
        </w:rPr>
        <w:t>Addition of OPEN CHANNEL test cases for IoT NTN</w:t>
      </w:r>
    </w:p>
    <w:p w14:paraId="5C7FB350"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CR-0816  Cat: B (Rel-18)</w:t>
      </w:r>
      <w:r>
        <w:rPr>
          <w:i/>
        </w:rPr>
        <w:br/>
      </w:r>
      <w:r>
        <w:rPr>
          <w:i/>
        </w:rPr>
        <w:br/>
      </w:r>
      <w:r>
        <w:rPr>
          <w:i/>
        </w:rPr>
        <w:tab/>
      </w:r>
      <w:r>
        <w:rPr>
          <w:i/>
        </w:rPr>
        <w:tab/>
      </w:r>
      <w:r>
        <w:rPr>
          <w:i/>
        </w:rPr>
        <w:tab/>
      </w:r>
      <w:r>
        <w:rPr>
          <w:i/>
        </w:rPr>
        <w:tab/>
      </w:r>
      <w:r>
        <w:rPr>
          <w:i/>
        </w:rPr>
        <w:tab/>
        <w:t>Source: MediaTek Inc.</w:t>
      </w:r>
    </w:p>
    <w:p w14:paraId="50AF8F9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C6-250495</w:t>
      </w:r>
      <w:r>
        <w:rPr>
          <w:color w:val="993300"/>
          <w:u w:val="single"/>
        </w:rPr>
        <w:t>.</w:t>
      </w:r>
    </w:p>
    <w:p w14:paraId="77283086" w14:textId="6038525D" w:rsidR="000F298B" w:rsidRDefault="000F298B" w:rsidP="000F298B">
      <w:pPr>
        <w:rPr>
          <w:rFonts w:ascii="Arial" w:hAnsi="Arial" w:cs="Arial"/>
          <w:b/>
          <w:sz w:val="24"/>
        </w:rPr>
      </w:pPr>
      <w:r>
        <w:rPr>
          <w:rFonts w:ascii="Arial" w:hAnsi="Arial" w:cs="Arial"/>
          <w:b/>
          <w:color w:val="0000FF"/>
          <w:sz w:val="24"/>
        </w:rPr>
        <w:t>C6-250495</w:t>
      </w:r>
      <w:r>
        <w:rPr>
          <w:rFonts w:ascii="Arial" w:hAnsi="Arial" w:cs="Arial"/>
          <w:b/>
          <w:color w:val="0000FF"/>
          <w:sz w:val="24"/>
        </w:rPr>
        <w:tab/>
      </w:r>
      <w:r>
        <w:rPr>
          <w:rFonts w:ascii="Arial" w:hAnsi="Arial" w:cs="Arial"/>
          <w:b/>
          <w:sz w:val="24"/>
        </w:rPr>
        <w:t>Addition of OPEN CHANNEL test cases for IoT NTN</w:t>
      </w:r>
    </w:p>
    <w:p w14:paraId="2EF2360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CR-0816  rev 1 Cat: B (Rel-18)</w:t>
      </w:r>
      <w:r>
        <w:rPr>
          <w:i/>
        </w:rPr>
        <w:br/>
      </w:r>
      <w:r>
        <w:rPr>
          <w:i/>
        </w:rPr>
        <w:br/>
      </w:r>
      <w:r>
        <w:rPr>
          <w:i/>
        </w:rPr>
        <w:tab/>
      </w:r>
      <w:r>
        <w:rPr>
          <w:i/>
        </w:rPr>
        <w:tab/>
      </w:r>
      <w:r>
        <w:rPr>
          <w:i/>
        </w:rPr>
        <w:tab/>
      </w:r>
      <w:r>
        <w:rPr>
          <w:i/>
        </w:rPr>
        <w:tab/>
      </w:r>
      <w:r>
        <w:rPr>
          <w:i/>
        </w:rPr>
        <w:tab/>
        <w:t>Source: MediaTek Inc.</w:t>
      </w:r>
    </w:p>
    <w:p w14:paraId="16F0B94A" w14:textId="77777777" w:rsidR="000F298B" w:rsidRDefault="000F298B" w:rsidP="000F298B">
      <w:pPr>
        <w:rPr>
          <w:color w:val="808080"/>
        </w:rPr>
      </w:pPr>
      <w:r>
        <w:rPr>
          <w:color w:val="808080"/>
        </w:rPr>
        <w:t>(Replaces C6-250424)</w:t>
      </w:r>
    </w:p>
    <w:p w14:paraId="2871B89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1D592" w14:textId="4842DBD1" w:rsidR="000F298B" w:rsidRDefault="000F298B" w:rsidP="000F298B">
      <w:pPr>
        <w:rPr>
          <w:rFonts w:ascii="Arial" w:hAnsi="Arial" w:cs="Arial"/>
          <w:b/>
          <w:sz w:val="24"/>
        </w:rPr>
      </w:pPr>
      <w:r>
        <w:rPr>
          <w:rFonts w:ascii="Arial" w:hAnsi="Arial" w:cs="Arial"/>
          <w:b/>
          <w:color w:val="0000FF"/>
          <w:sz w:val="24"/>
        </w:rPr>
        <w:t>C6-250425</w:t>
      </w:r>
      <w:r>
        <w:rPr>
          <w:rFonts w:ascii="Arial" w:hAnsi="Arial" w:cs="Arial"/>
          <w:b/>
          <w:color w:val="0000FF"/>
          <w:sz w:val="24"/>
        </w:rPr>
        <w:tab/>
      </w:r>
      <w:r>
        <w:rPr>
          <w:rFonts w:ascii="Arial" w:hAnsi="Arial" w:cs="Arial"/>
          <w:b/>
          <w:sz w:val="24"/>
        </w:rPr>
        <w:t>Addition of Network Rejection Event test cases for IoT NTN</w:t>
      </w:r>
    </w:p>
    <w:p w14:paraId="07CF5040"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CR-0817  Cat: B (Rel-18)</w:t>
      </w:r>
      <w:r>
        <w:rPr>
          <w:i/>
        </w:rPr>
        <w:br/>
      </w:r>
      <w:r>
        <w:rPr>
          <w:i/>
        </w:rPr>
        <w:br/>
      </w:r>
      <w:r>
        <w:rPr>
          <w:i/>
        </w:rPr>
        <w:tab/>
      </w:r>
      <w:r>
        <w:rPr>
          <w:i/>
        </w:rPr>
        <w:tab/>
      </w:r>
      <w:r>
        <w:rPr>
          <w:i/>
        </w:rPr>
        <w:tab/>
      </w:r>
      <w:r>
        <w:rPr>
          <w:i/>
        </w:rPr>
        <w:tab/>
      </w:r>
      <w:r>
        <w:rPr>
          <w:i/>
        </w:rPr>
        <w:tab/>
        <w:t>Source: MediaTek Inc.</w:t>
      </w:r>
    </w:p>
    <w:p w14:paraId="6C4165F0" w14:textId="77777777" w:rsidR="000F298B" w:rsidRDefault="000F298B" w:rsidP="000F29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C6-250496</w:t>
      </w:r>
      <w:r>
        <w:rPr>
          <w:color w:val="993300"/>
          <w:u w:val="single"/>
        </w:rPr>
        <w:t>.</w:t>
      </w:r>
    </w:p>
    <w:p w14:paraId="03F8D792" w14:textId="61C97E09" w:rsidR="000F298B" w:rsidRDefault="000F298B" w:rsidP="000F298B">
      <w:pPr>
        <w:rPr>
          <w:rFonts w:ascii="Arial" w:hAnsi="Arial" w:cs="Arial"/>
          <w:b/>
          <w:sz w:val="24"/>
        </w:rPr>
      </w:pPr>
      <w:r>
        <w:rPr>
          <w:rFonts w:ascii="Arial" w:hAnsi="Arial" w:cs="Arial"/>
          <w:b/>
          <w:color w:val="0000FF"/>
          <w:sz w:val="24"/>
        </w:rPr>
        <w:t>C6-250496</w:t>
      </w:r>
      <w:r>
        <w:rPr>
          <w:rFonts w:ascii="Arial" w:hAnsi="Arial" w:cs="Arial"/>
          <w:b/>
          <w:color w:val="0000FF"/>
          <w:sz w:val="24"/>
        </w:rPr>
        <w:tab/>
      </w:r>
      <w:r>
        <w:rPr>
          <w:rFonts w:ascii="Arial" w:hAnsi="Arial" w:cs="Arial"/>
          <w:b/>
          <w:sz w:val="24"/>
        </w:rPr>
        <w:t>Addition of Network Rejection Event test cases for IoT NTN</w:t>
      </w:r>
    </w:p>
    <w:p w14:paraId="2102DA2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r>
        <w:rPr>
          <w:i/>
        </w:rPr>
        <w:tab/>
        <w:t xml:space="preserve">  CR-0817  rev 1 Cat: B (Rel-18)</w:t>
      </w:r>
      <w:r>
        <w:rPr>
          <w:i/>
        </w:rPr>
        <w:br/>
      </w:r>
      <w:r>
        <w:rPr>
          <w:i/>
        </w:rPr>
        <w:br/>
      </w:r>
      <w:r>
        <w:rPr>
          <w:i/>
        </w:rPr>
        <w:tab/>
      </w:r>
      <w:r>
        <w:rPr>
          <w:i/>
        </w:rPr>
        <w:tab/>
      </w:r>
      <w:r>
        <w:rPr>
          <w:i/>
        </w:rPr>
        <w:tab/>
      </w:r>
      <w:r>
        <w:rPr>
          <w:i/>
        </w:rPr>
        <w:tab/>
      </w:r>
      <w:r>
        <w:rPr>
          <w:i/>
        </w:rPr>
        <w:tab/>
        <w:t>Source: MediaTek Inc.</w:t>
      </w:r>
    </w:p>
    <w:p w14:paraId="73D7B594" w14:textId="77777777" w:rsidR="000F298B" w:rsidRDefault="000F298B" w:rsidP="000F298B">
      <w:pPr>
        <w:rPr>
          <w:color w:val="808080"/>
        </w:rPr>
      </w:pPr>
      <w:r>
        <w:rPr>
          <w:color w:val="808080"/>
        </w:rPr>
        <w:t>(Replaces C6-250425)</w:t>
      </w:r>
    </w:p>
    <w:p w14:paraId="20781E2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9AD6B" w14:textId="77777777" w:rsidR="000F298B" w:rsidRDefault="000F298B" w:rsidP="000F298B">
      <w:pPr>
        <w:pStyle w:val="Heading3"/>
      </w:pPr>
      <w:bookmarkStart w:id="183" w:name="_Toc214317324"/>
      <w:r>
        <w:t>18.84</w:t>
      </w:r>
      <w:r>
        <w:tab/>
        <w:t>Any other Rel-18 Work item or Study item</w:t>
      </w:r>
      <w:bookmarkEnd w:id="183"/>
    </w:p>
    <w:p w14:paraId="1354FF8D" w14:textId="77777777" w:rsidR="000F298B" w:rsidRDefault="000F298B" w:rsidP="000F298B">
      <w:pPr>
        <w:pStyle w:val="Heading2"/>
      </w:pPr>
      <w:bookmarkStart w:id="184" w:name="_Toc214317325"/>
      <w:r>
        <w:t>19</w:t>
      </w:r>
      <w:r>
        <w:tab/>
        <w:t>Release 19</w:t>
      </w:r>
      <w:bookmarkEnd w:id="184"/>
    </w:p>
    <w:p w14:paraId="2AC0A183" w14:textId="77777777" w:rsidR="000F298B" w:rsidRDefault="000F298B" w:rsidP="000F298B">
      <w:pPr>
        <w:pStyle w:val="Heading3"/>
      </w:pPr>
      <w:bookmarkStart w:id="185" w:name="_Toc214317326"/>
      <w:r>
        <w:t>19.1</w:t>
      </w:r>
      <w:r>
        <w:tab/>
        <w:t>Rel-19 Exception sheets or other Rel-19 work planning</w:t>
      </w:r>
      <w:bookmarkEnd w:id="185"/>
    </w:p>
    <w:p w14:paraId="1B385CF8" w14:textId="2C5C0742" w:rsidR="000F298B" w:rsidRDefault="000F298B" w:rsidP="000F298B">
      <w:pPr>
        <w:rPr>
          <w:rFonts w:ascii="Arial" w:hAnsi="Arial" w:cs="Arial"/>
          <w:b/>
          <w:sz w:val="24"/>
        </w:rPr>
      </w:pPr>
      <w:r>
        <w:rPr>
          <w:rFonts w:ascii="Arial" w:hAnsi="Arial" w:cs="Arial"/>
          <w:b/>
          <w:color w:val="0000FF"/>
          <w:sz w:val="24"/>
        </w:rPr>
        <w:t>C6-250497</w:t>
      </w:r>
      <w:r>
        <w:rPr>
          <w:rFonts w:ascii="Arial" w:hAnsi="Arial" w:cs="Arial"/>
          <w:b/>
          <w:color w:val="0000FF"/>
          <w:sz w:val="24"/>
        </w:rPr>
        <w:tab/>
      </w:r>
      <w:r>
        <w:rPr>
          <w:rFonts w:ascii="Arial" w:hAnsi="Arial" w:cs="Arial"/>
          <w:b/>
          <w:sz w:val="24"/>
        </w:rPr>
        <w:t>Exception sheet for CT 6 aspects of MINT support in EPS for 5G-only national roaming UE</w:t>
      </w:r>
    </w:p>
    <w:p w14:paraId="70D782D4" w14:textId="77777777" w:rsidR="000F298B" w:rsidRDefault="000F298B" w:rsidP="000F298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Telecom</w:t>
      </w:r>
    </w:p>
    <w:p w14:paraId="52E9965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DF84B" w14:textId="77777777" w:rsidR="000F298B" w:rsidRDefault="000F298B" w:rsidP="000F298B">
      <w:pPr>
        <w:pStyle w:val="Heading3"/>
      </w:pPr>
      <w:bookmarkStart w:id="186" w:name="_Toc214317327"/>
      <w:r>
        <w:t>19.2</w:t>
      </w:r>
      <w:r>
        <w:tab/>
        <w:t>New WIDs/SIDs for Rel-19</w:t>
      </w:r>
      <w:bookmarkEnd w:id="186"/>
    </w:p>
    <w:p w14:paraId="50709107" w14:textId="0EC42A76" w:rsidR="000F298B" w:rsidRDefault="000F298B" w:rsidP="000F298B">
      <w:pPr>
        <w:rPr>
          <w:rFonts w:ascii="Arial" w:hAnsi="Arial" w:cs="Arial"/>
          <w:b/>
          <w:sz w:val="24"/>
        </w:rPr>
      </w:pPr>
      <w:r>
        <w:rPr>
          <w:rFonts w:ascii="Arial" w:hAnsi="Arial" w:cs="Arial"/>
          <w:b/>
          <w:color w:val="0000FF"/>
          <w:sz w:val="24"/>
        </w:rPr>
        <w:t>C6-250448</w:t>
      </w:r>
      <w:r>
        <w:rPr>
          <w:rFonts w:ascii="Arial" w:hAnsi="Arial" w:cs="Arial"/>
          <w:b/>
          <w:color w:val="0000FF"/>
          <w:sz w:val="24"/>
        </w:rPr>
        <w:tab/>
      </w:r>
      <w:r>
        <w:rPr>
          <w:rFonts w:ascii="Arial" w:hAnsi="Arial" w:cs="Arial"/>
          <w:b/>
          <w:sz w:val="24"/>
        </w:rPr>
        <w:t>New WID on CT aspects of Lower Selection-priority for PLMN Selection</w:t>
      </w:r>
    </w:p>
    <w:p w14:paraId="411E88CF" w14:textId="77777777" w:rsidR="000F298B" w:rsidRDefault="000F298B" w:rsidP="000F298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Vodafone GmbH</w:t>
      </w:r>
    </w:p>
    <w:p w14:paraId="174B546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C6-250474</w:t>
      </w:r>
      <w:r>
        <w:rPr>
          <w:color w:val="993300"/>
          <w:u w:val="single"/>
        </w:rPr>
        <w:t>.</w:t>
      </w:r>
    </w:p>
    <w:p w14:paraId="37BF60C3" w14:textId="39FD52EB" w:rsidR="000F298B" w:rsidRDefault="000F298B" w:rsidP="000F298B">
      <w:pPr>
        <w:rPr>
          <w:rFonts w:ascii="Arial" w:hAnsi="Arial" w:cs="Arial"/>
          <w:b/>
          <w:sz w:val="24"/>
        </w:rPr>
      </w:pPr>
      <w:r>
        <w:rPr>
          <w:rFonts w:ascii="Arial" w:hAnsi="Arial" w:cs="Arial"/>
          <w:b/>
          <w:color w:val="0000FF"/>
          <w:sz w:val="24"/>
        </w:rPr>
        <w:t>C6-250474</w:t>
      </w:r>
      <w:r>
        <w:rPr>
          <w:rFonts w:ascii="Arial" w:hAnsi="Arial" w:cs="Arial"/>
          <w:b/>
          <w:color w:val="0000FF"/>
          <w:sz w:val="24"/>
        </w:rPr>
        <w:tab/>
      </w:r>
      <w:r>
        <w:rPr>
          <w:rFonts w:ascii="Arial" w:hAnsi="Arial" w:cs="Arial"/>
          <w:b/>
          <w:sz w:val="24"/>
        </w:rPr>
        <w:t>New WID on CT aspects of Lower Selection-priority for PLMN Selection</w:t>
      </w:r>
    </w:p>
    <w:p w14:paraId="3ED2EE98" w14:textId="77777777" w:rsidR="000F298B" w:rsidRDefault="000F298B" w:rsidP="000F298B">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Vodafone GmbH</w:t>
      </w:r>
    </w:p>
    <w:p w14:paraId="6044EB9A" w14:textId="77777777" w:rsidR="000F298B" w:rsidRDefault="000F298B" w:rsidP="000F298B">
      <w:pPr>
        <w:rPr>
          <w:color w:val="808080"/>
        </w:rPr>
      </w:pPr>
      <w:r>
        <w:rPr>
          <w:color w:val="808080"/>
        </w:rPr>
        <w:t>(Replaces C6-250448)</w:t>
      </w:r>
    </w:p>
    <w:p w14:paraId="1C37A7B5" w14:textId="77777777" w:rsidR="000F298B" w:rsidRDefault="000F298B" w:rsidP="000F298B">
      <w:pPr>
        <w:rPr>
          <w:rFonts w:ascii="Arial" w:hAnsi="Arial" w:cs="Arial"/>
          <w:b/>
        </w:rPr>
      </w:pPr>
      <w:r>
        <w:rPr>
          <w:rFonts w:ascii="Arial" w:hAnsi="Arial" w:cs="Arial"/>
          <w:b/>
        </w:rPr>
        <w:t xml:space="preserve">Discussion: </w:t>
      </w:r>
    </w:p>
    <w:p w14:paraId="3A635D85" w14:textId="77777777" w:rsidR="000F298B" w:rsidRDefault="000F298B" w:rsidP="000F298B">
      <w:r>
        <w:t>SIM needs to be replaced with USIM.</w:t>
      </w:r>
    </w:p>
    <w:p w14:paraId="66C66654" w14:textId="77777777" w:rsidR="000F298B" w:rsidRDefault="000F298B" w:rsidP="000F298B">
      <w:r>
        <w:t>The dates need to be changed from December to September.</w:t>
      </w:r>
    </w:p>
    <w:p w14:paraId="42280A0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C6-250475</w:t>
      </w:r>
      <w:r>
        <w:rPr>
          <w:color w:val="993300"/>
          <w:u w:val="single"/>
        </w:rPr>
        <w:t>.</w:t>
      </w:r>
    </w:p>
    <w:p w14:paraId="56D17732" w14:textId="7B50CD64" w:rsidR="000F298B" w:rsidRDefault="000F298B" w:rsidP="000F298B">
      <w:pPr>
        <w:rPr>
          <w:rFonts w:ascii="Arial" w:hAnsi="Arial" w:cs="Arial"/>
          <w:b/>
          <w:sz w:val="24"/>
        </w:rPr>
      </w:pPr>
      <w:r>
        <w:rPr>
          <w:rFonts w:ascii="Arial" w:hAnsi="Arial" w:cs="Arial"/>
          <w:b/>
          <w:color w:val="0000FF"/>
          <w:sz w:val="24"/>
        </w:rPr>
        <w:t>C6-250475</w:t>
      </w:r>
      <w:r>
        <w:rPr>
          <w:rFonts w:ascii="Arial" w:hAnsi="Arial" w:cs="Arial"/>
          <w:b/>
          <w:color w:val="0000FF"/>
          <w:sz w:val="24"/>
        </w:rPr>
        <w:tab/>
      </w:r>
      <w:r>
        <w:rPr>
          <w:rFonts w:ascii="Arial" w:hAnsi="Arial" w:cs="Arial"/>
          <w:b/>
          <w:sz w:val="24"/>
        </w:rPr>
        <w:t>New WID on CT aspects of Lower Selection-priority for PLMN Selection</w:t>
      </w:r>
    </w:p>
    <w:p w14:paraId="472E8168" w14:textId="77777777" w:rsidR="000F298B" w:rsidRDefault="000F298B" w:rsidP="000F298B">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Vodafone GmbH</w:t>
      </w:r>
    </w:p>
    <w:p w14:paraId="22044058" w14:textId="77777777" w:rsidR="000F298B" w:rsidRDefault="000F298B" w:rsidP="000F298B">
      <w:pPr>
        <w:rPr>
          <w:color w:val="808080"/>
        </w:rPr>
      </w:pPr>
      <w:r>
        <w:rPr>
          <w:color w:val="808080"/>
        </w:rPr>
        <w:t>(Replaces C6-250474)</w:t>
      </w:r>
    </w:p>
    <w:p w14:paraId="66264ED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8366" w14:textId="72F492BD" w:rsidR="000F298B" w:rsidRDefault="000F298B" w:rsidP="000F298B">
      <w:pPr>
        <w:rPr>
          <w:rFonts w:ascii="Arial" w:hAnsi="Arial" w:cs="Arial"/>
          <w:b/>
          <w:sz w:val="24"/>
        </w:rPr>
      </w:pPr>
      <w:r>
        <w:rPr>
          <w:rFonts w:ascii="Arial" w:hAnsi="Arial" w:cs="Arial"/>
          <w:b/>
          <w:color w:val="0000FF"/>
          <w:sz w:val="24"/>
        </w:rPr>
        <w:t>C6-250449</w:t>
      </w:r>
      <w:r>
        <w:rPr>
          <w:rFonts w:ascii="Arial" w:hAnsi="Arial" w:cs="Arial"/>
          <w:b/>
          <w:color w:val="0000FF"/>
          <w:sz w:val="24"/>
        </w:rPr>
        <w:tab/>
      </w:r>
      <w:r>
        <w:rPr>
          <w:rFonts w:ascii="Arial" w:hAnsi="Arial" w:cs="Arial"/>
          <w:b/>
          <w:sz w:val="24"/>
        </w:rPr>
        <w:t>Introducing ELSPPLMNwAcT (Lower selection priority PLMN with access technology)</w:t>
      </w:r>
    </w:p>
    <w:p w14:paraId="730AFACD"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r>
        <w:rPr>
          <w:i/>
        </w:rPr>
        <w:tab/>
        <w:t xml:space="preserve">  CR-1079  Cat: B (Rel-19)</w:t>
      </w:r>
      <w:r>
        <w:rPr>
          <w:i/>
        </w:rPr>
        <w:br/>
      </w:r>
      <w:r>
        <w:rPr>
          <w:i/>
        </w:rPr>
        <w:br/>
      </w:r>
      <w:r>
        <w:rPr>
          <w:i/>
        </w:rPr>
        <w:tab/>
      </w:r>
      <w:r>
        <w:rPr>
          <w:i/>
        </w:rPr>
        <w:tab/>
      </w:r>
      <w:r>
        <w:rPr>
          <w:i/>
        </w:rPr>
        <w:tab/>
      </w:r>
      <w:r>
        <w:rPr>
          <w:i/>
        </w:rPr>
        <w:tab/>
      </w:r>
      <w:r>
        <w:rPr>
          <w:i/>
        </w:rPr>
        <w:tab/>
        <w:t>Source: Vodafone GmbH</w:t>
      </w:r>
    </w:p>
    <w:p w14:paraId="62EC2FE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C6-250469</w:t>
      </w:r>
      <w:r>
        <w:rPr>
          <w:color w:val="993300"/>
          <w:u w:val="single"/>
        </w:rPr>
        <w:t>.</w:t>
      </w:r>
    </w:p>
    <w:p w14:paraId="56F48CA8" w14:textId="370196A3" w:rsidR="000F298B" w:rsidRDefault="000F298B" w:rsidP="000F298B">
      <w:pPr>
        <w:rPr>
          <w:rFonts w:ascii="Arial" w:hAnsi="Arial" w:cs="Arial"/>
          <w:b/>
          <w:sz w:val="24"/>
        </w:rPr>
      </w:pPr>
      <w:r>
        <w:rPr>
          <w:rFonts w:ascii="Arial" w:hAnsi="Arial" w:cs="Arial"/>
          <w:b/>
          <w:color w:val="0000FF"/>
          <w:sz w:val="24"/>
        </w:rPr>
        <w:t>C6-250462</w:t>
      </w:r>
      <w:r>
        <w:rPr>
          <w:rFonts w:ascii="Arial" w:hAnsi="Arial" w:cs="Arial"/>
          <w:b/>
          <w:color w:val="0000FF"/>
          <w:sz w:val="24"/>
        </w:rPr>
        <w:tab/>
      </w:r>
      <w:r>
        <w:rPr>
          <w:rFonts w:ascii="Arial" w:hAnsi="Arial" w:cs="Arial"/>
          <w:b/>
          <w:sz w:val="24"/>
        </w:rPr>
        <w:t>Lower Selection Priority PLMN Periodic Search Timer</w:t>
      </w:r>
    </w:p>
    <w:p w14:paraId="36160DB7"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r>
        <w:rPr>
          <w:i/>
        </w:rPr>
        <w:tab/>
        <w:t xml:space="preserve">  CR-1080  Cat: B (Rel-19)</w:t>
      </w:r>
      <w:r>
        <w:rPr>
          <w:i/>
        </w:rPr>
        <w:br/>
      </w:r>
      <w:r>
        <w:rPr>
          <w:i/>
        </w:rPr>
        <w:br/>
      </w:r>
      <w:r>
        <w:rPr>
          <w:i/>
        </w:rPr>
        <w:tab/>
      </w:r>
      <w:r>
        <w:rPr>
          <w:i/>
        </w:rPr>
        <w:tab/>
      </w:r>
      <w:r>
        <w:rPr>
          <w:i/>
        </w:rPr>
        <w:tab/>
      </w:r>
      <w:r>
        <w:rPr>
          <w:i/>
        </w:rPr>
        <w:tab/>
      </w:r>
      <w:r>
        <w:rPr>
          <w:i/>
        </w:rPr>
        <w:tab/>
        <w:t>Source: Vodafone GmbH</w:t>
      </w:r>
    </w:p>
    <w:p w14:paraId="099BC95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C6-250468</w:t>
      </w:r>
      <w:r>
        <w:rPr>
          <w:color w:val="993300"/>
          <w:u w:val="single"/>
        </w:rPr>
        <w:t>.</w:t>
      </w:r>
    </w:p>
    <w:p w14:paraId="465FB8EA" w14:textId="71A2965B" w:rsidR="000F298B" w:rsidRDefault="000F298B" w:rsidP="000F298B">
      <w:pPr>
        <w:rPr>
          <w:rFonts w:ascii="Arial" w:hAnsi="Arial" w:cs="Arial"/>
          <w:b/>
          <w:sz w:val="24"/>
        </w:rPr>
      </w:pPr>
      <w:r>
        <w:rPr>
          <w:rFonts w:ascii="Arial" w:hAnsi="Arial" w:cs="Arial"/>
          <w:b/>
          <w:color w:val="0000FF"/>
          <w:sz w:val="24"/>
        </w:rPr>
        <w:t>C6-250468</w:t>
      </w:r>
      <w:r>
        <w:rPr>
          <w:rFonts w:ascii="Arial" w:hAnsi="Arial" w:cs="Arial"/>
          <w:b/>
          <w:color w:val="0000FF"/>
          <w:sz w:val="24"/>
        </w:rPr>
        <w:tab/>
      </w:r>
      <w:r>
        <w:rPr>
          <w:rFonts w:ascii="Arial" w:hAnsi="Arial" w:cs="Arial"/>
          <w:b/>
          <w:sz w:val="24"/>
        </w:rPr>
        <w:t>Lower Selection Priority PLMN Periodic Search Timer</w:t>
      </w:r>
    </w:p>
    <w:p w14:paraId="6935FB26"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r>
        <w:rPr>
          <w:i/>
        </w:rPr>
        <w:tab/>
        <w:t xml:space="preserve">  CR-1080  rev 1 Cat: B (Rel-19)</w:t>
      </w:r>
      <w:r>
        <w:rPr>
          <w:i/>
        </w:rPr>
        <w:br/>
      </w:r>
      <w:r>
        <w:rPr>
          <w:i/>
        </w:rPr>
        <w:br/>
      </w:r>
      <w:r>
        <w:rPr>
          <w:i/>
        </w:rPr>
        <w:tab/>
      </w:r>
      <w:r>
        <w:rPr>
          <w:i/>
        </w:rPr>
        <w:tab/>
      </w:r>
      <w:r>
        <w:rPr>
          <w:i/>
        </w:rPr>
        <w:tab/>
      </w:r>
      <w:r>
        <w:rPr>
          <w:i/>
        </w:rPr>
        <w:tab/>
      </w:r>
      <w:r>
        <w:rPr>
          <w:i/>
        </w:rPr>
        <w:tab/>
        <w:t>Source: Vodafone GmbH</w:t>
      </w:r>
    </w:p>
    <w:p w14:paraId="6FE6D310" w14:textId="77777777" w:rsidR="000F298B" w:rsidRDefault="000F298B" w:rsidP="000F298B">
      <w:pPr>
        <w:rPr>
          <w:color w:val="808080"/>
        </w:rPr>
      </w:pPr>
      <w:r>
        <w:rPr>
          <w:color w:val="808080"/>
        </w:rPr>
        <w:t>(Replaces C6-250462)</w:t>
      </w:r>
    </w:p>
    <w:p w14:paraId="69C3DBAE" w14:textId="77777777" w:rsidR="000F298B" w:rsidRDefault="000F298B" w:rsidP="000F298B">
      <w:pPr>
        <w:rPr>
          <w:rFonts w:ascii="Arial" w:hAnsi="Arial" w:cs="Arial"/>
          <w:b/>
        </w:rPr>
      </w:pPr>
      <w:r>
        <w:rPr>
          <w:rFonts w:ascii="Arial" w:hAnsi="Arial" w:cs="Arial"/>
          <w:b/>
        </w:rPr>
        <w:t xml:space="preserve">Abstract: </w:t>
      </w:r>
    </w:p>
    <w:p w14:paraId="4C68BBC2" w14:textId="77777777" w:rsidR="000F298B" w:rsidRDefault="000F298B" w:rsidP="000F298B">
      <w:r>
        <w:t>New parameter called “Lower Selection Priority Periodic Search Timer” is introduced.</w:t>
      </w:r>
    </w:p>
    <w:p w14:paraId="70AC290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C6-250477</w:t>
      </w:r>
      <w:r>
        <w:rPr>
          <w:color w:val="993300"/>
          <w:u w:val="single"/>
        </w:rPr>
        <w:t>.</w:t>
      </w:r>
    </w:p>
    <w:p w14:paraId="13C074A3" w14:textId="432304CB" w:rsidR="000F298B" w:rsidRDefault="000F298B" w:rsidP="000F298B">
      <w:pPr>
        <w:rPr>
          <w:rFonts w:ascii="Arial" w:hAnsi="Arial" w:cs="Arial"/>
          <w:b/>
          <w:sz w:val="24"/>
        </w:rPr>
      </w:pPr>
      <w:r>
        <w:rPr>
          <w:rFonts w:ascii="Arial" w:hAnsi="Arial" w:cs="Arial"/>
          <w:b/>
          <w:color w:val="0000FF"/>
          <w:sz w:val="24"/>
        </w:rPr>
        <w:t>C6-250477</w:t>
      </w:r>
      <w:r>
        <w:rPr>
          <w:rFonts w:ascii="Arial" w:hAnsi="Arial" w:cs="Arial"/>
          <w:b/>
          <w:color w:val="0000FF"/>
          <w:sz w:val="24"/>
        </w:rPr>
        <w:tab/>
      </w:r>
      <w:r>
        <w:rPr>
          <w:rFonts w:ascii="Arial" w:hAnsi="Arial" w:cs="Arial"/>
          <w:b/>
          <w:sz w:val="24"/>
        </w:rPr>
        <w:t>Lower Selection Priority PLMN Periodic Search Timer</w:t>
      </w:r>
    </w:p>
    <w:p w14:paraId="0336D4A7"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r>
        <w:rPr>
          <w:i/>
        </w:rPr>
        <w:tab/>
        <w:t xml:space="preserve">  CR-1080  rev 2 Cat: B (Rel-19)</w:t>
      </w:r>
      <w:r>
        <w:rPr>
          <w:i/>
        </w:rPr>
        <w:br/>
      </w:r>
      <w:r>
        <w:rPr>
          <w:i/>
        </w:rPr>
        <w:br/>
      </w:r>
      <w:r>
        <w:rPr>
          <w:i/>
        </w:rPr>
        <w:tab/>
      </w:r>
      <w:r>
        <w:rPr>
          <w:i/>
        </w:rPr>
        <w:tab/>
      </w:r>
      <w:r>
        <w:rPr>
          <w:i/>
        </w:rPr>
        <w:tab/>
      </w:r>
      <w:r>
        <w:rPr>
          <w:i/>
        </w:rPr>
        <w:tab/>
      </w:r>
      <w:r>
        <w:rPr>
          <w:i/>
        </w:rPr>
        <w:tab/>
        <w:t>Source: Vodafone GmbH</w:t>
      </w:r>
    </w:p>
    <w:p w14:paraId="3BD9DB4D" w14:textId="77777777" w:rsidR="000F298B" w:rsidRDefault="000F298B" w:rsidP="000F298B">
      <w:pPr>
        <w:rPr>
          <w:color w:val="808080"/>
        </w:rPr>
      </w:pPr>
      <w:r>
        <w:rPr>
          <w:color w:val="808080"/>
        </w:rPr>
        <w:t>(Replaces C6-250468)</w:t>
      </w:r>
    </w:p>
    <w:p w14:paraId="32841D1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C6-250501</w:t>
      </w:r>
      <w:r>
        <w:rPr>
          <w:color w:val="993300"/>
          <w:u w:val="single"/>
        </w:rPr>
        <w:t>.</w:t>
      </w:r>
    </w:p>
    <w:p w14:paraId="72E49D27" w14:textId="3D5E273C" w:rsidR="000F298B" w:rsidRDefault="000F298B" w:rsidP="000F298B">
      <w:pPr>
        <w:rPr>
          <w:rFonts w:ascii="Arial" w:hAnsi="Arial" w:cs="Arial"/>
          <w:b/>
          <w:sz w:val="24"/>
        </w:rPr>
      </w:pPr>
      <w:r>
        <w:rPr>
          <w:rFonts w:ascii="Arial" w:hAnsi="Arial" w:cs="Arial"/>
          <w:b/>
          <w:color w:val="0000FF"/>
          <w:sz w:val="24"/>
        </w:rPr>
        <w:t>C6-250501</w:t>
      </w:r>
      <w:r>
        <w:rPr>
          <w:rFonts w:ascii="Arial" w:hAnsi="Arial" w:cs="Arial"/>
          <w:b/>
          <w:color w:val="0000FF"/>
          <w:sz w:val="24"/>
        </w:rPr>
        <w:tab/>
      </w:r>
      <w:r>
        <w:rPr>
          <w:rFonts w:ascii="Arial" w:hAnsi="Arial" w:cs="Arial"/>
          <w:b/>
          <w:sz w:val="24"/>
        </w:rPr>
        <w:t>Lower Selection Priority PLMN Periodic Search Timer</w:t>
      </w:r>
    </w:p>
    <w:p w14:paraId="7C616DDA"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r>
        <w:rPr>
          <w:i/>
        </w:rPr>
        <w:tab/>
        <w:t xml:space="preserve">  CR-1080  rev 3 Cat: B (Rel-19)</w:t>
      </w:r>
      <w:r>
        <w:rPr>
          <w:i/>
        </w:rPr>
        <w:br/>
      </w:r>
      <w:r>
        <w:rPr>
          <w:i/>
        </w:rPr>
        <w:br/>
      </w:r>
      <w:r>
        <w:rPr>
          <w:i/>
        </w:rPr>
        <w:tab/>
      </w:r>
      <w:r>
        <w:rPr>
          <w:i/>
        </w:rPr>
        <w:tab/>
      </w:r>
      <w:r>
        <w:rPr>
          <w:i/>
        </w:rPr>
        <w:tab/>
      </w:r>
      <w:r>
        <w:rPr>
          <w:i/>
        </w:rPr>
        <w:tab/>
      </w:r>
      <w:r>
        <w:rPr>
          <w:i/>
        </w:rPr>
        <w:tab/>
        <w:t>Source: Vodafone GmbH</w:t>
      </w:r>
    </w:p>
    <w:p w14:paraId="2918A54E" w14:textId="77777777" w:rsidR="000F298B" w:rsidRDefault="000F298B" w:rsidP="000F298B">
      <w:pPr>
        <w:rPr>
          <w:color w:val="808080"/>
        </w:rPr>
      </w:pPr>
      <w:r>
        <w:rPr>
          <w:color w:val="808080"/>
        </w:rPr>
        <w:t>(Replaces C6-250477)</w:t>
      </w:r>
    </w:p>
    <w:p w14:paraId="7E3E7B4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C6-250508</w:t>
      </w:r>
      <w:r>
        <w:rPr>
          <w:color w:val="993300"/>
          <w:u w:val="single"/>
        </w:rPr>
        <w:t>.</w:t>
      </w:r>
    </w:p>
    <w:p w14:paraId="78EFCD51" w14:textId="207635B6" w:rsidR="000F298B" w:rsidRDefault="000F298B" w:rsidP="000F298B">
      <w:pPr>
        <w:rPr>
          <w:rFonts w:ascii="Arial" w:hAnsi="Arial" w:cs="Arial"/>
          <w:b/>
          <w:sz w:val="24"/>
        </w:rPr>
      </w:pPr>
      <w:r>
        <w:rPr>
          <w:rFonts w:ascii="Arial" w:hAnsi="Arial" w:cs="Arial"/>
          <w:b/>
          <w:color w:val="0000FF"/>
          <w:sz w:val="24"/>
        </w:rPr>
        <w:t>C6-250469</w:t>
      </w:r>
      <w:r>
        <w:rPr>
          <w:rFonts w:ascii="Arial" w:hAnsi="Arial" w:cs="Arial"/>
          <w:b/>
          <w:color w:val="0000FF"/>
          <w:sz w:val="24"/>
        </w:rPr>
        <w:tab/>
      </w:r>
      <w:r>
        <w:rPr>
          <w:rFonts w:ascii="Arial" w:hAnsi="Arial" w:cs="Arial"/>
          <w:b/>
          <w:sz w:val="24"/>
        </w:rPr>
        <w:t>Introducing ELSPPLMNwAcT (Lower selection priority PLMN with access technology)</w:t>
      </w:r>
    </w:p>
    <w:p w14:paraId="7AD10545"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r>
        <w:rPr>
          <w:i/>
        </w:rPr>
        <w:tab/>
        <w:t xml:space="preserve">  CR-1079  rev 1 Cat: B (Rel-19)</w:t>
      </w:r>
      <w:r>
        <w:rPr>
          <w:i/>
        </w:rPr>
        <w:br/>
      </w:r>
      <w:r>
        <w:rPr>
          <w:i/>
        </w:rPr>
        <w:br/>
      </w:r>
      <w:r>
        <w:rPr>
          <w:i/>
        </w:rPr>
        <w:tab/>
      </w:r>
      <w:r>
        <w:rPr>
          <w:i/>
        </w:rPr>
        <w:tab/>
      </w:r>
      <w:r>
        <w:rPr>
          <w:i/>
        </w:rPr>
        <w:tab/>
      </w:r>
      <w:r>
        <w:rPr>
          <w:i/>
        </w:rPr>
        <w:tab/>
      </w:r>
      <w:r>
        <w:rPr>
          <w:i/>
        </w:rPr>
        <w:tab/>
        <w:t>Source: Vodafone GmbH</w:t>
      </w:r>
    </w:p>
    <w:p w14:paraId="649721CF" w14:textId="77777777" w:rsidR="000F298B" w:rsidRDefault="000F298B" w:rsidP="000F298B">
      <w:pPr>
        <w:rPr>
          <w:color w:val="808080"/>
        </w:rPr>
      </w:pPr>
      <w:r>
        <w:rPr>
          <w:color w:val="808080"/>
        </w:rPr>
        <w:t>(Replaces C6-250449)</w:t>
      </w:r>
    </w:p>
    <w:p w14:paraId="2E31AE5C" w14:textId="77777777" w:rsidR="000F298B" w:rsidRDefault="000F298B" w:rsidP="000F298B">
      <w:pPr>
        <w:rPr>
          <w:rFonts w:ascii="Arial" w:hAnsi="Arial" w:cs="Arial"/>
          <w:b/>
        </w:rPr>
      </w:pPr>
      <w:r>
        <w:rPr>
          <w:rFonts w:ascii="Arial" w:hAnsi="Arial" w:cs="Arial"/>
          <w:b/>
        </w:rPr>
        <w:t xml:space="preserve">Abstract: </w:t>
      </w:r>
    </w:p>
    <w:p w14:paraId="2C651167" w14:textId="77777777" w:rsidR="000F298B" w:rsidRDefault="000F298B" w:rsidP="000F298B">
      <w:r>
        <w:lastRenderedPageBreak/>
        <w:t>Add a new EFLSPPLMNwAcT (Lower selection priority PLMN with access technology) file.</w:t>
      </w:r>
    </w:p>
    <w:p w14:paraId="3CE0A64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C6-250476</w:t>
      </w:r>
      <w:r>
        <w:rPr>
          <w:color w:val="993300"/>
          <w:u w:val="single"/>
        </w:rPr>
        <w:t>.</w:t>
      </w:r>
    </w:p>
    <w:p w14:paraId="34254FAD" w14:textId="77B4A0BE" w:rsidR="000F298B" w:rsidRDefault="000F298B" w:rsidP="000F298B">
      <w:pPr>
        <w:rPr>
          <w:rFonts w:ascii="Arial" w:hAnsi="Arial" w:cs="Arial"/>
          <w:b/>
          <w:sz w:val="24"/>
        </w:rPr>
      </w:pPr>
      <w:r>
        <w:rPr>
          <w:rFonts w:ascii="Arial" w:hAnsi="Arial" w:cs="Arial"/>
          <w:b/>
          <w:color w:val="0000FF"/>
          <w:sz w:val="24"/>
        </w:rPr>
        <w:t>C6-250476</w:t>
      </w:r>
      <w:r>
        <w:rPr>
          <w:rFonts w:ascii="Arial" w:hAnsi="Arial" w:cs="Arial"/>
          <w:b/>
          <w:color w:val="0000FF"/>
          <w:sz w:val="24"/>
        </w:rPr>
        <w:tab/>
      </w:r>
      <w:r>
        <w:rPr>
          <w:rFonts w:ascii="Arial" w:hAnsi="Arial" w:cs="Arial"/>
          <w:b/>
          <w:sz w:val="24"/>
        </w:rPr>
        <w:t>Introducing ELSPPLMNwAcT (Lower selection priority PLMN with access technology)</w:t>
      </w:r>
    </w:p>
    <w:p w14:paraId="7195A5BE"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r>
        <w:rPr>
          <w:i/>
        </w:rPr>
        <w:tab/>
        <w:t xml:space="preserve">  CR-1079  rev 2 Cat: B (Rel-19)</w:t>
      </w:r>
      <w:r>
        <w:rPr>
          <w:i/>
        </w:rPr>
        <w:br/>
      </w:r>
      <w:r>
        <w:rPr>
          <w:i/>
        </w:rPr>
        <w:br/>
      </w:r>
      <w:r>
        <w:rPr>
          <w:i/>
        </w:rPr>
        <w:tab/>
      </w:r>
      <w:r>
        <w:rPr>
          <w:i/>
        </w:rPr>
        <w:tab/>
      </w:r>
      <w:r>
        <w:rPr>
          <w:i/>
        </w:rPr>
        <w:tab/>
      </w:r>
      <w:r>
        <w:rPr>
          <w:i/>
        </w:rPr>
        <w:tab/>
      </w:r>
      <w:r>
        <w:rPr>
          <w:i/>
        </w:rPr>
        <w:tab/>
        <w:t>Source: Vodafone GmbH</w:t>
      </w:r>
    </w:p>
    <w:p w14:paraId="63C857B2" w14:textId="77777777" w:rsidR="000F298B" w:rsidRDefault="000F298B" w:rsidP="000F298B">
      <w:pPr>
        <w:rPr>
          <w:color w:val="808080"/>
        </w:rPr>
      </w:pPr>
      <w:r>
        <w:rPr>
          <w:color w:val="808080"/>
        </w:rPr>
        <w:t>(Replaces C6-250469)</w:t>
      </w:r>
    </w:p>
    <w:p w14:paraId="0338EB8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C6-250500</w:t>
      </w:r>
      <w:r>
        <w:rPr>
          <w:color w:val="993300"/>
          <w:u w:val="single"/>
        </w:rPr>
        <w:t>.</w:t>
      </w:r>
    </w:p>
    <w:p w14:paraId="5786FDD2" w14:textId="5B58EB63" w:rsidR="000F298B" w:rsidRDefault="000F298B" w:rsidP="000F298B">
      <w:pPr>
        <w:rPr>
          <w:rFonts w:ascii="Arial" w:hAnsi="Arial" w:cs="Arial"/>
          <w:b/>
          <w:sz w:val="24"/>
        </w:rPr>
      </w:pPr>
      <w:r>
        <w:rPr>
          <w:rFonts w:ascii="Arial" w:hAnsi="Arial" w:cs="Arial"/>
          <w:b/>
          <w:color w:val="0000FF"/>
          <w:sz w:val="24"/>
        </w:rPr>
        <w:t>C6-250500</w:t>
      </w:r>
      <w:r>
        <w:rPr>
          <w:rFonts w:ascii="Arial" w:hAnsi="Arial" w:cs="Arial"/>
          <w:b/>
          <w:color w:val="0000FF"/>
          <w:sz w:val="24"/>
        </w:rPr>
        <w:tab/>
      </w:r>
      <w:r>
        <w:rPr>
          <w:rFonts w:ascii="Arial" w:hAnsi="Arial" w:cs="Arial"/>
          <w:b/>
          <w:sz w:val="24"/>
        </w:rPr>
        <w:t>Introducing ELSPPLMNwAcT (Lower selection priority PLMN with access technology)</w:t>
      </w:r>
    </w:p>
    <w:p w14:paraId="39E8BAD9"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r>
        <w:rPr>
          <w:i/>
        </w:rPr>
        <w:tab/>
        <w:t xml:space="preserve">  CR-1079  rev 3 Cat: B (Rel-19)</w:t>
      </w:r>
      <w:r>
        <w:rPr>
          <w:i/>
        </w:rPr>
        <w:br/>
      </w:r>
      <w:r>
        <w:rPr>
          <w:i/>
        </w:rPr>
        <w:br/>
      </w:r>
      <w:r>
        <w:rPr>
          <w:i/>
        </w:rPr>
        <w:tab/>
      </w:r>
      <w:r>
        <w:rPr>
          <w:i/>
        </w:rPr>
        <w:tab/>
      </w:r>
      <w:r>
        <w:rPr>
          <w:i/>
        </w:rPr>
        <w:tab/>
      </w:r>
      <w:r>
        <w:rPr>
          <w:i/>
        </w:rPr>
        <w:tab/>
      </w:r>
      <w:r>
        <w:rPr>
          <w:i/>
        </w:rPr>
        <w:tab/>
        <w:t>Source: Vodafone GmbH</w:t>
      </w:r>
    </w:p>
    <w:p w14:paraId="43462351" w14:textId="77777777" w:rsidR="000F298B" w:rsidRDefault="000F298B" w:rsidP="000F298B">
      <w:pPr>
        <w:rPr>
          <w:color w:val="808080"/>
        </w:rPr>
      </w:pPr>
      <w:r>
        <w:rPr>
          <w:color w:val="808080"/>
        </w:rPr>
        <w:t>(Replaces C6-250476)</w:t>
      </w:r>
    </w:p>
    <w:p w14:paraId="668D7C6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9CCB7" w14:textId="0F606DCB" w:rsidR="000F298B" w:rsidRDefault="000F298B" w:rsidP="000F298B">
      <w:pPr>
        <w:rPr>
          <w:rFonts w:ascii="Arial" w:hAnsi="Arial" w:cs="Arial"/>
          <w:b/>
          <w:sz w:val="24"/>
        </w:rPr>
      </w:pPr>
      <w:r>
        <w:rPr>
          <w:rFonts w:ascii="Arial" w:hAnsi="Arial" w:cs="Arial"/>
          <w:b/>
          <w:color w:val="0000FF"/>
          <w:sz w:val="24"/>
        </w:rPr>
        <w:t>C6-250508</w:t>
      </w:r>
      <w:r>
        <w:rPr>
          <w:rFonts w:ascii="Arial" w:hAnsi="Arial" w:cs="Arial"/>
          <w:b/>
          <w:color w:val="0000FF"/>
          <w:sz w:val="24"/>
        </w:rPr>
        <w:tab/>
      </w:r>
      <w:r>
        <w:rPr>
          <w:rFonts w:ascii="Arial" w:hAnsi="Arial" w:cs="Arial"/>
          <w:b/>
          <w:sz w:val="24"/>
        </w:rPr>
        <w:t>Lower Selection Priority PLMN Periodic Search Timer</w:t>
      </w:r>
    </w:p>
    <w:p w14:paraId="2F0C3194"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r>
        <w:rPr>
          <w:i/>
        </w:rPr>
        <w:tab/>
        <w:t xml:space="preserve">  CR-1080  rev 4 Cat: B (Rel-19)</w:t>
      </w:r>
      <w:r>
        <w:rPr>
          <w:i/>
        </w:rPr>
        <w:br/>
      </w:r>
      <w:r>
        <w:rPr>
          <w:i/>
        </w:rPr>
        <w:br/>
      </w:r>
      <w:r>
        <w:rPr>
          <w:i/>
        </w:rPr>
        <w:tab/>
      </w:r>
      <w:r>
        <w:rPr>
          <w:i/>
        </w:rPr>
        <w:tab/>
      </w:r>
      <w:r>
        <w:rPr>
          <w:i/>
        </w:rPr>
        <w:tab/>
      </w:r>
      <w:r>
        <w:rPr>
          <w:i/>
        </w:rPr>
        <w:tab/>
      </w:r>
      <w:r>
        <w:rPr>
          <w:i/>
        </w:rPr>
        <w:tab/>
        <w:t>Source: Vodafone GmbH</w:t>
      </w:r>
    </w:p>
    <w:p w14:paraId="29ACCFB9" w14:textId="77777777" w:rsidR="000F298B" w:rsidRDefault="000F298B" w:rsidP="000F298B">
      <w:pPr>
        <w:rPr>
          <w:color w:val="808080"/>
        </w:rPr>
      </w:pPr>
      <w:r>
        <w:rPr>
          <w:color w:val="808080"/>
        </w:rPr>
        <w:t>(Replaces C6-250501)</w:t>
      </w:r>
    </w:p>
    <w:p w14:paraId="49C069F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8553F" w14:textId="77777777" w:rsidR="000F298B" w:rsidRDefault="000F298B" w:rsidP="000F298B">
      <w:pPr>
        <w:pStyle w:val="Heading3"/>
      </w:pPr>
      <w:bookmarkStart w:id="187" w:name="_Toc214317328"/>
      <w:r>
        <w:t>19.3</w:t>
      </w:r>
      <w:r>
        <w:tab/>
        <w:t>Revised WIDs/SIDs for Rel-19</w:t>
      </w:r>
      <w:bookmarkEnd w:id="187"/>
    </w:p>
    <w:p w14:paraId="7817C266" w14:textId="4CE2D9F5" w:rsidR="000F298B" w:rsidRDefault="000F298B" w:rsidP="000F298B">
      <w:pPr>
        <w:rPr>
          <w:rFonts w:ascii="Arial" w:hAnsi="Arial" w:cs="Arial"/>
          <w:b/>
          <w:sz w:val="24"/>
        </w:rPr>
      </w:pPr>
      <w:r>
        <w:rPr>
          <w:rFonts w:ascii="Arial" w:hAnsi="Arial" w:cs="Arial"/>
          <w:b/>
          <w:color w:val="0000FF"/>
          <w:sz w:val="24"/>
        </w:rPr>
        <w:t>C6-250445</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35CF955F" w14:textId="77777777" w:rsidR="000F298B" w:rsidRDefault="000F298B" w:rsidP="000F298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22388BA4" w14:textId="77777777" w:rsidR="000F298B" w:rsidRDefault="000F298B" w:rsidP="000F298B">
      <w:pPr>
        <w:rPr>
          <w:color w:val="808080"/>
        </w:rPr>
      </w:pPr>
      <w:r>
        <w:rPr>
          <w:color w:val="808080"/>
        </w:rPr>
        <w:t>(Replaces CP-251282)</w:t>
      </w:r>
    </w:p>
    <w:p w14:paraId="3F8B7E7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21D2A9" w14:textId="70F863C1" w:rsidR="000F298B" w:rsidRDefault="000F298B" w:rsidP="000F298B">
      <w:pPr>
        <w:rPr>
          <w:rFonts w:ascii="Arial" w:hAnsi="Arial" w:cs="Arial"/>
          <w:b/>
          <w:sz w:val="24"/>
        </w:rPr>
      </w:pPr>
      <w:r>
        <w:rPr>
          <w:rFonts w:ascii="Arial" w:hAnsi="Arial" w:cs="Arial"/>
          <w:b/>
          <w:color w:val="0000FF"/>
          <w:sz w:val="24"/>
        </w:rPr>
        <w:t>C6-250512</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197A1206" w14:textId="77777777" w:rsidR="000F298B" w:rsidRDefault="000F298B" w:rsidP="000F298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0347A630" w14:textId="77777777" w:rsidR="000F298B" w:rsidRDefault="000F298B" w:rsidP="000F298B">
      <w:pPr>
        <w:rPr>
          <w:color w:val="808080"/>
        </w:rPr>
      </w:pPr>
      <w:r>
        <w:rPr>
          <w:color w:val="808080"/>
        </w:rPr>
        <w:t>(Replaces C6-250445)</w:t>
      </w:r>
    </w:p>
    <w:p w14:paraId="3F8C2B4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C26A7" w14:textId="77777777" w:rsidR="000F298B" w:rsidRDefault="000F298B" w:rsidP="000F298B">
      <w:pPr>
        <w:pStyle w:val="Heading3"/>
      </w:pPr>
      <w:bookmarkStart w:id="188" w:name="_Toc214317329"/>
      <w:r>
        <w:lastRenderedPageBreak/>
        <w:t>19.4</w:t>
      </w:r>
      <w:r>
        <w:tab/>
        <w:t>TEI19 [TEI19]</w:t>
      </w:r>
      <w:bookmarkEnd w:id="188"/>
    </w:p>
    <w:p w14:paraId="205C3013" w14:textId="7BC12697" w:rsidR="000F298B" w:rsidRDefault="000F298B" w:rsidP="000F298B">
      <w:pPr>
        <w:rPr>
          <w:rFonts w:ascii="Arial" w:hAnsi="Arial" w:cs="Arial"/>
          <w:b/>
          <w:sz w:val="24"/>
        </w:rPr>
      </w:pPr>
      <w:r>
        <w:rPr>
          <w:rFonts w:ascii="Arial" w:hAnsi="Arial" w:cs="Arial"/>
          <w:b/>
          <w:color w:val="0000FF"/>
          <w:sz w:val="24"/>
        </w:rPr>
        <w:t>C6-250441</w:t>
      </w:r>
      <w:r>
        <w:rPr>
          <w:rFonts w:ascii="Arial" w:hAnsi="Arial" w:cs="Arial"/>
          <w:b/>
          <w:color w:val="0000FF"/>
          <w:sz w:val="24"/>
        </w:rPr>
        <w:tab/>
      </w:r>
      <w:r>
        <w:rPr>
          <w:rFonts w:ascii="Arial" w:hAnsi="Arial" w:cs="Arial"/>
          <w:b/>
          <w:sz w:val="24"/>
        </w:rPr>
        <w:t>5G registration retries for lower layer failures storage in EFNASConfig</w:t>
      </w:r>
    </w:p>
    <w:p w14:paraId="600AD65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v19.2.0</w:t>
      </w:r>
      <w:r>
        <w:rPr>
          <w:i/>
        </w:rPr>
        <w:tab/>
        <w:t xml:space="preserve">  CR-1078  Cat: B (Rel-19)</w:t>
      </w:r>
      <w:r>
        <w:rPr>
          <w:i/>
        </w:rPr>
        <w:br/>
      </w:r>
      <w:r>
        <w:rPr>
          <w:i/>
        </w:rPr>
        <w:br/>
      </w:r>
      <w:r>
        <w:rPr>
          <w:i/>
        </w:rPr>
        <w:tab/>
      </w:r>
      <w:r>
        <w:rPr>
          <w:i/>
        </w:rPr>
        <w:tab/>
      </w:r>
      <w:r>
        <w:rPr>
          <w:i/>
        </w:rPr>
        <w:tab/>
      </w:r>
      <w:r>
        <w:rPr>
          <w:i/>
        </w:rPr>
        <w:tab/>
      </w:r>
      <w:r>
        <w:rPr>
          <w:i/>
        </w:rPr>
        <w:tab/>
        <w:t>Source: Apple AB Denmark</w:t>
      </w:r>
    </w:p>
    <w:p w14:paraId="67A9610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C6-250502</w:t>
      </w:r>
      <w:r>
        <w:rPr>
          <w:color w:val="993300"/>
          <w:u w:val="single"/>
        </w:rPr>
        <w:t>.</w:t>
      </w:r>
    </w:p>
    <w:p w14:paraId="5C84BC40" w14:textId="5C8D9B03" w:rsidR="000F298B" w:rsidRDefault="000F298B" w:rsidP="000F298B">
      <w:pPr>
        <w:rPr>
          <w:rFonts w:ascii="Arial" w:hAnsi="Arial" w:cs="Arial"/>
          <w:b/>
          <w:sz w:val="24"/>
        </w:rPr>
      </w:pPr>
      <w:r>
        <w:rPr>
          <w:rFonts w:ascii="Arial" w:hAnsi="Arial" w:cs="Arial"/>
          <w:b/>
          <w:color w:val="0000FF"/>
          <w:sz w:val="24"/>
        </w:rPr>
        <w:t>C6-250502</w:t>
      </w:r>
      <w:r>
        <w:rPr>
          <w:rFonts w:ascii="Arial" w:hAnsi="Arial" w:cs="Arial"/>
          <w:b/>
          <w:color w:val="0000FF"/>
          <w:sz w:val="24"/>
        </w:rPr>
        <w:tab/>
      </w:r>
      <w:r>
        <w:rPr>
          <w:rFonts w:ascii="Arial" w:hAnsi="Arial" w:cs="Arial"/>
          <w:b/>
          <w:sz w:val="24"/>
        </w:rPr>
        <w:t>5G registration retries for lower layer failures storage in EFNASConfig</w:t>
      </w:r>
    </w:p>
    <w:p w14:paraId="6DF55C2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v19.2.0</w:t>
      </w:r>
      <w:r>
        <w:rPr>
          <w:i/>
        </w:rPr>
        <w:tab/>
        <w:t xml:space="preserve">  CR-1078  rev 1 Cat: B (Rel-19)</w:t>
      </w:r>
      <w:r>
        <w:rPr>
          <w:i/>
        </w:rPr>
        <w:br/>
      </w:r>
      <w:r>
        <w:rPr>
          <w:i/>
        </w:rPr>
        <w:br/>
      </w:r>
      <w:r>
        <w:rPr>
          <w:i/>
        </w:rPr>
        <w:tab/>
      </w:r>
      <w:r>
        <w:rPr>
          <w:i/>
        </w:rPr>
        <w:tab/>
      </w:r>
      <w:r>
        <w:rPr>
          <w:i/>
        </w:rPr>
        <w:tab/>
      </w:r>
      <w:r>
        <w:rPr>
          <w:i/>
        </w:rPr>
        <w:tab/>
      </w:r>
      <w:r>
        <w:rPr>
          <w:i/>
        </w:rPr>
        <w:tab/>
        <w:t>Source: Apple AB Denmark</w:t>
      </w:r>
    </w:p>
    <w:p w14:paraId="6AC31368" w14:textId="77777777" w:rsidR="000F298B" w:rsidRDefault="000F298B" w:rsidP="000F298B">
      <w:pPr>
        <w:rPr>
          <w:color w:val="808080"/>
        </w:rPr>
      </w:pPr>
      <w:r>
        <w:rPr>
          <w:color w:val="808080"/>
        </w:rPr>
        <w:t>(Replaces C6-250441)</w:t>
      </w:r>
    </w:p>
    <w:p w14:paraId="4EF4D0A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17314" w14:textId="59ABF7E9" w:rsidR="000F298B" w:rsidRDefault="000F298B" w:rsidP="000F298B">
      <w:pPr>
        <w:rPr>
          <w:rFonts w:ascii="Arial" w:hAnsi="Arial" w:cs="Arial"/>
          <w:b/>
          <w:sz w:val="24"/>
        </w:rPr>
      </w:pPr>
      <w:r>
        <w:rPr>
          <w:rFonts w:ascii="Arial" w:hAnsi="Arial" w:cs="Arial"/>
          <w:b/>
          <w:color w:val="0000FF"/>
          <w:sz w:val="24"/>
        </w:rPr>
        <w:t>C6-250443</w:t>
      </w:r>
      <w:r>
        <w:rPr>
          <w:rFonts w:ascii="Arial" w:hAnsi="Arial" w:cs="Arial"/>
          <w:b/>
          <w:color w:val="0000FF"/>
          <w:sz w:val="24"/>
        </w:rPr>
        <w:tab/>
      </w:r>
      <w:r>
        <w:rPr>
          <w:rFonts w:ascii="Arial" w:hAnsi="Arial" w:cs="Arial"/>
          <w:b/>
          <w:sz w:val="24"/>
        </w:rPr>
        <w:t>Extending the coding of Duration TLV to include additional time units</w:t>
      </w:r>
    </w:p>
    <w:p w14:paraId="716622F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CR-0877  Cat: B (Rel-19)</w:t>
      </w:r>
      <w:r>
        <w:rPr>
          <w:i/>
        </w:rPr>
        <w:br/>
      </w:r>
      <w:r>
        <w:rPr>
          <w:i/>
        </w:rPr>
        <w:br/>
      </w:r>
      <w:r>
        <w:rPr>
          <w:i/>
        </w:rPr>
        <w:tab/>
      </w:r>
      <w:r>
        <w:rPr>
          <w:i/>
        </w:rPr>
        <w:tab/>
      </w:r>
      <w:r>
        <w:rPr>
          <w:i/>
        </w:rPr>
        <w:tab/>
      </w:r>
      <w:r>
        <w:rPr>
          <w:i/>
        </w:rPr>
        <w:tab/>
      </w:r>
      <w:r>
        <w:rPr>
          <w:i/>
        </w:rPr>
        <w:tab/>
        <w:t>Source: Apple AB Denmark</w:t>
      </w:r>
    </w:p>
    <w:p w14:paraId="3EDCA57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4561" w14:textId="559B532C" w:rsidR="000F298B" w:rsidRDefault="000F298B" w:rsidP="000F298B">
      <w:pPr>
        <w:rPr>
          <w:rFonts w:ascii="Arial" w:hAnsi="Arial" w:cs="Arial"/>
          <w:b/>
          <w:sz w:val="24"/>
        </w:rPr>
      </w:pPr>
      <w:r>
        <w:rPr>
          <w:rFonts w:ascii="Arial" w:hAnsi="Arial" w:cs="Arial"/>
          <w:b/>
          <w:color w:val="0000FF"/>
          <w:sz w:val="24"/>
        </w:rPr>
        <w:t>C6-250444</w:t>
      </w:r>
      <w:r>
        <w:rPr>
          <w:rFonts w:ascii="Arial" w:hAnsi="Arial" w:cs="Arial"/>
          <w:b/>
          <w:color w:val="0000FF"/>
          <w:sz w:val="24"/>
        </w:rPr>
        <w:tab/>
      </w:r>
      <w:r>
        <w:rPr>
          <w:rFonts w:ascii="Arial" w:hAnsi="Arial" w:cs="Arial"/>
          <w:b/>
          <w:sz w:val="24"/>
        </w:rPr>
        <w:t>Minor correction to the length coding in clause 7.5.27.2</w:t>
      </w:r>
    </w:p>
    <w:p w14:paraId="01B4632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CR-0878  Cat: F (Rel-19)</w:t>
      </w:r>
      <w:r>
        <w:rPr>
          <w:i/>
        </w:rPr>
        <w:br/>
      </w:r>
      <w:r>
        <w:rPr>
          <w:i/>
        </w:rPr>
        <w:br/>
      </w:r>
      <w:r>
        <w:rPr>
          <w:i/>
        </w:rPr>
        <w:tab/>
      </w:r>
      <w:r>
        <w:rPr>
          <w:i/>
        </w:rPr>
        <w:tab/>
      </w:r>
      <w:r>
        <w:rPr>
          <w:i/>
        </w:rPr>
        <w:tab/>
      </w:r>
      <w:r>
        <w:rPr>
          <w:i/>
        </w:rPr>
        <w:tab/>
      </w:r>
      <w:r>
        <w:rPr>
          <w:i/>
        </w:rPr>
        <w:tab/>
        <w:t>Source: Apple AB Denmark</w:t>
      </w:r>
    </w:p>
    <w:p w14:paraId="0FB0778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C6-250503</w:t>
      </w:r>
      <w:r>
        <w:rPr>
          <w:color w:val="993300"/>
          <w:u w:val="single"/>
        </w:rPr>
        <w:t>.</w:t>
      </w:r>
    </w:p>
    <w:p w14:paraId="25239DFB" w14:textId="6B9D7E93" w:rsidR="000F298B" w:rsidRDefault="000F298B" w:rsidP="000F298B">
      <w:pPr>
        <w:rPr>
          <w:rFonts w:ascii="Arial" w:hAnsi="Arial" w:cs="Arial"/>
          <w:b/>
          <w:sz w:val="24"/>
        </w:rPr>
      </w:pPr>
      <w:r>
        <w:rPr>
          <w:rFonts w:ascii="Arial" w:hAnsi="Arial" w:cs="Arial"/>
          <w:b/>
          <w:color w:val="0000FF"/>
          <w:sz w:val="24"/>
        </w:rPr>
        <w:t>C6-250446</w:t>
      </w:r>
      <w:r>
        <w:rPr>
          <w:rFonts w:ascii="Arial" w:hAnsi="Arial" w:cs="Arial"/>
          <w:b/>
          <w:color w:val="0000FF"/>
          <w:sz w:val="24"/>
        </w:rPr>
        <w:tab/>
      </w:r>
      <w:r>
        <w:rPr>
          <w:rFonts w:ascii="Arial" w:hAnsi="Arial" w:cs="Arial"/>
          <w:b/>
          <w:sz w:val="24"/>
        </w:rPr>
        <w:t>Timer management negotiation - Option 1</w:t>
      </w:r>
    </w:p>
    <w:p w14:paraId="6FEF505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CR-0879  Cat: B (Rel-19)</w:t>
      </w:r>
      <w:r>
        <w:rPr>
          <w:i/>
        </w:rPr>
        <w:br/>
      </w:r>
      <w:r>
        <w:rPr>
          <w:i/>
        </w:rPr>
        <w:br/>
      </w:r>
      <w:r>
        <w:rPr>
          <w:i/>
        </w:rPr>
        <w:tab/>
      </w:r>
      <w:r>
        <w:rPr>
          <w:i/>
        </w:rPr>
        <w:tab/>
      </w:r>
      <w:r>
        <w:rPr>
          <w:i/>
        </w:rPr>
        <w:tab/>
      </w:r>
      <w:r>
        <w:rPr>
          <w:i/>
        </w:rPr>
        <w:tab/>
      </w:r>
      <w:r>
        <w:rPr>
          <w:i/>
        </w:rPr>
        <w:tab/>
        <w:t>Source: Apple AB Denmark</w:t>
      </w:r>
    </w:p>
    <w:p w14:paraId="079F651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11FC" w14:textId="626C1CE6" w:rsidR="000F298B" w:rsidRDefault="000F298B" w:rsidP="000F298B">
      <w:pPr>
        <w:rPr>
          <w:rFonts w:ascii="Arial" w:hAnsi="Arial" w:cs="Arial"/>
          <w:b/>
          <w:sz w:val="24"/>
        </w:rPr>
      </w:pPr>
      <w:r>
        <w:rPr>
          <w:rFonts w:ascii="Arial" w:hAnsi="Arial" w:cs="Arial"/>
          <w:b/>
          <w:color w:val="0000FF"/>
          <w:sz w:val="24"/>
        </w:rPr>
        <w:t>C6-250447</w:t>
      </w:r>
      <w:r>
        <w:rPr>
          <w:rFonts w:ascii="Arial" w:hAnsi="Arial" w:cs="Arial"/>
          <w:b/>
          <w:color w:val="0000FF"/>
          <w:sz w:val="24"/>
        </w:rPr>
        <w:tab/>
      </w:r>
      <w:r>
        <w:rPr>
          <w:rFonts w:ascii="Arial" w:hAnsi="Arial" w:cs="Arial"/>
          <w:b/>
          <w:sz w:val="24"/>
        </w:rPr>
        <w:t>Timer management negotiation - Option 2</w:t>
      </w:r>
    </w:p>
    <w:p w14:paraId="06A444B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CR-0880  Cat: B (Rel-19)</w:t>
      </w:r>
      <w:r>
        <w:rPr>
          <w:i/>
        </w:rPr>
        <w:br/>
      </w:r>
      <w:r>
        <w:rPr>
          <w:i/>
        </w:rPr>
        <w:br/>
      </w:r>
      <w:r>
        <w:rPr>
          <w:i/>
        </w:rPr>
        <w:tab/>
      </w:r>
      <w:r>
        <w:rPr>
          <w:i/>
        </w:rPr>
        <w:tab/>
      </w:r>
      <w:r>
        <w:rPr>
          <w:i/>
        </w:rPr>
        <w:tab/>
      </w:r>
      <w:r>
        <w:rPr>
          <w:i/>
        </w:rPr>
        <w:tab/>
      </w:r>
      <w:r>
        <w:rPr>
          <w:i/>
        </w:rPr>
        <w:tab/>
        <w:t>Source: Apple AB Denmark</w:t>
      </w:r>
    </w:p>
    <w:p w14:paraId="17AB7BC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3E961" w14:textId="18498B52" w:rsidR="000F298B" w:rsidRDefault="000F298B" w:rsidP="000F298B">
      <w:pPr>
        <w:rPr>
          <w:rFonts w:ascii="Arial" w:hAnsi="Arial" w:cs="Arial"/>
          <w:b/>
          <w:sz w:val="24"/>
        </w:rPr>
      </w:pPr>
      <w:r>
        <w:rPr>
          <w:rFonts w:ascii="Arial" w:hAnsi="Arial" w:cs="Arial"/>
          <w:b/>
          <w:color w:val="0000FF"/>
          <w:sz w:val="24"/>
        </w:rPr>
        <w:t>C6-250503</w:t>
      </w:r>
      <w:r>
        <w:rPr>
          <w:rFonts w:ascii="Arial" w:hAnsi="Arial" w:cs="Arial"/>
          <w:b/>
          <w:color w:val="0000FF"/>
          <w:sz w:val="24"/>
        </w:rPr>
        <w:tab/>
      </w:r>
      <w:r>
        <w:rPr>
          <w:rFonts w:ascii="Arial" w:hAnsi="Arial" w:cs="Arial"/>
          <w:b/>
          <w:sz w:val="24"/>
        </w:rPr>
        <w:t>Minor correction to the length coding in clause 7.5.27.2</w:t>
      </w:r>
    </w:p>
    <w:p w14:paraId="02C2C46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r>
        <w:rPr>
          <w:i/>
        </w:rPr>
        <w:tab/>
        <w:t xml:space="preserve">  CR-0878  rev 1 Cat: F (Rel-19)</w:t>
      </w:r>
      <w:r>
        <w:rPr>
          <w:i/>
        </w:rPr>
        <w:br/>
      </w:r>
      <w:r>
        <w:rPr>
          <w:i/>
        </w:rPr>
        <w:br/>
      </w:r>
      <w:r>
        <w:rPr>
          <w:i/>
        </w:rPr>
        <w:tab/>
      </w:r>
      <w:r>
        <w:rPr>
          <w:i/>
        </w:rPr>
        <w:tab/>
      </w:r>
      <w:r>
        <w:rPr>
          <w:i/>
        </w:rPr>
        <w:tab/>
      </w:r>
      <w:r>
        <w:rPr>
          <w:i/>
        </w:rPr>
        <w:tab/>
      </w:r>
      <w:r>
        <w:rPr>
          <w:i/>
        </w:rPr>
        <w:tab/>
        <w:t>Source: Apple AB Denmark</w:t>
      </w:r>
    </w:p>
    <w:p w14:paraId="3C762554" w14:textId="77777777" w:rsidR="000F298B" w:rsidRDefault="000F298B" w:rsidP="000F298B">
      <w:pPr>
        <w:rPr>
          <w:color w:val="808080"/>
        </w:rPr>
      </w:pPr>
      <w:r>
        <w:rPr>
          <w:color w:val="808080"/>
        </w:rPr>
        <w:lastRenderedPageBreak/>
        <w:t>(Replaces C6-250444)</w:t>
      </w:r>
    </w:p>
    <w:p w14:paraId="72ED6AD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4401" w14:textId="77777777" w:rsidR="000F298B" w:rsidRDefault="000F298B" w:rsidP="000F298B">
      <w:pPr>
        <w:pStyle w:val="Heading3"/>
      </w:pPr>
      <w:bookmarkStart w:id="189" w:name="_Toc214317330"/>
      <w:r>
        <w:lastRenderedPageBreak/>
        <w:t>19.5</w:t>
      </w:r>
      <w:r>
        <w:tab/>
        <w:t>CT Aspects on Minimize the Number of Policy Associations [TEI_19_MINPA]</w:t>
      </w:r>
      <w:bookmarkEnd w:id="189"/>
    </w:p>
    <w:p w14:paraId="423D93A5" w14:textId="77777777" w:rsidR="000F298B" w:rsidRDefault="000F298B" w:rsidP="000F298B">
      <w:pPr>
        <w:pStyle w:val="Heading3"/>
      </w:pPr>
      <w:bookmarkStart w:id="190" w:name="_Toc214317331"/>
      <w:r>
        <w:t>19.6</w:t>
      </w:r>
      <w:r>
        <w:tab/>
        <w:t>CT aspects of Enhancing Parameter Provisioning with static UE IP address and UP security policy [TEI19_IP_SP_EXP]</w:t>
      </w:r>
      <w:bookmarkEnd w:id="190"/>
    </w:p>
    <w:p w14:paraId="32ECA086" w14:textId="77777777" w:rsidR="000F298B" w:rsidRDefault="000F298B" w:rsidP="000F298B">
      <w:pPr>
        <w:pStyle w:val="Heading3"/>
      </w:pPr>
      <w:bookmarkStart w:id="191" w:name="_Toc214317332"/>
      <w:r>
        <w:t>19.7</w:t>
      </w:r>
      <w:r>
        <w:tab/>
        <w:t>CT aspects of Providing per-subscriber VLAN instructions from UDM and DN-AAA [TEI19_VLANSUB]</w:t>
      </w:r>
      <w:bookmarkEnd w:id="191"/>
    </w:p>
    <w:p w14:paraId="66B6BD19" w14:textId="77777777" w:rsidR="000F298B" w:rsidRDefault="000F298B" w:rsidP="000F298B">
      <w:pPr>
        <w:pStyle w:val="Heading3"/>
      </w:pPr>
      <w:bookmarkStart w:id="192" w:name="_Toc214317333"/>
      <w:r>
        <w:t>19.8</w:t>
      </w:r>
      <w:r>
        <w:tab/>
        <w:t>CT Aspects of Application Layer Support for Uncrewed Aerial Systems (UAS), Phase 3[UASAPP_Ph3]</w:t>
      </w:r>
      <w:bookmarkEnd w:id="192"/>
    </w:p>
    <w:p w14:paraId="7DF2310B" w14:textId="77777777" w:rsidR="000F298B" w:rsidRDefault="000F298B" w:rsidP="000F298B">
      <w:pPr>
        <w:pStyle w:val="Heading3"/>
      </w:pPr>
      <w:bookmarkStart w:id="193" w:name="_Toc214317334"/>
      <w:r>
        <w:t>19.9</w:t>
      </w:r>
      <w:r>
        <w:tab/>
        <w:t>CT aspects for Enabling Edge Applications Phase 3[EDGEAPP_Ph3]</w:t>
      </w:r>
      <w:bookmarkEnd w:id="193"/>
    </w:p>
    <w:p w14:paraId="5A8BB247" w14:textId="77777777" w:rsidR="000F298B" w:rsidRDefault="000F298B" w:rsidP="000F298B">
      <w:pPr>
        <w:pStyle w:val="Heading3"/>
      </w:pPr>
      <w:bookmarkStart w:id="194" w:name="_Toc214317335"/>
      <w:r>
        <w:t>19.10</w:t>
      </w:r>
      <w:r>
        <w:tab/>
        <w:t>Service Based Interface Protocol Improvements Release 19 [SBIProtoc19]</w:t>
      </w:r>
      <w:bookmarkEnd w:id="194"/>
    </w:p>
    <w:p w14:paraId="7A31428B" w14:textId="77777777" w:rsidR="000F298B" w:rsidRDefault="000F298B" w:rsidP="000F298B">
      <w:pPr>
        <w:pStyle w:val="Heading3"/>
      </w:pPr>
      <w:bookmarkStart w:id="195" w:name="_Toc214317336"/>
      <w:r>
        <w:t>19.11</w:t>
      </w:r>
      <w:r>
        <w:tab/>
        <w:t>Subscriber Data Migration [SUBDMIG]</w:t>
      </w:r>
      <w:bookmarkEnd w:id="195"/>
    </w:p>
    <w:p w14:paraId="05FD7579" w14:textId="77777777" w:rsidR="000F298B" w:rsidRDefault="000F298B" w:rsidP="000F298B">
      <w:pPr>
        <w:pStyle w:val="Heading3"/>
      </w:pPr>
      <w:bookmarkStart w:id="196" w:name="_Toc214317337"/>
      <w:r>
        <w:t>19.12</w:t>
      </w:r>
      <w:r>
        <w:tab/>
        <w:t>Rel-19 Enhancements of 3GPP Northbound and Application Layer Interfaces and APIs[NBI19]</w:t>
      </w:r>
      <w:bookmarkEnd w:id="196"/>
    </w:p>
    <w:p w14:paraId="289B4320" w14:textId="77777777" w:rsidR="000F298B" w:rsidRDefault="000F298B" w:rsidP="000F298B">
      <w:pPr>
        <w:pStyle w:val="Heading3"/>
      </w:pPr>
      <w:bookmarkStart w:id="197" w:name="_Toc214317338"/>
      <w:r>
        <w:t>19.13</w:t>
      </w:r>
      <w:r>
        <w:tab/>
        <w:t>IMS Stage-3 IETF Protocol Alignment [IMSProtoc19]</w:t>
      </w:r>
      <w:bookmarkEnd w:id="197"/>
    </w:p>
    <w:p w14:paraId="0C4AAB17" w14:textId="77777777" w:rsidR="000F298B" w:rsidRDefault="000F298B" w:rsidP="000F298B">
      <w:pPr>
        <w:pStyle w:val="Heading3"/>
      </w:pPr>
      <w:bookmarkStart w:id="198" w:name="_Toc214317339"/>
      <w:r>
        <w:t>19.14</w:t>
      </w:r>
      <w:r>
        <w:tab/>
        <w:t>Protocol enhancements for Mission Critical Services [MCProtoc19]</w:t>
      </w:r>
      <w:bookmarkEnd w:id="198"/>
    </w:p>
    <w:p w14:paraId="31D78C02" w14:textId="77777777" w:rsidR="000F298B" w:rsidRDefault="000F298B" w:rsidP="000F298B">
      <w:pPr>
        <w:pStyle w:val="Heading3"/>
      </w:pPr>
      <w:bookmarkStart w:id="199" w:name="_Toc214317340"/>
      <w:r>
        <w:t>19.15</w:t>
      </w:r>
      <w:r>
        <w:tab/>
        <w:t>Enhancement of controlling RAT utilization [ECRATU]</w:t>
      </w:r>
      <w:bookmarkEnd w:id="199"/>
    </w:p>
    <w:p w14:paraId="19FE33AC" w14:textId="77777777" w:rsidR="000F298B" w:rsidRDefault="000F298B" w:rsidP="000F298B">
      <w:pPr>
        <w:pStyle w:val="Heading3"/>
      </w:pPr>
      <w:bookmarkStart w:id="200" w:name="_Toc214317341"/>
      <w:r>
        <w:t>19.16</w:t>
      </w:r>
      <w:r>
        <w:tab/>
        <w:t>Enhanced Mission Critical Location Management [enhMCLoc]</w:t>
      </w:r>
      <w:bookmarkEnd w:id="200"/>
    </w:p>
    <w:p w14:paraId="4FAC4B8C" w14:textId="77777777" w:rsidR="000F298B" w:rsidRDefault="000F298B" w:rsidP="000F298B">
      <w:pPr>
        <w:pStyle w:val="Heading3"/>
      </w:pPr>
      <w:bookmarkStart w:id="201" w:name="_Toc214317342"/>
      <w:r>
        <w:t>19.17</w:t>
      </w:r>
      <w:r>
        <w:tab/>
        <w:t>Stage-3 5GS NAS protocol development 19 general aspects [5GProtoc19]</w:t>
      </w:r>
      <w:bookmarkEnd w:id="201"/>
    </w:p>
    <w:p w14:paraId="3310E5E1" w14:textId="77777777" w:rsidR="000F298B" w:rsidRDefault="000F298B" w:rsidP="000F298B">
      <w:pPr>
        <w:pStyle w:val="Heading3"/>
      </w:pPr>
      <w:bookmarkStart w:id="202" w:name="_Toc214317343"/>
      <w:r>
        <w:t>19.18</w:t>
      </w:r>
      <w:r>
        <w:tab/>
        <w:t>Stage-3 5GS NAS protocol development 19 non 3GPP aspects [5GProtoc19-non3GPP]</w:t>
      </w:r>
      <w:bookmarkEnd w:id="202"/>
    </w:p>
    <w:p w14:paraId="51CB8F38" w14:textId="77777777" w:rsidR="000F298B" w:rsidRDefault="000F298B" w:rsidP="000F298B">
      <w:pPr>
        <w:pStyle w:val="Heading3"/>
      </w:pPr>
      <w:bookmarkStart w:id="203" w:name="_Toc214317344"/>
      <w:r>
        <w:t>19.19</w:t>
      </w:r>
      <w:r>
        <w:tab/>
        <w:t>Stage-3 SAE Protocol Development general [SAES19]</w:t>
      </w:r>
      <w:bookmarkEnd w:id="203"/>
    </w:p>
    <w:p w14:paraId="4E486882" w14:textId="77777777" w:rsidR="000F298B" w:rsidRDefault="000F298B" w:rsidP="000F298B">
      <w:pPr>
        <w:pStyle w:val="Heading3"/>
      </w:pPr>
      <w:bookmarkStart w:id="204" w:name="_Toc214317345"/>
      <w:r>
        <w:t>19.20</w:t>
      </w:r>
      <w:r>
        <w:tab/>
        <w:t>Stage3 SAE Protocol Development non 3GPP [SAES19-non3GPP]</w:t>
      </w:r>
      <w:bookmarkEnd w:id="204"/>
    </w:p>
    <w:p w14:paraId="483E6DA1" w14:textId="77777777" w:rsidR="000F298B" w:rsidRDefault="000F298B" w:rsidP="000F298B">
      <w:pPr>
        <w:pStyle w:val="Heading3"/>
      </w:pPr>
      <w:bookmarkStart w:id="205" w:name="_Toc214317346"/>
      <w:r>
        <w:t>19.21</w:t>
      </w:r>
      <w:r>
        <w:tab/>
        <w:t>CT Aspects of Indirect Network Sharing  [TEI19_NetShare]</w:t>
      </w:r>
      <w:bookmarkEnd w:id="205"/>
    </w:p>
    <w:p w14:paraId="175D2C79" w14:textId="77777777" w:rsidR="000F298B" w:rsidRDefault="000F298B" w:rsidP="000F298B">
      <w:pPr>
        <w:pStyle w:val="Heading3"/>
      </w:pPr>
      <w:bookmarkStart w:id="206" w:name="_Toc214317347"/>
      <w:r>
        <w:t>19.22</w:t>
      </w:r>
      <w:r>
        <w:tab/>
        <w:t>CT aspects of railways specific enhancements to mission critical services [FRMCS_Ph5]</w:t>
      </w:r>
      <w:bookmarkEnd w:id="206"/>
    </w:p>
    <w:p w14:paraId="02C85081" w14:textId="77777777" w:rsidR="000F298B" w:rsidRDefault="000F298B" w:rsidP="000F298B">
      <w:pPr>
        <w:pStyle w:val="Heading3"/>
      </w:pPr>
      <w:bookmarkStart w:id="207" w:name="_Toc214317348"/>
      <w:r>
        <w:lastRenderedPageBreak/>
        <w:t>19.23</w:t>
      </w:r>
      <w:r>
        <w:tab/>
        <w:t>CT aspects of Architecture support of roaming value-added services [TEI19_RVAS]</w:t>
      </w:r>
      <w:bookmarkEnd w:id="207"/>
    </w:p>
    <w:p w14:paraId="779466AD" w14:textId="77777777" w:rsidR="000F298B" w:rsidRDefault="000F298B" w:rsidP="000F298B">
      <w:pPr>
        <w:pStyle w:val="Heading3"/>
      </w:pPr>
      <w:bookmarkStart w:id="208" w:name="_Toc214317349"/>
      <w:r>
        <w:t>19.24</w:t>
      </w:r>
      <w:r>
        <w:tab/>
        <w:t>CT Aspects of On-demand broadcast of GNSS assistance enhancement [TEI19_OBGAD]</w:t>
      </w:r>
      <w:bookmarkEnd w:id="208"/>
    </w:p>
    <w:p w14:paraId="4A7B2755" w14:textId="77777777" w:rsidR="000F298B" w:rsidRDefault="000F298B" w:rsidP="000F298B">
      <w:pPr>
        <w:pStyle w:val="Heading3"/>
      </w:pPr>
      <w:bookmarkStart w:id="209" w:name="_Toc214317350"/>
      <w:r>
        <w:t>19.25</w:t>
      </w:r>
      <w:r>
        <w:tab/>
        <w:t>CT aspects of NF discovery and selection by target PLMN [TEI19_NFsel_by_tPLMN]</w:t>
      </w:r>
      <w:bookmarkEnd w:id="209"/>
    </w:p>
    <w:p w14:paraId="3DFB2F9D" w14:textId="77777777" w:rsidR="000F298B" w:rsidRDefault="000F298B" w:rsidP="000F298B">
      <w:pPr>
        <w:pStyle w:val="Heading3"/>
      </w:pPr>
      <w:bookmarkStart w:id="210" w:name="_Toc214317351"/>
      <w:r>
        <w:t>19.26</w:t>
      </w:r>
      <w:r>
        <w:tab/>
        <w:t>CT aspects of enhancement of support for Edge Computing in 5G Core network - Phase 3 [eEDGE_5GC_Ph3]</w:t>
      </w:r>
      <w:bookmarkEnd w:id="210"/>
    </w:p>
    <w:p w14:paraId="08D57DF7" w14:textId="77777777" w:rsidR="000F298B" w:rsidRDefault="000F298B" w:rsidP="000F298B">
      <w:pPr>
        <w:pStyle w:val="Heading3"/>
      </w:pPr>
      <w:bookmarkStart w:id="211" w:name="_Toc214317352"/>
      <w:r>
        <w:t>19.27</w:t>
      </w:r>
      <w:r>
        <w:tab/>
        <w:t>MPS for IMS Messaging and SMS services [MPS4msg]</w:t>
      </w:r>
      <w:bookmarkEnd w:id="211"/>
    </w:p>
    <w:p w14:paraId="30443FC0" w14:textId="77777777" w:rsidR="000F298B" w:rsidRDefault="000F298B" w:rsidP="000F298B">
      <w:pPr>
        <w:pStyle w:val="Heading3"/>
      </w:pPr>
      <w:bookmarkStart w:id="212" w:name="_Toc214317353"/>
      <w:r>
        <w:t>19.28</w:t>
      </w:r>
      <w:r>
        <w:tab/>
        <w:t>Identifying non-3GPP Devices Connecting behind a UE or 5G-RG [UIA_ARC]</w:t>
      </w:r>
      <w:bookmarkEnd w:id="212"/>
    </w:p>
    <w:p w14:paraId="6EA18749" w14:textId="77777777" w:rsidR="000F298B" w:rsidRDefault="000F298B" w:rsidP="000F298B">
      <w:pPr>
        <w:pStyle w:val="Heading3"/>
      </w:pPr>
      <w:bookmarkStart w:id="213" w:name="_Toc214317354"/>
      <w:r>
        <w:t>19.29</w:t>
      </w:r>
      <w:r>
        <w:tab/>
        <w:t>CT aspects on Spending Limits for UE Policies in Roaming scenario [TEI19_SLUPiR]</w:t>
      </w:r>
      <w:bookmarkEnd w:id="213"/>
    </w:p>
    <w:p w14:paraId="573AD70E" w14:textId="77777777" w:rsidR="000F298B" w:rsidRDefault="000F298B" w:rsidP="000F298B">
      <w:pPr>
        <w:pStyle w:val="Heading3"/>
      </w:pPr>
      <w:bookmarkStart w:id="214" w:name="_Toc214317355"/>
      <w:r>
        <w:t>19.31</w:t>
      </w:r>
      <w:r>
        <w:tab/>
        <w:t>CT Aspects of Phase3 for UAS, UAV and UAM [UAS_Ph3]</w:t>
      </w:r>
      <w:bookmarkEnd w:id="214"/>
    </w:p>
    <w:p w14:paraId="7DC8B6A8" w14:textId="77777777" w:rsidR="000F298B" w:rsidRDefault="000F298B" w:rsidP="000F298B">
      <w:pPr>
        <w:pStyle w:val="Heading3"/>
      </w:pPr>
      <w:bookmarkStart w:id="215" w:name="_Toc214317356"/>
      <w:r>
        <w:t>19.32</w:t>
      </w:r>
      <w:r>
        <w:tab/>
        <w:t>CT aspects of enhanced application layer support for location services [eLSAPP]</w:t>
      </w:r>
      <w:bookmarkEnd w:id="215"/>
    </w:p>
    <w:p w14:paraId="5AF38CDC" w14:textId="77777777" w:rsidR="000F298B" w:rsidRDefault="000F298B" w:rsidP="000F298B">
      <w:pPr>
        <w:pStyle w:val="Heading3"/>
      </w:pPr>
      <w:bookmarkStart w:id="216" w:name="_Toc214317357"/>
      <w:r>
        <w:t>19.33</w:t>
      </w:r>
      <w:r>
        <w:tab/>
        <w:t>CT aspects of SEAL data delivery enabler for vertical applications Phase 2 [SEALDD_Ph2]</w:t>
      </w:r>
      <w:bookmarkEnd w:id="216"/>
    </w:p>
    <w:p w14:paraId="74BFF41E" w14:textId="77777777" w:rsidR="000F298B" w:rsidRDefault="000F298B" w:rsidP="000F298B">
      <w:pPr>
        <w:pStyle w:val="Heading3"/>
      </w:pPr>
      <w:bookmarkStart w:id="217" w:name="_Toc214317358"/>
      <w:r>
        <w:t>19.34</w:t>
      </w:r>
      <w:r>
        <w:tab/>
        <w:t>CT aspects of integration of satellite components in the 5G architecture Phase 3 [5GSAT_Ph3_ARCH]</w:t>
      </w:r>
      <w:bookmarkEnd w:id="217"/>
    </w:p>
    <w:p w14:paraId="784E4089" w14:textId="77777777" w:rsidR="000F298B" w:rsidRDefault="000F298B" w:rsidP="000F298B">
      <w:pPr>
        <w:pStyle w:val="Heading3"/>
      </w:pPr>
      <w:bookmarkStart w:id="218" w:name="_Toc214317359"/>
      <w:r>
        <w:t>19.35</w:t>
      </w:r>
      <w:r>
        <w:tab/>
        <w:t>CT aspects of ProSe support in NPN [TEI19_ProSe_NPN]</w:t>
      </w:r>
      <w:bookmarkEnd w:id="218"/>
    </w:p>
    <w:p w14:paraId="696E3779" w14:textId="77777777" w:rsidR="000F298B" w:rsidRDefault="000F298B" w:rsidP="000F298B">
      <w:pPr>
        <w:pStyle w:val="Heading3"/>
      </w:pPr>
      <w:bookmarkStart w:id="219" w:name="_Toc214317360"/>
      <w:r>
        <w:t>19.36</w:t>
      </w:r>
      <w:r>
        <w:tab/>
        <w:t>CT aspects of Proximity-based Services in 5GS Phase 3 [5G_ProSe_Ph3]</w:t>
      </w:r>
      <w:bookmarkEnd w:id="219"/>
    </w:p>
    <w:p w14:paraId="433C4372" w14:textId="77777777" w:rsidR="000F298B" w:rsidRDefault="000F298B" w:rsidP="000F298B">
      <w:pPr>
        <w:pStyle w:val="Heading3"/>
      </w:pPr>
      <w:bookmarkStart w:id="220" w:name="_Toc214317361"/>
      <w:r>
        <w:t>19.37</w:t>
      </w:r>
      <w:r>
        <w:tab/>
        <w:t>CT aspects of UPF enhancement for Exposure And SBA Phase 2 [UPEAS_Ph2]</w:t>
      </w:r>
      <w:bookmarkEnd w:id="220"/>
    </w:p>
    <w:p w14:paraId="2C6E6F52" w14:textId="77777777" w:rsidR="000F298B" w:rsidRDefault="000F298B" w:rsidP="000F298B">
      <w:pPr>
        <w:pStyle w:val="Heading3"/>
      </w:pPr>
      <w:bookmarkStart w:id="221" w:name="_Toc214317362"/>
      <w:r>
        <w:t>19.38</w:t>
      </w:r>
      <w:r>
        <w:tab/>
        <w:t>Rel-19 Enhancements of Network Automation Enablers [eNetAE19]</w:t>
      </w:r>
      <w:bookmarkEnd w:id="221"/>
    </w:p>
    <w:p w14:paraId="669FF882" w14:textId="77777777" w:rsidR="000F298B" w:rsidRDefault="000F298B" w:rsidP="000F298B">
      <w:pPr>
        <w:pStyle w:val="Heading3"/>
      </w:pPr>
      <w:bookmarkStart w:id="222" w:name="_Toc214317363"/>
      <w:r>
        <w:t>19.39</w:t>
      </w:r>
      <w:r>
        <w:tab/>
        <w:t>CT aspects of Core Network Enhanced Support for Artificial Intelligence (AI) and Machine Learning (ML) [AIML_CN]</w:t>
      </w:r>
      <w:bookmarkEnd w:id="222"/>
    </w:p>
    <w:p w14:paraId="7B03957A" w14:textId="77777777" w:rsidR="000F298B" w:rsidRDefault="000F298B" w:rsidP="000F298B">
      <w:pPr>
        <w:pStyle w:val="Heading3"/>
      </w:pPr>
      <w:bookmarkStart w:id="223" w:name="_Toc214317364"/>
      <w:r>
        <w:t>19.41</w:t>
      </w:r>
      <w:r>
        <w:tab/>
        <w:t>CT aspects of application enablement for AIML services [AIML_App]</w:t>
      </w:r>
      <w:bookmarkEnd w:id="223"/>
    </w:p>
    <w:p w14:paraId="01917953" w14:textId="77777777" w:rsidR="000F298B" w:rsidRDefault="000F298B" w:rsidP="000F298B">
      <w:pPr>
        <w:pStyle w:val="Heading3"/>
      </w:pPr>
      <w:bookmarkStart w:id="224" w:name="_Toc214317365"/>
      <w:r>
        <w:lastRenderedPageBreak/>
        <w:t>19.42</w:t>
      </w:r>
      <w:r>
        <w:tab/>
        <w:t>CT aspects for application enablement for mobile metaverse services [Metaverse_App]</w:t>
      </w:r>
      <w:bookmarkEnd w:id="224"/>
    </w:p>
    <w:p w14:paraId="17C64180" w14:textId="77777777" w:rsidR="000F298B" w:rsidRDefault="000F298B" w:rsidP="000F298B">
      <w:pPr>
        <w:pStyle w:val="Heading3"/>
      </w:pPr>
      <w:bookmarkStart w:id="225" w:name="_Toc214317366"/>
      <w:r>
        <w:t>19.43</w:t>
      </w:r>
      <w:r>
        <w:tab/>
        <w:t>CT Aspects of Vehicle Mounted Relays Phase 2 [VMR_Ph2]</w:t>
      </w:r>
      <w:bookmarkEnd w:id="225"/>
    </w:p>
    <w:p w14:paraId="3957488B" w14:textId="77777777" w:rsidR="000F298B" w:rsidRDefault="000F298B" w:rsidP="000F298B">
      <w:pPr>
        <w:pStyle w:val="Heading3"/>
      </w:pPr>
      <w:bookmarkStart w:id="226" w:name="_Toc214317367"/>
      <w:r>
        <w:t>19.44</w:t>
      </w:r>
      <w:r>
        <w:tab/>
        <w:t>Alignment of eCall over IMS with CEN [eCallCEN]</w:t>
      </w:r>
      <w:bookmarkEnd w:id="226"/>
    </w:p>
    <w:p w14:paraId="241E6FD0" w14:textId="77777777" w:rsidR="000F298B" w:rsidRDefault="000F298B" w:rsidP="000F298B">
      <w:pPr>
        <w:pStyle w:val="Heading3"/>
      </w:pPr>
      <w:bookmarkStart w:id="227" w:name="_Toc214317368"/>
      <w:r>
        <w:t>19.45</w:t>
      </w:r>
      <w:r>
        <w:tab/>
        <w:t>CT aspects of Multi-Access (ATSSS_Ph4) [MASSS]</w:t>
      </w:r>
      <w:bookmarkEnd w:id="227"/>
    </w:p>
    <w:p w14:paraId="244C2026" w14:textId="77777777" w:rsidR="000F298B" w:rsidRDefault="000F298B" w:rsidP="000F298B">
      <w:pPr>
        <w:pStyle w:val="Heading3"/>
      </w:pPr>
      <w:bookmarkStart w:id="228" w:name="_Toc214317369"/>
      <w:r>
        <w:t>19.46</w:t>
      </w:r>
      <w:r>
        <w:tab/>
        <w:t>CT Aspects on Subscription control for reference time distribution in EPS [TEI19_TIME_SUB_EPS]</w:t>
      </w:r>
      <w:bookmarkEnd w:id="228"/>
    </w:p>
    <w:p w14:paraId="41A1D060" w14:textId="77777777" w:rsidR="000F298B" w:rsidRDefault="000F298B" w:rsidP="000F298B">
      <w:pPr>
        <w:pStyle w:val="Heading3"/>
      </w:pPr>
      <w:bookmarkStart w:id="229" w:name="_Toc214317370"/>
      <w:r>
        <w:t>19.47</w:t>
      </w:r>
      <w:r>
        <w:tab/>
        <w:t>CT aspects of 5G NR Femto [5G_Femto]</w:t>
      </w:r>
      <w:bookmarkEnd w:id="229"/>
    </w:p>
    <w:p w14:paraId="2F9C829E" w14:textId="77777777" w:rsidR="000F298B" w:rsidRDefault="000F298B" w:rsidP="000F298B">
      <w:pPr>
        <w:pStyle w:val="Heading3"/>
      </w:pPr>
      <w:bookmarkStart w:id="230" w:name="_Toc214317371"/>
      <w:r>
        <w:t>19.48</w:t>
      </w:r>
      <w:r>
        <w:tab/>
        <w:t>CT aspects of Extended Reality and Media service (XRM) Phase 2 [XRM_Ph2]</w:t>
      </w:r>
      <w:bookmarkEnd w:id="230"/>
    </w:p>
    <w:p w14:paraId="4C053814" w14:textId="77777777" w:rsidR="000F298B" w:rsidRDefault="000F298B" w:rsidP="000F298B">
      <w:pPr>
        <w:pStyle w:val="Heading3"/>
      </w:pPr>
      <w:bookmarkStart w:id="231" w:name="_Toc214317372"/>
      <w:r>
        <w:t>19.49</w:t>
      </w:r>
      <w:r>
        <w:tab/>
        <w:t>CT aspects for application enablement for satellite access Phase 3 [5GSAT_Ph3_App]</w:t>
      </w:r>
      <w:bookmarkEnd w:id="231"/>
    </w:p>
    <w:p w14:paraId="1C0C6F66" w14:textId="77777777" w:rsidR="000F298B" w:rsidRDefault="000F298B" w:rsidP="000F298B">
      <w:pPr>
        <w:pStyle w:val="Heading3"/>
      </w:pPr>
      <w:bookmarkStart w:id="232" w:name="_Toc214317373"/>
      <w:r>
        <w:t>19.51</w:t>
      </w:r>
      <w:r>
        <w:tab/>
        <w:t>Rel-19 Enhancements of UE Policy [UEP19]</w:t>
      </w:r>
      <w:bookmarkEnd w:id="232"/>
    </w:p>
    <w:p w14:paraId="20D1616D" w14:textId="77777777" w:rsidR="000F298B" w:rsidRDefault="000F298B" w:rsidP="000F298B">
      <w:pPr>
        <w:pStyle w:val="Heading3"/>
      </w:pPr>
      <w:bookmarkStart w:id="233" w:name="_Toc214317374"/>
      <w:r>
        <w:t>19.52</w:t>
      </w:r>
      <w:r>
        <w:tab/>
        <w:t>Common API Framework (CAPIF) Phase 3 [CAPIF_Ph3]</w:t>
      </w:r>
      <w:bookmarkEnd w:id="233"/>
    </w:p>
    <w:p w14:paraId="7CA6508D" w14:textId="77777777" w:rsidR="000F298B" w:rsidRDefault="000F298B" w:rsidP="000F298B">
      <w:pPr>
        <w:pStyle w:val="Heading3"/>
      </w:pPr>
      <w:bookmarkStart w:id="234" w:name="_Toc214317375"/>
      <w:r>
        <w:t>19.53</w:t>
      </w:r>
      <w:r>
        <w:tab/>
        <w:t>CT aspects for enabling MSGin5G Service phase 3 [5GMARCH_Ph3]</w:t>
      </w:r>
      <w:bookmarkEnd w:id="234"/>
    </w:p>
    <w:p w14:paraId="60F0DE9E" w14:textId="77777777" w:rsidR="000F298B" w:rsidRDefault="000F298B" w:rsidP="000F298B">
      <w:pPr>
        <w:pStyle w:val="Heading3"/>
      </w:pPr>
      <w:bookmarkStart w:id="235" w:name="_Toc214317376"/>
      <w:r>
        <w:t>19.54</w:t>
      </w:r>
      <w:r>
        <w:tab/>
        <w:t>CT aspects of security for mobility over non-3GPP access to avoid full primary authentication [Non3GPPMob_Sec]</w:t>
      </w:r>
      <w:bookmarkEnd w:id="235"/>
    </w:p>
    <w:p w14:paraId="771E66AE" w14:textId="77777777" w:rsidR="000F298B" w:rsidRDefault="000F298B" w:rsidP="000F298B">
      <w:pPr>
        <w:pStyle w:val="Heading3"/>
      </w:pPr>
      <w:bookmarkStart w:id="236" w:name="_Toc214317377"/>
      <w:r>
        <w:t>19.55</w:t>
      </w:r>
      <w:r>
        <w:tab/>
        <w:t>NAS layer overhead reduction for data transfer using CP CIoT [NORDAT_CP]</w:t>
      </w:r>
      <w:bookmarkEnd w:id="236"/>
    </w:p>
    <w:p w14:paraId="58918291" w14:textId="77777777" w:rsidR="000F298B" w:rsidRDefault="000F298B" w:rsidP="000F298B">
      <w:pPr>
        <w:pStyle w:val="Heading3"/>
      </w:pPr>
      <w:bookmarkStart w:id="237" w:name="_Toc214317378"/>
      <w:r>
        <w:t>19.56</w:t>
      </w:r>
      <w:r>
        <w:tab/>
        <w:t>CT Aspects on Deferred 5GC-MT-LR Procedure for Periodic Location Events based NRPPa Periodic Measurement Reports [TEI19_DLPMR]</w:t>
      </w:r>
      <w:bookmarkEnd w:id="237"/>
    </w:p>
    <w:p w14:paraId="0D041996" w14:textId="77777777" w:rsidR="000F298B" w:rsidRDefault="000F298B" w:rsidP="000F298B">
      <w:pPr>
        <w:pStyle w:val="Heading3"/>
      </w:pPr>
      <w:bookmarkStart w:id="238" w:name="_Toc214317379"/>
      <w:r>
        <w:t>19.57</w:t>
      </w:r>
      <w:r>
        <w:tab/>
        <w:t>Reducing Information Exposure over SBI [RedInfExp_SBI]</w:t>
      </w:r>
      <w:bookmarkEnd w:id="238"/>
    </w:p>
    <w:p w14:paraId="16D24491" w14:textId="77777777" w:rsidR="000F298B" w:rsidRDefault="000F298B" w:rsidP="000F298B">
      <w:pPr>
        <w:pStyle w:val="Heading3"/>
      </w:pPr>
      <w:bookmarkStart w:id="239" w:name="_Toc214317380"/>
      <w:r>
        <w:t>19.58</w:t>
      </w:r>
      <w:r>
        <w:tab/>
        <w:t>Network Controlled Network Slice Selection [TEI19_SliceSel]</w:t>
      </w:r>
      <w:bookmarkEnd w:id="239"/>
    </w:p>
    <w:p w14:paraId="7A3ED547" w14:textId="77777777" w:rsidR="000F298B" w:rsidRDefault="000F298B" w:rsidP="000F298B">
      <w:pPr>
        <w:pStyle w:val="Heading3"/>
      </w:pPr>
      <w:bookmarkStart w:id="240" w:name="_Toc214317381"/>
      <w:r>
        <w:t>19.59</w:t>
      </w:r>
      <w:r>
        <w:tab/>
        <w:t>PRU Usage Extension supported by Core Network [TEI19_PRUE]</w:t>
      </w:r>
      <w:bookmarkEnd w:id="240"/>
    </w:p>
    <w:p w14:paraId="4063276F" w14:textId="77777777" w:rsidR="000F298B" w:rsidRDefault="000F298B" w:rsidP="000F298B">
      <w:pPr>
        <w:pStyle w:val="Heading3"/>
      </w:pPr>
      <w:bookmarkStart w:id="241" w:name="_Toc214317382"/>
      <w:r>
        <w:t>19.60</w:t>
      </w:r>
      <w:r>
        <w:tab/>
        <w:t>Energy Efficiency and Energy Saving [EnergySys]</w:t>
      </w:r>
      <w:bookmarkEnd w:id="241"/>
    </w:p>
    <w:p w14:paraId="2E7FB752" w14:textId="77777777" w:rsidR="000F298B" w:rsidRDefault="000F298B" w:rsidP="000F298B">
      <w:pPr>
        <w:pStyle w:val="Heading3"/>
      </w:pPr>
      <w:bookmarkStart w:id="242" w:name="_Toc214317383"/>
      <w:r>
        <w:lastRenderedPageBreak/>
        <w:t>19.61</w:t>
      </w:r>
      <w:r>
        <w:tab/>
        <w:t>Support for PWS in Satellite E-UTRAN and Satellite NG-RAN [PWS_NTN]</w:t>
      </w:r>
      <w:bookmarkEnd w:id="242"/>
    </w:p>
    <w:p w14:paraId="028A074C" w14:textId="77777777" w:rsidR="000F298B" w:rsidRDefault="000F298B" w:rsidP="000F298B">
      <w:pPr>
        <w:pStyle w:val="Heading3"/>
      </w:pPr>
      <w:bookmarkStart w:id="243" w:name="_Toc214317384"/>
      <w:r>
        <w:t>19.62</w:t>
      </w:r>
      <w:r>
        <w:tab/>
        <w:t>CT aspects for application enablement aspects for MMTel [MMTel_App]</w:t>
      </w:r>
      <w:bookmarkEnd w:id="243"/>
    </w:p>
    <w:p w14:paraId="223B54E5" w14:textId="77777777" w:rsidR="000F298B" w:rsidRDefault="000F298B" w:rsidP="000F298B">
      <w:pPr>
        <w:pStyle w:val="Heading3"/>
      </w:pPr>
      <w:bookmarkStart w:id="244" w:name="_Toc214317385"/>
      <w:r>
        <w:t>19.63</w:t>
      </w:r>
      <w:r>
        <w:tab/>
        <w:t>CT aspects of Rel-19 Application Data Analytics Enablement Service [TEI19_ADAES]</w:t>
      </w:r>
      <w:bookmarkEnd w:id="244"/>
    </w:p>
    <w:p w14:paraId="5464E487" w14:textId="77777777" w:rsidR="000F298B" w:rsidRDefault="000F298B" w:rsidP="000F298B">
      <w:pPr>
        <w:pStyle w:val="Heading3"/>
      </w:pPr>
      <w:bookmarkStart w:id="245" w:name="_Toc214317386"/>
      <w:r>
        <w:t>19.64</w:t>
      </w:r>
      <w:r>
        <w:tab/>
        <w:t>Rel-19 Enhancements of SM Policy [SMPC19]</w:t>
      </w:r>
      <w:bookmarkEnd w:id="245"/>
    </w:p>
    <w:p w14:paraId="3A571C0B" w14:textId="77777777" w:rsidR="000F298B" w:rsidRDefault="000F298B" w:rsidP="000F298B">
      <w:pPr>
        <w:pStyle w:val="Heading3"/>
      </w:pPr>
      <w:bookmarkStart w:id="246" w:name="_Toc214317387"/>
      <w:r>
        <w:t>19.65</w:t>
      </w:r>
      <w:r>
        <w:tab/>
        <w:t>CT Aspects for IP Domain usage [IPD]</w:t>
      </w:r>
      <w:bookmarkEnd w:id="246"/>
    </w:p>
    <w:p w14:paraId="15AD0153" w14:textId="77777777" w:rsidR="000F298B" w:rsidRDefault="000F298B" w:rsidP="000F298B">
      <w:pPr>
        <w:pStyle w:val="Heading3"/>
      </w:pPr>
      <w:bookmarkStart w:id="247" w:name="_Toc214317388"/>
      <w:r>
        <w:t>19.66</w:t>
      </w:r>
      <w:r>
        <w:tab/>
        <w:t>CT aspects of UEId Service API support for MSISDN Verification operation [TEI19_MVOSNS]</w:t>
      </w:r>
      <w:bookmarkEnd w:id="247"/>
    </w:p>
    <w:p w14:paraId="2FD9E652" w14:textId="77777777" w:rsidR="000F298B" w:rsidRDefault="000F298B" w:rsidP="000F298B">
      <w:pPr>
        <w:pStyle w:val="Heading3"/>
      </w:pPr>
      <w:bookmarkStart w:id="248" w:name="_Toc214317389"/>
      <w:r>
        <w:t>19.67</w:t>
      </w:r>
      <w:r>
        <w:tab/>
        <w:t>IMS Disaster Prevention and Restoration Enhancement [IMS_RES-CT]</w:t>
      </w:r>
      <w:bookmarkEnd w:id="248"/>
    </w:p>
    <w:p w14:paraId="36E6BB7C" w14:textId="77777777" w:rsidR="000F298B" w:rsidRDefault="000F298B" w:rsidP="000F298B">
      <w:pPr>
        <w:pStyle w:val="Heading3"/>
      </w:pPr>
      <w:bookmarkStart w:id="249" w:name="_Toc214317390"/>
      <w:r>
        <w:t>19.68</w:t>
      </w:r>
      <w:r>
        <w:tab/>
        <w:t>CT aspects on Advanced Media Delivery [AMD_PRO-MED-CT]</w:t>
      </w:r>
      <w:bookmarkEnd w:id="249"/>
    </w:p>
    <w:p w14:paraId="1559DF57" w14:textId="77777777" w:rsidR="000F298B" w:rsidRDefault="000F298B" w:rsidP="000F298B">
      <w:pPr>
        <w:pStyle w:val="Heading3"/>
      </w:pPr>
      <w:bookmarkStart w:id="250" w:name="_Toc214317391"/>
      <w:r>
        <w:t>19.69</w:t>
      </w:r>
      <w:r>
        <w:tab/>
        <w:t>CT aspects for ATSSS Rule Provisioning via 3GPP access connected to EPC [TEI19_ARP3E-CT]</w:t>
      </w:r>
      <w:bookmarkEnd w:id="250"/>
    </w:p>
    <w:p w14:paraId="47E6668B" w14:textId="77777777" w:rsidR="000F298B" w:rsidRDefault="000F298B" w:rsidP="000F298B">
      <w:pPr>
        <w:pStyle w:val="Heading3"/>
      </w:pPr>
      <w:bookmarkStart w:id="251" w:name="_Toc214317392"/>
      <w:r>
        <w:t>19.70</w:t>
      </w:r>
      <w:r>
        <w:tab/>
        <w:t>CT aspects of Architecture support of Ambient power-enabled Internet of Things [AmbientIoT-CT]</w:t>
      </w:r>
      <w:bookmarkEnd w:id="251"/>
    </w:p>
    <w:p w14:paraId="202F8075" w14:textId="77777777" w:rsidR="000F298B" w:rsidRDefault="000F298B" w:rsidP="000F298B">
      <w:pPr>
        <w:pStyle w:val="Heading3"/>
      </w:pPr>
      <w:bookmarkStart w:id="252" w:name="_Toc214317393"/>
      <w:r>
        <w:t>19.71</w:t>
      </w:r>
      <w:r>
        <w:tab/>
        <w:t>Harmonization of test case definitions for cross-RAT usability [TestHarmon_CrossRAT]</w:t>
      </w:r>
      <w:bookmarkEnd w:id="252"/>
    </w:p>
    <w:p w14:paraId="48E39C0B" w14:textId="77777777" w:rsidR="000F298B" w:rsidRDefault="000F298B" w:rsidP="000F298B">
      <w:pPr>
        <w:pStyle w:val="Heading3"/>
      </w:pPr>
      <w:bookmarkStart w:id="253" w:name="_Toc214317394"/>
      <w:r>
        <w:t>19.72</w:t>
      </w:r>
      <w:r>
        <w:tab/>
        <w:t>CT aspects of MINT support in EPS for 5G-only national roaming UE [MINT_Ph2]</w:t>
      </w:r>
      <w:bookmarkEnd w:id="253"/>
    </w:p>
    <w:p w14:paraId="41F56257" w14:textId="77777777" w:rsidR="000F298B" w:rsidRDefault="000F298B" w:rsidP="000F298B">
      <w:pPr>
        <w:pStyle w:val="Heading3"/>
      </w:pPr>
      <w:bookmarkStart w:id="254" w:name="_Toc214317395"/>
      <w:r>
        <w:t>19.73</w:t>
      </w:r>
      <w:r>
        <w:tab/>
        <w:t>Any other Rel-19 Work item or Study item</w:t>
      </w:r>
      <w:bookmarkEnd w:id="254"/>
    </w:p>
    <w:p w14:paraId="7E335672" w14:textId="77777777" w:rsidR="000F298B" w:rsidRDefault="000F298B" w:rsidP="000F298B">
      <w:pPr>
        <w:pStyle w:val="Heading2"/>
      </w:pPr>
      <w:bookmarkStart w:id="255" w:name="_Toc214317396"/>
      <w:r>
        <w:t>20</w:t>
      </w:r>
      <w:r>
        <w:tab/>
        <w:t>Specification in TSG-CT domain</w:t>
      </w:r>
      <w:bookmarkEnd w:id="255"/>
    </w:p>
    <w:p w14:paraId="3F75A122" w14:textId="77777777" w:rsidR="000F298B" w:rsidRDefault="000F298B" w:rsidP="000F298B">
      <w:pPr>
        <w:pStyle w:val="Heading3"/>
      </w:pPr>
      <w:bookmarkStart w:id="256" w:name="_Toc214317397"/>
      <w:r>
        <w:t>20.1</w:t>
      </w:r>
      <w:r>
        <w:tab/>
        <w:t>Specification status</w:t>
      </w:r>
      <w:bookmarkEnd w:id="256"/>
    </w:p>
    <w:p w14:paraId="09F74710" w14:textId="77777777" w:rsidR="000F298B" w:rsidRDefault="000F298B" w:rsidP="000F298B">
      <w:pPr>
        <w:pStyle w:val="Heading3"/>
      </w:pPr>
      <w:bookmarkStart w:id="257" w:name="_Toc214317398"/>
      <w:r>
        <w:t>20.2</w:t>
      </w:r>
      <w:r>
        <w:tab/>
        <w:t>3GPP TS/TR for information</w:t>
      </w:r>
      <w:bookmarkEnd w:id="257"/>
    </w:p>
    <w:p w14:paraId="08BF4974" w14:textId="77777777" w:rsidR="000F298B" w:rsidRDefault="000F298B" w:rsidP="000F298B">
      <w:pPr>
        <w:pStyle w:val="Heading3"/>
      </w:pPr>
      <w:bookmarkStart w:id="258" w:name="_Toc214317399"/>
      <w:r>
        <w:t>20.3</w:t>
      </w:r>
      <w:r>
        <w:tab/>
        <w:t>3GPP TS/TR for approval</w:t>
      </w:r>
      <w:bookmarkEnd w:id="258"/>
    </w:p>
    <w:p w14:paraId="1435BC28" w14:textId="77777777" w:rsidR="000F298B" w:rsidRDefault="000F298B" w:rsidP="000F298B">
      <w:pPr>
        <w:pStyle w:val="Heading2"/>
      </w:pPr>
      <w:bookmarkStart w:id="259" w:name="_Toc214317400"/>
      <w:r>
        <w:t>21</w:t>
      </w:r>
      <w:r>
        <w:tab/>
        <w:t>TSG CT work organization</w:t>
      </w:r>
      <w:bookmarkEnd w:id="259"/>
    </w:p>
    <w:p w14:paraId="05B6E328" w14:textId="77777777" w:rsidR="000F298B" w:rsidRDefault="000F298B" w:rsidP="000F298B">
      <w:pPr>
        <w:pStyle w:val="Heading3"/>
      </w:pPr>
      <w:bookmarkStart w:id="260" w:name="_Toc214317401"/>
      <w:r>
        <w:lastRenderedPageBreak/>
        <w:t>21.1</w:t>
      </w:r>
      <w:r>
        <w:tab/>
        <w:t>Election of CT6-officials</w:t>
      </w:r>
      <w:bookmarkEnd w:id="260"/>
    </w:p>
    <w:p w14:paraId="5D8CA8C9" w14:textId="77777777" w:rsidR="000F298B" w:rsidRDefault="000F298B" w:rsidP="000F298B">
      <w:pPr>
        <w:pStyle w:val="Heading3"/>
      </w:pPr>
      <w:bookmarkStart w:id="261" w:name="_Toc214317402"/>
      <w:r>
        <w:t>21.2</w:t>
      </w:r>
      <w:r>
        <w:tab/>
        <w:t>Principles for work organization within CT</w:t>
      </w:r>
      <w:bookmarkEnd w:id="261"/>
    </w:p>
    <w:p w14:paraId="4A867E89" w14:textId="77777777" w:rsidR="000F298B" w:rsidRDefault="000F298B" w:rsidP="000F298B">
      <w:pPr>
        <w:pStyle w:val="Heading3"/>
      </w:pPr>
      <w:bookmarkStart w:id="262" w:name="_Toc214317403"/>
      <w:r>
        <w:t>21.3</w:t>
      </w:r>
      <w:r>
        <w:tab/>
        <w:t>Terms of Reference</w:t>
      </w:r>
      <w:bookmarkEnd w:id="262"/>
    </w:p>
    <w:p w14:paraId="3A6C7601" w14:textId="2B618B4B" w:rsidR="000F298B" w:rsidRDefault="000F298B" w:rsidP="000F298B">
      <w:pPr>
        <w:rPr>
          <w:rFonts w:ascii="Arial" w:hAnsi="Arial" w:cs="Arial"/>
          <w:b/>
          <w:sz w:val="24"/>
        </w:rPr>
      </w:pPr>
      <w:r>
        <w:rPr>
          <w:rFonts w:ascii="Arial" w:hAnsi="Arial" w:cs="Arial"/>
          <w:b/>
          <w:color w:val="0000FF"/>
          <w:sz w:val="24"/>
        </w:rPr>
        <w:t>C6-250438</w:t>
      </w:r>
      <w:r>
        <w:rPr>
          <w:rFonts w:ascii="Arial" w:hAnsi="Arial" w:cs="Arial"/>
          <w:b/>
          <w:color w:val="0000FF"/>
          <w:sz w:val="24"/>
        </w:rPr>
        <w:tab/>
      </w:r>
      <w:r>
        <w:rPr>
          <w:rFonts w:ascii="Arial" w:hAnsi="Arial" w:cs="Arial"/>
          <w:b/>
          <w:sz w:val="24"/>
        </w:rPr>
        <w:t>Update of Terms of Reference for CT6</w:t>
      </w:r>
    </w:p>
    <w:p w14:paraId="31A7A6B2" w14:textId="77777777" w:rsidR="000F298B" w:rsidRDefault="000F298B" w:rsidP="000F298B">
      <w:pPr>
        <w:rPr>
          <w:i/>
        </w:rPr>
      </w:pPr>
      <w:r>
        <w:rPr>
          <w:i/>
        </w:rPr>
        <w:tab/>
      </w:r>
      <w:r>
        <w:rPr>
          <w:i/>
        </w:rPr>
        <w:tab/>
      </w:r>
      <w:r>
        <w:rPr>
          <w:i/>
        </w:rPr>
        <w:tab/>
      </w:r>
      <w:r>
        <w:rPr>
          <w:i/>
        </w:rPr>
        <w:tab/>
      </w:r>
      <w:r>
        <w:rPr>
          <w:i/>
        </w:rPr>
        <w:tab/>
        <w:t>Type: ToR</w:t>
      </w:r>
      <w:r>
        <w:rPr>
          <w:i/>
        </w:rPr>
        <w:tab/>
      </w:r>
      <w:r>
        <w:rPr>
          <w:i/>
        </w:rPr>
        <w:tab/>
        <w:t>For: Discussion</w:t>
      </w:r>
      <w:r>
        <w:rPr>
          <w:i/>
        </w:rPr>
        <w:br/>
      </w:r>
      <w:r>
        <w:rPr>
          <w:i/>
        </w:rPr>
        <w:tab/>
      </w:r>
      <w:r>
        <w:rPr>
          <w:i/>
        </w:rPr>
        <w:tab/>
      </w:r>
      <w:r>
        <w:rPr>
          <w:i/>
        </w:rPr>
        <w:tab/>
      </w:r>
      <w:r>
        <w:rPr>
          <w:i/>
        </w:rPr>
        <w:tab/>
      </w:r>
      <w:r>
        <w:rPr>
          <w:i/>
        </w:rPr>
        <w:tab/>
        <w:t>Source: IDEMIA</w:t>
      </w:r>
    </w:p>
    <w:p w14:paraId="2C01007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C6-250507</w:t>
      </w:r>
      <w:r>
        <w:rPr>
          <w:color w:val="993300"/>
          <w:u w:val="single"/>
        </w:rPr>
        <w:t>.</w:t>
      </w:r>
    </w:p>
    <w:p w14:paraId="4EB8E85E" w14:textId="0088F084" w:rsidR="000F298B" w:rsidRDefault="000F298B" w:rsidP="000F298B">
      <w:pPr>
        <w:rPr>
          <w:rFonts w:ascii="Arial" w:hAnsi="Arial" w:cs="Arial"/>
          <w:b/>
          <w:sz w:val="24"/>
        </w:rPr>
      </w:pPr>
      <w:r>
        <w:rPr>
          <w:rFonts w:ascii="Arial" w:hAnsi="Arial" w:cs="Arial"/>
          <w:b/>
          <w:color w:val="0000FF"/>
          <w:sz w:val="24"/>
        </w:rPr>
        <w:t>C6-250507</w:t>
      </w:r>
      <w:r>
        <w:rPr>
          <w:rFonts w:ascii="Arial" w:hAnsi="Arial" w:cs="Arial"/>
          <w:b/>
          <w:color w:val="0000FF"/>
          <w:sz w:val="24"/>
        </w:rPr>
        <w:tab/>
      </w:r>
      <w:r>
        <w:rPr>
          <w:rFonts w:ascii="Arial" w:hAnsi="Arial" w:cs="Arial"/>
          <w:b/>
          <w:sz w:val="24"/>
        </w:rPr>
        <w:t>Update of Terms of Reference for CT6</w:t>
      </w:r>
    </w:p>
    <w:p w14:paraId="0CF4E5CC" w14:textId="77777777" w:rsidR="000F298B" w:rsidRDefault="000F298B" w:rsidP="000F298B">
      <w:pPr>
        <w:rPr>
          <w:i/>
        </w:rPr>
      </w:pPr>
      <w:r>
        <w:rPr>
          <w:i/>
        </w:rPr>
        <w:tab/>
      </w:r>
      <w:r>
        <w:rPr>
          <w:i/>
        </w:rPr>
        <w:tab/>
      </w:r>
      <w:r>
        <w:rPr>
          <w:i/>
        </w:rPr>
        <w:tab/>
      </w:r>
      <w:r>
        <w:rPr>
          <w:i/>
        </w:rPr>
        <w:tab/>
      </w:r>
      <w:r>
        <w:rPr>
          <w:i/>
        </w:rPr>
        <w:tab/>
        <w:t>Type: ToR</w:t>
      </w:r>
      <w:r>
        <w:rPr>
          <w:i/>
        </w:rPr>
        <w:tab/>
      </w:r>
      <w:r>
        <w:rPr>
          <w:i/>
        </w:rPr>
        <w:tab/>
        <w:t>For: Discussion</w:t>
      </w:r>
      <w:r>
        <w:rPr>
          <w:i/>
        </w:rPr>
        <w:br/>
      </w:r>
      <w:r>
        <w:rPr>
          <w:i/>
        </w:rPr>
        <w:tab/>
      </w:r>
      <w:r>
        <w:rPr>
          <w:i/>
        </w:rPr>
        <w:tab/>
      </w:r>
      <w:r>
        <w:rPr>
          <w:i/>
        </w:rPr>
        <w:tab/>
      </w:r>
      <w:r>
        <w:rPr>
          <w:i/>
        </w:rPr>
        <w:tab/>
      </w:r>
      <w:r>
        <w:rPr>
          <w:i/>
        </w:rPr>
        <w:tab/>
        <w:t>Source: IDEMIA</w:t>
      </w:r>
    </w:p>
    <w:p w14:paraId="612B9FA6" w14:textId="77777777" w:rsidR="000F298B" w:rsidRDefault="000F298B" w:rsidP="000F298B">
      <w:pPr>
        <w:rPr>
          <w:color w:val="808080"/>
        </w:rPr>
      </w:pPr>
      <w:r>
        <w:rPr>
          <w:color w:val="808080"/>
        </w:rPr>
        <w:t>(Replaces C6-250438)</w:t>
      </w:r>
    </w:p>
    <w:p w14:paraId="3A27D7E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6B2C9" w14:textId="77777777" w:rsidR="000F298B" w:rsidRDefault="000F298B" w:rsidP="000F298B">
      <w:pPr>
        <w:pStyle w:val="Heading3"/>
      </w:pPr>
      <w:bookmarkStart w:id="263" w:name="_Toc214317404"/>
      <w:r>
        <w:t>21.4</w:t>
      </w:r>
      <w:r>
        <w:tab/>
        <w:t>Support Arrangements</w:t>
      </w:r>
      <w:bookmarkEnd w:id="263"/>
    </w:p>
    <w:p w14:paraId="3FA37DA8" w14:textId="77777777" w:rsidR="000F298B" w:rsidRDefault="000F298B" w:rsidP="000F298B">
      <w:pPr>
        <w:pStyle w:val="Heading3"/>
      </w:pPr>
      <w:bookmarkStart w:id="264" w:name="_Toc214317405"/>
      <w:r>
        <w:t>21.5</w:t>
      </w:r>
      <w:r>
        <w:tab/>
        <w:t>Working methods</w:t>
      </w:r>
      <w:bookmarkEnd w:id="264"/>
    </w:p>
    <w:p w14:paraId="0788321C" w14:textId="77777777" w:rsidR="000F298B" w:rsidRDefault="000F298B" w:rsidP="000F298B">
      <w:pPr>
        <w:pStyle w:val="Heading3"/>
      </w:pPr>
      <w:bookmarkStart w:id="265" w:name="_Toc214317406"/>
      <w:r>
        <w:t>21.6</w:t>
      </w:r>
      <w:r>
        <w:tab/>
        <w:t>Future Meeting Schedule</w:t>
      </w:r>
      <w:bookmarkEnd w:id="265"/>
    </w:p>
    <w:p w14:paraId="5BD518A9" w14:textId="149BEEF4" w:rsidR="000F298B" w:rsidRDefault="000F298B" w:rsidP="000F298B">
      <w:pPr>
        <w:rPr>
          <w:rFonts w:ascii="Arial" w:hAnsi="Arial" w:cs="Arial"/>
          <w:b/>
          <w:sz w:val="24"/>
        </w:rPr>
      </w:pPr>
      <w:r>
        <w:rPr>
          <w:rFonts w:ascii="Arial" w:hAnsi="Arial" w:cs="Arial"/>
          <w:b/>
          <w:color w:val="0000FF"/>
          <w:sz w:val="24"/>
        </w:rPr>
        <w:t>C6-250409</w:t>
      </w:r>
      <w:r>
        <w:rPr>
          <w:rFonts w:ascii="Arial" w:hAnsi="Arial" w:cs="Arial"/>
          <w:b/>
          <w:color w:val="0000FF"/>
          <w:sz w:val="24"/>
        </w:rPr>
        <w:tab/>
      </w:r>
      <w:r>
        <w:rPr>
          <w:rFonts w:ascii="Arial" w:hAnsi="Arial" w:cs="Arial"/>
          <w:b/>
          <w:sz w:val="24"/>
        </w:rPr>
        <w:t>Meetings schedule</w:t>
      </w:r>
    </w:p>
    <w:p w14:paraId="1DBF496F"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E2B0C5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C6-250410</w:t>
      </w:r>
      <w:r>
        <w:rPr>
          <w:color w:val="993300"/>
          <w:u w:val="single"/>
        </w:rPr>
        <w:t>.</w:t>
      </w:r>
    </w:p>
    <w:p w14:paraId="2B5B20C3" w14:textId="0B109900" w:rsidR="000F298B" w:rsidRDefault="000F298B" w:rsidP="000F298B">
      <w:pPr>
        <w:rPr>
          <w:rFonts w:ascii="Arial" w:hAnsi="Arial" w:cs="Arial"/>
          <w:b/>
          <w:sz w:val="24"/>
        </w:rPr>
      </w:pPr>
      <w:r>
        <w:rPr>
          <w:rFonts w:ascii="Arial" w:hAnsi="Arial" w:cs="Arial"/>
          <w:b/>
          <w:color w:val="0000FF"/>
          <w:sz w:val="24"/>
        </w:rPr>
        <w:t>C6-250410</w:t>
      </w:r>
      <w:r>
        <w:rPr>
          <w:rFonts w:ascii="Arial" w:hAnsi="Arial" w:cs="Arial"/>
          <w:b/>
          <w:color w:val="0000FF"/>
          <w:sz w:val="24"/>
        </w:rPr>
        <w:tab/>
      </w:r>
      <w:r>
        <w:rPr>
          <w:rFonts w:ascii="Arial" w:hAnsi="Arial" w:cs="Arial"/>
          <w:b/>
          <w:sz w:val="24"/>
        </w:rPr>
        <w:t>Updated meetings schedule</w:t>
      </w:r>
    </w:p>
    <w:p w14:paraId="3C7FA282"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F4601D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008F7" w14:textId="77777777" w:rsidR="000F298B" w:rsidRDefault="000F298B" w:rsidP="000F298B">
      <w:pPr>
        <w:pStyle w:val="Heading3"/>
      </w:pPr>
      <w:bookmarkStart w:id="266" w:name="_Toc214317407"/>
      <w:r>
        <w:t>21.7</w:t>
      </w:r>
      <w:r>
        <w:tab/>
        <w:t>Future Releases and time planning</w:t>
      </w:r>
      <w:bookmarkEnd w:id="266"/>
    </w:p>
    <w:p w14:paraId="398D68D1" w14:textId="77777777" w:rsidR="000F298B" w:rsidRDefault="000F298B" w:rsidP="000F298B">
      <w:pPr>
        <w:pStyle w:val="Heading2"/>
      </w:pPr>
      <w:bookmarkStart w:id="267" w:name="_Toc214317408"/>
      <w:r>
        <w:t>22</w:t>
      </w:r>
      <w:r>
        <w:tab/>
        <w:t>Review of 3GPP CT6 Work Plan</w:t>
      </w:r>
      <w:bookmarkEnd w:id="267"/>
    </w:p>
    <w:p w14:paraId="6A7354AB" w14:textId="0638DA2D" w:rsidR="000F298B" w:rsidRDefault="000F298B" w:rsidP="000F298B">
      <w:pPr>
        <w:rPr>
          <w:rFonts w:ascii="Arial" w:hAnsi="Arial" w:cs="Arial"/>
          <w:b/>
          <w:sz w:val="24"/>
        </w:rPr>
      </w:pPr>
      <w:r>
        <w:rPr>
          <w:rFonts w:ascii="Arial" w:hAnsi="Arial" w:cs="Arial"/>
          <w:b/>
          <w:color w:val="0000FF"/>
          <w:sz w:val="24"/>
        </w:rPr>
        <w:t>C6-250407</w:t>
      </w:r>
      <w:r>
        <w:rPr>
          <w:rFonts w:ascii="Arial" w:hAnsi="Arial" w:cs="Arial"/>
          <w:b/>
          <w:color w:val="0000FF"/>
          <w:sz w:val="24"/>
        </w:rPr>
        <w:tab/>
      </w:r>
      <w:r>
        <w:rPr>
          <w:rFonts w:ascii="Arial" w:hAnsi="Arial" w:cs="Arial"/>
          <w:b/>
          <w:sz w:val="24"/>
        </w:rPr>
        <w:t>Status of CT6 work items, specifications and rapporteurs before CT6 meeting</w:t>
      </w:r>
    </w:p>
    <w:p w14:paraId="7F61B36F"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C34CD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C6-250408</w:t>
      </w:r>
      <w:r>
        <w:rPr>
          <w:color w:val="993300"/>
          <w:u w:val="single"/>
        </w:rPr>
        <w:t>.</w:t>
      </w:r>
    </w:p>
    <w:p w14:paraId="53F9B9F2" w14:textId="63532D62" w:rsidR="000F298B" w:rsidRDefault="000F298B" w:rsidP="000F298B">
      <w:pPr>
        <w:rPr>
          <w:rFonts w:ascii="Arial" w:hAnsi="Arial" w:cs="Arial"/>
          <w:b/>
          <w:sz w:val="24"/>
        </w:rPr>
      </w:pPr>
      <w:r>
        <w:rPr>
          <w:rFonts w:ascii="Arial" w:hAnsi="Arial" w:cs="Arial"/>
          <w:b/>
          <w:color w:val="0000FF"/>
          <w:sz w:val="24"/>
        </w:rPr>
        <w:t>C6-250408</w:t>
      </w:r>
      <w:r>
        <w:rPr>
          <w:rFonts w:ascii="Arial" w:hAnsi="Arial" w:cs="Arial"/>
          <w:b/>
          <w:color w:val="0000FF"/>
          <w:sz w:val="24"/>
        </w:rPr>
        <w:tab/>
      </w:r>
      <w:r>
        <w:rPr>
          <w:rFonts w:ascii="Arial" w:hAnsi="Arial" w:cs="Arial"/>
          <w:b/>
          <w:sz w:val="24"/>
        </w:rPr>
        <w:t>Status of CT6 work items, specifications and rapporteurs after CT6 meeting</w:t>
      </w:r>
    </w:p>
    <w:p w14:paraId="71944EB3" w14:textId="77777777" w:rsidR="000F298B" w:rsidRDefault="000F298B" w:rsidP="000F298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F72C89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20CB9" w14:textId="77777777" w:rsidR="000F298B" w:rsidRDefault="000F298B" w:rsidP="000F298B">
      <w:pPr>
        <w:pStyle w:val="Heading2"/>
      </w:pPr>
      <w:bookmarkStart w:id="268" w:name="_Toc214317409"/>
      <w:r>
        <w:t>23</w:t>
      </w:r>
      <w:r>
        <w:tab/>
        <w:t>Any other business</w:t>
      </w:r>
      <w:bookmarkEnd w:id="268"/>
    </w:p>
    <w:p w14:paraId="7413DE80" w14:textId="77777777" w:rsidR="000F298B" w:rsidRDefault="000F298B" w:rsidP="000F298B">
      <w:pPr>
        <w:pStyle w:val="Heading3"/>
      </w:pPr>
      <w:bookmarkStart w:id="269" w:name="_Toc214317410"/>
      <w:r>
        <w:t>23.1</w:t>
      </w:r>
      <w:r>
        <w:tab/>
        <w:t>Report of ETSI SCP activity and review of approved ETSI TC SCP change requests</w:t>
      </w:r>
      <w:bookmarkEnd w:id="269"/>
    </w:p>
    <w:p w14:paraId="04C1DAC8" w14:textId="22CFC831" w:rsidR="000F298B" w:rsidRDefault="000F298B" w:rsidP="000F298B">
      <w:pPr>
        <w:rPr>
          <w:rFonts w:ascii="Arial" w:hAnsi="Arial" w:cs="Arial"/>
          <w:b/>
          <w:sz w:val="24"/>
        </w:rPr>
      </w:pPr>
      <w:r>
        <w:rPr>
          <w:rFonts w:ascii="Arial" w:hAnsi="Arial" w:cs="Arial"/>
          <w:b/>
          <w:color w:val="0000FF"/>
          <w:sz w:val="24"/>
        </w:rPr>
        <w:t>C6-250412</w:t>
      </w:r>
      <w:r>
        <w:rPr>
          <w:rFonts w:ascii="Arial" w:hAnsi="Arial" w:cs="Arial"/>
          <w:b/>
          <w:color w:val="0000FF"/>
          <w:sz w:val="24"/>
        </w:rPr>
        <w:tab/>
      </w:r>
      <w:r>
        <w:rPr>
          <w:rFonts w:ascii="Arial" w:hAnsi="Arial" w:cs="Arial"/>
          <w:b/>
          <w:sz w:val="24"/>
        </w:rPr>
        <w:t>Status report of SCP activities</w:t>
      </w:r>
    </w:p>
    <w:p w14:paraId="36104EA8" w14:textId="77777777" w:rsidR="000F298B" w:rsidRDefault="000F298B" w:rsidP="000F29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5676412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3CB4" w14:textId="77777777" w:rsidR="000F298B" w:rsidRDefault="000F298B" w:rsidP="000F298B">
      <w:pPr>
        <w:pStyle w:val="Heading3"/>
      </w:pPr>
      <w:bookmarkStart w:id="270" w:name="_Toc214317411"/>
      <w:r>
        <w:t>23.2</w:t>
      </w:r>
      <w:r>
        <w:tab/>
        <w:t>Update of references to ETSI specifications</w:t>
      </w:r>
      <w:bookmarkEnd w:id="270"/>
    </w:p>
    <w:p w14:paraId="0219AF9E" w14:textId="77777777" w:rsidR="000F298B" w:rsidRDefault="000F298B" w:rsidP="000F298B">
      <w:pPr>
        <w:pStyle w:val="Heading2"/>
      </w:pPr>
      <w:bookmarkStart w:id="271" w:name="_Toc214317412"/>
      <w:r>
        <w:t>24</w:t>
      </w:r>
      <w:r>
        <w:tab/>
        <w:t>Close of Meeting</w:t>
      </w:r>
      <w:bookmarkEnd w:id="271"/>
    </w:p>
    <w:p w14:paraId="64794C57" w14:textId="77777777" w:rsidR="000F298B" w:rsidRDefault="000F298B" w:rsidP="000F298B">
      <w:r>
        <w:t>The meeting was closed at 14:00 local time on Friday at the discretion of CT6 Chairman.</w:t>
      </w:r>
    </w:p>
    <w:p w14:paraId="1B91A5BF" w14:textId="77777777" w:rsidR="00BB1E63" w:rsidRPr="00BB1E63" w:rsidRDefault="00BB1E63" w:rsidP="00BB1E63">
      <w:pPr>
        <w:pStyle w:val="Heading2"/>
      </w:pPr>
      <w:r>
        <w:br w:type="page"/>
      </w:r>
      <w:bookmarkStart w:id="272" w:name="_Toc214317413"/>
      <w:r w:rsidRPr="00BB1E63">
        <w:lastRenderedPageBreak/>
        <w:t>Annex A: Contribution documents and status</w:t>
      </w:r>
      <w:bookmarkEnd w:id="272"/>
    </w:p>
    <w:p w14:paraId="3D90541F" w14:textId="77777777" w:rsidR="00BB1E63" w:rsidRPr="00BB1E63" w:rsidRDefault="00BB1E63" w:rsidP="00BB1E63">
      <w:pPr>
        <w:pStyle w:val="Heading3"/>
      </w:pPr>
      <w:bookmarkStart w:id="273" w:name="_Toc214317414"/>
      <w:r w:rsidRPr="00BB1E63">
        <w:t>A1: List of TDocs</w:t>
      </w:r>
      <w:bookmarkEnd w:id="273"/>
    </w:p>
    <w:p w14:paraId="64F80AE4"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097"/>
        <w:gridCol w:w="3326"/>
        <w:gridCol w:w="2034"/>
        <w:gridCol w:w="1072"/>
        <w:gridCol w:w="987"/>
        <w:gridCol w:w="1113"/>
      </w:tblGrid>
      <w:tr w:rsidR="00BB1E63" w:rsidRPr="00BB1E63" w14:paraId="609BB48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AC6C0AB"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5DA32EA"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EE03032" w14:textId="77777777" w:rsidR="00BB1E63" w:rsidRPr="00BB1E63" w:rsidRDefault="00BB1E63" w:rsidP="00BB1E63">
            <w:pPr>
              <w:rPr>
                <w:b/>
              </w:rPr>
            </w:pPr>
            <w:r w:rsidRPr="00BB1E63">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9A5CB4C" w14:textId="77777777" w:rsidR="00BB1E63" w:rsidRPr="00BB1E63" w:rsidRDefault="00BB1E63" w:rsidP="00BB1E63">
            <w:pPr>
              <w:rPr>
                <w:b/>
              </w:rPr>
            </w:pPr>
            <w:r w:rsidRPr="00BB1E63">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18751A59" w14:textId="77777777" w:rsidR="00BB1E63" w:rsidRPr="00BB1E63" w:rsidRDefault="00BB1E63" w:rsidP="00BB1E63">
            <w:pPr>
              <w:rPr>
                <w:b/>
              </w:rPr>
            </w:pPr>
            <w:r w:rsidRPr="00BB1E63">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5F8085D9" w14:textId="77777777" w:rsidR="00BB1E63" w:rsidRPr="00BB1E63" w:rsidRDefault="00BB1E63" w:rsidP="00BB1E63">
            <w:pPr>
              <w:rPr>
                <w:b/>
              </w:rPr>
            </w:pPr>
            <w:r w:rsidRPr="00BB1E63">
              <w:rPr>
                <w:b/>
              </w:rPr>
              <w:t>Replaced by</w:t>
            </w:r>
          </w:p>
        </w:tc>
      </w:tr>
      <w:tr w:rsidR="00BB1E63" w:rsidRPr="00BB1E63" w14:paraId="42E6928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06A02C0" w14:textId="77777777" w:rsidR="00BB1E63" w:rsidRPr="00BB1E63" w:rsidRDefault="00BB1E63" w:rsidP="00BB1E63">
            <w:r w:rsidRPr="00BB1E63">
              <w:t>C6-250401</w:t>
            </w:r>
          </w:p>
        </w:tc>
        <w:tc>
          <w:tcPr>
            <w:tcW w:w="0" w:type="auto"/>
            <w:tcBorders>
              <w:top w:val="single" w:sz="4" w:space="0" w:color="auto"/>
              <w:left w:val="single" w:sz="4" w:space="0" w:color="auto"/>
              <w:bottom w:val="single" w:sz="4" w:space="0" w:color="auto"/>
              <w:right w:val="single" w:sz="4" w:space="0" w:color="auto"/>
            </w:tcBorders>
            <w:hideMark/>
          </w:tcPr>
          <w:p w14:paraId="0DF859D1" w14:textId="77777777" w:rsidR="00BB1E63" w:rsidRPr="00BB1E63" w:rsidRDefault="00BB1E63" w:rsidP="00BB1E63">
            <w:r w:rsidRPr="00BB1E63">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B9A6725" w14:textId="77777777" w:rsidR="00BB1E63" w:rsidRPr="00BB1E63" w:rsidRDefault="00BB1E63" w:rsidP="00BB1E63">
            <w:r w:rsidRPr="00BB1E63">
              <w:t>CT6 Chairman</w:t>
            </w:r>
          </w:p>
        </w:tc>
        <w:tc>
          <w:tcPr>
            <w:tcW w:w="0" w:type="auto"/>
            <w:tcBorders>
              <w:top w:val="single" w:sz="4" w:space="0" w:color="auto"/>
              <w:left w:val="single" w:sz="4" w:space="0" w:color="auto"/>
              <w:bottom w:val="single" w:sz="4" w:space="0" w:color="auto"/>
              <w:right w:val="single" w:sz="4" w:space="0" w:color="auto"/>
            </w:tcBorders>
            <w:hideMark/>
          </w:tcPr>
          <w:p w14:paraId="3D739D1B"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175EE429"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E63BA15" w14:textId="77777777" w:rsidR="00BB1E63" w:rsidRPr="00BB1E63" w:rsidRDefault="00BB1E63" w:rsidP="00BB1E63"/>
        </w:tc>
      </w:tr>
      <w:tr w:rsidR="00BB1E63" w:rsidRPr="00BB1E63" w14:paraId="0178A3A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8FB875" w14:textId="77777777" w:rsidR="00BB1E63" w:rsidRPr="00BB1E63" w:rsidRDefault="00BB1E63" w:rsidP="00BB1E63">
            <w:r w:rsidRPr="00BB1E63">
              <w:t>C6-250402</w:t>
            </w:r>
          </w:p>
        </w:tc>
        <w:tc>
          <w:tcPr>
            <w:tcW w:w="0" w:type="auto"/>
            <w:tcBorders>
              <w:top w:val="single" w:sz="4" w:space="0" w:color="auto"/>
              <w:left w:val="single" w:sz="4" w:space="0" w:color="auto"/>
              <w:bottom w:val="single" w:sz="4" w:space="0" w:color="auto"/>
              <w:right w:val="single" w:sz="4" w:space="0" w:color="auto"/>
            </w:tcBorders>
            <w:hideMark/>
          </w:tcPr>
          <w:p w14:paraId="7EA4268F" w14:textId="77777777" w:rsidR="00BB1E63" w:rsidRPr="00BB1E63" w:rsidRDefault="00BB1E63" w:rsidP="00BB1E63">
            <w:r w:rsidRPr="00BB1E63">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7A6835C8"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0AE420FC"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6CD2299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5592F2C7" w14:textId="77777777" w:rsidR="00BB1E63" w:rsidRPr="00BB1E63" w:rsidRDefault="00BB1E63" w:rsidP="00BB1E63"/>
        </w:tc>
      </w:tr>
      <w:tr w:rsidR="00BB1E63" w:rsidRPr="00BB1E63" w14:paraId="30F98D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C29D0C0" w14:textId="77777777" w:rsidR="00BB1E63" w:rsidRPr="00BB1E63" w:rsidRDefault="00BB1E63" w:rsidP="00BB1E63">
            <w:r w:rsidRPr="00BB1E63">
              <w:t>C6-250403</w:t>
            </w:r>
          </w:p>
        </w:tc>
        <w:tc>
          <w:tcPr>
            <w:tcW w:w="0" w:type="auto"/>
            <w:tcBorders>
              <w:top w:val="single" w:sz="4" w:space="0" w:color="auto"/>
              <w:left w:val="single" w:sz="4" w:space="0" w:color="auto"/>
              <w:bottom w:val="single" w:sz="4" w:space="0" w:color="auto"/>
              <w:right w:val="single" w:sz="4" w:space="0" w:color="auto"/>
            </w:tcBorders>
            <w:hideMark/>
          </w:tcPr>
          <w:p w14:paraId="3B39FBE4" w14:textId="77777777" w:rsidR="00BB1E63" w:rsidRPr="00BB1E63" w:rsidRDefault="00BB1E63" w:rsidP="00BB1E63">
            <w:r w:rsidRPr="00BB1E63">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3A812A44"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083F38F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C7A03E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FF54F8B" w14:textId="77777777" w:rsidR="00BB1E63" w:rsidRPr="00BB1E63" w:rsidRDefault="00BB1E63" w:rsidP="00BB1E63">
            <w:r w:rsidRPr="00BB1E63">
              <w:t>C6-250404</w:t>
            </w:r>
          </w:p>
        </w:tc>
      </w:tr>
      <w:tr w:rsidR="00BB1E63" w:rsidRPr="00BB1E63" w14:paraId="3812A15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B225F1" w14:textId="77777777" w:rsidR="00BB1E63" w:rsidRPr="00BB1E63" w:rsidRDefault="00BB1E63" w:rsidP="00BB1E63">
            <w:r w:rsidRPr="00BB1E63">
              <w:t>C6-250404</w:t>
            </w:r>
          </w:p>
        </w:tc>
        <w:tc>
          <w:tcPr>
            <w:tcW w:w="0" w:type="auto"/>
            <w:tcBorders>
              <w:top w:val="single" w:sz="4" w:space="0" w:color="auto"/>
              <w:left w:val="single" w:sz="4" w:space="0" w:color="auto"/>
              <w:bottom w:val="single" w:sz="4" w:space="0" w:color="auto"/>
              <w:right w:val="single" w:sz="4" w:space="0" w:color="auto"/>
            </w:tcBorders>
            <w:hideMark/>
          </w:tcPr>
          <w:p w14:paraId="7D668EF9" w14:textId="77777777" w:rsidR="00BB1E63" w:rsidRPr="00BB1E63" w:rsidRDefault="00BB1E63" w:rsidP="00BB1E63">
            <w:r w:rsidRPr="00BB1E63">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287F38C"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14971CE6"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hideMark/>
          </w:tcPr>
          <w:p w14:paraId="043C71A2" w14:textId="77777777" w:rsidR="00BB1E63" w:rsidRPr="00BB1E63" w:rsidRDefault="00BB1E63" w:rsidP="00BB1E63">
            <w:r w:rsidRPr="00BB1E63">
              <w:t>C6-250403</w:t>
            </w:r>
          </w:p>
        </w:tc>
        <w:tc>
          <w:tcPr>
            <w:tcW w:w="0" w:type="auto"/>
            <w:tcBorders>
              <w:top w:val="single" w:sz="4" w:space="0" w:color="auto"/>
              <w:left w:val="single" w:sz="4" w:space="0" w:color="auto"/>
              <w:bottom w:val="single" w:sz="4" w:space="0" w:color="auto"/>
              <w:right w:val="single" w:sz="4" w:space="0" w:color="auto"/>
            </w:tcBorders>
          </w:tcPr>
          <w:p w14:paraId="1DE011AB" w14:textId="77777777" w:rsidR="00BB1E63" w:rsidRPr="00BB1E63" w:rsidRDefault="00BB1E63" w:rsidP="00BB1E63"/>
        </w:tc>
      </w:tr>
      <w:tr w:rsidR="00BB1E63" w:rsidRPr="00BB1E63" w14:paraId="1866205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C466BD" w14:textId="77777777" w:rsidR="00BB1E63" w:rsidRPr="00BB1E63" w:rsidRDefault="00BB1E63" w:rsidP="00BB1E63">
            <w:r w:rsidRPr="00BB1E63">
              <w:t>C6-250405</w:t>
            </w:r>
          </w:p>
        </w:tc>
        <w:tc>
          <w:tcPr>
            <w:tcW w:w="0" w:type="auto"/>
            <w:tcBorders>
              <w:top w:val="single" w:sz="4" w:space="0" w:color="auto"/>
              <w:left w:val="single" w:sz="4" w:space="0" w:color="auto"/>
              <w:bottom w:val="single" w:sz="4" w:space="0" w:color="auto"/>
              <w:right w:val="single" w:sz="4" w:space="0" w:color="auto"/>
            </w:tcBorders>
            <w:hideMark/>
          </w:tcPr>
          <w:p w14:paraId="32A63C39" w14:textId="77777777" w:rsidR="00BB1E63" w:rsidRPr="00BB1E63" w:rsidRDefault="00BB1E63" w:rsidP="00BB1E63">
            <w:r w:rsidRPr="00BB1E63">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2E612F33"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615C7ED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47B94C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406EAB0" w14:textId="77777777" w:rsidR="00BB1E63" w:rsidRPr="00BB1E63" w:rsidRDefault="00BB1E63" w:rsidP="00BB1E63">
            <w:r w:rsidRPr="00BB1E63">
              <w:t>C6-250406</w:t>
            </w:r>
          </w:p>
        </w:tc>
      </w:tr>
      <w:tr w:rsidR="00BB1E63" w:rsidRPr="00BB1E63" w14:paraId="58DC43D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0F4024D" w14:textId="77777777" w:rsidR="00BB1E63" w:rsidRPr="00BB1E63" w:rsidRDefault="00BB1E63" w:rsidP="00BB1E63">
            <w:r w:rsidRPr="00BB1E63">
              <w:t>C6-250406</w:t>
            </w:r>
          </w:p>
        </w:tc>
        <w:tc>
          <w:tcPr>
            <w:tcW w:w="0" w:type="auto"/>
            <w:tcBorders>
              <w:top w:val="single" w:sz="4" w:space="0" w:color="auto"/>
              <w:left w:val="single" w:sz="4" w:space="0" w:color="auto"/>
              <w:bottom w:val="single" w:sz="4" w:space="0" w:color="auto"/>
              <w:right w:val="single" w:sz="4" w:space="0" w:color="auto"/>
            </w:tcBorders>
            <w:hideMark/>
          </w:tcPr>
          <w:p w14:paraId="4C090323" w14:textId="77777777" w:rsidR="00BB1E63" w:rsidRPr="00BB1E63" w:rsidRDefault="00BB1E63" w:rsidP="00BB1E63">
            <w:r w:rsidRPr="00BB1E63">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10CA3447"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3844441C"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hideMark/>
          </w:tcPr>
          <w:p w14:paraId="2DF5C87B" w14:textId="77777777" w:rsidR="00BB1E63" w:rsidRPr="00BB1E63" w:rsidRDefault="00BB1E63" w:rsidP="00BB1E63">
            <w:r w:rsidRPr="00BB1E63">
              <w:t>C6-250405</w:t>
            </w:r>
          </w:p>
        </w:tc>
        <w:tc>
          <w:tcPr>
            <w:tcW w:w="0" w:type="auto"/>
            <w:tcBorders>
              <w:top w:val="single" w:sz="4" w:space="0" w:color="auto"/>
              <w:left w:val="single" w:sz="4" w:space="0" w:color="auto"/>
              <w:bottom w:val="single" w:sz="4" w:space="0" w:color="auto"/>
              <w:right w:val="single" w:sz="4" w:space="0" w:color="auto"/>
            </w:tcBorders>
          </w:tcPr>
          <w:p w14:paraId="4918D626" w14:textId="77777777" w:rsidR="00BB1E63" w:rsidRPr="00BB1E63" w:rsidRDefault="00BB1E63" w:rsidP="00BB1E63"/>
        </w:tc>
      </w:tr>
      <w:tr w:rsidR="00BB1E63" w:rsidRPr="00BB1E63" w14:paraId="4A851FD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24BA93" w14:textId="77777777" w:rsidR="00BB1E63" w:rsidRPr="00BB1E63" w:rsidRDefault="00BB1E63" w:rsidP="00BB1E63">
            <w:r w:rsidRPr="00BB1E63">
              <w:t>C6-250407</w:t>
            </w:r>
          </w:p>
        </w:tc>
        <w:tc>
          <w:tcPr>
            <w:tcW w:w="0" w:type="auto"/>
            <w:tcBorders>
              <w:top w:val="single" w:sz="4" w:space="0" w:color="auto"/>
              <w:left w:val="single" w:sz="4" w:space="0" w:color="auto"/>
              <w:bottom w:val="single" w:sz="4" w:space="0" w:color="auto"/>
              <w:right w:val="single" w:sz="4" w:space="0" w:color="auto"/>
            </w:tcBorders>
            <w:hideMark/>
          </w:tcPr>
          <w:p w14:paraId="3D1656D8" w14:textId="77777777" w:rsidR="00BB1E63" w:rsidRPr="00BB1E63" w:rsidRDefault="00BB1E63" w:rsidP="00BB1E63">
            <w:r w:rsidRPr="00BB1E63">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1D0E7436"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4E8D09F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3C52EF7"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EA77D78" w14:textId="77777777" w:rsidR="00BB1E63" w:rsidRPr="00BB1E63" w:rsidRDefault="00BB1E63" w:rsidP="00BB1E63">
            <w:r w:rsidRPr="00BB1E63">
              <w:t>C6-250408</w:t>
            </w:r>
          </w:p>
        </w:tc>
      </w:tr>
      <w:tr w:rsidR="00BB1E63" w:rsidRPr="00BB1E63" w14:paraId="794AAC1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242EC2" w14:textId="77777777" w:rsidR="00BB1E63" w:rsidRPr="00BB1E63" w:rsidRDefault="00BB1E63" w:rsidP="00BB1E63">
            <w:r w:rsidRPr="00BB1E63">
              <w:t>C6-250408</w:t>
            </w:r>
          </w:p>
        </w:tc>
        <w:tc>
          <w:tcPr>
            <w:tcW w:w="0" w:type="auto"/>
            <w:tcBorders>
              <w:top w:val="single" w:sz="4" w:space="0" w:color="auto"/>
              <w:left w:val="single" w:sz="4" w:space="0" w:color="auto"/>
              <w:bottom w:val="single" w:sz="4" w:space="0" w:color="auto"/>
              <w:right w:val="single" w:sz="4" w:space="0" w:color="auto"/>
            </w:tcBorders>
            <w:hideMark/>
          </w:tcPr>
          <w:p w14:paraId="3722C1A3" w14:textId="77777777" w:rsidR="00BB1E63" w:rsidRPr="00BB1E63" w:rsidRDefault="00BB1E63" w:rsidP="00BB1E63">
            <w:r w:rsidRPr="00BB1E63">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4B6B591D"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704691A3"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tcPr>
          <w:p w14:paraId="5E4E0DD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73756257" w14:textId="77777777" w:rsidR="00BB1E63" w:rsidRPr="00BB1E63" w:rsidRDefault="00BB1E63" w:rsidP="00BB1E63"/>
        </w:tc>
      </w:tr>
      <w:tr w:rsidR="00BB1E63" w:rsidRPr="00BB1E63" w14:paraId="2E783C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BA1FAB" w14:textId="77777777" w:rsidR="00BB1E63" w:rsidRPr="00BB1E63" w:rsidRDefault="00BB1E63" w:rsidP="00BB1E63">
            <w:r w:rsidRPr="00BB1E63">
              <w:t>C6-250409</w:t>
            </w:r>
          </w:p>
        </w:tc>
        <w:tc>
          <w:tcPr>
            <w:tcW w:w="0" w:type="auto"/>
            <w:tcBorders>
              <w:top w:val="single" w:sz="4" w:space="0" w:color="auto"/>
              <w:left w:val="single" w:sz="4" w:space="0" w:color="auto"/>
              <w:bottom w:val="single" w:sz="4" w:space="0" w:color="auto"/>
              <w:right w:val="single" w:sz="4" w:space="0" w:color="auto"/>
            </w:tcBorders>
            <w:hideMark/>
          </w:tcPr>
          <w:p w14:paraId="3F5DA715" w14:textId="77777777" w:rsidR="00BB1E63" w:rsidRPr="00BB1E63" w:rsidRDefault="00BB1E63" w:rsidP="00BB1E63">
            <w:r w:rsidRPr="00BB1E63">
              <w:t>Meetings schedule</w:t>
            </w:r>
          </w:p>
        </w:tc>
        <w:tc>
          <w:tcPr>
            <w:tcW w:w="0" w:type="auto"/>
            <w:tcBorders>
              <w:top w:val="single" w:sz="4" w:space="0" w:color="auto"/>
              <w:left w:val="single" w:sz="4" w:space="0" w:color="auto"/>
              <w:bottom w:val="single" w:sz="4" w:space="0" w:color="auto"/>
              <w:right w:val="single" w:sz="4" w:space="0" w:color="auto"/>
            </w:tcBorders>
            <w:hideMark/>
          </w:tcPr>
          <w:p w14:paraId="06DFA0CE"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4C28BFF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258A132"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2D2CE5CA" w14:textId="77777777" w:rsidR="00BB1E63" w:rsidRPr="00BB1E63" w:rsidRDefault="00BB1E63" w:rsidP="00BB1E63">
            <w:r w:rsidRPr="00BB1E63">
              <w:t>C6-250410</w:t>
            </w:r>
          </w:p>
        </w:tc>
      </w:tr>
      <w:tr w:rsidR="00BB1E63" w:rsidRPr="00BB1E63" w14:paraId="289A84A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5A52F2B" w14:textId="77777777" w:rsidR="00BB1E63" w:rsidRPr="00BB1E63" w:rsidRDefault="00BB1E63" w:rsidP="00BB1E63">
            <w:r w:rsidRPr="00BB1E63">
              <w:t>C6-250410</w:t>
            </w:r>
          </w:p>
        </w:tc>
        <w:tc>
          <w:tcPr>
            <w:tcW w:w="0" w:type="auto"/>
            <w:tcBorders>
              <w:top w:val="single" w:sz="4" w:space="0" w:color="auto"/>
              <w:left w:val="single" w:sz="4" w:space="0" w:color="auto"/>
              <w:bottom w:val="single" w:sz="4" w:space="0" w:color="auto"/>
              <w:right w:val="single" w:sz="4" w:space="0" w:color="auto"/>
            </w:tcBorders>
            <w:hideMark/>
          </w:tcPr>
          <w:p w14:paraId="3D0F5A0A" w14:textId="77777777" w:rsidR="00BB1E63" w:rsidRPr="00BB1E63" w:rsidRDefault="00BB1E63" w:rsidP="00BB1E63">
            <w:r w:rsidRPr="00BB1E63">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10FE0E2C"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7D726DF8"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tcPr>
          <w:p w14:paraId="29F1C7F1"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3B904457" w14:textId="77777777" w:rsidR="00BB1E63" w:rsidRPr="00BB1E63" w:rsidRDefault="00BB1E63" w:rsidP="00BB1E63"/>
        </w:tc>
      </w:tr>
      <w:tr w:rsidR="00BB1E63" w:rsidRPr="00BB1E63" w14:paraId="49488C4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ADF428C" w14:textId="77777777" w:rsidR="00BB1E63" w:rsidRPr="00BB1E63" w:rsidRDefault="00BB1E63" w:rsidP="00BB1E63">
            <w:r w:rsidRPr="00BB1E63">
              <w:t>C6-250411</w:t>
            </w:r>
          </w:p>
        </w:tc>
        <w:tc>
          <w:tcPr>
            <w:tcW w:w="0" w:type="auto"/>
            <w:tcBorders>
              <w:top w:val="single" w:sz="4" w:space="0" w:color="auto"/>
              <w:left w:val="single" w:sz="4" w:space="0" w:color="auto"/>
              <w:bottom w:val="single" w:sz="4" w:space="0" w:color="auto"/>
              <w:right w:val="single" w:sz="4" w:space="0" w:color="auto"/>
            </w:tcBorders>
            <w:hideMark/>
          </w:tcPr>
          <w:p w14:paraId="7208CCD3" w14:textId="77777777" w:rsidR="00BB1E63" w:rsidRPr="00BB1E63" w:rsidRDefault="00BB1E63" w:rsidP="00BB1E63">
            <w:r w:rsidRPr="00BB1E63">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56A69DEE"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5105A739"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60ED27E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5207581" w14:textId="77777777" w:rsidR="00BB1E63" w:rsidRPr="00BB1E63" w:rsidRDefault="00BB1E63" w:rsidP="00BB1E63"/>
        </w:tc>
      </w:tr>
      <w:tr w:rsidR="00BB1E63" w:rsidRPr="00BB1E63" w14:paraId="4928A28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F39BB3B" w14:textId="77777777" w:rsidR="00BB1E63" w:rsidRPr="00BB1E63" w:rsidRDefault="00BB1E63" w:rsidP="00BB1E63">
            <w:r w:rsidRPr="00BB1E63">
              <w:t>C6-250412</w:t>
            </w:r>
          </w:p>
        </w:tc>
        <w:tc>
          <w:tcPr>
            <w:tcW w:w="0" w:type="auto"/>
            <w:tcBorders>
              <w:top w:val="single" w:sz="4" w:space="0" w:color="auto"/>
              <w:left w:val="single" w:sz="4" w:space="0" w:color="auto"/>
              <w:bottom w:val="single" w:sz="4" w:space="0" w:color="auto"/>
              <w:right w:val="single" w:sz="4" w:space="0" w:color="auto"/>
            </w:tcBorders>
            <w:hideMark/>
          </w:tcPr>
          <w:p w14:paraId="64D0BEEB" w14:textId="77777777" w:rsidR="00BB1E63" w:rsidRPr="00BB1E63" w:rsidRDefault="00BB1E63" w:rsidP="00BB1E63">
            <w:r w:rsidRPr="00BB1E63">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37391A35" w14:textId="77777777" w:rsidR="00BB1E63" w:rsidRPr="00BB1E63" w:rsidRDefault="00BB1E63" w:rsidP="00BB1E63">
            <w:r w:rsidRPr="00BB1E63">
              <w:t>SCP Liaison Officier</w:t>
            </w:r>
          </w:p>
        </w:tc>
        <w:tc>
          <w:tcPr>
            <w:tcW w:w="0" w:type="auto"/>
            <w:tcBorders>
              <w:top w:val="single" w:sz="4" w:space="0" w:color="auto"/>
              <w:left w:val="single" w:sz="4" w:space="0" w:color="auto"/>
              <w:bottom w:val="single" w:sz="4" w:space="0" w:color="auto"/>
              <w:right w:val="single" w:sz="4" w:space="0" w:color="auto"/>
            </w:tcBorders>
            <w:hideMark/>
          </w:tcPr>
          <w:p w14:paraId="24AF3F1E"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72152FE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31DB67C4" w14:textId="77777777" w:rsidR="00BB1E63" w:rsidRPr="00BB1E63" w:rsidRDefault="00BB1E63" w:rsidP="00BB1E63"/>
        </w:tc>
      </w:tr>
      <w:tr w:rsidR="00BB1E63" w:rsidRPr="00BB1E63" w14:paraId="3E71EEB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6F08E41" w14:textId="77777777" w:rsidR="00BB1E63" w:rsidRPr="00BB1E63" w:rsidRDefault="00BB1E63" w:rsidP="00BB1E63">
            <w:r w:rsidRPr="00BB1E63">
              <w:t>C6-250413</w:t>
            </w:r>
          </w:p>
        </w:tc>
        <w:tc>
          <w:tcPr>
            <w:tcW w:w="0" w:type="auto"/>
            <w:tcBorders>
              <w:top w:val="single" w:sz="4" w:space="0" w:color="auto"/>
              <w:left w:val="single" w:sz="4" w:space="0" w:color="auto"/>
              <w:bottom w:val="single" w:sz="4" w:space="0" w:color="auto"/>
              <w:right w:val="single" w:sz="4" w:space="0" w:color="auto"/>
            </w:tcBorders>
            <w:hideMark/>
          </w:tcPr>
          <w:p w14:paraId="458E32B3" w14:textId="77777777" w:rsidR="00BB1E63" w:rsidRPr="00BB1E63" w:rsidRDefault="00BB1E63" w:rsidP="00BB1E63">
            <w:r w:rsidRPr="00BB1E63">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7B3BC3C2"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3ED1D54C"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12F0AD2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362EDA1A" w14:textId="77777777" w:rsidR="00BB1E63" w:rsidRPr="00BB1E63" w:rsidRDefault="00BB1E63" w:rsidP="00BB1E63"/>
        </w:tc>
      </w:tr>
      <w:tr w:rsidR="00BB1E63" w:rsidRPr="00BB1E63" w14:paraId="6E6FF1E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3E09397" w14:textId="77777777" w:rsidR="00BB1E63" w:rsidRPr="00BB1E63" w:rsidRDefault="00BB1E63" w:rsidP="00BB1E63">
            <w:r w:rsidRPr="00BB1E63">
              <w:t>C6-250414</w:t>
            </w:r>
          </w:p>
        </w:tc>
        <w:tc>
          <w:tcPr>
            <w:tcW w:w="0" w:type="auto"/>
            <w:tcBorders>
              <w:top w:val="single" w:sz="4" w:space="0" w:color="auto"/>
              <w:left w:val="single" w:sz="4" w:space="0" w:color="auto"/>
              <w:bottom w:val="single" w:sz="4" w:space="0" w:color="auto"/>
              <w:right w:val="single" w:sz="4" w:space="0" w:color="auto"/>
            </w:tcBorders>
            <w:hideMark/>
          </w:tcPr>
          <w:p w14:paraId="498AD3E8" w14:textId="77777777" w:rsidR="00BB1E63" w:rsidRPr="00BB1E63" w:rsidRDefault="00BB1E63" w:rsidP="00BB1E63">
            <w:r w:rsidRPr="00BB1E63">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6DF05321"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37B20FC0"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45130ED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72D42FF" w14:textId="77777777" w:rsidR="00BB1E63" w:rsidRPr="00BB1E63" w:rsidRDefault="00BB1E63" w:rsidP="00BB1E63"/>
        </w:tc>
      </w:tr>
      <w:tr w:rsidR="00BB1E63" w:rsidRPr="00BB1E63" w14:paraId="2813A67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9FE669" w14:textId="77777777" w:rsidR="00BB1E63" w:rsidRPr="00BB1E63" w:rsidRDefault="00BB1E63" w:rsidP="00BB1E63">
            <w:r w:rsidRPr="00BB1E63">
              <w:t>C6-250415</w:t>
            </w:r>
          </w:p>
        </w:tc>
        <w:tc>
          <w:tcPr>
            <w:tcW w:w="0" w:type="auto"/>
            <w:tcBorders>
              <w:top w:val="single" w:sz="4" w:space="0" w:color="auto"/>
              <w:left w:val="single" w:sz="4" w:space="0" w:color="auto"/>
              <w:bottom w:val="single" w:sz="4" w:space="0" w:color="auto"/>
              <w:right w:val="single" w:sz="4" w:space="0" w:color="auto"/>
            </w:tcBorders>
            <w:hideMark/>
          </w:tcPr>
          <w:p w14:paraId="2C572CAD" w14:textId="77777777" w:rsidR="00BB1E63" w:rsidRPr="00BB1E63" w:rsidRDefault="00BB1E63" w:rsidP="00BB1E63">
            <w:r w:rsidRPr="00BB1E63">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2759BD38"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38BCD50D"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3F46270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154AA3D" w14:textId="77777777" w:rsidR="00BB1E63" w:rsidRPr="00BB1E63" w:rsidRDefault="00BB1E63" w:rsidP="00BB1E63"/>
        </w:tc>
      </w:tr>
      <w:tr w:rsidR="00BB1E63" w:rsidRPr="00BB1E63" w14:paraId="6AE4DCD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4E55DC7" w14:textId="77777777" w:rsidR="00BB1E63" w:rsidRPr="00BB1E63" w:rsidRDefault="00BB1E63" w:rsidP="00BB1E63">
            <w:r w:rsidRPr="00BB1E63">
              <w:t>C6-250416</w:t>
            </w:r>
          </w:p>
        </w:tc>
        <w:tc>
          <w:tcPr>
            <w:tcW w:w="0" w:type="auto"/>
            <w:tcBorders>
              <w:top w:val="single" w:sz="4" w:space="0" w:color="auto"/>
              <w:left w:val="single" w:sz="4" w:space="0" w:color="auto"/>
              <w:bottom w:val="single" w:sz="4" w:space="0" w:color="auto"/>
              <w:right w:val="single" w:sz="4" w:space="0" w:color="auto"/>
            </w:tcBorders>
            <w:hideMark/>
          </w:tcPr>
          <w:p w14:paraId="3E4B4BA9" w14:textId="77777777" w:rsidR="00BB1E63" w:rsidRPr="00BB1E63" w:rsidRDefault="00BB1E63" w:rsidP="00BB1E63">
            <w:r w:rsidRPr="00BB1E63">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69A2629A"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15ADAC21"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42B11CF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FB12BAA" w14:textId="77777777" w:rsidR="00BB1E63" w:rsidRPr="00BB1E63" w:rsidRDefault="00BB1E63" w:rsidP="00BB1E63"/>
        </w:tc>
      </w:tr>
      <w:tr w:rsidR="00BB1E63" w:rsidRPr="00BB1E63" w14:paraId="0B53674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FA0EC2" w14:textId="77777777" w:rsidR="00BB1E63" w:rsidRPr="00BB1E63" w:rsidRDefault="00BB1E63" w:rsidP="00BB1E63">
            <w:r w:rsidRPr="00BB1E63">
              <w:t>C6-250417</w:t>
            </w:r>
          </w:p>
        </w:tc>
        <w:tc>
          <w:tcPr>
            <w:tcW w:w="0" w:type="auto"/>
            <w:tcBorders>
              <w:top w:val="single" w:sz="4" w:space="0" w:color="auto"/>
              <w:left w:val="single" w:sz="4" w:space="0" w:color="auto"/>
              <w:bottom w:val="single" w:sz="4" w:space="0" w:color="auto"/>
              <w:right w:val="single" w:sz="4" w:space="0" w:color="auto"/>
            </w:tcBorders>
            <w:hideMark/>
          </w:tcPr>
          <w:p w14:paraId="5C1507B6" w14:textId="77777777" w:rsidR="00BB1E63" w:rsidRPr="00BB1E63" w:rsidRDefault="00BB1E63" w:rsidP="00BB1E63">
            <w:r w:rsidRPr="00BB1E63">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DD5A5CA"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7845F399"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tcPr>
          <w:p w14:paraId="2E9F1DC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9465C65" w14:textId="77777777" w:rsidR="00BB1E63" w:rsidRPr="00BB1E63" w:rsidRDefault="00BB1E63" w:rsidP="00BB1E63"/>
        </w:tc>
      </w:tr>
      <w:tr w:rsidR="00BB1E63" w:rsidRPr="00BB1E63" w14:paraId="14FF3CD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9AD1D47" w14:textId="77777777" w:rsidR="00BB1E63" w:rsidRPr="00BB1E63" w:rsidRDefault="00BB1E63" w:rsidP="00BB1E63">
            <w:r w:rsidRPr="00BB1E63">
              <w:t>C6-250418</w:t>
            </w:r>
          </w:p>
        </w:tc>
        <w:tc>
          <w:tcPr>
            <w:tcW w:w="0" w:type="auto"/>
            <w:tcBorders>
              <w:top w:val="single" w:sz="4" w:space="0" w:color="auto"/>
              <w:left w:val="single" w:sz="4" w:space="0" w:color="auto"/>
              <w:bottom w:val="single" w:sz="4" w:space="0" w:color="auto"/>
              <w:right w:val="single" w:sz="4" w:space="0" w:color="auto"/>
            </w:tcBorders>
            <w:hideMark/>
          </w:tcPr>
          <w:p w14:paraId="2148FF84" w14:textId="77777777" w:rsidR="00BB1E63" w:rsidRPr="00BB1E63" w:rsidRDefault="00BB1E63" w:rsidP="00BB1E63">
            <w:r w:rsidRPr="00BB1E63">
              <w:t>LS to 3GPP CT WG6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087F32D0" w14:textId="77777777" w:rsidR="00BB1E63" w:rsidRPr="00BB1E63" w:rsidRDefault="00BB1E63" w:rsidP="00BB1E63">
            <w:r w:rsidRPr="00BB1E63">
              <w:t>ETSI TC SET</w:t>
            </w:r>
          </w:p>
        </w:tc>
        <w:tc>
          <w:tcPr>
            <w:tcW w:w="0" w:type="auto"/>
            <w:tcBorders>
              <w:top w:val="single" w:sz="4" w:space="0" w:color="auto"/>
              <w:left w:val="single" w:sz="4" w:space="0" w:color="auto"/>
              <w:bottom w:val="single" w:sz="4" w:space="0" w:color="auto"/>
              <w:right w:val="single" w:sz="4" w:space="0" w:color="auto"/>
            </w:tcBorders>
            <w:hideMark/>
          </w:tcPr>
          <w:p w14:paraId="12CD1076"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5FFD298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E2DFAE8" w14:textId="77777777" w:rsidR="00BB1E63" w:rsidRPr="00BB1E63" w:rsidRDefault="00BB1E63" w:rsidP="00BB1E63"/>
        </w:tc>
      </w:tr>
      <w:tr w:rsidR="00BB1E63" w:rsidRPr="00BB1E63" w14:paraId="5F1BE98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CEFF65" w14:textId="77777777" w:rsidR="00BB1E63" w:rsidRPr="00BB1E63" w:rsidRDefault="00BB1E63" w:rsidP="00BB1E63">
            <w:r w:rsidRPr="00BB1E63">
              <w:lastRenderedPageBreak/>
              <w:t>C6-250419</w:t>
            </w:r>
          </w:p>
        </w:tc>
        <w:tc>
          <w:tcPr>
            <w:tcW w:w="0" w:type="auto"/>
            <w:tcBorders>
              <w:top w:val="single" w:sz="4" w:space="0" w:color="auto"/>
              <w:left w:val="single" w:sz="4" w:space="0" w:color="auto"/>
              <w:bottom w:val="single" w:sz="4" w:space="0" w:color="auto"/>
              <w:right w:val="single" w:sz="4" w:space="0" w:color="auto"/>
            </w:tcBorders>
            <w:hideMark/>
          </w:tcPr>
          <w:p w14:paraId="06288B01" w14:textId="77777777" w:rsidR="00BB1E63" w:rsidRPr="00BB1E63" w:rsidRDefault="00BB1E63" w:rsidP="00BB1E63">
            <w:r w:rsidRPr="00BB1E63">
              <w:t>Correction to 5G NSWO TC 5.7.1 and 5.7.2</w:t>
            </w:r>
          </w:p>
        </w:tc>
        <w:tc>
          <w:tcPr>
            <w:tcW w:w="0" w:type="auto"/>
            <w:tcBorders>
              <w:top w:val="single" w:sz="4" w:space="0" w:color="auto"/>
              <w:left w:val="single" w:sz="4" w:space="0" w:color="auto"/>
              <w:bottom w:val="single" w:sz="4" w:space="0" w:color="auto"/>
              <w:right w:val="single" w:sz="4" w:space="0" w:color="auto"/>
            </w:tcBorders>
            <w:hideMark/>
          </w:tcPr>
          <w:p w14:paraId="5C695983"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509BE09D"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0704C1B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5C87C19F" w14:textId="77777777" w:rsidR="00BB1E63" w:rsidRPr="00BB1E63" w:rsidRDefault="00BB1E63" w:rsidP="00BB1E63"/>
        </w:tc>
      </w:tr>
      <w:tr w:rsidR="00BB1E63" w:rsidRPr="00BB1E63" w14:paraId="4A074B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CDB7235" w14:textId="77777777" w:rsidR="00BB1E63" w:rsidRPr="00BB1E63" w:rsidRDefault="00BB1E63" w:rsidP="00BB1E63">
            <w:r w:rsidRPr="00BB1E63">
              <w:t>C6-250420</w:t>
            </w:r>
          </w:p>
        </w:tc>
        <w:tc>
          <w:tcPr>
            <w:tcW w:w="0" w:type="auto"/>
            <w:tcBorders>
              <w:top w:val="single" w:sz="4" w:space="0" w:color="auto"/>
              <w:left w:val="single" w:sz="4" w:space="0" w:color="auto"/>
              <w:bottom w:val="single" w:sz="4" w:space="0" w:color="auto"/>
              <w:right w:val="single" w:sz="4" w:space="0" w:color="auto"/>
            </w:tcBorders>
            <w:hideMark/>
          </w:tcPr>
          <w:p w14:paraId="19B926A2" w14:textId="77777777" w:rsidR="00BB1E63" w:rsidRPr="00BB1E63" w:rsidRDefault="00BB1E63" w:rsidP="00BB1E63">
            <w:r w:rsidRPr="00BB1E63">
              <w:t>Move clause 4A after clause 4</w:t>
            </w:r>
          </w:p>
        </w:tc>
        <w:tc>
          <w:tcPr>
            <w:tcW w:w="0" w:type="auto"/>
            <w:tcBorders>
              <w:top w:val="single" w:sz="4" w:space="0" w:color="auto"/>
              <w:left w:val="single" w:sz="4" w:space="0" w:color="auto"/>
              <w:bottom w:val="single" w:sz="4" w:space="0" w:color="auto"/>
              <w:right w:val="single" w:sz="4" w:space="0" w:color="auto"/>
            </w:tcBorders>
            <w:hideMark/>
          </w:tcPr>
          <w:p w14:paraId="6F0BE459"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6441FD2"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E858DE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4A2F114" w14:textId="77777777" w:rsidR="00BB1E63" w:rsidRPr="00BB1E63" w:rsidRDefault="00BB1E63" w:rsidP="00BB1E63"/>
        </w:tc>
      </w:tr>
      <w:tr w:rsidR="00BB1E63" w:rsidRPr="00BB1E63" w14:paraId="33C169F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4E59986" w14:textId="77777777" w:rsidR="00BB1E63" w:rsidRPr="00BB1E63" w:rsidRDefault="00BB1E63" w:rsidP="00BB1E63">
            <w:r w:rsidRPr="00BB1E63">
              <w:t>C6-250421</w:t>
            </w:r>
          </w:p>
        </w:tc>
        <w:tc>
          <w:tcPr>
            <w:tcW w:w="0" w:type="auto"/>
            <w:tcBorders>
              <w:top w:val="single" w:sz="4" w:space="0" w:color="auto"/>
              <w:left w:val="single" w:sz="4" w:space="0" w:color="auto"/>
              <w:bottom w:val="single" w:sz="4" w:space="0" w:color="auto"/>
              <w:right w:val="single" w:sz="4" w:space="0" w:color="auto"/>
            </w:tcBorders>
            <w:hideMark/>
          </w:tcPr>
          <w:p w14:paraId="473F65FF" w14:textId="77777777" w:rsidR="00BB1E63" w:rsidRPr="00BB1E63" w:rsidRDefault="00BB1E63" w:rsidP="00BB1E63">
            <w:r w:rsidRPr="00BB1E63">
              <w:t>Correction to clauses for 5G Registration on 3GPP access with IMS service</w:t>
            </w:r>
          </w:p>
        </w:tc>
        <w:tc>
          <w:tcPr>
            <w:tcW w:w="0" w:type="auto"/>
            <w:tcBorders>
              <w:top w:val="single" w:sz="4" w:space="0" w:color="auto"/>
              <w:left w:val="single" w:sz="4" w:space="0" w:color="auto"/>
              <w:bottom w:val="single" w:sz="4" w:space="0" w:color="auto"/>
              <w:right w:val="single" w:sz="4" w:space="0" w:color="auto"/>
            </w:tcBorders>
            <w:hideMark/>
          </w:tcPr>
          <w:p w14:paraId="6638C9F1"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BA80861"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856454E"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50ADB9E5" w14:textId="77777777" w:rsidR="00BB1E63" w:rsidRPr="00BB1E63" w:rsidRDefault="00BB1E63" w:rsidP="00BB1E63"/>
        </w:tc>
      </w:tr>
      <w:tr w:rsidR="00BB1E63" w:rsidRPr="00BB1E63" w14:paraId="10945CD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0C3361" w14:textId="77777777" w:rsidR="00BB1E63" w:rsidRPr="00BB1E63" w:rsidRDefault="00BB1E63" w:rsidP="00BB1E63">
            <w:r w:rsidRPr="00BB1E63">
              <w:t>C6-250422</w:t>
            </w:r>
          </w:p>
        </w:tc>
        <w:tc>
          <w:tcPr>
            <w:tcW w:w="0" w:type="auto"/>
            <w:tcBorders>
              <w:top w:val="single" w:sz="4" w:space="0" w:color="auto"/>
              <w:left w:val="single" w:sz="4" w:space="0" w:color="auto"/>
              <w:bottom w:val="single" w:sz="4" w:space="0" w:color="auto"/>
              <w:right w:val="single" w:sz="4" w:space="0" w:color="auto"/>
            </w:tcBorders>
            <w:hideMark/>
          </w:tcPr>
          <w:p w14:paraId="551BDE9D" w14:textId="77777777" w:rsidR="00BB1E63" w:rsidRPr="00BB1E63" w:rsidRDefault="00BB1E63" w:rsidP="00BB1E63">
            <w:r w:rsidRPr="00BB1E63">
              <w:t>Correction to SUCI calculation TC 5.3.17</w:t>
            </w:r>
          </w:p>
        </w:tc>
        <w:tc>
          <w:tcPr>
            <w:tcW w:w="0" w:type="auto"/>
            <w:tcBorders>
              <w:top w:val="single" w:sz="4" w:space="0" w:color="auto"/>
              <w:left w:val="single" w:sz="4" w:space="0" w:color="auto"/>
              <w:bottom w:val="single" w:sz="4" w:space="0" w:color="auto"/>
              <w:right w:val="single" w:sz="4" w:space="0" w:color="auto"/>
            </w:tcBorders>
            <w:hideMark/>
          </w:tcPr>
          <w:p w14:paraId="293806BA"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566D14E"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34787EF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DABBD93" w14:textId="77777777" w:rsidR="00BB1E63" w:rsidRPr="00BB1E63" w:rsidRDefault="00BB1E63" w:rsidP="00BB1E63"/>
        </w:tc>
      </w:tr>
      <w:tr w:rsidR="00BB1E63" w:rsidRPr="00BB1E63" w14:paraId="6AAD4F1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6BA4C92" w14:textId="77777777" w:rsidR="00BB1E63" w:rsidRPr="00BB1E63" w:rsidRDefault="00BB1E63" w:rsidP="00BB1E63">
            <w:r w:rsidRPr="00BB1E63">
              <w:t>C6-250423</w:t>
            </w:r>
          </w:p>
        </w:tc>
        <w:tc>
          <w:tcPr>
            <w:tcW w:w="0" w:type="auto"/>
            <w:tcBorders>
              <w:top w:val="single" w:sz="4" w:space="0" w:color="auto"/>
              <w:left w:val="single" w:sz="4" w:space="0" w:color="auto"/>
              <w:bottom w:val="single" w:sz="4" w:space="0" w:color="auto"/>
              <w:right w:val="single" w:sz="4" w:space="0" w:color="auto"/>
            </w:tcBorders>
            <w:hideMark/>
          </w:tcPr>
          <w:p w14:paraId="541833D0"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3F8883EF"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33A4BB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E77171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9BE0AB3" w14:textId="77777777" w:rsidR="00BB1E63" w:rsidRPr="00BB1E63" w:rsidRDefault="00BB1E63" w:rsidP="00BB1E63">
            <w:r w:rsidRPr="00BB1E63">
              <w:t>C6-250494</w:t>
            </w:r>
          </w:p>
        </w:tc>
      </w:tr>
      <w:tr w:rsidR="00BB1E63" w:rsidRPr="00BB1E63" w14:paraId="73AD2E6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C00BEF" w14:textId="77777777" w:rsidR="00BB1E63" w:rsidRPr="00BB1E63" w:rsidRDefault="00BB1E63" w:rsidP="00BB1E63">
            <w:r w:rsidRPr="00BB1E63">
              <w:t>C6-250424</w:t>
            </w:r>
          </w:p>
        </w:tc>
        <w:tc>
          <w:tcPr>
            <w:tcW w:w="0" w:type="auto"/>
            <w:tcBorders>
              <w:top w:val="single" w:sz="4" w:space="0" w:color="auto"/>
              <w:left w:val="single" w:sz="4" w:space="0" w:color="auto"/>
              <w:bottom w:val="single" w:sz="4" w:space="0" w:color="auto"/>
              <w:right w:val="single" w:sz="4" w:space="0" w:color="auto"/>
            </w:tcBorders>
            <w:hideMark/>
          </w:tcPr>
          <w:p w14:paraId="03969CDB"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440C268B"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12F8A0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7CFC94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9685C64" w14:textId="77777777" w:rsidR="00BB1E63" w:rsidRPr="00BB1E63" w:rsidRDefault="00BB1E63" w:rsidP="00BB1E63">
            <w:r w:rsidRPr="00BB1E63">
              <w:t>C6-250495</w:t>
            </w:r>
          </w:p>
        </w:tc>
      </w:tr>
      <w:tr w:rsidR="00BB1E63" w:rsidRPr="00BB1E63" w14:paraId="6FB4121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5D95F6F" w14:textId="77777777" w:rsidR="00BB1E63" w:rsidRPr="00BB1E63" w:rsidRDefault="00BB1E63" w:rsidP="00BB1E63">
            <w:r w:rsidRPr="00BB1E63">
              <w:t>C6-250425</w:t>
            </w:r>
          </w:p>
        </w:tc>
        <w:tc>
          <w:tcPr>
            <w:tcW w:w="0" w:type="auto"/>
            <w:tcBorders>
              <w:top w:val="single" w:sz="4" w:space="0" w:color="auto"/>
              <w:left w:val="single" w:sz="4" w:space="0" w:color="auto"/>
              <w:bottom w:val="single" w:sz="4" w:space="0" w:color="auto"/>
              <w:right w:val="single" w:sz="4" w:space="0" w:color="auto"/>
            </w:tcBorders>
            <w:hideMark/>
          </w:tcPr>
          <w:p w14:paraId="0F2F0CA7"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1B0528A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FF55B2C"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2B76BE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1B3F469" w14:textId="77777777" w:rsidR="00BB1E63" w:rsidRPr="00BB1E63" w:rsidRDefault="00BB1E63" w:rsidP="00BB1E63">
            <w:r w:rsidRPr="00BB1E63">
              <w:t>C6-250496</w:t>
            </w:r>
          </w:p>
        </w:tc>
      </w:tr>
      <w:tr w:rsidR="00BB1E63" w:rsidRPr="00BB1E63" w14:paraId="1A12D72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A280F05" w14:textId="77777777" w:rsidR="00BB1E63" w:rsidRPr="00BB1E63" w:rsidRDefault="00BB1E63" w:rsidP="00BB1E63">
            <w:r w:rsidRPr="00BB1E63">
              <w:t>C6-250426</w:t>
            </w:r>
          </w:p>
        </w:tc>
        <w:tc>
          <w:tcPr>
            <w:tcW w:w="0" w:type="auto"/>
            <w:tcBorders>
              <w:top w:val="single" w:sz="4" w:space="0" w:color="auto"/>
              <w:left w:val="single" w:sz="4" w:space="0" w:color="auto"/>
              <w:bottom w:val="single" w:sz="4" w:space="0" w:color="auto"/>
              <w:right w:val="single" w:sz="4" w:space="0" w:color="auto"/>
            </w:tcBorders>
            <w:hideMark/>
          </w:tcPr>
          <w:p w14:paraId="1DD528FB" w14:textId="77777777" w:rsidR="00BB1E63" w:rsidRPr="00BB1E63" w:rsidRDefault="00BB1E63" w:rsidP="00BB1E63">
            <w:r w:rsidRPr="00BB1E63">
              <w:t>Correction to 5G AKA TC 15.3.1 and 15.4.2</w:t>
            </w:r>
          </w:p>
        </w:tc>
        <w:tc>
          <w:tcPr>
            <w:tcW w:w="0" w:type="auto"/>
            <w:tcBorders>
              <w:top w:val="single" w:sz="4" w:space="0" w:color="auto"/>
              <w:left w:val="single" w:sz="4" w:space="0" w:color="auto"/>
              <w:bottom w:val="single" w:sz="4" w:space="0" w:color="auto"/>
              <w:right w:val="single" w:sz="4" w:space="0" w:color="auto"/>
            </w:tcBorders>
            <w:hideMark/>
          </w:tcPr>
          <w:p w14:paraId="1591E9D2"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19C3DF74"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0A60278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5D93D56" w14:textId="77777777" w:rsidR="00BB1E63" w:rsidRPr="00BB1E63" w:rsidRDefault="00BB1E63" w:rsidP="00BB1E63"/>
        </w:tc>
      </w:tr>
      <w:tr w:rsidR="00BB1E63" w:rsidRPr="00BB1E63" w14:paraId="60CE1C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FD57F09" w14:textId="77777777" w:rsidR="00BB1E63" w:rsidRPr="00BB1E63" w:rsidRDefault="00BB1E63" w:rsidP="00BB1E63">
            <w:r w:rsidRPr="00BB1E63">
              <w:t>C6-250427</w:t>
            </w:r>
          </w:p>
        </w:tc>
        <w:tc>
          <w:tcPr>
            <w:tcW w:w="0" w:type="auto"/>
            <w:tcBorders>
              <w:top w:val="single" w:sz="4" w:space="0" w:color="auto"/>
              <w:left w:val="single" w:sz="4" w:space="0" w:color="auto"/>
              <w:bottom w:val="single" w:sz="4" w:space="0" w:color="auto"/>
              <w:right w:val="single" w:sz="4" w:space="0" w:color="auto"/>
            </w:tcBorders>
            <w:hideMark/>
          </w:tcPr>
          <w:p w14:paraId="1C77641F" w14:textId="77777777" w:rsidR="00BB1E63" w:rsidRPr="00BB1E63" w:rsidRDefault="00BB1E63" w:rsidP="00BB1E63">
            <w:r w:rsidRPr="00BB1E63">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2B48C9A9"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26D2E6A"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519A601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A643190" w14:textId="77777777" w:rsidR="00BB1E63" w:rsidRPr="00BB1E63" w:rsidRDefault="00BB1E63" w:rsidP="00BB1E63"/>
        </w:tc>
      </w:tr>
      <w:tr w:rsidR="00BB1E63" w:rsidRPr="00BB1E63" w14:paraId="0A811E2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E258DDD" w14:textId="77777777" w:rsidR="00BB1E63" w:rsidRPr="00BB1E63" w:rsidRDefault="00BB1E63" w:rsidP="00BB1E63">
            <w:r w:rsidRPr="00BB1E63">
              <w:t>C6-250428</w:t>
            </w:r>
          </w:p>
        </w:tc>
        <w:tc>
          <w:tcPr>
            <w:tcW w:w="0" w:type="auto"/>
            <w:tcBorders>
              <w:top w:val="single" w:sz="4" w:space="0" w:color="auto"/>
              <w:left w:val="single" w:sz="4" w:space="0" w:color="auto"/>
              <w:bottom w:val="single" w:sz="4" w:space="0" w:color="auto"/>
              <w:right w:val="single" w:sz="4" w:space="0" w:color="auto"/>
            </w:tcBorders>
            <w:hideMark/>
          </w:tcPr>
          <w:p w14:paraId="61C03252" w14:textId="77777777" w:rsidR="00BB1E63" w:rsidRPr="00BB1E63" w:rsidRDefault="00BB1E63" w:rsidP="00BB1E63">
            <w:r w:rsidRPr="00BB1E63">
              <w:t>Correction to SUCI calculation TC 5.3.12</w:t>
            </w:r>
          </w:p>
        </w:tc>
        <w:tc>
          <w:tcPr>
            <w:tcW w:w="0" w:type="auto"/>
            <w:tcBorders>
              <w:top w:val="single" w:sz="4" w:space="0" w:color="auto"/>
              <w:left w:val="single" w:sz="4" w:space="0" w:color="auto"/>
              <w:bottom w:val="single" w:sz="4" w:space="0" w:color="auto"/>
              <w:right w:val="single" w:sz="4" w:space="0" w:color="auto"/>
            </w:tcBorders>
            <w:hideMark/>
          </w:tcPr>
          <w:p w14:paraId="2557683B"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5465D40"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17743479"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600DBFBA" w14:textId="77777777" w:rsidR="00BB1E63" w:rsidRPr="00BB1E63" w:rsidRDefault="00BB1E63" w:rsidP="00BB1E63"/>
        </w:tc>
      </w:tr>
      <w:tr w:rsidR="00BB1E63" w:rsidRPr="00BB1E63" w14:paraId="523472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66DD6D8" w14:textId="77777777" w:rsidR="00BB1E63" w:rsidRPr="00BB1E63" w:rsidRDefault="00BB1E63" w:rsidP="00BB1E63">
            <w:r w:rsidRPr="00BB1E63">
              <w:t>C6-250429</w:t>
            </w:r>
          </w:p>
        </w:tc>
        <w:tc>
          <w:tcPr>
            <w:tcW w:w="0" w:type="auto"/>
            <w:tcBorders>
              <w:top w:val="single" w:sz="4" w:space="0" w:color="auto"/>
              <w:left w:val="single" w:sz="4" w:space="0" w:color="auto"/>
              <w:bottom w:val="single" w:sz="4" w:space="0" w:color="auto"/>
              <w:right w:val="single" w:sz="4" w:space="0" w:color="auto"/>
            </w:tcBorders>
            <w:hideMark/>
          </w:tcPr>
          <w:p w14:paraId="0ED7E3CE" w14:textId="77777777" w:rsidR="00BB1E63" w:rsidRPr="00BB1E63" w:rsidRDefault="00BB1E63" w:rsidP="00BB1E63">
            <w:r w:rsidRPr="00BB1E63">
              <w:t>Correction to UE identification TC 5.3.9</w:t>
            </w:r>
          </w:p>
        </w:tc>
        <w:tc>
          <w:tcPr>
            <w:tcW w:w="0" w:type="auto"/>
            <w:tcBorders>
              <w:top w:val="single" w:sz="4" w:space="0" w:color="auto"/>
              <w:left w:val="single" w:sz="4" w:space="0" w:color="auto"/>
              <w:bottom w:val="single" w:sz="4" w:space="0" w:color="auto"/>
              <w:right w:val="single" w:sz="4" w:space="0" w:color="auto"/>
            </w:tcBorders>
            <w:hideMark/>
          </w:tcPr>
          <w:p w14:paraId="0B4B0651"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583E18E8"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14E610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6EE620E" w14:textId="77777777" w:rsidR="00BB1E63" w:rsidRPr="00BB1E63" w:rsidRDefault="00BB1E63" w:rsidP="00BB1E63"/>
        </w:tc>
      </w:tr>
      <w:tr w:rsidR="00BB1E63" w:rsidRPr="00BB1E63" w14:paraId="597626F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0FDFCF" w14:textId="77777777" w:rsidR="00BB1E63" w:rsidRPr="00BB1E63" w:rsidRDefault="00BB1E63" w:rsidP="00BB1E63">
            <w:r w:rsidRPr="00BB1E63">
              <w:t>C6-250430</w:t>
            </w:r>
          </w:p>
        </w:tc>
        <w:tc>
          <w:tcPr>
            <w:tcW w:w="0" w:type="auto"/>
            <w:tcBorders>
              <w:top w:val="single" w:sz="4" w:space="0" w:color="auto"/>
              <w:left w:val="single" w:sz="4" w:space="0" w:color="auto"/>
              <w:bottom w:val="single" w:sz="4" w:space="0" w:color="auto"/>
              <w:right w:val="single" w:sz="4" w:space="0" w:color="auto"/>
            </w:tcBorders>
            <w:hideMark/>
          </w:tcPr>
          <w:p w14:paraId="1909EAE2" w14:textId="77777777" w:rsidR="00BB1E63" w:rsidRPr="00BB1E63" w:rsidRDefault="00BB1E63" w:rsidP="00BB1E63">
            <w:r w:rsidRPr="00BB1E63">
              <w:t>Unify ngKSI in USIM test cases</w:t>
            </w:r>
          </w:p>
        </w:tc>
        <w:tc>
          <w:tcPr>
            <w:tcW w:w="0" w:type="auto"/>
            <w:tcBorders>
              <w:top w:val="single" w:sz="4" w:space="0" w:color="auto"/>
              <w:left w:val="single" w:sz="4" w:space="0" w:color="auto"/>
              <w:bottom w:val="single" w:sz="4" w:space="0" w:color="auto"/>
              <w:right w:val="single" w:sz="4" w:space="0" w:color="auto"/>
            </w:tcBorders>
            <w:hideMark/>
          </w:tcPr>
          <w:p w14:paraId="2C849C0C"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66337D2"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7616DB9"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FBB248D" w14:textId="77777777" w:rsidR="00BB1E63" w:rsidRPr="00BB1E63" w:rsidRDefault="00BB1E63" w:rsidP="00BB1E63">
            <w:r w:rsidRPr="00BB1E63">
              <w:t>C6-250511</w:t>
            </w:r>
          </w:p>
        </w:tc>
      </w:tr>
      <w:tr w:rsidR="00BB1E63" w:rsidRPr="00BB1E63" w14:paraId="3FCDD43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4C1A13B" w14:textId="77777777" w:rsidR="00BB1E63" w:rsidRPr="00BB1E63" w:rsidRDefault="00BB1E63" w:rsidP="00BB1E63">
            <w:r w:rsidRPr="00BB1E63">
              <w:t>C6-250431</w:t>
            </w:r>
          </w:p>
        </w:tc>
        <w:tc>
          <w:tcPr>
            <w:tcW w:w="0" w:type="auto"/>
            <w:tcBorders>
              <w:top w:val="single" w:sz="4" w:space="0" w:color="auto"/>
              <w:left w:val="single" w:sz="4" w:space="0" w:color="auto"/>
              <w:bottom w:val="single" w:sz="4" w:space="0" w:color="auto"/>
              <w:right w:val="single" w:sz="4" w:space="0" w:color="auto"/>
            </w:tcBorders>
            <w:hideMark/>
          </w:tcPr>
          <w:p w14:paraId="3353238F" w14:textId="77777777" w:rsidR="00BB1E63" w:rsidRPr="00BB1E63" w:rsidRDefault="00BB1E63" w:rsidP="00BB1E63">
            <w:r w:rsidRPr="00BB1E63">
              <w:t>Correction of incorrect parameters length in Refresh SOR-CMCI</w:t>
            </w:r>
          </w:p>
        </w:tc>
        <w:tc>
          <w:tcPr>
            <w:tcW w:w="0" w:type="auto"/>
            <w:tcBorders>
              <w:top w:val="single" w:sz="4" w:space="0" w:color="auto"/>
              <w:left w:val="single" w:sz="4" w:space="0" w:color="auto"/>
              <w:bottom w:val="single" w:sz="4" w:space="0" w:color="auto"/>
              <w:right w:val="single" w:sz="4" w:space="0" w:color="auto"/>
            </w:tcBorders>
            <w:hideMark/>
          </w:tcPr>
          <w:p w14:paraId="1787F799" w14:textId="77777777" w:rsidR="00BB1E63" w:rsidRPr="00BB1E63" w:rsidRDefault="00BB1E63" w:rsidP="00BB1E63">
            <w:r w:rsidRPr="00BB1E63">
              <w:t>THALES, Huawei</w:t>
            </w:r>
          </w:p>
        </w:tc>
        <w:tc>
          <w:tcPr>
            <w:tcW w:w="0" w:type="auto"/>
            <w:tcBorders>
              <w:top w:val="single" w:sz="4" w:space="0" w:color="auto"/>
              <w:left w:val="single" w:sz="4" w:space="0" w:color="auto"/>
              <w:bottom w:val="single" w:sz="4" w:space="0" w:color="auto"/>
              <w:right w:val="single" w:sz="4" w:space="0" w:color="auto"/>
            </w:tcBorders>
            <w:hideMark/>
          </w:tcPr>
          <w:p w14:paraId="56326978"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70505F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46C2F214" w14:textId="77777777" w:rsidR="00BB1E63" w:rsidRPr="00BB1E63" w:rsidRDefault="00BB1E63" w:rsidP="00BB1E63"/>
        </w:tc>
      </w:tr>
      <w:tr w:rsidR="00BB1E63" w:rsidRPr="00BB1E63" w14:paraId="4F7C86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65216FE" w14:textId="77777777" w:rsidR="00BB1E63" w:rsidRPr="00BB1E63" w:rsidRDefault="00BB1E63" w:rsidP="00BB1E63">
            <w:r w:rsidRPr="00BB1E63">
              <w:t>C6-250432</w:t>
            </w:r>
          </w:p>
        </w:tc>
        <w:tc>
          <w:tcPr>
            <w:tcW w:w="0" w:type="auto"/>
            <w:tcBorders>
              <w:top w:val="single" w:sz="4" w:space="0" w:color="auto"/>
              <w:left w:val="single" w:sz="4" w:space="0" w:color="auto"/>
              <w:bottom w:val="single" w:sz="4" w:space="0" w:color="auto"/>
              <w:right w:val="single" w:sz="4" w:space="0" w:color="auto"/>
            </w:tcBorders>
            <w:hideMark/>
          </w:tcPr>
          <w:p w14:paraId="2648FB25" w14:textId="77777777" w:rsidR="00BB1E63" w:rsidRPr="00BB1E63" w:rsidRDefault="00BB1E63" w:rsidP="00BB1E63">
            <w:r w:rsidRPr="00BB1E63">
              <w:t>Correction of EFSOR-CMCI coding</w:t>
            </w:r>
          </w:p>
        </w:tc>
        <w:tc>
          <w:tcPr>
            <w:tcW w:w="0" w:type="auto"/>
            <w:tcBorders>
              <w:top w:val="single" w:sz="4" w:space="0" w:color="auto"/>
              <w:left w:val="single" w:sz="4" w:space="0" w:color="auto"/>
              <w:bottom w:val="single" w:sz="4" w:space="0" w:color="auto"/>
              <w:right w:val="single" w:sz="4" w:space="0" w:color="auto"/>
            </w:tcBorders>
            <w:hideMark/>
          </w:tcPr>
          <w:p w14:paraId="58D7915B"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60F044DF"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7C8EFFA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4F3291A" w14:textId="77777777" w:rsidR="00BB1E63" w:rsidRPr="00BB1E63" w:rsidRDefault="00BB1E63" w:rsidP="00BB1E63"/>
        </w:tc>
      </w:tr>
      <w:tr w:rsidR="00BB1E63" w:rsidRPr="00BB1E63" w14:paraId="535F7AA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733CA2D" w14:textId="77777777" w:rsidR="00BB1E63" w:rsidRPr="00BB1E63" w:rsidRDefault="00BB1E63" w:rsidP="00BB1E63">
            <w:r w:rsidRPr="00BB1E63">
              <w:t>C6-250433</w:t>
            </w:r>
          </w:p>
        </w:tc>
        <w:tc>
          <w:tcPr>
            <w:tcW w:w="0" w:type="auto"/>
            <w:tcBorders>
              <w:top w:val="single" w:sz="4" w:space="0" w:color="auto"/>
              <w:left w:val="single" w:sz="4" w:space="0" w:color="auto"/>
              <w:bottom w:val="single" w:sz="4" w:space="0" w:color="auto"/>
              <w:right w:val="single" w:sz="4" w:space="0" w:color="auto"/>
            </w:tcBorders>
            <w:hideMark/>
          </w:tcPr>
          <w:p w14:paraId="18E02725"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A4A8796" w14:textId="77777777" w:rsidR="00BB1E63" w:rsidRPr="00BB1E63" w:rsidRDefault="00BB1E63" w:rsidP="00BB1E63">
            <w:r w:rsidRPr="00BB1E63">
              <w:t>THALES, Comprion GmbH</w:t>
            </w:r>
          </w:p>
        </w:tc>
        <w:tc>
          <w:tcPr>
            <w:tcW w:w="0" w:type="auto"/>
            <w:tcBorders>
              <w:top w:val="single" w:sz="4" w:space="0" w:color="auto"/>
              <w:left w:val="single" w:sz="4" w:space="0" w:color="auto"/>
              <w:bottom w:val="single" w:sz="4" w:space="0" w:color="auto"/>
              <w:right w:val="single" w:sz="4" w:space="0" w:color="auto"/>
            </w:tcBorders>
            <w:hideMark/>
          </w:tcPr>
          <w:p w14:paraId="48407AD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CB5021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71DF57C" w14:textId="77777777" w:rsidR="00BB1E63" w:rsidRPr="00BB1E63" w:rsidRDefault="00BB1E63" w:rsidP="00BB1E63">
            <w:r w:rsidRPr="00BB1E63">
              <w:t>C6-250478</w:t>
            </w:r>
          </w:p>
        </w:tc>
      </w:tr>
      <w:tr w:rsidR="00BB1E63" w:rsidRPr="00BB1E63" w14:paraId="24B16D1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F21698" w14:textId="77777777" w:rsidR="00BB1E63" w:rsidRPr="00BB1E63" w:rsidRDefault="00BB1E63" w:rsidP="00BB1E63">
            <w:r w:rsidRPr="00BB1E63">
              <w:t>C6-250434</w:t>
            </w:r>
          </w:p>
        </w:tc>
        <w:tc>
          <w:tcPr>
            <w:tcW w:w="0" w:type="auto"/>
            <w:tcBorders>
              <w:top w:val="single" w:sz="4" w:space="0" w:color="auto"/>
              <w:left w:val="single" w:sz="4" w:space="0" w:color="auto"/>
              <w:bottom w:val="single" w:sz="4" w:space="0" w:color="auto"/>
              <w:right w:val="single" w:sz="4" w:space="0" w:color="auto"/>
            </w:tcBorders>
            <w:hideMark/>
          </w:tcPr>
          <w:p w14:paraId="32596D3B" w14:textId="77777777" w:rsidR="00BB1E63" w:rsidRPr="00BB1E63" w:rsidRDefault="00BB1E63" w:rsidP="00BB1E63">
            <w:r w:rsidRPr="00BB1E63">
              <w:t>Test Cases Steering of Roaming via DL NAS TRANSPORT long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2BC04A20"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0AE8715D"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tcPr>
          <w:p w14:paraId="1251B80E"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640EBE8F" w14:textId="77777777" w:rsidR="00BB1E63" w:rsidRPr="00BB1E63" w:rsidRDefault="00BB1E63" w:rsidP="00BB1E63"/>
        </w:tc>
      </w:tr>
      <w:tr w:rsidR="00BB1E63" w:rsidRPr="00BB1E63" w14:paraId="62153EE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5B399FF" w14:textId="77777777" w:rsidR="00BB1E63" w:rsidRPr="00BB1E63" w:rsidRDefault="00BB1E63" w:rsidP="00BB1E63">
            <w:r w:rsidRPr="00BB1E63">
              <w:t>C6-250435</w:t>
            </w:r>
          </w:p>
        </w:tc>
        <w:tc>
          <w:tcPr>
            <w:tcW w:w="0" w:type="auto"/>
            <w:tcBorders>
              <w:top w:val="single" w:sz="4" w:space="0" w:color="auto"/>
              <w:left w:val="single" w:sz="4" w:space="0" w:color="auto"/>
              <w:bottom w:val="single" w:sz="4" w:space="0" w:color="auto"/>
              <w:right w:val="single" w:sz="4" w:space="0" w:color="auto"/>
            </w:tcBorders>
            <w:hideMark/>
          </w:tcPr>
          <w:p w14:paraId="1627A8C7" w14:textId="77777777" w:rsidR="00BB1E63" w:rsidRPr="00BB1E63" w:rsidRDefault="00BB1E63" w:rsidP="00BB1E63">
            <w:r w:rsidRPr="00BB1E63">
              <w:t>Correction of the Applicability for 27.22.4.26.8 test cases</w:t>
            </w:r>
          </w:p>
        </w:tc>
        <w:tc>
          <w:tcPr>
            <w:tcW w:w="0" w:type="auto"/>
            <w:tcBorders>
              <w:top w:val="single" w:sz="4" w:space="0" w:color="auto"/>
              <w:left w:val="single" w:sz="4" w:space="0" w:color="auto"/>
              <w:bottom w:val="single" w:sz="4" w:space="0" w:color="auto"/>
              <w:right w:val="single" w:sz="4" w:space="0" w:color="auto"/>
            </w:tcBorders>
            <w:hideMark/>
          </w:tcPr>
          <w:p w14:paraId="0A82854E"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4C40BEDA"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6AE68FE7"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A2B8189" w14:textId="77777777" w:rsidR="00BB1E63" w:rsidRPr="00BB1E63" w:rsidRDefault="00BB1E63" w:rsidP="00BB1E63"/>
        </w:tc>
      </w:tr>
      <w:tr w:rsidR="00BB1E63" w:rsidRPr="00BB1E63" w14:paraId="28B0245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1B37D3" w14:textId="77777777" w:rsidR="00BB1E63" w:rsidRPr="00BB1E63" w:rsidRDefault="00BB1E63" w:rsidP="00BB1E63">
            <w:r w:rsidRPr="00BB1E63">
              <w:t>C6-250436</w:t>
            </w:r>
          </w:p>
        </w:tc>
        <w:tc>
          <w:tcPr>
            <w:tcW w:w="0" w:type="auto"/>
            <w:tcBorders>
              <w:top w:val="single" w:sz="4" w:space="0" w:color="auto"/>
              <w:left w:val="single" w:sz="4" w:space="0" w:color="auto"/>
              <w:bottom w:val="single" w:sz="4" w:space="0" w:color="auto"/>
              <w:right w:val="single" w:sz="4" w:space="0" w:color="auto"/>
            </w:tcBorders>
            <w:hideMark/>
          </w:tcPr>
          <w:p w14:paraId="033988ED"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51469575"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1BE08D8A"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0A29E0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9965E65" w14:textId="77777777" w:rsidR="00BB1E63" w:rsidRPr="00BB1E63" w:rsidRDefault="00BB1E63" w:rsidP="00BB1E63">
            <w:r w:rsidRPr="00BB1E63">
              <w:t>C6-250479</w:t>
            </w:r>
          </w:p>
        </w:tc>
      </w:tr>
      <w:tr w:rsidR="00BB1E63" w:rsidRPr="00BB1E63" w14:paraId="208330B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86E89FA" w14:textId="77777777" w:rsidR="00BB1E63" w:rsidRPr="00BB1E63" w:rsidRDefault="00BB1E63" w:rsidP="00BB1E63">
            <w:r w:rsidRPr="00BB1E63">
              <w:t>C6-250437</w:t>
            </w:r>
          </w:p>
        </w:tc>
        <w:tc>
          <w:tcPr>
            <w:tcW w:w="0" w:type="auto"/>
            <w:tcBorders>
              <w:top w:val="single" w:sz="4" w:space="0" w:color="auto"/>
              <w:left w:val="single" w:sz="4" w:space="0" w:color="auto"/>
              <w:bottom w:val="single" w:sz="4" w:space="0" w:color="auto"/>
              <w:right w:val="single" w:sz="4" w:space="0" w:color="auto"/>
            </w:tcBorders>
            <w:hideMark/>
          </w:tcPr>
          <w:p w14:paraId="13AFFF09" w14:textId="77777777" w:rsidR="00BB1E63" w:rsidRPr="00BB1E63" w:rsidRDefault="00BB1E63" w:rsidP="00BB1E63">
            <w:r w:rsidRPr="00BB1E63">
              <w:t>Correction of Annex B</w:t>
            </w:r>
          </w:p>
        </w:tc>
        <w:tc>
          <w:tcPr>
            <w:tcW w:w="0" w:type="auto"/>
            <w:tcBorders>
              <w:top w:val="single" w:sz="4" w:space="0" w:color="auto"/>
              <w:left w:val="single" w:sz="4" w:space="0" w:color="auto"/>
              <w:bottom w:val="single" w:sz="4" w:space="0" w:color="auto"/>
              <w:right w:val="single" w:sz="4" w:space="0" w:color="auto"/>
            </w:tcBorders>
            <w:hideMark/>
          </w:tcPr>
          <w:p w14:paraId="61D7AD1F"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2A196896"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2BCE12A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BAEEB3C" w14:textId="77777777" w:rsidR="00BB1E63" w:rsidRPr="00BB1E63" w:rsidRDefault="00BB1E63" w:rsidP="00BB1E63"/>
        </w:tc>
      </w:tr>
      <w:tr w:rsidR="00BB1E63" w:rsidRPr="00BB1E63" w14:paraId="453998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3F0C71A" w14:textId="77777777" w:rsidR="00BB1E63" w:rsidRPr="00BB1E63" w:rsidRDefault="00BB1E63" w:rsidP="00BB1E63">
            <w:r w:rsidRPr="00BB1E63">
              <w:t>C6-250438</w:t>
            </w:r>
          </w:p>
        </w:tc>
        <w:tc>
          <w:tcPr>
            <w:tcW w:w="0" w:type="auto"/>
            <w:tcBorders>
              <w:top w:val="single" w:sz="4" w:space="0" w:color="auto"/>
              <w:left w:val="single" w:sz="4" w:space="0" w:color="auto"/>
              <w:bottom w:val="single" w:sz="4" w:space="0" w:color="auto"/>
              <w:right w:val="single" w:sz="4" w:space="0" w:color="auto"/>
            </w:tcBorders>
            <w:hideMark/>
          </w:tcPr>
          <w:p w14:paraId="27131C7E" w14:textId="77777777" w:rsidR="00BB1E63" w:rsidRPr="00BB1E63" w:rsidRDefault="00BB1E63" w:rsidP="00BB1E63">
            <w:r w:rsidRPr="00BB1E63">
              <w:t>Update of Terms of Reference for CT6</w:t>
            </w:r>
          </w:p>
        </w:tc>
        <w:tc>
          <w:tcPr>
            <w:tcW w:w="0" w:type="auto"/>
            <w:tcBorders>
              <w:top w:val="single" w:sz="4" w:space="0" w:color="auto"/>
              <w:left w:val="single" w:sz="4" w:space="0" w:color="auto"/>
              <w:bottom w:val="single" w:sz="4" w:space="0" w:color="auto"/>
              <w:right w:val="single" w:sz="4" w:space="0" w:color="auto"/>
            </w:tcBorders>
            <w:hideMark/>
          </w:tcPr>
          <w:p w14:paraId="2338E4C4" w14:textId="77777777" w:rsidR="00BB1E63" w:rsidRPr="00BB1E63" w:rsidRDefault="00BB1E63" w:rsidP="00BB1E63">
            <w:r w:rsidRPr="00BB1E63">
              <w:t>IDEMIA</w:t>
            </w:r>
          </w:p>
        </w:tc>
        <w:tc>
          <w:tcPr>
            <w:tcW w:w="0" w:type="auto"/>
            <w:tcBorders>
              <w:top w:val="single" w:sz="4" w:space="0" w:color="auto"/>
              <w:left w:val="single" w:sz="4" w:space="0" w:color="auto"/>
              <w:bottom w:val="single" w:sz="4" w:space="0" w:color="auto"/>
              <w:right w:val="single" w:sz="4" w:space="0" w:color="auto"/>
            </w:tcBorders>
            <w:hideMark/>
          </w:tcPr>
          <w:p w14:paraId="58AD089F"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130984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04F81F6" w14:textId="77777777" w:rsidR="00BB1E63" w:rsidRPr="00BB1E63" w:rsidRDefault="00BB1E63" w:rsidP="00BB1E63">
            <w:r w:rsidRPr="00BB1E63">
              <w:t>C6-250507</w:t>
            </w:r>
          </w:p>
        </w:tc>
      </w:tr>
      <w:tr w:rsidR="00BB1E63" w:rsidRPr="00BB1E63" w14:paraId="211B499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DA9CA5F" w14:textId="77777777" w:rsidR="00BB1E63" w:rsidRPr="00BB1E63" w:rsidRDefault="00BB1E63" w:rsidP="00BB1E63">
            <w:r w:rsidRPr="00BB1E63">
              <w:lastRenderedPageBreak/>
              <w:t>C6-250439</w:t>
            </w:r>
          </w:p>
        </w:tc>
        <w:tc>
          <w:tcPr>
            <w:tcW w:w="0" w:type="auto"/>
            <w:tcBorders>
              <w:top w:val="single" w:sz="4" w:space="0" w:color="auto"/>
              <w:left w:val="single" w:sz="4" w:space="0" w:color="auto"/>
              <w:bottom w:val="single" w:sz="4" w:space="0" w:color="auto"/>
              <w:right w:val="single" w:sz="4" w:space="0" w:color="auto"/>
            </w:tcBorders>
            <w:hideMark/>
          </w:tcPr>
          <w:p w14:paraId="05C57CED" w14:textId="77777777" w:rsidR="00BB1E63" w:rsidRPr="00BB1E63" w:rsidRDefault="00BB1E63" w:rsidP="00BB1E63">
            <w:r w:rsidRPr="00BB1E63">
              <w:t>GBA_U API additionnal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04563E7B"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7BA7B8D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C6C01B9" w14:textId="77777777" w:rsidR="00BB1E63" w:rsidRPr="00BB1E63" w:rsidRDefault="00BB1E63" w:rsidP="00BB1E63">
            <w:r w:rsidRPr="00BB1E63">
              <w:t>C6-250335</w:t>
            </w:r>
          </w:p>
        </w:tc>
        <w:tc>
          <w:tcPr>
            <w:tcW w:w="0" w:type="auto"/>
            <w:tcBorders>
              <w:top w:val="single" w:sz="4" w:space="0" w:color="auto"/>
              <w:left w:val="single" w:sz="4" w:space="0" w:color="auto"/>
              <w:bottom w:val="single" w:sz="4" w:space="0" w:color="auto"/>
              <w:right w:val="single" w:sz="4" w:space="0" w:color="auto"/>
            </w:tcBorders>
            <w:hideMark/>
          </w:tcPr>
          <w:p w14:paraId="068B17C3" w14:textId="77777777" w:rsidR="00BB1E63" w:rsidRPr="00BB1E63" w:rsidRDefault="00BB1E63" w:rsidP="00BB1E63">
            <w:r w:rsidRPr="00BB1E63">
              <w:t>C6-250440</w:t>
            </w:r>
          </w:p>
        </w:tc>
      </w:tr>
      <w:tr w:rsidR="00BB1E63" w:rsidRPr="00BB1E63" w14:paraId="698549B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EE1FC38" w14:textId="77777777" w:rsidR="00BB1E63" w:rsidRPr="00BB1E63" w:rsidRDefault="00BB1E63" w:rsidP="00BB1E63">
            <w:r w:rsidRPr="00BB1E63">
              <w:t>C6-250440</w:t>
            </w:r>
          </w:p>
        </w:tc>
        <w:tc>
          <w:tcPr>
            <w:tcW w:w="0" w:type="auto"/>
            <w:tcBorders>
              <w:top w:val="single" w:sz="4" w:space="0" w:color="auto"/>
              <w:left w:val="single" w:sz="4" w:space="0" w:color="auto"/>
              <w:bottom w:val="single" w:sz="4" w:space="0" w:color="auto"/>
              <w:right w:val="single" w:sz="4" w:space="0" w:color="auto"/>
            </w:tcBorders>
            <w:hideMark/>
          </w:tcPr>
          <w:p w14:paraId="2E95C131" w14:textId="77777777" w:rsidR="00BB1E63" w:rsidRPr="00BB1E63" w:rsidRDefault="00BB1E63" w:rsidP="00BB1E63">
            <w:r w:rsidRPr="00BB1E63">
              <w:t>GBA_U API additionnal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42214E44"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12C45BE6"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12064E30" w14:textId="77777777" w:rsidR="00BB1E63" w:rsidRPr="00BB1E63" w:rsidRDefault="00BB1E63" w:rsidP="00BB1E63">
            <w:r w:rsidRPr="00BB1E63">
              <w:t>C6-250439</w:t>
            </w:r>
          </w:p>
        </w:tc>
        <w:tc>
          <w:tcPr>
            <w:tcW w:w="0" w:type="auto"/>
            <w:tcBorders>
              <w:top w:val="single" w:sz="4" w:space="0" w:color="auto"/>
              <w:left w:val="single" w:sz="4" w:space="0" w:color="auto"/>
              <w:bottom w:val="single" w:sz="4" w:space="0" w:color="auto"/>
              <w:right w:val="single" w:sz="4" w:space="0" w:color="auto"/>
            </w:tcBorders>
            <w:hideMark/>
          </w:tcPr>
          <w:p w14:paraId="16F253CB" w14:textId="77777777" w:rsidR="00BB1E63" w:rsidRPr="00BB1E63" w:rsidRDefault="00BB1E63" w:rsidP="00BB1E63">
            <w:r w:rsidRPr="00BB1E63">
              <w:t>C6-250482</w:t>
            </w:r>
          </w:p>
        </w:tc>
      </w:tr>
      <w:tr w:rsidR="00BB1E63" w:rsidRPr="00BB1E63" w14:paraId="27EB467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6AE44D" w14:textId="77777777" w:rsidR="00BB1E63" w:rsidRPr="00BB1E63" w:rsidRDefault="00BB1E63" w:rsidP="00BB1E63">
            <w:r w:rsidRPr="00BB1E63">
              <w:t>C6-250441</w:t>
            </w:r>
          </w:p>
        </w:tc>
        <w:tc>
          <w:tcPr>
            <w:tcW w:w="0" w:type="auto"/>
            <w:tcBorders>
              <w:top w:val="single" w:sz="4" w:space="0" w:color="auto"/>
              <w:left w:val="single" w:sz="4" w:space="0" w:color="auto"/>
              <w:bottom w:val="single" w:sz="4" w:space="0" w:color="auto"/>
              <w:right w:val="single" w:sz="4" w:space="0" w:color="auto"/>
            </w:tcBorders>
            <w:hideMark/>
          </w:tcPr>
          <w:p w14:paraId="54C5357D" w14:textId="77777777" w:rsidR="00BB1E63" w:rsidRPr="00BB1E63" w:rsidRDefault="00BB1E63" w:rsidP="00BB1E63">
            <w:r w:rsidRPr="00BB1E63">
              <w:t>5G registration retries for lower layer failures storage in EFNASConfig</w:t>
            </w:r>
          </w:p>
        </w:tc>
        <w:tc>
          <w:tcPr>
            <w:tcW w:w="0" w:type="auto"/>
            <w:tcBorders>
              <w:top w:val="single" w:sz="4" w:space="0" w:color="auto"/>
              <w:left w:val="single" w:sz="4" w:space="0" w:color="auto"/>
              <w:bottom w:val="single" w:sz="4" w:space="0" w:color="auto"/>
              <w:right w:val="single" w:sz="4" w:space="0" w:color="auto"/>
            </w:tcBorders>
            <w:hideMark/>
          </w:tcPr>
          <w:p w14:paraId="2CA1DC3F"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588B1C9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BD41C6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3517B12" w14:textId="77777777" w:rsidR="00BB1E63" w:rsidRPr="00BB1E63" w:rsidRDefault="00BB1E63" w:rsidP="00BB1E63">
            <w:r w:rsidRPr="00BB1E63">
              <w:t>C6-250502</w:t>
            </w:r>
          </w:p>
        </w:tc>
      </w:tr>
      <w:tr w:rsidR="00BB1E63" w:rsidRPr="00BB1E63" w14:paraId="561EF3F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7FB36C6" w14:textId="77777777" w:rsidR="00BB1E63" w:rsidRPr="00BB1E63" w:rsidRDefault="00BB1E63" w:rsidP="00BB1E63">
            <w:r w:rsidRPr="00BB1E63">
              <w:t>C6-250442</w:t>
            </w:r>
          </w:p>
        </w:tc>
        <w:tc>
          <w:tcPr>
            <w:tcW w:w="0" w:type="auto"/>
            <w:tcBorders>
              <w:top w:val="single" w:sz="4" w:space="0" w:color="auto"/>
              <w:left w:val="single" w:sz="4" w:space="0" w:color="auto"/>
              <w:bottom w:val="single" w:sz="4" w:space="0" w:color="auto"/>
              <w:right w:val="single" w:sz="4" w:space="0" w:color="auto"/>
            </w:tcBorders>
            <w:hideMark/>
          </w:tcPr>
          <w:p w14:paraId="4B7100DA"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93A8A81"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5E05280"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9C9D7F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F6EBB93" w14:textId="77777777" w:rsidR="00BB1E63" w:rsidRPr="00BB1E63" w:rsidRDefault="00BB1E63" w:rsidP="00BB1E63">
            <w:r w:rsidRPr="00BB1E63">
              <w:t>C6-250499</w:t>
            </w:r>
          </w:p>
        </w:tc>
      </w:tr>
      <w:tr w:rsidR="00BB1E63" w:rsidRPr="00BB1E63" w14:paraId="6331478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82CE81" w14:textId="77777777" w:rsidR="00BB1E63" w:rsidRPr="00BB1E63" w:rsidRDefault="00BB1E63" w:rsidP="00BB1E63">
            <w:r w:rsidRPr="00BB1E63">
              <w:t>C6-250443</w:t>
            </w:r>
          </w:p>
        </w:tc>
        <w:tc>
          <w:tcPr>
            <w:tcW w:w="0" w:type="auto"/>
            <w:tcBorders>
              <w:top w:val="single" w:sz="4" w:space="0" w:color="auto"/>
              <w:left w:val="single" w:sz="4" w:space="0" w:color="auto"/>
              <w:bottom w:val="single" w:sz="4" w:space="0" w:color="auto"/>
              <w:right w:val="single" w:sz="4" w:space="0" w:color="auto"/>
            </w:tcBorders>
            <w:hideMark/>
          </w:tcPr>
          <w:p w14:paraId="41392166" w14:textId="77777777" w:rsidR="00BB1E63" w:rsidRPr="00BB1E63" w:rsidRDefault="00BB1E63" w:rsidP="00BB1E63">
            <w:r w:rsidRPr="00BB1E63">
              <w:t>Extending the coding of Duration TLV to include additional time units</w:t>
            </w:r>
          </w:p>
        </w:tc>
        <w:tc>
          <w:tcPr>
            <w:tcW w:w="0" w:type="auto"/>
            <w:tcBorders>
              <w:top w:val="single" w:sz="4" w:space="0" w:color="auto"/>
              <w:left w:val="single" w:sz="4" w:space="0" w:color="auto"/>
              <w:bottom w:val="single" w:sz="4" w:space="0" w:color="auto"/>
              <w:right w:val="single" w:sz="4" w:space="0" w:color="auto"/>
            </w:tcBorders>
            <w:hideMark/>
          </w:tcPr>
          <w:p w14:paraId="47C32DAE"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25BC4E12"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440BC48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2806863" w14:textId="77777777" w:rsidR="00BB1E63" w:rsidRPr="00BB1E63" w:rsidRDefault="00BB1E63" w:rsidP="00BB1E63"/>
        </w:tc>
      </w:tr>
      <w:tr w:rsidR="00BB1E63" w:rsidRPr="00BB1E63" w14:paraId="5929683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492BECA" w14:textId="77777777" w:rsidR="00BB1E63" w:rsidRPr="00BB1E63" w:rsidRDefault="00BB1E63" w:rsidP="00BB1E63">
            <w:r w:rsidRPr="00BB1E63">
              <w:t>C6-250444</w:t>
            </w:r>
          </w:p>
        </w:tc>
        <w:tc>
          <w:tcPr>
            <w:tcW w:w="0" w:type="auto"/>
            <w:tcBorders>
              <w:top w:val="single" w:sz="4" w:space="0" w:color="auto"/>
              <w:left w:val="single" w:sz="4" w:space="0" w:color="auto"/>
              <w:bottom w:val="single" w:sz="4" w:space="0" w:color="auto"/>
              <w:right w:val="single" w:sz="4" w:space="0" w:color="auto"/>
            </w:tcBorders>
            <w:hideMark/>
          </w:tcPr>
          <w:p w14:paraId="3CAE5208"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068DC01F"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0710161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F2D40D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61E0818" w14:textId="77777777" w:rsidR="00BB1E63" w:rsidRPr="00BB1E63" w:rsidRDefault="00BB1E63" w:rsidP="00BB1E63">
            <w:r w:rsidRPr="00BB1E63">
              <w:t>C6-250503</w:t>
            </w:r>
          </w:p>
        </w:tc>
      </w:tr>
      <w:tr w:rsidR="00BB1E63" w:rsidRPr="00BB1E63" w14:paraId="78EBAC2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48F1A16" w14:textId="77777777" w:rsidR="00BB1E63" w:rsidRPr="00BB1E63" w:rsidRDefault="00BB1E63" w:rsidP="00BB1E63">
            <w:r w:rsidRPr="00BB1E63">
              <w:t>C6-250445</w:t>
            </w:r>
          </w:p>
        </w:tc>
        <w:tc>
          <w:tcPr>
            <w:tcW w:w="0" w:type="auto"/>
            <w:tcBorders>
              <w:top w:val="single" w:sz="4" w:space="0" w:color="auto"/>
              <w:left w:val="single" w:sz="4" w:space="0" w:color="auto"/>
              <w:bottom w:val="single" w:sz="4" w:space="0" w:color="auto"/>
              <w:right w:val="single" w:sz="4" w:space="0" w:color="auto"/>
            </w:tcBorders>
            <w:hideMark/>
          </w:tcPr>
          <w:p w14:paraId="20E88241" w14:textId="77777777" w:rsidR="00BB1E63" w:rsidRPr="00BB1E63" w:rsidRDefault="00BB1E63" w:rsidP="00BB1E63">
            <w:r w:rsidRPr="00BB1E63">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12D9BD4D"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463FE39A" w14:textId="77777777" w:rsidR="00BB1E63" w:rsidRPr="00BB1E63" w:rsidRDefault="00BB1E63" w:rsidP="00BB1E63">
            <w:r w:rsidRPr="00BB1E63">
              <w:t>endorsed</w:t>
            </w:r>
          </w:p>
        </w:tc>
        <w:tc>
          <w:tcPr>
            <w:tcW w:w="0" w:type="auto"/>
            <w:tcBorders>
              <w:top w:val="single" w:sz="4" w:space="0" w:color="auto"/>
              <w:left w:val="single" w:sz="4" w:space="0" w:color="auto"/>
              <w:bottom w:val="single" w:sz="4" w:space="0" w:color="auto"/>
              <w:right w:val="single" w:sz="4" w:space="0" w:color="auto"/>
            </w:tcBorders>
            <w:hideMark/>
          </w:tcPr>
          <w:p w14:paraId="1C0B605E" w14:textId="77777777" w:rsidR="00BB1E63" w:rsidRPr="00BB1E63" w:rsidRDefault="00BB1E63" w:rsidP="00BB1E63">
            <w:r w:rsidRPr="00BB1E63">
              <w:t>CP-251282</w:t>
            </w:r>
          </w:p>
        </w:tc>
        <w:tc>
          <w:tcPr>
            <w:tcW w:w="0" w:type="auto"/>
            <w:tcBorders>
              <w:top w:val="single" w:sz="4" w:space="0" w:color="auto"/>
              <w:left w:val="single" w:sz="4" w:space="0" w:color="auto"/>
              <w:bottom w:val="single" w:sz="4" w:space="0" w:color="auto"/>
              <w:right w:val="single" w:sz="4" w:space="0" w:color="auto"/>
            </w:tcBorders>
          </w:tcPr>
          <w:p w14:paraId="7B7CAC51" w14:textId="77777777" w:rsidR="00BB1E63" w:rsidRPr="00BB1E63" w:rsidRDefault="00BB1E63" w:rsidP="00BB1E63"/>
        </w:tc>
      </w:tr>
      <w:tr w:rsidR="00BB1E63" w:rsidRPr="00BB1E63" w14:paraId="4AD085F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437BFB7" w14:textId="77777777" w:rsidR="00BB1E63" w:rsidRPr="00BB1E63" w:rsidRDefault="00BB1E63" w:rsidP="00BB1E63">
            <w:r w:rsidRPr="00BB1E63">
              <w:t>C6-250446</w:t>
            </w:r>
          </w:p>
        </w:tc>
        <w:tc>
          <w:tcPr>
            <w:tcW w:w="0" w:type="auto"/>
            <w:tcBorders>
              <w:top w:val="single" w:sz="4" w:space="0" w:color="auto"/>
              <w:left w:val="single" w:sz="4" w:space="0" w:color="auto"/>
              <w:bottom w:val="single" w:sz="4" w:space="0" w:color="auto"/>
              <w:right w:val="single" w:sz="4" w:space="0" w:color="auto"/>
            </w:tcBorders>
            <w:hideMark/>
          </w:tcPr>
          <w:p w14:paraId="69C292D7" w14:textId="77777777" w:rsidR="00BB1E63" w:rsidRPr="00BB1E63" w:rsidRDefault="00BB1E63" w:rsidP="00BB1E63">
            <w:r w:rsidRPr="00BB1E63">
              <w:t>Timer management negotiation - Option 1</w:t>
            </w:r>
          </w:p>
        </w:tc>
        <w:tc>
          <w:tcPr>
            <w:tcW w:w="0" w:type="auto"/>
            <w:tcBorders>
              <w:top w:val="single" w:sz="4" w:space="0" w:color="auto"/>
              <w:left w:val="single" w:sz="4" w:space="0" w:color="auto"/>
              <w:bottom w:val="single" w:sz="4" w:space="0" w:color="auto"/>
              <w:right w:val="single" w:sz="4" w:space="0" w:color="auto"/>
            </w:tcBorders>
            <w:hideMark/>
          </w:tcPr>
          <w:p w14:paraId="6888274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4A56F10F"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046A9D6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92425F3" w14:textId="77777777" w:rsidR="00BB1E63" w:rsidRPr="00BB1E63" w:rsidRDefault="00BB1E63" w:rsidP="00BB1E63"/>
        </w:tc>
      </w:tr>
      <w:tr w:rsidR="00BB1E63" w:rsidRPr="00BB1E63" w14:paraId="4602245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B102EB" w14:textId="77777777" w:rsidR="00BB1E63" w:rsidRPr="00BB1E63" w:rsidRDefault="00BB1E63" w:rsidP="00BB1E63">
            <w:r w:rsidRPr="00BB1E63">
              <w:t>C6-250447</w:t>
            </w:r>
          </w:p>
        </w:tc>
        <w:tc>
          <w:tcPr>
            <w:tcW w:w="0" w:type="auto"/>
            <w:tcBorders>
              <w:top w:val="single" w:sz="4" w:space="0" w:color="auto"/>
              <w:left w:val="single" w:sz="4" w:space="0" w:color="auto"/>
              <w:bottom w:val="single" w:sz="4" w:space="0" w:color="auto"/>
              <w:right w:val="single" w:sz="4" w:space="0" w:color="auto"/>
            </w:tcBorders>
            <w:hideMark/>
          </w:tcPr>
          <w:p w14:paraId="6DC9BA33" w14:textId="77777777" w:rsidR="00BB1E63" w:rsidRPr="00BB1E63" w:rsidRDefault="00BB1E63" w:rsidP="00BB1E63">
            <w:r w:rsidRPr="00BB1E63">
              <w:t>Timer management negotiation - Option 2</w:t>
            </w:r>
          </w:p>
        </w:tc>
        <w:tc>
          <w:tcPr>
            <w:tcW w:w="0" w:type="auto"/>
            <w:tcBorders>
              <w:top w:val="single" w:sz="4" w:space="0" w:color="auto"/>
              <w:left w:val="single" w:sz="4" w:space="0" w:color="auto"/>
              <w:bottom w:val="single" w:sz="4" w:space="0" w:color="auto"/>
              <w:right w:val="single" w:sz="4" w:space="0" w:color="auto"/>
            </w:tcBorders>
            <w:hideMark/>
          </w:tcPr>
          <w:p w14:paraId="6EF925A5"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726132A"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3ABA259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24040C9" w14:textId="77777777" w:rsidR="00BB1E63" w:rsidRPr="00BB1E63" w:rsidRDefault="00BB1E63" w:rsidP="00BB1E63"/>
        </w:tc>
      </w:tr>
      <w:tr w:rsidR="00BB1E63" w:rsidRPr="00BB1E63" w14:paraId="1AE3A68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388507" w14:textId="77777777" w:rsidR="00BB1E63" w:rsidRPr="00BB1E63" w:rsidRDefault="00BB1E63" w:rsidP="00BB1E63">
            <w:r w:rsidRPr="00BB1E63">
              <w:t>C6-250448</w:t>
            </w:r>
          </w:p>
        </w:tc>
        <w:tc>
          <w:tcPr>
            <w:tcW w:w="0" w:type="auto"/>
            <w:tcBorders>
              <w:top w:val="single" w:sz="4" w:space="0" w:color="auto"/>
              <w:left w:val="single" w:sz="4" w:space="0" w:color="auto"/>
              <w:bottom w:val="single" w:sz="4" w:space="0" w:color="auto"/>
              <w:right w:val="single" w:sz="4" w:space="0" w:color="auto"/>
            </w:tcBorders>
            <w:hideMark/>
          </w:tcPr>
          <w:p w14:paraId="22544792" w14:textId="77777777" w:rsidR="00BB1E63" w:rsidRPr="00BB1E63" w:rsidRDefault="00BB1E63" w:rsidP="00BB1E63">
            <w:r w:rsidRPr="00BB1E63">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164A6058"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E5EBB3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3408C5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E53AB68" w14:textId="77777777" w:rsidR="00BB1E63" w:rsidRPr="00BB1E63" w:rsidRDefault="00BB1E63" w:rsidP="00BB1E63">
            <w:r w:rsidRPr="00BB1E63">
              <w:t>C6-250474</w:t>
            </w:r>
          </w:p>
        </w:tc>
      </w:tr>
      <w:tr w:rsidR="00BB1E63" w:rsidRPr="00BB1E63" w14:paraId="0CD2CC2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A783255" w14:textId="77777777" w:rsidR="00BB1E63" w:rsidRPr="00BB1E63" w:rsidRDefault="00BB1E63" w:rsidP="00BB1E63">
            <w:r w:rsidRPr="00BB1E63">
              <w:t>C6-250449</w:t>
            </w:r>
          </w:p>
        </w:tc>
        <w:tc>
          <w:tcPr>
            <w:tcW w:w="0" w:type="auto"/>
            <w:tcBorders>
              <w:top w:val="single" w:sz="4" w:space="0" w:color="auto"/>
              <w:left w:val="single" w:sz="4" w:space="0" w:color="auto"/>
              <w:bottom w:val="single" w:sz="4" w:space="0" w:color="auto"/>
              <w:right w:val="single" w:sz="4" w:space="0" w:color="auto"/>
            </w:tcBorders>
            <w:hideMark/>
          </w:tcPr>
          <w:p w14:paraId="602F9D93"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1DBD012C"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76E2B69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284D01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C301CEE" w14:textId="77777777" w:rsidR="00BB1E63" w:rsidRPr="00BB1E63" w:rsidRDefault="00BB1E63" w:rsidP="00BB1E63">
            <w:r w:rsidRPr="00BB1E63">
              <w:t>C6-250469</w:t>
            </w:r>
          </w:p>
        </w:tc>
      </w:tr>
      <w:tr w:rsidR="00BB1E63" w:rsidRPr="00BB1E63" w14:paraId="74FC6E4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DEF9B9D" w14:textId="77777777" w:rsidR="00BB1E63" w:rsidRPr="00BB1E63" w:rsidRDefault="00BB1E63" w:rsidP="00BB1E63">
            <w:r w:rsidRPr="00BB1E63">
              <w:t>C6-250450</w:t>
            </w:r>
          </w:p>
        </w:tc>
        <w:tc>
          <w:tcPr>
            <w:tcW w:w="0" w:type="auto"/>
            <w:tcBorders>
              <w:top w:val="single" w:sz="4" w:space="0" w:color="auto"/>
              <w:left w:val="single" w:sz="4" w:space="0" w:color="auto"/>
              <w:bottom w:val="single" w:sz="4" w:space="0" w:color="auto"/>
              <w:right w:val="single" w:sz="4" w:space="0" w:color="auto"/>
            </w:tcBorders>
            <w:hideMark/>
          </w:tcPr>
          <w:p w14:paraId="3C31918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54A8CA6C"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6A6A7E07"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271C8DC"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2334C21" w14:textId="77777777" w:rsidR="00BB1E63" w:rsidRPr="00BB1E63" w:rsidRDefault="00BB1E63" w:rsidP="00BB1E63">
            <w:r w:rsidRPr="00BB1E63">
              <w:t>C6-250472</w:t>
            </w:r>
          </w:p>
        </w:tc>
      </w:tr>
      <w:tr w:rsidR="00BB1E63" w:rsidRPr="00BB1E63" w14:paraId="5A399F1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1F3692" w14:textId="77777777" w:rsidR="00BB1E63" w:rsidRPr="00BB1E63" w:rsidRDefault="00BB1E63" w:rsidP="00BB1E63">
            <w:r w:rsidRPr="00BB1E63">
              <w:t>C6-250451</w:t>
            </w:r>
          </w:p>
        </w:tc>
        <w:tc>
          <w:tcPr>
            <w:tcW w:w="0" w:type="auto"/>
            <w:tcBorders>
              <w:top w:val="single" w:sz="4" w:space="0" w:color="auto"/>
              <w:left w:val="single" w:sz="4" w:space="0" w:color="auto"/>
              <w:bottom w:val="single" w:sz="4" w:space="0" w:color="auto"/>
              <w:right w:val="single" w:sz="4" w:space="0" w:color="auto"/>
            </w:tcBorders>
            <w:hideMark/>
          </w:tcPr>
          <w:p w14:paraId="2F7D28ED" w14:textId="77777777" w:rsidR="00BB1E63" w:rsidRPr="00BB1E63" w:rsidRDefault="00BB1E63" w:rsidP="00BB1E63">
            <w:r w:rsidRPr="00BB1E63">
              <w:t>Test cases for the getAlgorithm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F97D42D"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EB3B88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FBA3E4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6F4D91A" w14:textId="77777777" w:rsidR="00BB1E63" w:rsidRPr="00BB1E63" w:rsidRDefault="00BB1E63" w:rsidP="00BB1E63">
            <w:r w:rsidRPr="00BB1E63">
              <w:t>C6-250483</w:t>
            </w:r>
          </w:p>
        </w:tc>
      </w:tr>
      <w:tr w:rsidR="00BB1E63" w:rsidRPr="00BB1E63" w14:paraId="1A5DFAB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F987391" w14:textId="77777777" w:rsidR="00BB1E63" w:rsidRPr="00BB1E63" w:rsidRDefault="00BB1E63" w:rsidP="00BB1E63">
            <w:r w:rsidRPr="00BB1E63">
              <w:t>C6-250452</w:t>
            </w:r>
          </w:p>
        </w:tc>
        <w:tc>
          <w:tcPr>
            <w:tcW w:w="0" w:type="auto"/>
            <w:tcBorders>
              <w:top w:val="single" w:sz="4" w:space="0" w:color="auto"/>
              <w:left w:val="single" w:sz="4" w:space="0" w:color="auto"/>
              <w:bottom w:val="single" w:sz="4" w:space="0" w:color="auto"/>
              <w:right w:val="single" w:sz="4" w:space="0" w:color="auto"/>
            </w:tcBorders>
            <w:hideMark/>
          </w:tcPr>
          <w:p w14:paraId="46966F72" w14:textId="77777777" w:rsidR="00BB1E63" w:rsidRPr="00BB1E63" w:rsidRDefault="00BB1E63" w:rsidP="00BB1E63">
            <w:r w:rsidRPr="00BB1E63">
              <w:t>Test cases for the getCipherAlgorithm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43E464D"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41BC24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27F9E502"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8D339D2" w14:textId="77777777" w:rsidR="00BB1E63" w:rsidRPr="00BB1E63" w:rsidRDefault="00BB1E63" w:rsidP="00BB1E63">
            <w:r w:rsidRPr="00BB1E63">
              <w:t>C6-250484</w:t>
            </w:r>
          </w:p>
        </w:tc>
      </w:tr>
      <w:tr w:rsidR="00BB1E63" w:rsidRPr="00BB1E63" w14:paraId="352FD0E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672421" w14:textId="77777777" w:rsidR="00BB1E63" w:rsidRPr="00BB1E63" w:rsidRDefault="00BB1E63" w:rsidP="00BB1E63">
            <w:r w:rsidRPr="00BB1E63">
              <w:t>C6-250453</w:t>
            </w:r>
          </w:p>
        </w:tc>
        <w:tc>
          <w:tcPr>
            <w:tcW w:w="0" w:type="auto"/>
            <w:tcBorders>
              <w:top w:val="single" w:sz="4" w:space="0" w:color="auto"/>
              <w:left w:val="single" w:sz="4" w:space="0" w:color="auto"/>
              <w:bottom w:val="single" w:sz="4" w:space="0" w:color="auto"/>
              <w:right w:val="single" w:sz="4" w:space="0" w:color="auto"/>
            </w:tcBorders>
            <w:hideMark/>
          </w:tcPr>
          <w:p w14:paraId="69E1D8EF" w14:textId="77777777" w:rsidR="00BB1E63" w:rsidRPr="00BB1E63" w:rsidRDefault="00BB1E63" w:rsidP="00BB1E63">
            <w:r w:rsidRPr="00BB1E63">
              <w:t>Test cases for the getInstance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84C2597"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C4AC06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AC36817"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57CF0D4" w14:textId="77777777" w:rsidR="00BB1E63" w:rsidRPr="00BB1E63" w:rsidRDefault="00BB1E63" w:rsidP="00BB1E63">
            <w:r w:rsidRPr="00BB1E63">
              <w:t>C6-250485</w:t>
            </w:r>
          </w:p>
        </w:tc>
      </w:tr>
      <w:tr w:rsidR="00BB1E63" w:rsidRPr="00BB1E63" w14:paraId="62D8F74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6D15BE" w14:textId="77777777" w:rsidR="00BB1E63" w:rsidRPr="00BB1E63" w:rsidRDefault="00BB1E63" w:rsidP="00BB1E63">
            <w:r w:rsidRPr="00BB1E63">
              <w:t>C6-250454</w:t>
            </w:r>
          </w:p>
        </w:tc>
        <w:tc>
          <w:tcPr>
            <w:tcW w:w="0" w:type="auto"/>
            <w:tcBorders>
              <w:top w:val="single" w:sz="4" w:space="0" w:color="auto"/>
              <w:left w:val="single" w:sz="4" w:space="0" w:color="auto"/>
              <w:bottom w:val="single" w:sz="4" w:space="0" w:color="auto"/>
              <w:right w:val="single" w:sz="4" w:space="0" w:color="auto"/>
            </w:tcBorders>
            <w:hideMark/>
          </w:tcPr>
          <w:p w14:paraId="21E7D0E0" w14:textId="77777777" w:rsidR="00BB1E63" w:rsidRPr="00BB1E63" w:rsidRDefault="00BB1E63" w:rsidP="00BB1E63">
            <w:r w:rsidRPr="00BB1E63">
              <w:t>Test cases for the getLength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5544D35A"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C6D037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D2A583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2C876FCE" w14:textId="77777777" w:rsidR="00BB1E63" w:rsidRPr="00BB1E63" w:rsidRDefault="00BB1E63" w:rsidP="00BB1E63">
            <w:r w:rsidRPr="00BB1E63">
              <w:t>C6-250486</w:t>
            </w:r>
          </w:p>
        </w:tc>
      </w:tr>
      <w:tr w:rsidR="00BB1E63" w:rsidRPr="00BB1E63" w14:paraId="3B30CA8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893E0B2" w14:textId="77777777" w:rsidR="00BB1E63" w:rsidRPr="00BB1E63" w:rsidRDefault="00BB1E63" w:rsidP="00BB1E63">
            <w:r w:rsidRPr="00BB1E63">
              <w:t>C6-250455</w:t>
            </w:r>
          </w:p>
        </w:tc>
        <w:tc>
          <w:tcPr>
            <w:tcW w:w="0" w:type="auto"/>
            <w:tcBorders>
              <w:top w:val="single" w:sz="4" w:space="0" w:color="auto"/>
              <w:left w:val="single" w:sz="4" w:space="0" w:color="auto"/>
              <w:bottom w:val="single" w:sz="4" w:space="0" w:color="auto"/>
              <w:right w:val="single" w:sz="4" w:space="0" w:color="auto"/>
            </w:tcBorders>
            <w:hideMark/>
          </w:tcPr>
          <w:p w14:paraId="1C1FEE73" w14:textId="77777777" w:rsidR="00BB1E63" w:rsidRPr="00BB1E63" w:rsidRDefault="00BB1E63" w:rsidP="00BB1E63">
            <w:r w:rsidRPr="00BB1E63">
              <w:t>Test cases for the getMessageDigestAlgorithm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00B66D4"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0749D92"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4CDB99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3569220" w14:textId="77777777" w:rsidR="00BB1E63" w:rsidRPr="00BB1E63" w:rsidRDefault="00BB1E63" w:rsidP="00BB1E63">
            <w:r w:rsidRPr="00BB1E63">
              <w:t>C6-250487</w:t>
            </w:r>
          </w:p>
        </w:tc>
      </w:tr>
      <w:tr w:rsidR="00BB1E63" w:rsidRPr="00BB1E63" w14:paraId="61FB74A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9D5EB37" w14:textId="77777777" w:rsidR="00BB1E63" w:rsidRPr="00BB1E63" w:rsidRDefault="00BB1E63" w:rsidP="00BB1E63">
            <w:r w:rsidRPr="00BB1E63">
              <w:t>C6-250456</w:t>
            </w:r>
          </w:p>
        </w:tc>
        <w:tc>
          <w:tcPr>
            <w:tcW w:w="0" w:type="auto"/>
            <w:tcBorders>
              <w:top w:val="single" w:sz="4" w:space="0" w:color="auto"/>
              <w:left w:val="single" w:sz="4" w:space="0" w:color="auto"/>
              <w:bottom w:val="single" w:sz="4" w:space="0" w:color="auto"/>
              <w:right w:val="single" w:sz="4" w:space="0" w:color="auto"/>
            </w:tcBorders>
            <w:hideMark/>
          </w:tcPr>
          <w:p w14:paraId="7EAD7ED5" w14:textId="77777777" w:rsidR="00BB1E63" w:rsidRPr="00BB1E63" w:rsidRDefault="00BB1E63" w:rsidP="00BB1E63">
            <w:r w:rsidRPr="00BB1E63">
              <w:t>Test cases for the getPaddingAlgorithm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0E7BA1F"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4DC2422"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C63034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D813C83" w14:textId="77777777" w:rsidR="00BB1E63" w:rsidRPr="00BB1E63" w:rsidRDefault="00BB1E63" w:rsidP="00BB1E63">
            <w:r w:rsidRPr="00BB1E63">
              <w:t>C6-250488</w:t>
            </w:r>
          </w:p>
        </w:tc>
      </w:tr>
      <w:tr w:rsidR="00BB1E63" w:rsidRPr="00BB1E63" w14:paraId="57A8B94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B84A99" w14:textId="77777777" w:rsidR="00BB1E63" w:rsidRPr="00BB1E63" w:rsidRDefault="00BB1E63" w:rsidP="00BB1E63">
            <w:r w:rsidRPr="00BB1E63">
              <w:t>C6-</w:t>
            </w:r>
            <w:r w:rsidRPr="00BB1E63">
              <w:lastRenderedPageBreak/>
              <w:t>250457</w:t>
            </w:r>
          </w:p>
        </w:tc>
        <w:tc>
          <w:tcPr>
            <w:tcW w:w="0" w:type="auto"/>
            <w:tcBorders>
              <w:top w:val="single" w:sz="4" w:space="0" w:color="auto"/>
              <w:left w:val="single" w:sz="4" w:space="0" w:color="auto"/>
              <w:bottom w:val="single" w:sz="4" w:space="0" w:color="auto"/>
              <w:right w:val="single" w:sz="4" w:space="0" w:color="auto"/>
            </w:tcBorders>
            <w:hideMark/>
          </w:tcPr>
          <w:p w14:paraId="67128E12" w14:textId="77777777" w:rsidR="00BB1E63" w:rsidRPr="00BB1E63" w:rsidRDefault="00BB1E63" w:rsidP="00BB1E63">
            <w:r w:rsidRPr="00BB1E63">
              <w:lastRenderedPageBreak/>
              <w:t xml:space="preserve">Test cases for the init method in GBAUSignatureClass of the GBA_U </w:t>
            </w:r>
            <w:r w:rsidRPr="00BB1E63">
              <w:lastRenderedPageBreak/>
              <w:t>API</w:t>
            </w:r>
          </w:p>
        </w:tc>
        <w:tc>
          <w:tcPr>
            <w:tcW w:w="0" w:type="auto"/>
            <w:tcBorders>
              <w:top w:val="single" w:sz="4" w:space="0" w:color="auto"/>
              <w:left w:val="single" w:sz="4" w:space="0" w:color="auto"/>
              <w:bottom w:val="single" w:sz="4" w:space="0" w:color="auto"/>
              <w:right w:val="single" w:sz="4" w:space="0" w:color="auto"/>
            </w:tcBorders>
            <w:hideMark/>
          </w:tcPr>
          <w:p w14:paraId="4DE1351C" w14:textId="77777777" w:rsidR="00BB1E63" w:rsidRPr="00BB1E63" w:rsidRDefault="00BB1E63" w:rsidP="00BB1E63">
            <w:r w:rsidRPr="00BB1E63">
              <w:lastRenderedPageBreak/>
              <w:t xml:space="preserve">China </w:t>
            </w:r>
            <w:r w:rsidRPr="00BB1E63">
              <w:lastRenderedPageBreak/>
              <w:t>Mobile,THALES</w:t>
            </w:r>
          </w:p>
        </w:tc>
        <w:tc>
          <w:tcPr>
            <w:tcW w:w="0" w:type="auto"/>
            <w:tcBorders>
              <w:top w:val="single" w:sz="4" w:space="0" w:color="auto"/>
              <w:left w:val="single" w:sz="4" w:space="0" w:color="auto"/>
              <w:bottom w:val="single" w:sz="4" w:space="0" w:color="auto"/>
              <w:right w:val="single" w:sz="4" w:space="0" w:color="auto"/>
            </w:tcBorders>
            <w:hideMark/>
          </w:tcPr>
          <w:p w14:paraId="53BF5494" w14:textId="77777777" w:rsidR="00BB1E63" w:rsidRPr="00BB1E63" w:rsidRDefault="00BB1E63" w:rsidP="00BB1E63">
            <w:r w:rsidRPr="00BB1E63">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6E1C90B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8E8022F" w14:textId="77777777" w:rsidR="00BB1E63" w:rsidRPr="00BB1E63" w:rsidRDefault="00BB1E63" w:rsidP="00BB1E63">
            <w:r w:rsidRPr="00BB1E63">
              <w:t>C6-250489</w:t>
            </w:r>
          </w:p>
        </w:tc>
      </w:tr>
      <w:tr w:rsidR="00BB1E63" w:rsidRPr="00BB1E63" w14:paraId="3EFE08E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ED91B27" w14:textId="77777777" w:rsidR="00BB1E63" w:rsidRPr="00BB1E63" w:rsidRDefault="00BB1E63" w:rsidP="00BB1E63">
            <w:r w:rsidRPr="00BB1E63">
              <w:t>C6-250458</w:t>
            </w:r>
          </w:p>
        </w:tc>
        <w:tc>
          <w:tcPr>
            <w:tcW w:w="0" w:type="auto"/>
            <w:tcBorders>
              <w:top w:val="single" w:sz="4" w:space="0" w:color="auto"/>
              <w:left w:val="single" w:sz="4" w:space="0" w:color="auto"/>
              <w:bottom w:val="single" w:sz="4" w:space="0" w:color="auto"/>
              <w:right w:val="single" w:sz="4" w:space="0" w:color="auto"/>
            </w:tcBorders>
            <w:hideMark/>
          </w:tcPr>
          <w:p w14:paraId="69F3AE1D" w14:textId="77777777" w:rsidR="00BB1E63" w:rsidRPr="00BB1E63" w:rsidRDefault="00BB1E63" w:rsidP="00BB1E63">
            <w:r w:rsidRPr="00BB1E63">
              <w:t>Test cases for the setInitialDigest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446B6D9F"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6859337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4119549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3CF33AC" w14:textId="77777777" w:rsidR="00BB1E63" w:rsidRPr="00BB1E63" w:rsidRDefault="00BB1E63" w:rsidP="00BB1E63">
            <w:r w:rsidRPr="00BB1E63">
              <w:t>C6-250490</w:t>
            </w:r>
          </w:p>
        </w:tc>
      </w:tr>
      <w:tr w:rsidR="00BB1E63" w:rsidRPr="00BB1E63" w14:paraId="7BC843A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A86155" w14:textId="77777777" w:rsidR="00BB1E63" w:rsidRPr="00BB1E63" w:rsidRDefault="00BB1E63" w:rsidP="00BB1E63">
            <w:r w:rsidRPr="00BB1E63">
              <w:t>C6-250459</w:t>
            </w:r>
          </w:p>
        </w:tc>
        <w:tc>
          <w:tcPr>
            <w:tcW w:w="0" w:type="auto"/>
            <w:tcBorders>
              <w:top w:val="single" w:sz="4" w:space="0" w:color="auto"/>
              <w:left w:val="single" w:sz="4" w:space="0" w:color="auto"/>
              <w:bottom w:val="single" w:sz="4" w:space="0" w:color="auto"/>
              <w:right w:val="single" w:sz="4" w:space="0" w:color="auto"/>
            </w:tcBorders>
            <w:hideMark/>
          </w:tcPr>
          <w:p w14:paraId="00AAC470" w14:textId="77777777" w:rsidR="00BB1E63" w:rsidRPr="00BB1E63" w:rsidRDefault="00BB1E63" w:rsidP="00BB1E63">
            <w:r w:rsidRPr="00BB1E63">
              <w:t>Test cases for the sign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23EA5E6"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86F3EA6"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4EC3405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387CCCB" w14:textId="77777777" w:rsidR="00BB1E63" w:rsidRPr="00BB1E63" w:rsidRDefault="00BB1E63" w:rsidP="00BB1E63">
            <w:r w:rsidRPr="00BB1E63">
              <w:t>C6-250491</w:t>
            </w:r>
          </w:p>
        </w:tc>
      </w:tr>
      <w:tr w:rsidR="00BB1E63" w:rsidRPr="00BB1E63" w14:paraId="7375374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CD99CC4" w14:textId="77777777" w:rsidR="00BB1E63" w:rsidRPr="00BB1E63" w:rsidRDefault="00BB1E63" w:rsidP="00BB1E63">
            <w:r w:rsidRPr="00BB1E63">
              <w:t>C6-250460</w:t>
            </w:r>
          </w:p>
        </w:tc>
        <w:tc>
          <w:tcPr>
            <w:tcW w:w="0" w:type="auto"/>
            <w:tcBorders>
              <w:top w:val="single" w:sz="4" w:space="0" w:color="auto"/>
              <w:left w:val="single" w:sz="4" w:space="0" w:color="auto"/>
              <w:bottom w:val="single" w:sz="4" w:space="0" w:color="auto"/>
              <w:right w:val="single" w:sz="4" w:space="0" w:color="auto"/>
            </w:tcBorders>
            <w:hideMark/>
          </w:tcPr>
          <w:p w14:paraId="535FDF59" w14:textId="77777777" w:rsidR="00BB1E63" w:rsidRPr="00BB1E63" w:rsidRDefault="00BB1E63" w:rsidP="00BB1E63">
            <w:r w:rsidRPr="00BB1E63">
              <w:t>Test cases for the update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0083280"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58611D1"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3667D6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DE5C9A2" w14:textId="77777777" w:rsidR="00BB1E63" w:rsidRPr="00BB1E63" w:rsidRDefault="00BB1E63" w:rsidP="00BB1E63">
            <w:r w:rsidRPr="00BB1E63">
              <w:t>C6-250492</w:t>
            </w:r>
          </w:p>
        </w:tc>
      </w:tr>
      <w:tr w:rsidR="00BB1E63" w:rsidRPr="00BB1E63" w14:paraId="57423B7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2D74ABA" w14:textId="77777777" w:rsidR="00BB1E63" w:rsidRPr="00BB1E63" w:rsidRDefault="00BB1E63" w:rsidP="00BB1E63">
            <w:r w:rsidRPr="00BB1E63">
              <w:t>C6-250461</w:t>
            </w:r>
          </w:p>
        </w:tc>
        <w:tc>
          <w:tcPr>
            <w:tcW w:w="0" w:type="auto"/>
            <w:tcBorders>
              <w:top w:val="single" w:sz="4" w:space="0" w:color="auto"/>
              <w:left w:val="single" w:sz="4" w:space="0" w:color="auto"/>
              <w:bottom w:val="single" w:sz="4" w:space="0" w:color="auto"/>
              <w:right w:val="single" w:sz="4" w:space="0" w:color="auto"/>
            </w:tcBorders>
            <w:hideMark/>
          </w:tcPr>
          <w:p w14:paraId="485AC5F8" w14:textId="77777777" w:rsidR="00BB1E63" w:rsidRPr="00BB1E63" w:rsidRDefault="00BB1E63" w:rsidP="00BB1E63">
            <w:r w:rsidRPr="00BB1E63">
              <w:t>Test cases for the verify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5D69936F"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649E915"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4C7FA9B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89E9836" w14:textId="77777777" w:rsidR="00BB1E63" w:rsidRPr="00BB1E63" w:rsidRDefault="00BB1E63" w:rsidP="00BB1E63">
            <w:r w:rsidRPr="00BB1E63">
              <w:t>C6-250493</w:t>
            </w:r>
          </w:p>
        </w:tc>
      </w:tr>
      <w:tr w:rsidR="00BB1E63" w:rsidRPr="00BB1E63" w14:paraId="31A1369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EF2024" w14:textId="77777777" w:rsidR="00BB1E63" w:rsidRPr="00BB1E63" w:rsidRDefault="00BB1E63" w:rsidP="00BB1E63">
            <w:r w:rsidRPr="00BB1E63">
              <w:t>C6-250462</w:t>
            </w:r>
          </w:p>
        </w:tc>
        <w:tc>
          <w:tcPr>
            <w:tcW w:w="0" w:type="auto"/>
            <w:tcBorders>
              <w:top w:val="single" w:sz="4" w:space="0" w:color="auto"/>
              <w:left w:val="single" w:sz="4" w:space="0" w:color="auto"/>
              <w:bottom w:val="single" w:sz="4" w:space="0" w:color="auto"/>
              <w:right w:val="single" w:sz="4" w:space="0" w:color="auto"/>
            </w:tcBorders>
            <w:hideMark/>
          </w:tcPr>
          <w:p w14:paraId="4AB0C07F"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9D5A38C"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3F022C8"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E72FBF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1C38299D" w14:textId="77777777" w:rsidR="00BB1E63" w:rsidRPr="00BB1E63" w:rsidRDefault="00BB1E63" w:rsidP="00BB1E63">
            <w:r w:rsidRPr="00BB1E63">
              <w:t>C6-250468</w:t>
            </w:r>
          </w:p>
        </w:tc>
      </w:tr>
      <w:tr w:rsidR="00BB1E63" w:rsidRPr="00BB1E63" w14:paraId="164C84A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B80E6F" w14:textId="77777777" w:rsidR="00BB1E63" w:rsidRPr="00BB1E63" w:rsidRDefault="00BB1E63" w:rsidP="00BB1E63">
            <w:r w:rsidRPr="00BB1E63">
              <w:t>C6-250463</w:t>
            </w:r>
          </w:p>
        </w:tc>
        <w:tc>
          <w:tcPr>
            <w:tcW w:w="0" w:type="auto"/>
            <w:tcBorders>
              <w:top w:val="single" w:sz="4" w:space="0" w:color="auto"/>
              <w:left w:val="single" w:sz="4" w:space="0" w:color="auto"/>
              <w:bottom w:val="single" w:sz="4" w:space="0" w:color="auto"/>
              <w:right w:val="single" w:sz="4" w:space="0" w:color="auto"/>
            </w:tcBorders>
            <w:hideMark/>
          </w:tcPr>
          <w:p w14:paraId="000E680F" w14:textId="77777777" w:rsidR="00BB1E63" w:rsidRPr="00BB1E63" w:rsidRDefault="00BB1E63" w:rsidP="00BB1E63">
            <w:r w:rsidRPr="00BB1E63">
              <w:t>Correction to the TC 27.22.4.7.3; PROACTIVE COMMAND: REFRESH 3.7.2</w:t>
            </w:r>
          </w:p>
        </w:tc>
        <w:tc>
          <w:tcPr>
            <w:tcW w:w="0" w:type="auto"/>
            <w:tcBorders>
              <w:top w:val="single" w:sz="4" w:space="0" w:color="auto"/>
              <w:left w:val="single" w:sz="4" w:space="0" w:color="auto"/>
              <w:bottom w:val="single" w:sz="4" w:space="0" w:color="auto"/>
              <w:right w:val="single" w:sz="4" w:space="0" w:color="auto"/>
            </w:tcBorders>
            <w:hideMark/>
          </w:tcPr>
          <w:p w14:paraId="43BAAF9C" w14:textId="77777777" w:rsidR="00BB1E63" w:rsidRPr="00BB1E63" w:rsidRDefault="00BB1E63" w:rsidP="00BB1E63">
            <w:r w:rsidRPr="00BB1E63">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BEFDB4C"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BBCE21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483AE413" w14:textId="77777777" w:rsidR="00BB1E63" w:rsidRPr="00BB1E63" w:rsidRDefault="00BB1E63" w:rsidP="00BB1E63"/>
        </w:tc>
      </w:tr>
      <w:tr w:rsidR="00BB1E63" w:rsidRPr="00BB1E63" w14:paraId="631AB2E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897C52" w14:textId="77777777" w:rsidR="00BB1E63" w:rsidRPr="00BB1E63" w:rsidRDefault="00BB1E63" w:rsidP="00BB1E63">
            <w:r w:rsidRPr="00BB1E63">
              <w:t>C6-250464</w:t>
            </w:r>
          </w:p>
        </w:tc>
        <w:tc>
          <w:tcPr>
            <w:tcW w:w="0" w:type="auto"/>
            <w:tcBorders>
              <w:top w:val="single" w:sz="4" w:space="0" w:color="auto"/>
              <w:left w:val="single" w:sz="4" w:space="0" w:color="auto"/>
              <w:bottom w:val="single" w:sz="4" w:space="0" w:color="auto"/>
              <w:right w:val="single" w:sz="4" w:space="0" w:color="auto"/>
            </w:tcBorders>
            <w:hideMark/>
          </w:tcPr>
          <w:p w14:paraId="0573091E" w14:textId="77777777" w:rsidR="00BB1E63" w:rsidRPr="00BB1E63" w:rsidRDefault="00BB1E63" w:rsidP="00BB1E63">
            <w:r w:rsidRPr="00BB1E63">
              <w:t>Correction to the TC 27.22.4.15; Expected Sequence 1.30</w:t>
            </w:r>
          </w:p>
        </w:tc>
        <w:tc>
          <w:tcPr>
            <w:tcW w:w="0" w:type="auto"/>
            <w:tcBorders>
              <w:top w:val="single" w:sz="4" w:space="0" w:color="auto"/>
              <w:left w:val="single" w:sz="4" w:space="0" w:color="auto"/>
              <w:bottom w:val="single" w:sz="4" w:space="0" w:color="auto"/>
              <w:right w:val="single" w:sz="4" w:space="0" w:color="auto"/>
            </w:tcBorders>
            <w:hideMark/>
          </w:tcPr>
          <w:p w14:paraId="293187A3" w14:textId="77777777" w:rsidR="00BB1E63" w:rsidRPr="00BB1E63" w:rsidRDefault="00BB1E63" w:rsidP="00BB1E63">
            <w:r w:rsidRPr="00BB1E63">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C2D337B"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1D1CE98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79378C9F" w14:textId="77777777" w:rsidR="00BB1E63" w:rsidRPr="00BB1E63" w:rsidRDefault="00BB1E63" w:rsidP="00BB1E63"/>
        </w:tc>
      </w:tr>
      <w:tr w:rsidR="00BB1E63" w:rsidRPr="00BB1E63" w14:paraId="277D8D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4D8383" w14:textId="77777777" w:rsidR="00BB1E63" w:rsidRPr="00BB1E63" w:rsidRDefault="00BB1E63" w:rsidP="00BB1E63">
            <w:r w:rsidRPr="00BB1E63">
              <w:t>C6-250465</w:t>
            </w:r>
          </w:p>
        </w:tc>
        <w:tc>
          <w:tcPr>
            <w:tcW w:w="0" w:type="auto"/>
            <w:tcBorders>
              <w:top w:val="single" w:sz="4" w:space="0" w:color="auto"/>
              <w:left w:val="single" w:sz="4" w:space="0" w:color="auto"/>
              <w:bottom w:val="single" w:sz="4" w:space="0" w:color="auto"/>
              <w:right w:val="single" w:sz="4" w:space="0" w:color="auto"/>
            </w:tcBorders>
            <w:hideMark/>
          </w:tcPr>
          <w:p w14:paraId="42BAF249" w14:textId="77777777" w:rsidR="00BB1E63" w:rsidRPr="00BB1E63" w:rsidRDefault="00BB1E63" w:rsidP="00BB1E63">
            <w:r w:rsidRPr="00BB1E63">
              <w:t>LS on new value allocated in the 'Reserved by 3GPP' range and renaming of existing values to be reported in TS 101.220 Table 7.23</w:t>
            </w:r>
          </w:p>
        </w:tc>
        <w:tc>
          <w:tcPr>
            <w:tcW w:w="0" w:type="auto"/>
            <w:tcBorders>
              <w:top w:val="single" w:sz="4" w:space="0" w:color="auto"/>
              <w:left w:val="single" w:sz="4" w:space="0" w:color="auto"/>
              <w:bottom w:val="single" w:sz="4" w:space="0" w:color="auto"/>
              <w:right w:val="single" w:sz="4" w:space="0" w:color="auto"/>
            </w:tcBorders>
            <w:hideMark/>
          </w:tcPr>
          <w:p w14:paraId="18EDAF1E" w14:textId="77777777" w:rsidR="00BB1E63" w:rsidRPr="00BB1E63" w:rsidRDefault="00BB1E63" w:rsidP="00BB1E63">
            <w:r w:rsidRPr="00BB1E63">
              <w:t>CT6</w:t>
            </w:r>
          </w:p>
        </w:tc>
        <w:tc>
          <w:tcPr>
            <w:tcW w:w="0" w:type="auto"/>
            <w:tcBorders>
              <w:top w:val="single" w:sz="4" w:space="0" w:color="auto"/>
              <w:left w:val="single" w:sz="4" w:space="0" w:color="auto"/>
              <w:bottom w:val="single" w:sz="4" w:space="0" w:color="auto"/>
              <w:right w:val="single" w:sz="4" w:space="0" w:color="auto"/>
            </w:tcBorders>
            <w:hideMark/>
          </w:tcPr>
          <w:p w14:paraId="7163C825"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tcPr>
          <w:p w14:paraId="1C0220C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8AFB348" w14:textId="77777777" w:rsidR="00BB1E63" w:rsidRPr="00BB1E63" w:rsidRDefault="00BB1E63" w:rsidP="00BB1E63"/>
        </w:tc>
      </w:tr>
      <w:tr w:rsidR="00BB1E63" w:rsidRPr="00BB1E63" w14:paraId="26B2223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6B79C9F" w14:textId="77777777" w:rsidR="00BB1E63" w:rsidRPr="00BB1E63" w:rsidRDefault="00BB1E63" w:rsidP="00BB1E63">
            <w:r w:rsidRPr="00BB1E63">
              <w:t>C6-250466</w:t>
            </w:r>
          </w:p>
        </w:tc>
        <w:tc>
          <w:tcPr>
            <w:tcW w:w="0" w:type="auto"/>
            <w:tcBorders>
              <w:top w:val="single" w:sz="4" w:space="0" w:color="auto"/>
              <w:left w:val="single" w:sz="4" w:space="0" w:color="auto"/>
              <w:bottom w:val="single" w:sz="4" w:space="0" w:color="auto"/>
              <w:right w:val="single" w:sz="4" w:space="0" w:color="auto"/>
            </w:tcBorders>
            <w:hideMark/>
          </w:tcPr>
          <w:p w14:paraId="1D002AA0"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2A6FEBB5"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22B23F58"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2B34DC7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25FAEF11" w14:textId="77777777" w:rsidR="00BB1E63" w:rsidRPr="00BB1E63" w:rsidRDefault="00BB1E63" w:rsidP="00BB1E63">
            <w:r w:rsidRPr="00BB1E63">
              <w:t>C6-250470</w:t>
            </w:r>
          </w:p>
        </w:tc>
      </w:tr>
      <w:tr w:rsidR="00BB1E63" w:rsidRPr="00BB1E63" w14:paraId="0989BE1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AD84771" w14:textId="77777777" w:rsidR="00BB1E63" w:rsidRPr="00BB1E63" w:rsidRDefault="00BB1E63" w:rsidP="00BB1E63">
            <w:r w:rsidRPr="00BB1E63">
              <w:t>C6-250467</w:t>
            </w:r>
          </w:p>
        </w:tc>
        <w:tc>
          <w:tcPr>
            <w:tcW w:w="0" w:type="auto"/>
            <w:tcBorders>
              <w:top w:val="single" w:sz="4" w:space="0" w:color="auto"/>
              <w:left w:val="single" w:sz="4" w:space="0" w:color="auto"/>
              <w:bottom w:val="single" w:sz="4" w:space="0" w:color="auto"/>
              <w:right w:val="single" w:sz="4" w:space="0" w:color="auto"/>
            </w:tcBorders>
            <w:hideMark/>
          </w:tcPr>
          <w:p w14:paraId="76398640"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17E03B0A"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045B6C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D823A2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7FDAAAE" w14:textId="77777777" w:rsidR="00BB1E63" w:rsidRPr="00BB1E63" w:rsidRDefault="00BB1E63" w:rsidP="00BB1E63">
            <w:r w:rsidRPr="00BB1E63">
              <w:t>C6-250471</w:t>
            </w:r>
          </w:p>
        </w:tc>
      </w:tr>
      <w:tr w:rsidR="00BB1E63" w:rsidRPr="00BB1E63" w14:paraId="2A0F522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44F1D67" w14:textId="77777777" w:rsidR="00BB1E63" w:rsidRPr="00BB1E63" w:rsidRDefault="00BB1E63" w:rsidP="00BB1E63">
            <w:r w:rsidRPr="00BB1E63">
              <w:t>C6-250468</w:t>
            </w:r>
          </w:p>
        </w:tc>
        <w:tc>
          <w:tcPr>
            <w:tcW w:w="0" w:type="auto"/>
            <w:tcBorders>
              <w:top w:val="single" w:sz="4" w:space="0" w:color="auto"/>
              <w:left w:val="single" w:sz="4" w:space="0" w:color="auto"/>
              <w:bottom w:val="single" w:sz="4" w:space="0" w:color="auto"/>
              <w:right w:val="single" w:sz="4" w:space="0" w:color="auto"/>
            </w:tcBorders>
            <w:hideMark/>
          </w:tcPr>
          <w:p w14:paraId="6A27BB1A"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1141C79D"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23938C7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E81183B" w14:textId="77777777" w:rsidR="00BB1E63" w:rsidRPr="00BB1E63" w:rsidRDefault="00BB1E63" w:rsidP="00BB1E63">
            <w:r w:rsidRPr="00BB1E63">
              <w:t>C6-250462</w:t>
            </w:r>
          </w:p>
        </w:tc>
        <w:tc>
          <w:tcPr>
            <w:tcW w:w="0" w:type="auto"/>
            <w:tcBorders>
              <w:top w:val="single" w:sz="4" w:space="0" w:color="auto"/>
              <w:left w:val="single" w:sz="4" w:space="0" w:color="auto"/>
              <w:bottom w:val="single" w:sz="4" w:space="0" w:color="auto"/>
              <w:right w:val="single" w:sz="4" w:space="0" w:color="auto"/>
            </w:tcBorders>
            <w:hideMark/>
          </w:tcPr>
          <w:p w14:paraId="698B8F8F" w14:textId="77777777" w:rsidR="00BB1E63" w:rsidRPr="00BB1E63" w:rsidRDefault="00BB1E63" w:rsidP="00BB1E63">
            <w:r w:rsidRPr="00BB1E63">
              <w:t>C6-250477</w:t>
            </w:r>
          </w:p>
        </w:tc>
      </w:tr>
      <w:tr w:rsidR="00BB1E63" w:rsidRPr="00BB1E63" w14:paraId="28B5800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8D000B5" w14:textId="77777777" w:rsidR="00BB1E63" w:rsidRPr="00BB1E63" w:rsidRDefault="00BB1E63" w:rsidP="00BB1E63">
            <w:r w:rsidRPr="00BB1E63">
              <w:t>C6-250469</w:t>
            </w:r>
          </w:p>
        </w:tc>
        <w:tc>
          <w:tcPr>
            <w:tcW w:w="0" w:type="auto"/>
            <w:tcBorders>
              <w:top w:val="single" w:sz="4" w:space="0" w:color="auto"/>
              <w:left w:val="single" w:sz="4" w:space="0" w:color="auto"/>
              <w:bottom w:val="single" w:sz="4" w:space="0" w:color="auto"/>
              <w:right w:val="single" w:sz="4" w:space="0" w:color="auto"/>
            </w:tcBorders>
            <w:hideMark/>
          </w:tcPr>
          <w:p w14:paraId="4EB7E55D"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7FE6F0CE"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59B10EB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788F44E5" w14:textId="77777777" w:rsidR="00BB1E63" w:rsidRPr="00BB1E63" w:rsidRDefault="00BB1E63" w:rsidP="00BB1E63">
            <w:r w:rsidRPr="00BB1E63">
              <w:t>C6-250449</w:t>
            </w:r>
          </w:p>
        </w:tc>
        <w:tc>
          <w:tcPr>
            <w:tcW w:w="0" w:type="auto"/>
            <w:tcBorders>
              <w:top w:val="single" w:sz="4" w:space="0" w:color="auto"/>
              <w:left w:val="single" w:sz="4" w:space="0" w:color="auto"/>
              <w:bottom w:val="single" w:sz="4" w:space="0" w:color="auto"/>
              <w:right w:val="single" w:sz="4" w:space="0" w:color="auto"/>
            </w:tcBorders>
            <w:hideMark/>
          </w:tcPr>
          <w:p w14:paraId="2B52F609" w14:textId="77777777" w:rsidR="00BB1E63" w:rsidRPr="00BB1E63" w:rsidRDefault="00BB1E63" w:rsidP="00BB1E63">
            <w:r w:rsidRPr="00BB1E63">
              <w:t>C6-250476</w:t>
            </w:r>
          </w:p>
        </w:tc>
      </w:tr>
      <w:tr w:rsidR="00BB1E63" w:rsidRPr="00BB1E63" w14:paraId="56ED202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5FD4E54" w14:textId="77777777" w:rsidR="00BB1E63" w:rsidRPr="00BB1E63" w:rsidRDefault="00BB1E63" w:rsidP="00BB1E63">
            <w:r w:rsidRPr="00BB1E63">
              <w:t>C6-250470</w:t>
            </w:r>
          </w:p>
        </w:tc>
        <w:tc>
          <w:tcPr>
            <w:tcW w:w="0" w:type="auto"/>
            <w:tcBorders>
              <w:top w:val="single" w:sz="4" w:space="0" w:color="auto"/>
              <w:left w:val="single" w:sz="4" w:space="0" w:color="auto"/>
              <w:bottom w:val="single" w:sz="4" w:space="0" w:color="auto"/>
              <w:right w:val="single" w:sz="4" w:space="0" w:color="auto"/>
            </w:tcBorders>
            <w:hideMark/>
          </w:tcPr>
          <w:p w14:paraId="71B2D8C9"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753382EA"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54323A6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25F84556" w14:textId="77777777" w:rsidR="00BB1E63" w:rsidRPr="00BB1E63" w:rsidRDefault="00BB1E63" w:rsidP="00BB1E63">
            <w:r w:rsidRPr="00BB1E63">
              <w:t>C6-250466</w:t>
            </w:r>
          </w:p>
        </w:tc>
        <w:tc>
          <w:tcPr>
            <w:tcW w:w="0" w:type="auto"/>
            <w:tcBorders>
              <w:top w:val="single" w:sz="4" w:space="0" w:color="auto"/>
              <w:left w:val="single" w:sz="4" w:space="0" w:color="auto"/>
              <w:bottom w:val="single" w:sz="4" w:space="0" w:color="auto"/>
              <w:right w:val="single" w:sz="4" w:space="0" w:color="auto"/>
            </w:tcBorders>
            <w:hideMark/>
          </w:tcPr>
          <w:p w14:paraId="4088B0A2" w14:textId="77777777" w:rsidR="00BB1E63" w:rsidRPr="00BB1E63" w:rsidRDefault="00BB1E63" w:rsidP="00BB1E63">
            <w:r w:rsidRPr="00BB1E63">
              <w:t>C6-250480</w:t>
            </w:r>
          </w:p>
        </w:tc>
      </w:tr>
      <w:tr w:rsidR="00BB1E63" w:rsidRPr="00BB1E63" w14:paraId="29ECBA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F64D54" w14:textId="77777777" w:rsidR="00BB1E63" w:rsidRPr="00BB1E63" w:rsidRDefault="00BB1E63" w:rsidP="00BB1E63">
            <w:r w:rsidRPr="00BB1E63">
              <w:t>C6-250471</w:t>
            </w:r>
          </w:p>
        </w:tc>
        <w:tc>
          <w:tcPr>
            <w:tcW w:w="0" w:type="auto"/>
            <w:tcBorders>
              <w:top w:val="single" w:sz="4" w:space="0" w:color="auto"/>
              <w:left w:val="single" w:sz="4" w:space="0" w:color="auto"/>
              <w:bottom w:val="single" w:sz="4" w:space="0" w:color="auto"/>
              <w:right w:val="single" w:sz="4" w:space="0" w:color="auto"/>
            </w:tcBorders>
            <w:hideMark/>
          </w:tcPr>
          <w:p w14:paraId="41018A53"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732460D3"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55A37437"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7AAE3BAB" w14:textId="77777777" w:rsidR="00BB1E63" w:rsidRPr="00BB1E63" w:rsidRDefault="00BB1E63" w:rsidP="00BB1E63">
            <w:r w:rsidRPr="00BB1E63">
              <w:t>C6-250467</w:t>
            </w:r>
          </w:p>
        </w:tc>
        <w:tc>
          <w:tcPr>
            <w:tcW w:w="0" w:type="auto"/>
            <w:tcBorders>
              <w:top w:val="single" w:sz="4" w:space="0" w:color="auto"/>
              <w:left w:val="single" w:sz="4" w:space="0" w:color="auto"/>
              <w:bottom w:val="single" w:sz="4" w:space="0" w:color="auto"/>
              <w:right w:val="single" w:sz="4" w:space="0" w:color="auto"/>
            </w:tcBorders>
            <w:hideMark/>
          </w:tcPr>
          <w:p w14:paraId="0933F939" w14:textId="77777777" w:rsidR="00BB1E63" w:rsidRPr="00BB1E63" w:rsidRDefault="00BB1E63" w:rsidP="00BB1E63">
            <w:r w:rsidRPr="00BB1E63">
              <w:t>C6-250481</w:t>
            </w:r>
          </w:p>
        </w:tc>
      </w:tr>
      <w:tr w:rsidR="00BB1E63" w:rsidRPr="00BB1E63" w14:paraId="792578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9CDD64B" w14:textId="77777777" w:rsidR="00BB1E63" w:rsidRPr="00BB1E63" w:rsidRDefault="00BB1E63" w:rsidP="00BB1E63">
            <w:r w:rsidRPr="00BB1E63">
              <w:t>C6-250472</w:t>
            </w:r>
          </w:p>
        </w:tc>
        <w:tc>
          <w:tcPr>
            <w:tcW w:w="0" w:type="auto"/>
            <w:tcBorders>
              <w:top w:val="single" w:sz="4" w:space="0" w:color="auto"/>
              <w:left w:val="single" w:sz="4" w:space="0" w:color="auto"/>
              <w:bottom w:val="single" w:sz="4" w:space="0" w:color="auto"/>
              <w:right w:val="single" w:sz="4" w:space="0" w:color="auto"/>
            </w:tcBorders>
            <w:hideMark/>
          </w:tcPr>
          <w:p w14:paraId="68A2F46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4E8708AE"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2D64DF51"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hideMark/>
          </w:tcPr>
          <w:p w14:paraId="11D7F3AE" w14:textId="77777777" w:rsidR="00BB1E63" w:rsidRPr="00BB1E63" w:rsidRDefault="00BB1E63" w:rsidP="00BB1E63">
            <w:r w:rsidRPr="00BB1E63">
              <w:t>C6-250450</w:t>
            </w:r>
          </w:p>
        </w:tc>
        <w:tc>
          <w:tcPr>
            <w:tcW w:w="0" w:type="auto"/>
            <w:tcBorders>
              <w:top w:val="single" w:sz="4" w:space="0" w:color="auto"/>
              <w:left w:val="single" w:sz="4" w:space="0" w:color="auto"/>
              <w:bottom w:val="single" w:sz="4" w:space="0" w:color="auto"/>
              <w:right w:val="single" w:sz="4" w:space="0" w:color="auto"/>
            </w:tcBorders>
          </w:tcPr>
          <w:p w14:paraId="24AC181B" w14:textId="77777777" w:rsidR="00BB1E63" w:rsidRPr="00BB1E63" w:rsidRDefault="00BB1E63" w:rsidP="00BB1E63"/>
        </w:tc>
      </w:tr>
      <w:tr w:rsidR="00BB1E63" w:rsidRPr="00BB1E63" w14:paraId="64B5EFC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91BADD" w14:textId="77777777" w:rsidR="00BB1E63" w:rsidRPr="00BB1E63" w:rsidRDefault="00BB1E63" w:rsidP="00BB1E63">
            <w:r w:rsidRPr="00BB1E63">
              <w:t>C6-250473</w:t>
            </w:r>
          </w:p>
        </w:tc>
        <w:tc>
          <w:tcPr>
            <w:tcW w:w="0" w:type="auto"/>
            <w:tcBorders>
              <w:top w:val="single" w:sz="4" w:space="0" w:color="auto"/>
              <w:left w:val="single" w:sz="4" w:space="0" w:color="auto"/>
              <w:bottom w:val="single" w:sz="4" w:space="0" w:color="auto"/>
              <w:right w:val="single" w:sz="4" w:space="0" w:color="auto"/>
            </w:tcBorders>
            <w:hideMark/>
          </w:tcPr>
          <w:p w14:paraId="4ABA8C39" w14:textId="77777777" w:rsidR="00BB1E63" w:rsidRPr="00BB1E63" w:rsidRDefault="00BB1E63" w:rsidP="00BB1E63">
            <w:r w:rsidRPr="00BB1E63">
              <w:t>The list related to Actions item</w:t>
            </w:r>
          </w:p>
        </w:tc>
        <w:tc>
          <w:tcPr>
            <w:tcW w:w="0" w:type="auto"/>
            <w:tcBorders>
              <w:top w:val="single" w:sz="4" w:space="0" w:color="auto"/>
              <w:left w:val="single" w:sz="4" w:space="0" w:color="auto"/>
              <w:bottom w:val="single" w:sz="4" w:space="0" w:color="auto"/>
              <w:right w:val="single" w:sz="4" w:space="0" w:color="auto"/>
            </w:tcBorders>
            <w:hideMark/>
          </w:tcPr>
          <w:p w14:paraId="71A23BAC"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77D834EF"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hideMark/>
          </w:tcPr>
          <w:p w14:paraId="3C73B3F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DCC611A" w14:textId="77777777" w:rsidR="00BB1E63" w:rsidRPr="00BB1E63" w:rsidRDefault="00BB1E63" w:rsidP="00BB1E63">
            <w:r w:rsidRPr="00BB1E63">
              <w:t>-</w:t>
            </w:r>
          </w:p>
        </w:tc>
      </w:tr>
      <w:tr w:rsidR="00BB1E63" w:rsidRPr="00BB1E63" w14:paraId="274AE87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BC43CA" w14:textId="77777777" w:rsidR="00BB1E63" w:rsidRPr="00BB1E63" w:rsidRDefault="00BB1E63" w:rsidP="00BB1E63">
            <w:r w:rsidRPr="00BB1E63">
              <w:t>C6-250474</w:t>
            </w:r>
          </w:p>
        </w:tc>
        <w:tc>
          <w:tcPr>
            <w:tcW w:w="0" w:type="auto"/>
            <w:tcBorders>
              <w:top w:val="single" w:sz="4" w:space="0" w:color="auto"/>
              <w:left w:val="single" w:sz="4" w:space="0" w:color="auto"/>
              <w:bottom w:val="single" w:sz="4" w:space="0" w:color="auto"/>
              <w:right w:val="single" w:sz="4" w:space="0" w:color="auto"/>
            </w:tcBorders>
            <w:hideMark/>
          </w:tcPr>
          <w:p w14:paraId="7B817372" w14:textId="77777777" w:rsidR="00BB1E63" w:rsidRPr="00BB1E63" w:rsidRDefault="00BB1E63" w:rsidP="00BB1E63">
            <w:r w:rsidRPr="00BB1E63">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3036DF2A"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41C26C0"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07075B16" w14:textId="77777777" w:rsidR="00BB1E63" w:rsidRPr="00BB1E63" w:rsidRDefault="00BB1E63" w:rsidP="00BB1E63">
            <w:r w:rsidRPr="00BB1E63">
              <w:t>C6-250448</w:t>
            </w:r>
          </w:p>
        </w:tc>
        <w:tc>
          <w:tcPr>
            <w:tcW w:w="0" w:type="auto"/>
            <w:tcBorders>
              <w:top w:val="single" w:sz="4" w:space="0" w:color="auto"/>
              <w:left w:val="single" w:sz="4" w:space="0" w:color="auto"/>
              <w:bottom w:val="single" w:sz="4" w:space="0" w:color="auto"/>
              <w:right w:val="single" w:sz="4" w:space="0" w:color="auto"/>
            </w:tcBorders>
            <w:hideMark/>
          </w:tcPr>
          <w:p w14:paraId="403E0B79" w14:textId="77777777" w:rsidR="00BB1E63" w:rsidRPr="00BB1E63" w:rsidRDefault="00BB1E63" w:rsidP="00BB1E63">
            <w:r w:rsidRPr="00BB1E63">
              <w:t>C6-250475</w:t>
            </w:r>
          </w:p>
        </w:tc>
      </w:tr>
      <w:tr w:rsidR="00BB1E63" w:rsidRPr="00BB1E63" w14:paraId="727B35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FC3F576" w14:textId="77777777" w:rsidR="00BB1E63" w:rsidRPr="00BB1E63" w:rsidRDefault="00BB1E63" w:rsidP="00BB1E63">
            <w:r w:rsidRPr="00BB1E63">
              <w:lastRenderedPageBreak/>
              <w:t>C6-250475</w:t>
            </w:r>
          </w:p>
        </w:tc>
        <w:tc>
          <w:tcPr>
            <w:tcW w:w="0" w:type="auto"/>
            <w:tcBorders>
              <w:top w:val="single" w:sz="4" w:space="0" w:color="auto"/>
              <w:left w:val="single" w:sz="4" w:space="0" w:color="auto"/>
              <w:bottom w:val="single" w:sz="4" w:space="0" w:color="auto"/>
              <w:right w:val="single" w:sz="4" w:space="0" w:color="auto"/>
            </w:tcBorders>
            <w:hideMark/>
          </w:tcPr>
          <w:p w14:paraId="1BACBBD6" w14:textId="77777777" w:rsidR="00BB1E63" w:rsidRPr="00BB1E63" w:rsidRDefault="00BB1E63" w:rsidP="00BB1E63">
            <w:r w:rsidRPr="00BB1E63">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4CAEBFE8"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670505D7" w14:textId="77777777" w:rsidR="00BB1E63" w:rsidRPr="00BB1E63" w:rsidRDefault="00BB1E63" w:rsidP="00BB1E63">
            <w:r w:rsidRPr="00BB1E63">
              <w:t>endorsed</w:t>
            </w:r>
          </w:p>
        </w:tc>
        <w:tc>
          <w:tcPr>
            <w:tcW w:w="0" w:type="auto"/>
            <w:tcBorders>
              <w:top w:val="single" w:sz="4" w:space="0" w:color="auto"/>
              <w:left w:val="single" w:sz="4" w:space="0" w:color="auto"/>
              <w:bottom w:val="single" w:sz="4" w:space="0" w:color="auto"/>
              <w:right w:val="single" w:sz="4" w:space="0" w:color="auto"/>
            </w:tcBorders>
            <w:hideMark/>
          </w:tcPr>
          <w:p w14:paraId="46BDEBC9" w14:textId="77777777" w:rsidR="00BB1E63" w:rsidRPr="00BB1E63" w:rsidRDefault="00BB1E63" w:rsidP="00BB1E63">
            <w:r w:rsidRPr="00BB1E63">
              <w:t>C6-250474</w:t>
            </w:r>
          </w:p>
        </w:tc>
        <w:tc>
          <w:tcPr>
            <w:tcW w:w="0" w:type="auto"/>
            <w:tcBorders>
              <w:top w:val="single" w:sz="4" w:space="0" w:color="auto"/>
              <w:left w:val="single" w:sz="4" w:space="0" w:color="auto"/>
              <w:bottom w:val="single" w:sz="4" w:space="0" w:color="auto"/>
              <w:right w:val="single" w:sz="4" w:space="0" w:color="auto"/>
            </w:tcBorders>
            <w:hideMark/>
          </w:tcPr>
          <w:p w14:paraId="7F0B6052" w14:textId="77777777" w:rsidR="00BB1E63" w:rsidRPr="00BB1E63" w:rsidRDefault="00BB1E63" w:rsidP="00BB1E63">
            <w:r w:rsidRPr="00BB1E63">
              <w:t>-</w:t>
            </w:r>
          </w:p>
        </w:tc>
      </w:tr>
      <w:tr w:rsidR="00BB1E63" w:rsidRPr="00BB1E63" w14:paraId="20E7EF5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BD2B253" w14:textId="77777777" w:rsidR="00BB1E63" w:rsidRPr="00BB1E63" w:rsidRDefault="00BB1E63" w:rsidP="00BB1E63">
            <w:r w:rsidRPr="00BB1E63">
              <w:t>C6-250476</w:t>
            </w:r>
          </w:p>
        </w:tc>
        <w:tc>
          <w:tcPr>
            <w:tcW w:w="0" w:type="auto"/>
            <w:tcBorders>
              <w:top w:val="single" w:sz="4" w:space="0" w:color="auto"/>
              <w:left w:val="single" w:sz="4" w:space="0" w:color="auto"/>
              <w:bottom w:val="single" w:sz="4" w:space="0" w:color="auto"/>
              <w:right w:val="single" w:sz="4" w:space="0" w:color="auto"/>
            </w:tcBorders>
            <w:hideMark/>
          </w:tcPr>
          <w:p w14:paraId="5D1019C1"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4DB8E7D7"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9A2FE11"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0CF9BFA6" w14:textId="77777777" w:rsidR="00BB1E63" w:rsidRPr="00BB1E63" w:rsidRDefault="00BB1E63" w:rsidP="00BB1E63">
            <w:r w:rsidRPr="00BB1E63">
              <w:t>C6-250469</w:t>
            </w:r>
          </w:p>
        </w:tc>
        <w:tc>
          <w:tcPr>
            <w:tcW w:w="0" w:type="auto"/>
            <w:tcBorders>
              <w:top w:val="single" w:sz="4" w:space="0" w:color="auto"/>
              <w:left w:val="single" w:sz="4" w:space="0" w:color="auto"/>
              <w:bottom w:val="single" w:sz="4" w:space="0" w:color="auto"/>
              <w:right w:val="single" w:sz="4" w:space="0" w:color="auto"/>
            </w:tcBorders>
            <w:hideMark/>
          </w:tcPr>
          <w:p w14:paraId="643A053D" w14:textId="77777777" w:rsidR="00BB1E63" w:rsidRPr="00BB1E63" w:rsidRDefault="00BB1E63" w:rsidP="00BB1E63">
            <w:r w:rsidRPr="00BB1E63">
              <w:t>C6-250500</w:t>
            </w:r>
          </w:p>
        </w:tc>
      </w:tr>
      <w:tr w:rsidR="00BB1E63" w:rsidRPr="00BB1E63" w14:paraId="46E9CE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D6CCCD" w14:textId="77777777" w:rsidR="00BB1E63" w:rsidRPr="00BB1E63" w:rsidRDefault="00BB1E63" w:rsidP="00BB1E63">
            <w:r w:rsidRPr="00BB1E63">
              <w:t>C6-250477</w:t>
            </w:r>
          </w:p>
        </w:tc>
        <w:tc>
          <w:tcPr>
            <w:tcW w:w="0" w:type="auto"/>
            <w:tcBorders>
              <w:top w:val="single" w:sz="4" w:space="0" w:color="auto"/>
              <w:left w:val="single" w:sz="4" w:space="0" w:color="auto"/>
              <w:bottom w:val="single" w:sz="4" w:space="0" w:color="auto"/>
              <w:right w:val="single" w:sz="4" w:space="0" w:color="auto"/>
            </w:tcBorders>
            <w:hideMark/>
          </w:tcPr>
          <w:p w14:paraId="577BC4A4"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42339E45"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514B9CF9"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5CD1E97A" w14:textId="77777777" w:rsidR="00BB1E63" w:rsidRPr="00BB1E63" w:rsidRDefault="00BB1E63" w:rsidP="00BB1E63">
            <w:r w:rsidRPr="00BB1E63">
              <w:t>C6-250468</w:t>
            </w:r>
          </w:p>
        </w:tc>
        <w:tc>
          <w:tcPr>
            <w:tcW w:w="0" w:type="auto"/>
            <w:tcBorders>
              <w:top w:val="single" w:sz="4" w:space="0" w:color="auto"/>
              <w:left w:val="single" w:sz="4" w:space="0" w:color="auto"/>
              <w:bottom w:val="single" w:sz="4" w:space="0" w:color="auto"/>
              <w:right w:val="single" w:sz="4" w:space="0" w:color="auto"/>
            </w:tcBorders>
            <w:hideMark/>
          </w:tcPr>
          <w:p w14:paraId="7BF6D22C" w14:textId="77777777" w:rsidR="00BB1E63" w:rsidRPr="00BB1E63" w:rsidRDefault="00BB1E63" w:rsidP="00BB1E63">
            <w:r w:rsidRPr="00BB1E63">
              <w:t>C6-250501</w:t>
            </w:r>
          </w:p>
        </w:tc>
      </w:tr>
      <w:tr w:rsidR="00BB1E63" w:rsidRPr="00BB1E63" w14:paraId="48F651A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A5FF12" w14:textId="77777777" w:rsidR="00BB1E63" w:rsidRPr="00BB1E63" w:rsidRDefault="00BB1E63" w:rsidP="00BB1E63">
            <w:r w:rsidRPr="00BB1E63">
              <w:t>C6-250478</w:t>
            </w:r>
          </w:p>
        </w:tc>
        <w:tc>
          <w:tcPr>
            <w:tcW w:w="0" w:type="auto"/>
            <w:tcBorders>
              <w:top w:val="single" w:sz="4" w:space="0" w:color="auto"/>
              <w:left w:val="single" w:sz="4" w:space="0" w:color="auto"/>
              <w:bottom w:val="single" w:sz="4" w:space="0" w:color="auto"/>
              <w:right w:val="single" w:sz="4" w:space="0" w:color="auto"/>
            </w:tcBorders>
            <w:hideMark/>
          </w:tcPr>
          <w:p w14:paraId="05371515"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2D307B4E" w14:textId="77777777" w:rsidR="00BB1E63" w:rsidRPr="00BB1E63" w:rsidRDefault="00BB1E63" w:rsidP="00BB1E63">
            <w:r w:rsidRPr="00BB1E63">
              <w:t>THALES, Comprion GmbH</w:t>
            </w:r>
          </w:p>
        </w:tc>
        <w:tc>
          <w:tcPr>
            <w:tcW w:w="0" w:type="auto"/>
            <w:tcBorders>
              <w:top w:val="single" w:sz="4" w:space="0" w:color="auto"/>
              <w:left w:val="single" w:sz="4" w:space="0" w:color="auto"/>
              <w:bottom w:val="single" w:sz="4" w:space="0" w:color="auto"/>
              <w:right w:val="single" w:sz="4" w:space="0" w:color="auto"/>
            </w:tcBorders>
            <w:hideMark/>
          </w:tcPr>
          <w:p w14:paraId="37F72D69"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2095F953" w14:textId="77777777" w:rsidR="00BB1E63" w:rsidRPr="00BB1E63" w:rsidRDefault="00BB1E63" w:rsidP="00BB1E63">
            <w:r w:rsidRPr="00BB1E63">
              <w:t>C6-250433</w:t>
            </w:r>
          </w:p>
        </w:tc>
        <w:tc>
          <w:tcPr>
            <w:tcW w:w="0" w:type="auto"/>
            <w:tcBorders>
              <w:top w:val="single" w:sz="4" w:space="0" w:color="auto"/>
              <w:left w:val="single" w:sz="4" w:space="0" w:color="auto"/>
              <w:bottom w:val="single" w:sz="4" w:space="0" w:color="auto"/>
              <w:right w:val="single" w:sz="4" w:space="0" w:color="auto"/>
            </w:tcBorders>
            <w:hideMark/>
          </w:tcPr>
          <w:p w14:paraId="348AB95F" w14:textId="77777777" w:rsidR="00BB1E63" w:rsidRPr="00BB1E63" w:rsidRDefault="00BB1E63" w:rsidP="00BB1E63">
            <w:r w:rsidRPr="00BB1E63">
              <w:t>C6-250509</w:t>
            </w:r>
          </w:p>
        </w:tc>
      </w:tr>
      <w:tr w:rsidR="00BB1E63" w:rsidRPr="00BB1E63" w14:paraId="0F8F9F1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A70281" w14:textId="77777777" w:rsidR="00BB1E63" w:rsidRPr="00BB1E63" w:rsidRDefault="00BB1E63" w:rsidP="00BB1E63">
            <w:r w:rsidRPr="00BB1E63">
              <w:t>C6-250479</w:t>
            </w:r>
          </w:p>
        </w:tc>
        <w:tc>
          <w:tcPr>
            <w:tcW w:w="0" w:type="auto"/>
            <w:tcBorders>
              <w:top w:val="single" w:sz="4" w:space="0" w:color="auto"/>
              <w:left w:val="single" w:sz="4" w:space="0" w:color="auto"/>
              <w:bottom w:val="single" w:sz="4" w:space="0" w:color="auto"/>
              <w:right w:val="single" w:sz="4" w:space="0" w:color="auto"/>
            </w:tcBorders>
            <w:hideMark/>
          </w:tcPr>
          <w:p w14:paraId="1E17E75B"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16135565"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7EBFB42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1B6FC378" w14:textId="77777777" w:rsidR="00BB1E63" w:rsidRPr="00BB1E63" w:rsidRDefault="00BB1E63" w:rsidP="00BB1E63">
            <w:r w:rsidRPr="00BB1E63">
              <w:t>C6-250436</w:t>
            </w:r>
          </w:p>
        </w:tc>
        <w:tc>
          <w:tcPr>
            <w:tcW w:w="0" w:type="auto"/>
            <w:tcBorders>
              <w:top w:val="single" w:sz="4" w:space="0" w:color="auto"/>
              <w:left w:val="single" w:sz="4" w:space="0" w:color="auto"/>
              <w:bottom w:val="single" w:sz="4" w:space="0" w:color="auto"/>
              <w:right w:val="single" w:sz="4" w:space="0" w:color="auto"/>
            </w:tcBorders>
            <w:hideMark/>
          </w:tcPr>
          <w:p w14:paraId="29AA9129" w14:textId="77777777" w:rsidR="00BB1E63" w:rsidRPr="00BB1E63" w:rsidRDefault="00BB1E63" w:rsidP="00BB1E63">
            <w:r w:rsidRPr="00BB1E63">
              <w:t>C6-250510</w:t>
            </w:r>
          </w:p>
        </w:tc>
      </w:tr>
      <w:tr w:rsidR="00BB1E63" w:rsidRPr="00BB1E63" w14:paraId="635F1FD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D652D4" w14:textId="77777777" w:rsidR="00BB1E63" w:rsidRPr="00BB1E63" w:rsidRDefault="00BB1E63" w:rsidP="00BB1E63">
            <w:r w:rsidRPr="00BB1E63">
              <w:t>C6-250480</w:t>
            </w:r>
          </w:p>
        </w:tc>
        <w:tc>
          <w:tcPr>
            <w:tcW w:w="0" w:type="auto"/>
            <w:tcBorders>
              <w:top w:val="single" w:sz="4" w:space="0" w:color="auto"/>
              <w:left w:val="single" w:sz="4" w:space="0" w:color="auto"/>
              <w:bottom w:val="single" w:sz="4" w:space="0" w:color="auto"/>
              <w:right w:val="single" w:sz="4" w:space="0" w:color="auto"/>
            </w:tcBorders>
            <w:hideMark/>
          </w:tcPr>
          <w:p w14:paraId="203447F7"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10B98402"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3809F9D3"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71C1D6DC" w14:textId="77777777" w:rsidR="00BB1E63" w:rsidRPr="00BB1E63" w:rsidRDefault="00BB1E63" w:rsidP="00BB1E63">
            <w:r w:rsidRPr="00BB1E63">
              <w:t>C6-250470</w:t>
            </w:r>
          </w:p>
        </w:tc>
        <w:tc>
          <w:tcPr>
            <w:tcW w:w="0" w:type="auto"/>
            <w:tcBorders>
              <w:top w:val="single" w:sz="4" w:space="0" w:color="auto"/>
              <w:left w:val="single" w:sz="4" w:space="0" w:color="auto"/>
              <w:bottom w:val="single" w:sz="4" w:space="0" w:color="auto"/>
              <w:right w:val="single" w:sz="4" w:space="0" w:color="auto"/>
            </w:tcBorders>
            <w:hideMark/>
          </w:tcPr>
          <w:p w14:paraId="345CB381" w14:textId="77777777" w:rsidR="00BB1E63" w:rsidRPr="00BB1E63" w:rsidRDefault="00BB1E63" w:rsidP="00BB1E63">
            <w:r w:rsidRPr="00BB1E63">
              <w:t>-</w:t>
            </w:r>
          </w:p>
        </w:tc>
      </w:tr>
      <w:tr w:rsidR="00BB1E63" w:rsidRPr="00BB1E63" w14:paraId="7276A35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54B1D3" w14:textId="77777777" w:rsidR="00BB1E63" w:rsidRPr="00BB1E63" w:rsidRDefault="00BB1E63" w:rsidP="00BB1E63">
            <w:r w:rsidRPr="00BB1E63">
              <w:t>C6-250481</w:t>
            </w:r>
          </w:p>
        </w:tc>
        <w:tc>
          <w:tcPr>
            <w:tcW w:w="0" w:type="auto"/>
            <w:tcBorders>
              <w:top w:val="single" w:sz="4" w:space="0" w:color="auto"/>
              <w:left w:val="single" w:sz="4" w:space="0" w:color="auto"/>
              <w:bottom w:val="single" w:sz="4" w:space="0" w:color="auto"/>
              <w:right w:val="single" w:sz="4" w:space="0" w:color="auto"/>
            </w:tcBorders>
            <w:hideMark/>
          </w:tcPr>
          <w:p w14:paraId="7336D320"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194E6CE9"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70B4EAE7"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67A48BF6" w14:textId="77777777" w:rsidR="00BB1E63" w:rsidRPr="00BB1E63" w:rsidRDefault="00BB1E63" w:rsidP="00BB1E63">
            <w:r w:rsidRPr="00BB1E63">
              <w:t>C6-250471</w:t>
            </w:r>
          </w:p>
        </w:tc>
        <w:tc>
          <w:tcPr>
            <w:tcW w:w="0" w:type="auto"/>
            <w:tcBorders>
              <w:top w:val="single" w:sz="4" w:space="0" w:color="auto"/>
              <w:left w:val="single" w:sz="4" w:space="0" w:color="auto"/>
              <w:bottom w:val="single" w:sz="4" w:space="0" w:color="auto"/>
              <w:right w:val="single" w:sz="4" w:space="0" w:color="auto"/>
            </w:tcBorders>
            <w:hideMark/>
          </w:tcPr>
          <w:p w14:paraId="2E9A59E0" w14:textId="77777777" w:rsidR="00BB1E63" w:rsidRPr="00BB1E63" w:rsidRDefault="00BB1E63" w:rsidP="00BB1E63">
            <w:r w:rsidRPr="00BB1E63">
              <w:t>-</w:t>
            </w:r>
          </w:p>
        </w:tc>
      </w:tr>
      <w:tr w:rsidR="00BB1E63" w:rsidRPr="00BB1E63" w14:paraId="33521E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C662171" w14:textId="77777777" w:rsidR="00BB1E63" w:rsidRPr="00BB1E63" w:rsidRDefault="00BB1E63" w:rsidP="00BB1E63">
            <w:r w:rsidRPr="00BB1E63">
              <w:t>C6-250482</w:t>
            </w:r>
          </w:p>
        </w:tc>
        <w:tc>
          <w:tcPr>
            <w:tcW w:w="0" w:type="auto"/>
            <w:tcBorders>
              <w:top w:val="single" w:sz="4" w:space="0" w:color="auto"/>
              <w:left w:val="single" w:sz="4" w:space="0" w:color="auto"/>
              <w:bottom w:val="single" w:sz="4" w:space="0" w:color="auto"/>
              <w:right w:val="single" w:sz="4" w:space="0" w:color="auto"/>
            </w:tcBorders>
            <w:hideMark/>
          </w:tcPr>
          <w:p w14:paraId="051DD33B" w14:textId="77777777" w:rsidR="00BB1E63" w:rsidRPr="00BB1E63" w:rsidRDefault="00BB1E63" w:rsidP="00BB1E63">
            <w:r w:rsidRPr="00BB1E63">
              <w:t>GBA_U API additionnal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643D367A"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1B5FE16E"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4857FD25" w14:textId="77777777" w:rsidR="00BB1E63" w:rsidRPr="00BB1E63" w:rsidRDefault="00BB1E63" w:rsidP="00BB1E63">
            <w:r w:rsidRPr="00BB1E63">
              <w:t>C6-250440</w:t>
            </w:r>
          </w:p>
        </w:tc>
        <w:tc>
          <w:tcPr>
            <w:tcW w:w="0" w:type="auto"/>
            <w:tcBorders>
              <w:top w:val="single" w:sz="4" w:space="0" w:color="auto"/>
              <w:left w:val="single" w:sz="4" w:space="0" w:color="auto"/>
              <w:bottom w:val="single" w:sz="4" w:space="0" w:color="auto"/>
              <w:right w:val="single" w:sz="4" w:space="0" w:color="auto"/>
            </w:tcBorders>
            <w:hideMark/>
          </w:tcPr>
          <w:p w14:paraId="72975984" w14:textId="77777777" w:rsidR="00BB1E63" w:rsidRPr="00BB1E63" w:rsidRDefault="00BB1E63" w:rsidP="00BB1E63">
            <w:r w:rsidRPr="00BB1E63">
              <w:t>-</w:t>
            </w:r>
          </w:p>
        </w:tc>
      </w:tr>
      <w:tr w:rsidR="00BB1E63" w:rsidRPr="00BB1E63" w14:paraId="6BFAF3F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663700" w14:textId="77777777" w:rsidR="00BB1E63" w:rsidRPr="00BB1E63" w:rsidRDefault="00BB1E63" w:rsidP="00BB1E63">
            <w:r w:rsidRPr="00BB1E63">
              <w:t>C6-250483</w:t>
            </w:r>
          </w:p>
        </w:tc>
        <w:tc>
          <w:tcPr>
            <w:tcW w:w="0" w:type="auto"/>
            <w:tcBorders>
              <w:top w:val="single" w:sz="4" w:space="0" w:color="auto"/>
              <w:left w:val="single" w:sz="4" w:space="0" w:color="auto"/>
              <w:bottom w:val="single" w:sz="4" w:space="0" w:color="auto"/>
              <w:right w:val="single" w:sz="4" w:space="0" w:color="auto"/>
            </w:tcBorders>
            <w:hideMark/>
          </w:tcPr>
          <w:p w14:paraId="1C59016D" w14:textId="77777777" w:rsidR="00BB1E63" w:rsidRPr="00BB1E63" w:rsidRDefault="00BB1E63" w:rsidP="00BB1E63">
            <w:r w:rsidRPr="00BB1E63">
              <w:t>Test cases for the getAlgorithm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D9860FB"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9CD415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5251983A" w14:textId="77777777" w:rsidR="00BB1E63" w:rsidRPr="00BB1E63" w:rsidRDefault="00BB1E63" w:rsidP="00BB1E63">
            <w:r w:rsidRPr="00BB1E63">
              <w:t>C6-250451</w:t>
            </w:r>
          </w:p>
        </w:tc>
        <w:tc>
          <w:tcPr>
            <w:tcW w:w="0" w:type="auto"/>
            <w:tcBorders>
              <w:top w:val="single" w:sz="4" w:space="0" w:color="auto"/>
              <w:left w:val="single" w:sz="4" w:space="0" w:color="auto"/>
              <w:bottom w:val="single" w:sz="4" w:space="0" w:color="auto"/>
              <w:right w:val="single" w:sz="4" w:space="0" w:color="auto"/>
            </w:tcBorders>
            <w:hideMark/>
          </w:tcPr>
          <w:p w14:paraId="1F49C443" w14:textId="77777777" w:rsidR="00BB1E63" w:rsidRPr="00BB1E63" w:rsidRDefault="00BB1E63" w:rsidP="00BB1E63">
            <w:r w:rsidRPr="00BB1E63">
              <w:t>C6-250515</w:t>
            </w:r>
          </w:p>
        </w:tc>
      </w:tr>
      <w:tr w:rsidR="00BB1E63" w:rsidRPr="00BB1E63" w14:paraId="3F18C61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6F0CDA" w14:textId="77777777" w:rsidR="00BB1E63" w:rsidRPr="00BB1E63" w:rsidRDefault="00BB1E63" w:rsidP="00BB1E63">
            <w:r w:rsidRPr="00BB1E63">
              <w:t>C6-250484</w:t>
            </w:r>
          </w:p>
        </w:tc>
        <w:tc>
          <w:tcPr>
            <w:tcW w:w="0" w:type="auto"/>
            <w:tcBorders>
              <w:top w:val="single" w:sz="4" w:space="0" w:color="auto"/>
              <w:left w:val="single" w:sz="4" w:space="0" w:color="auto"/>
              <w:bottom w:val="single" w:sz="4" w:space="0" w:color="auto"/>
              <w:right w:val="single" w:sz="4" w:space="0" w:color="auto"/>
            </w:tcBorders>
            <w:hideMark/>
          </w:tcPr>
          <w:p w14:paraId="604CB5E0" w14:textId="77777777" w:rsidR="00BB1E63" w:rsidRPr="00BB1E63" w:rsidRDefault="00BB1E63" w:rsidP="00BB1E63">
            <w:r w:rsidRPr="00BB1E63">
              <w:t>Test cases for the getCipherAlgorithm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79EA326E"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89DA0EC"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4233340F" w14:textId="77777777" w:rsidR="00BB1E63" w:rsidRPr="00BB1E63" w:rsidRDefault="00BB1E63" w:rsidP="00BB1E63">
            <w:r w:rsidRPr="00BB1E63">
              <w:t>C6-250452</w:t>
            </w:r>
          </w:p>
        </w:tc>
        <w:tc>
          <w:tcPr>
            <w:tcW w:w="0" w:type="auto"/>
            <w:tcBorders>
              <w:top w:val="single" w:sz="4" w:space="0" w:color="auto"/>
              <w:left w:val="single" w:sz="4" w:space="0" w:color="auto"/>
              <w:bottom w:val="single" w:sz="4" w:space="0" w:color="auto"/>
              <w:right w:val="single" w:sz="4" w:space="0" w:color="auto"/>
            </w:tcBorders>
            <w:hideMark/>
          </w:tcPr>
          <w:p w14:paraId="4160F160" w14:textId="77777777" w:rsidR="00BB1E63" w:rsidRPr="00BB1E63" w:rsidRDefault="00BB1E63" w:rsidP="00BB1E63">
            <w:r w:rsidRPr="00BB1E63">
              <w:t>C6-250516</w:t>
            </w:r>
          </w:p>
        </w:tc>
      </w:tr>
      <w:tr w:rsidR="00BB1E63" w:rsidRPr="00BB1E63" w14:paraId="44C7C62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475495C" w14:textId="77777777" w:rsidR="00BB1E63" w:rsidRPr="00BB1E63" w:rsidRDefault="00BB1E63" w:rsidP="00BB1E63">
            <w:r w:rsidRPr="00BB1E63">
              <w:t>C6-250485</w:t>
            </w:r>
          </w:p>
        </w:tc>
        <w:tc>
          <w:tcPr>
            <w:tcW w:w="0" w:type="auto"/>
            <w:tcBorders>
              <w:top w:val="single" w:sz="4" w:space="0" w:color="auto"/>
              <w:left w:val="single" w:sz="4" w:space="0" w:color="auto"/>
              <w:bottom w:val="single" w:sz="4" w:space="0" w:color="auto"/>
              <w:right w:val="single" w:sz="4" w:space="0" w:color="auto"/>
            </w:tcBorders>
            <w:hideMark/>
          </w:tcPr>
          <w:p w14:paraId="128C2DCF" w14:textId="77777777" w:rsidR="00BB1E63" w:rsidRPr="00BB1E63" w:rsidRDefault="00BB1E63" w:rsidP="00BB1E63">
            <w:r w:rsidRPr="00BB1E63">
              <w:t>Test cases for the getInstance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6C61A72"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18F13C64"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79A68BE9" w14:textId="77777777" w:rsidR="00BB1E63" w:rsidRPr="00BB1E63" w:rsidRDefault="00BB1E63" w:rsidP="00BB1E63">
            <w:r w:rsidRPr="00BB1E63">
              <w:t>C6-250453</w:t>
            </w:r>
          </w:p>
        </w:tc>
        <w:tc>
          <w:tcPr>
            <w:tcW w:w="0" w:type="auto"/>
            <w:tcBorders>
              <w:top w:val="single" w:sz="4" w:space="0" w:color="auto"/>
              <w:left w:val="single" w:sz="4" w:space="0" w:color="auto"/>
              <w:bottom w:val="single" w:sz="4" w:space="0" w:color="auto"/>
              <w:right w:val="single" w:sz="4" w:space="0" w:color="auto"/>
            </w:tcBorders>
            <w:hideMark/>
          </w:tcPr>
          <w:p w14:paraId="055263B5" w14:textId="77777777" w:rsidR="00BB1E63" w:rsidRPr="00BB1E63" w:rsidRDefault="00BB1E63" w:rsidP="00BB1E63">
            <w:r w:rsidRPr="00BB1E63">
              <w:t>-</w:t>
            </w:r>
          </w:p>
        </w:tc>
      </w:tr>
      <w:tr w:rsidR="00BB1E63" w:rsidRPr="00BB1E63" w14:paraId="60ED7F7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0AD217" w14:textId="77777777" w:rsidR="00BB1E63" w:rsidRPr="00BB1E63" w:rsidRDefault="00BB1E63" w:rsidP="00BB1E63">
            <w:r w:rsidRPr="00BB1E63">
              <w:t>C6-250486</w:t>
            </w:r>
          </w:p>
        </w:tc>
        <w:tc>
          <w:tcPr>
            <w:tcW w:w="0" w:type="auto"/>
            <w:tcBorders>
              <w:top w:val="single" w:sz="4" w:space="0" w:color="auto"/>
              <w:left w:val="single" w:sz="4" w:space="0" w:color="auto"/>
              <w:bottom w:val="single" w:sz="4" w:space="0" w:color="auto"/>
              <w:right w:val="single" w:sz="4" w:space="0" w:color="auto"/>
            </w:tcBorders>
            <w:hideMark/>
          </w:tcPr>
          <w:p w14:paraId="1D2A8E1B" w14:textId="77777777" w:rsidR="00BB1E63" w:rsidRPr="00BB1E63" w:rsidRDefault="00BB1E63" w:rsidP="00BB1E63">
            <w:r w:rsidRPr="00BB1E63">
              <w:t>Test cases for the getLength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049A5BCF"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0C0B7F1"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6C5D64AD" w14:textId="77777777" w:rsidR="00BB1E63" w:rsidRPr="00BB1E63" w:rsidRDefault="00BB1E63" w:rsidP="00BB1E63">
            <w:r w:rsidRPr="00BB1E63">
              <w:t>C6-250454</w:t>
            </w:r>
          </w:p>
        </w:tc>
        <w:tc>
          <w:tcPr>
            <w:tcW w:w="0" w:type="auto"/>
            <w:tcBorders>
              <w:top w:val="single" w:sz="4" w:space="0" w:color="auto"/>
              <w:left w:val="single" w:sz="4" w:space="0" w:color="auto"/>
              <w:bottom w:val="single" w:sz="4" w:space="0" w:color="auto"/>
              <w:right w:val="single" w:sz="4" w:space="0" w:color="auto"/>
            </w:tcBorders>
            <w:hideMark/>
          </w:tcPr>
          <w:p w14:paraId="55EC2FAA" w14:textId="77777777" w:rsidR="00BB1E63" w:rsidRPr="00BB1E63" w:rsidRDefault="00BB1E63" w:rsidP="00BB1E63">
            <w:r w:rsidRPr="00BB1E63">
              <w:t>-</w:t>
            </w:r>
          </w:p>
        </w:tc>
      </w:tr>
      <w:tr w:rsidR="00BB1E63" w:rsidRPr="00BB1E63" w14:paraId="35E711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402252" w14:textId="77777777" w:rsidR="00BB1E63" w:rsidRPr="00BB1E63" w:rsidRDefault="00BB1E63" w:rsidP="00BB1E63">
            <w:r w:rsidRPr="00BB1E63">
              <w:t>C6-250487</w:t>
            </w:r>
          </w:p>
        </w:tc>
        <w:tc>
          <w:tcPr>
            <w:tcW w:w="0" w:type="auto"/>
            <w:tcBorders>
              <w:top w:val="single" w:sz="4" w:space="0" w:color="auto"/>
              <w:left w:val="single" w:sz="4" w:space="0" w:color="auto"/>
              <w:bottom w:val="single" w:sz="4" w:space="0" w:color="auto"/>
              <w:right w:val="single" w:sz="4" w:space="0" w:color="auto"/>
            </w:tcBorders>
            <w:hideMark/>
          </w:tcPr>
          <w:p w14:paraId="417163B4" w14:textId="77777777" w:rsidR="00BB1E63" w:rsidRPr="00BB1E63" w:rsidRDefault="00BB1E63" w:rsidP="00BB1E63">
            <w:r w:rsidRPr="00BB1E63">
              <w:t>Test cases for the getMessageDigestAlgorithm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60AC7E8"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56A3EF1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A191196" w14:textId="77777777" w:rsidR="00BB1E63" w:rsidRPr="00BB1E63" w:rsidRDefault="00BB1E63" w:rsidP="00BB1E63">
            <w:r w:rsidRPr="00BB1E63">
              <w:t>C6-250455</w:t>
            </w:r>
          </w:p>
        </w:tc>
        <w:tc>
          <w:tcPr>
            <w:tcW w:w="0" w:type="auto"/>
            <w:tcBorders>
              <w:top w:val="single" w:sz="4" w:space="0" w:color="auto"/>
              <w:left w:val="single" w:sz="4" w:space="0" w:color="auto"/>
              <w:bottom w:val="single" w:sz="4" w:space="0" w:color="auto"/>
              <w:right w:val="single" w:sz="4" w:space="0" w:color="auto"/>
            </w:tcBorders>
            <w:hideMark/>
          </w:tcPr>
          <w:p w14:paraId="5EC49077" w14:textId="77777777" w:rsidR="00BB1E63" w:rsidRPr="00BB1E63" w:rsidRDefault="00BB1E63" w:rsidP="00BB1E63">
            <w:r w:rsidRPr="00BB1E63">
              <w:t>C6-250517</w:t>
            </w:r>
          </w:p>
        </w:tc>
      </w:tr>
      <w:tr w:rsidR="00BB1E63" w:rsidRPr="00BB1E63" w14:paraId="5CDBD4C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946786" w14:textId="77777777" w:rsidR="00BB1E63" w:rsidRPr="00BB1E63" w:rsidRDefault="00BB1E63" w:rsidP="00BB1E63">
            <w:r w:rsidRPr="00BB1E63">
              <w:t>C6-250488</w:t>
            </w:r>
          </w:p>
        </w:tc>
        <w:tc>
          <w:tcPr>
            <w:tcW w:w="0" w:type="auto"/>
            <w:tcBorders>
              <w:top w:val="single" w:sz="4" w:space="0" w:color="auto"/>
              <w:left w:val="single" w:sz="4" w:space="0" w:color="auto"/>
              <w:bottom w:val="single" w:sz="4" w:space="0" w:color="auto"/>
              <w:right w:val="single" w:sz="4" w:space="0" w:color="auto"/>
            </w:tcBorders>
            <w:hideMark/>
          </w:tcPr>
          <w:p w14:paraId="64547338" w14:textId="77777777" w:rsidR="00BB1E63" w:rsidRPr="00BB1E63" w:rsidRDefault="00BB1E63" w:rsidP="00BB1E63">
            <w:r w:rsidRPr="00BB1E63">
              <w:t>Test cases for the getPaddingAlgorithm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6D508C8"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05BEA78B"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7E2E2C86" w14:textId="77777777" w:rsidR="00BB1E63" w:rsidRPr="00BB1E63" w:rsidRDefault="00BB1E63" w:rsidP="00BB1E63">
            <w:r w:rsidRPr="00BB1E63">
              <w:t>C6-250456</w:t>
            </w:r>
          </w:p>
        </w:tc>
        <w:tc>
          <w:tcPr>
            <w:tcW w:w="0" w:type="auto"/>
            <w:tcBorders>
              <w:top w:val="single" w:sz="4" w:space="0" w:color="auto"/>
              <w:left w:val="single" w:sz="4" w:space="0" w:color="auto"/>
              <w:bottom w:val="single" w:sz="4" w:space="0" w:color="auto"/>
              <w:right w:val="single" w:sz="4" w:space="0" w:color="auto"/>
            </w:tcBorders>
            <w:hideMark/>
          </w:tcPr>
          <w:p w14:paraId="4C6F1740" w14:textId="77777777" w:rsidR="00BB1E63" w:rsidRPr="00BB1E63" w:rsidRDefault="00BB1E63" w:rsidP="00BB1E63">
            <w:r w:rsidRPr="00BB1E63">
              <w:t>-</w:t>
            </w:r>
          </w:p>
        </w:tc>
      </w:tr>
      <w:tr w:rsidR="00BB1E63" w:rsidRPr="00BB1E63" w14:paraId="102E36B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87ED106" w14:textId="77777777" w:rsidR="00BB1E63" w:rsidRPr="00BB1E63" w:rsidRDefault="00BB1E63" w:rsidP="00BB1E63">
            <w:r w:rsidRPr="00BB1E63">
              <w:t>C6-250489</w:t>
            </w:r>
          </w:p>
        </w:tc>
        <w:tc>
          <w:tcPr>
            <w:tcW w:w="0" w:type="auto"/>
            <w:tcBorders>
              <w:top w:val="single" w:sz="4" w:space="0" w:color="auto"/>
              <w:left w:val="single" w:sz="4" w:space="0" w:color="auto"/>
              <w:bottom w:val="single" w:sz="4" w:space="0" w:color="auto"/>
              <w:right w:val="single" w:sz="4" w:space="0" w:color="auto"/>
            </w:tcBorders>
            <w:hideMark/>
          </w:tcPr>
          <w:p w14:paraId="3425C140" w14:textId="77777777" w:rsidR="00BB1E63" w:rsidRPr="00BB1E63" w:rsidRDefault="00BB1E63" w:rsidP="00BB1E63">
            <w:r w:rsidRPr="00BB1E63">
              <w:t>Test cases for the init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77387A6"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1627A527"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09F78557" w14:textId="77777777" w:rsidR="00BB1E63" w:rsidRPr="00BB1E63" w:rsidRDefault="00BB1E63" w:rsidP="00BB1E63">
            <w:r w:rsidRPr="00BB1E63">
              <w:t>C6-250457</w:t>
            </w:r>
          </w:p>
        </w:tc>
        <w:tc>
          <w:tcPr>
            <w:tcW w:w="0" w:type="auto"/>
            <w:tcBorders>
              <w:top w:val="single" w:sz="4" w:space="0" w:color="auto"/>
              <w:left w:val="single" w:sz="4" w:space="0" w:color="auto"/>
              <w:bottom w:val="single" w:sz="4" w:space="0" w:color="auto"/>
              <w:right w:val="single" w:sz="4" w:space="0" w:color="auto"/>
            </w:tcBorders>
            <w:hideMark/>
          </w:tcPr>
          <w:p w14:paraId="77C3089C" w14:textId="77777777" w:rsidR="00BB1E63" w:rsidRPr="00BB1E63" w:rsidRDefault="00BB1E63" w:rsidP="00BB1E63">
            <w:r w:rsidRPr="00BB1E63">
              <w:t>-</w:t>
            </w:r>
          </w:p>
        </w:tc>
      </w:tr>
      <w:tr w:rsidR="00BB1E63" w:rsidRPr="00BB1E63" w14:paraId="4C7C908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F6EA6B" w14:textId="77777777" w:rsidR="00BB1E63" w:rsidRPr="00BB1E63" w:rsidRDefault="00BB1E63" w:rsidP="00BB1E63">
            <w:r w:rsidRPr="00BB1E63">
              <w:t>C6-250490</w:t>
            </w:r>
          </w:p>
        </w:tc>
        <w:tc>
          <w:tcPr>
            <w:tcW w:w="0" w:type="auto"/>
            <w:tcBorders>
              <w:top w:val="single" w:sz="4" w:space="0" w:color="auto"/>
              <w:left w:val="single" w:sz="4" w:space="0" w:color="auto"/>
              <w:bottom w:val="single" w:sz="4" w:space="0" w:color="auto"/>
              <w:right w:val="single" w:sz="4" w:space="0" w:color="auto"/>
            </w:tcBorders>
            <w:hideMark/>
          </w:tcPr>
          <w:p w14:paraId="368BEB14" w14:textId="77777777" w:rsidR="00BB1E63" w:rsidRPr="00BB1E63" w:rsidRDefault="00BB1E63" w:rsidP="00BB1E63">
            <w:r w:rsidRPr="00BB1E63">
              <w:t>Test cases for the setInitialDigest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0C640CC"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0B0A67B"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3EF8464" w14:textId="77777777" w:rsidR="00BB1E63" w:rsidRPr="00BB1E63" w:rsidRDefault="00BB1E63" w:rsidP="00BB1E63">
            <w:r w:rsidRPr="00BB1E63">
              <w:t>C6-250458</w:t>
            </w:r>
          </w:p>
        </w:tc>
        <w:tc>
          <w:tcPr>
            <w:tcW w:w="0" w:type="auto"/>
            <w:tcBorders>
              <w:top w:val="single" w:sz="4" w:space="0" w:color="auto"/>
              <w:left w:val="single" w:sz="4" w:space="0" w:color="auto"/>
              <w:bottom w:val="single" w:sz="4" w:space="0" w:color="auto"/>
              <w:right w:val="single" w:sz="4" w:space="0" w:color="auto"/>
            </w:tcBorders>
            <w:hideMark/>
          </w:tcPr>
          <w:p w14:paraId="26B6C3A6" w14:textId="77777777" w:rsidR="00BB1E63" w:rsidRPr="00BB1E63" w:rsidRDefault="00BB1E63" w:rsidP="00BB1E63">
            <w:r w:rsidRPr="00BB1E63">
              <w:t>-</w:t>
            </w:r>
          </w:p>
        </w:tc>
      </w:tr>
      <w:tr w:rsidR="00BB1E63" w:rsidRPr="00BB1E63" w14:paraId="37F519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C20B25" w14:textId="77777777" w:rsidR="00BB1E63" w:rsidRPr="00BB1E63" w:rsidRDefault="00BB1E63" w:rsidP="00BB1E63">
            <w:r w:rsidRPr="00BB1E63">
              <w:t>C6-250491</w:t>
            </w:r>
          </w:p>
        </w:tc>
        <w:tc>
          <w:tcPr>
            <w:tcW w:w="0" w:type="auto"/>
            <w:tcBorders>
              <w:top w:val="single" w:sz="4" w:space="0" w:color="auto"/>
              <w:left w:val="single" w:sz="4" w:space="0" w:color="auto"/>
              <w:bottom w:val="single" w:sz="4" w:space="0" w:color="auto"/>
              <w:right w:val="single" w:sz="4" w:space="0" w:color="auto"/>
            </w:tcBorders>
            <w:hideMark/>
          </w:tcPr>
          <w:p w14:paraId="6C3284CC" w14:textId="77777777" w:rsidR="00BB1E63" w:rsidRPr="00BB1E63" w:rsidRDefault="00BB1E63" w:rsidP="00BB1E63">
            <w:r w:rsidRPr="00BB1E63">
              <w:t>Test cases for the sign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91D77B3"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A85F5F4"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70396901" w14:textId="77777777" w:rsidR="00BB1E63" w:rsidRPr="00BB1E63" w:rsidRDefault="00BB1E63" w:rsidP="00BB1E63">
            <w:r w:rsidRPr="00BB1E63">
              <w:t>C6-250459</w:t>
            </w:r>
          </w:p>
        </w:tc>
        <w:tc>
          <w:tcPr>
            <w:tcW w:w="0" w:type="auto"/>
            <w:tcBorders>
              <w:top w:val="single" w:sz="4" w:space="0" w:color="auto"/>
              <w:left w:val="single" w:sz="4" w:space="0" w:color="auto"/>
              <w:bottom w:val="single" w:sz="4" w:space="0" w:color="auto"/>
              <w:right w:val="single" w:sz="4" w:space="0" w:color="auto"/>
            </w:tcBorders>
            <w:hideMark/>
          </w:tcPr>
          <w:p w14:paraId="657E439F" w14:textId="77777777" w:rsidR="00BB1E63" w:rsidRPr="00BB1E63" w:rsidRDefault="00BB1E63" w:rsidP="00BB1E63">
            <w:r w:rsidRPr="00BB1E63">
              <w:t>-</w:t>
            </w:r>
          </w:p>
        </w:tc>
      </w:tr>
      <w:tr w:rsidR="00BB1E63" w:rsidRPr="00BB1E63" w14:paraId="5B3C28F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0D1F62E" w14:textId="77777777" w:rsidR="00BB1E63" w:rsidRPr="00BB1E63" w:rsidRDefault="00BB1E63" w:rsidP="00BB1E63">
            <w:r w:rsidRPr="00BB1E63">
              <w:lastRenderedPageBreak/>
              <w:t>C6-250492</w:t>
            </w:r>
          </w:p>
        </w:tc>
        <w:tc>
          <w:tcPr>
            <w:tcW w:w="0" w:type="auto"/>
            <w:tcBorders>
              <w:top w:val="single" w:sz="4" w:space="0" w:color="auto"/>
              <w:left w:val="single" w:sz="4" w:space="0" w:color="auto"/>
              <w:bottom w:val="single" w:sz="4" w:space="0" w:color="auto"/>
              <w:right w:val="single" w:sz="4" w:space="0" w:color="auto"/>
            </w:tcBorders>
            <w:hideMark/>
          </w:tcPr>
          <w:p w14:paraId="21DE31D5" w14:textId="77777777" w:rsidR="00BB1E63" w:rsidRPr="00BB1E63" w:rsidRDefault="00BB1E63" w:rsidP="00BB1E63">
            <w:r w:rsidRPr="00BB1E63">
              <w:t>Test cases for the update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42A7A2A"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C9D8987"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2B1EBF0" w14:textId="77777777" w:rsidR="00BB1E63" w:rsidRPr="00BB1E63" w:rsidRDefault="00BB1E63" w:rsidP="00BB1E63">
            <w:r w:rsidRPr="00BB1E63">
              <w:t>C6-250460</w:t>
            </w:r>
          </w:p>
        </w:tc>
        <w:tc>
          <w:tcPr>
            <w:tcW w:w="0" w:type="auto"/>
            <w:tcBorders>
              <w:top w:val="single" w:sz="4" w:space="0" w:color="auto"/>
              <w:left w:val="single" w:sz="4" w:space="0" w:color="auto"/>
              <w:bottom w:val="single" w:sz="4" w:space="0" w:color="auto"/>
              <w:right w:val="single" w:sz="4" w:space="0" w:color="auto"/>
            </w:tcBorders>
            <w:hideMark/>
          </w:tcPr>
          <w:p w14:paraId="0EB5459C" w14:textId="77777777" w:rsidR="00BB1E63" w:rsidRPr="00BB1E63" w:rsidRDefault="00BB1E63" w:rsidP="00BB1E63">
            <w:r w:rsidRPr="00BB1E63">
              <w:t>-</w:t>
            </w:r>
          </w:p>
        </w:tc>
      </w:tr>
      <w:tr w:rsidR="00BB1E63" w:rsidRPr="00BB1E63" w14:paraId="0275669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FC8DE2" w14:textId="77777777" w:rsidR="00BB1E63" w:rsidRPr="00BB1E63" w:rsidRDefault="00BB1E63" w:rsidP="00BB1E63">
            <w:r w:rsidRPr="00BB1E63">
              <w:t>C6-250493</w:t>
            </w:r>
          </w:p>
        </w:tc>
        <w:tc>
          <w:tcPr>
            <w:tcW w:w="0" w:type="auto"/>
            <w:tcBorders>
              <w:top w:val="single" w:sz="4" w:space="0" w:color="auto"/>
              <w:left w:val="single" w:sz="4" w:space="0" w:color="auto"/>
              <w:bottom w:val="single" w:sz="4" w:space="0" w:color="auto"/>
              <w:right w:val="single" w:sz="4" w:space="0" w:color="auto"/>
            </w:tcBorders>
            <w:hideMark/>
          </w:tcPr>
          <w:p w14:paraId="4CDBDE22" w14:textId="77777777" w:rsidR="00BB1E63" w:rsidRPr="00BB1E63" w:rsidRDefault="00BB1E63" w:rsidP="00BB1E63">
            <w:r w:rsidRPr="00BB1E63">
              <w:t>Test cases for the verify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9E59FAF"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692BD48A"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1859569" w14:textId="77777777" w:rsidR="00BB1E63" w:rsidRPr="00BB1E63" w:rsidRDefault="00BB1E63" w:rsidP="00BB1E63">
            <w:r w:rsidRPr="00BB1E63">
              <w:t>C6-250461</w:t>
            </w:r>
          </w:p>
        </w:tc>
        <w:tc>
          <w:tcPr>
            <w:tcW w:w="0" w:type="auto"/>
            <w:tcBorders>
              <w:top w:val="single" w:sz="4" w:space="0" w:color="auto"/>
              <w:left w:val="single" w:sz="4" w:space="0" w:color="auto"/>
              <w:bottom w:val="single" w:sz="4" w:space="0" w:color="auto"/>
              <w:right w:val="single" w:sz="4" w:space="0" w:color="auto"/>
            </w:tcBorders>
            <w:hideMark/>
          </w:tcPr>
          <w:p w14:paraId="0CC1D0D6" w14:textId="77777777" w:rsidR="00BB1E63" w:rsidRPr="00BB1E63" w:rsidRDefault="00BB1E63" w:rsidP="00BB1E63">
            <w:r w:rsidRPr="00BB1E63">
              <w:t>-</w:t>
            </w:r>
          </w:p>
        </w:tc>
      </w:tr>
      <w:tr w:rsidR="00BB1E63" w:rsidRPr="00BB1E63" w14:paraId="3808B8B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CEDF902" w14:textId="77777777" w:rsidR="00BB1E63" w:rsidRPr="00BB1E63" w:rsidRDefault="00BB1E63" w:rsidP="00BB1E63">
            <w:r w:rsidRPr="00BB1E63">
              <w:t>C6-250494</w:t>
            </w:r>
          </w:p>
        </w:tc>
        <w:tc>
          <w:tcPr>
            <w:tcW w:w="0" w:type="auto"/>
            <w:tcBorders>
              <w:top w:val="single" w:sz="4" w:space="0" w:color="auto"/>
              <w:left w:val="single" w:sz="4" w:space="0" w:color="auto"/>
              <w:bottom w:val="single" w:sz="4" w:space="0" w:color="auto"/>
              <w:right w:val="single" w:sz="4" w:space="0" w:color="auto"/>
            </w:tcBorders>
            <w:hideMark/>
          </w:tcPr>
          <w:p w14:paraId="0076C47C"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675C6BBD"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5F9E0F52"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4DBEA40A" w14:textId="77777777" w:rsidR="00BB1E63" w:rsidRPr="00BB1E63" w:rsidRDefault="00BB1E63" w:rsidP="00BB1E63">
            <w:r w:rsidRPr="00BB1E63">
              <w:t>C6-250423</w:t>
            </w:r>
          </w:p>
        </w:tc>
        <w:tc>
          <w:tcPr>
            <w:tcW w:w="0" w:type="auto"/>
            <w:tcBorders>
              <w:top w:val="single" w:sz="4" w:space="0" w:color="auto"/>
              <w:left w:val="single" w:sz="4" w:space="0" w:color="auto"/>
              <w:bottom w:val="single" w:sz="4" w:space="0" w:color="auto"/>
              <w:right w:val="single" w:sz="4" w:space="0" w:color="auto"/>
            </w:tcBorders>
            <w:hideMark/>
          </w:tcPr>
          <w:p w14:paraId="25A7F903" w14:textId="77777777" w:rsidR="00BB1E63" w:rsidRPr="00BB1E63" w:rsidRDefault="00BB1E63" w:rsidP="00BB1E63">
            <w:r w:rsidRPr="00BB1E63">
              <w:t>-</w:t>
            </w:r>
          </w:p>
        </w:tc>
      </w:tr>
      <w:tr w:rsidR="00BB1E63" w:rsidRPr="00BB1E63" w14:paraId="2AF8726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A3090A" w14:textId="77777777" w:rsidR="00BB1E63" w:rsidRPr="00BB1E63" w:rsidRDefault="00BB1E63" w:rsidP="00BB1E63">
            <w:r w:rsidRPr="00BB1E63">
              <w:t>C6-250495</w:t>
            </w:r>
          </w:p>
        </w:tc>
        <w:tc>
          <w:tcPr>
            <w:tcW w:w="0" w:type="auto"/>
            <w:tcBorders>
              <w:top w:val="single" w:sz="4" w:space="0" w:color="auto"/>
              <w:left w:val="single" w:sz="4" w:space="0" w:color="auto"/>
              <w:bottom w:val="single" w:sz="4" w:space="0" w:color="auto"/>
              <w:right w:val="single" w:sz="4" w:space="0" w:color="auto"/>
            </w:tcBorders>
            <w:hideMark/>
          </w:tcPr>
          <w:p w14:paraId="269EA631"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2F5A6C4F"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AF9E99E"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08420DA" w14:textId="77777777" w:rsidR="00BB1E63" w:rsidRPr="00BB1E63" w:rsidRDefault="00BB1E63" w:rsidP="00BB1E63">
            <w:r w:rsidRPr="00BB1E63">
              <w:t>C6-250424</w:t>
            </w:r>
          </w:p>
        </w:tc>
        <w:tc>
          <w:tcPr>
            <w:tcW w:w="0" w:type="auto"/>
            <w:tcBorders>
              <w:top w:val="single" w:sz="4" w:space="0" w:color="auto"/>
              <w:left w:val="single" w:sz="4" w:space="0" w:color="auto"/>
              <w:bottom w:val="single" w:sz="4" w:space="0" w:color="auto"/>
              <w:right w:val="single" w:sz="4" w:space="0" w:color="auto"/>
            </w:tcBorders>
            <w:hideMark/>
          </w:tcPr>
          <w:p w14:paraId="07ED057E" w14:textId="77777777" w:rsidR="00BB1E63" w:rsidRPr="00BB1E63" w:rsidRDefault="00BB1E63" w:rsidP="00BB1E63">
            <w:r w:rsidRPr="00BB1E63">
              <w:t>-</w:t>
            </w:r>
          </w:p>
        </w:tc>
      </w:tr>
      <w:tr w:rsidR="00BB1E63" w:rsidRPr="00BB1E63" w14:paraId="67C9BE3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84921F9" w14:textId="77777777" w:rsidR="00BB1E63" w:rsidRPr="00BB1E63" w:rsidRDefault="00BB1E63" w:rsidP="00BB1E63">
            <w:r w:rsidRPr="00BB1E63">
              <w:t>C6-250496</w:t>
            </w:r>
          </w:p>
        </w:tc>
        <w:tc>
          <w:tcPr>
            <w:tcW w:w="0" w:type="auto"/>
            <w:tcBorders>
              <w:top w:val="single" w:sz="4" w:space="0" w:color="auto"/>
              <w:left w:val="single" w:sz="4" w:space="0" w:color="auto"/>
              <w:bottom w:val="single" w:sz="4" w:space="0" w:color="auto"/>
              <w:right w:val="single" w:sz="4" w:space="0" w:color="auto"/>
            </w:tcBorders>
            <w:hideMark/>
          </w:tcPr>
          <w:p w14:paraId="48A91769"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19F3FBB3"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400BD2BA"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09FF51A" w14:textId="77777777" w:rsidR="00BB1E63" w:rsidRPr="00BB1E63" w:rsidRDefault="00BB1E63" w:rsidP="00BB1E63">
            <w:r w:rsidRPr="00BB1E63">
              <w:t>C6-250425</w:t>
            </w:r>
          </w:p>
        </w:tc>
        <w:tc>
          <w:tcPr>
            <w:tcW w:w="0" w:type="auto"/>
            <w:tcBorders>
              <w:top w:val="single" w:sz="4" w:space="0" w:color="auto"/>
              <w:left w:val="single" w:sz="4" w:space="0" w:color="auto"/>
              <w:bottom w:val="single" w:sz="4" w:space="0" w:color="auto"/>
              <w:right w:val="single" w:sz="4" w:space="0" w:color="auto"/>
            </w:tcBorders>
            <w:hideMark/>
          </w:tcPr>
          <w:p w14:paraId="338A9D85" w14:textId="77777777" w:rsidR="00BB1E63" w:rsidRPr="00BB1E63" w:rsidRDefault="00BB1E63" w:rsidP="00BB1E63">
            <w:r w:rsidRPr="00BB1E63">
              <w:t>-</w:t>
            </w:r>
          </w:p>
        </w:tc>
      </w:tr>
      <w:tr w:rsidR="00BB1E63" w:rsidRPr="00BB1E63" w14:paraId="728EA81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927DEC" w14:textId="77777777" w:rsidR="00BB1E63" w:rsidRPr="00BB1E63" w:rsidRDefault="00BB1E63" w:rsidP="00BB1E63">
            <w:r w:rsidRPr="00BB1E63">
              <w:t>C6-250497</w:t>
            </w:r>
          </w:p>
        </w:tc>
        <w:tc>
          <w:tcPr>
            <w:tcW w:w="0" w:type="auto"/>
            <w:tcBorders>
              <w:top w:val="single" w:sz="4" w:space="0" w:color="auto"/>
              <w:left w:val="single" w:sz="4" w:space="0" w:color="auto"/>
              <w:bottom w:val="single" w:sz="4" w:space="0" w:color="auto"/>
              <w:right w:val="single" w:sz="4" w:space="0" w:color="auto"/>
            </w:tcBorders>
            <w:hideMark/>
          </w:tcPr>
          <w:p w14:paraId="2BF5A6F2" w14:textId="77777777" w:rsidR="00BB1E63" w:rsidRPr="00BB1E63" w:rsidRDefault="00BB1E63" w:rsidP="00BB1E63">
            <w:r w:rsidRPr="00BB1E63">
              <w:t>Exception sheet for CT 6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0A124E16" w14:textId="77777777" w:rsidR="00BB1E63" w:rsidRPr="00BB1E63" w:rsidRDefault="00BB1E63" w:rsidP="00BB1E63">
            <w:r w:rsidRPr="00BB1E63">
              <w:t>China Telecom</w:t>
            </w:r>
          </w:p>
        </w:tc>
        <w:tc>
          <w:tcPr>
            <w:tcW w:w="0" w:type="auto"/>
            <w:tcBorders>
              <w:top w:val="single" w:sz="4" w:space="0" w:color="auto"/>
              <w:left w:val="single" w:sz="4" w:space="0" w:color="auto"/>
              <w:bottom w:val="single" w:sz="4" w:space="0" w:color="auto"/>
              <w:right w:val="single" w:sz="4" w:space="0" w:color="auto"/>
            </w:tcBorders>
            <w:hideMark/>
          </w:tcPr>
          <w:p w14:paraId="7B4A4FFF"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6CEBD7B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EBF0E27" w14:textId="77777777" w:rsidR="00BB1E63" w:rsidRPr="00BB1E63" w:rsidRDefault="00BB1E63" w:rsidP="00BB1E63">
            <w:r w:rsidRPr="00BB1E63">
              <w:t>-</w:t>
            </w:r>
          </w:p>
        </w:tc>
      </w:tr>
      <w:tr w:rsidR="00BB1E63" w:rsidRPr="00BB1E63" w14:paraId="40E212B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5D33D7D" w14:textId="77777777" w:rsidR="00BB1E63" w:rsidRPr="00BB1E63" w:rsidRDefault="00BB1E63" w:rsidP="00BB1E63">
            <w:r w:rsidRPr="00BB1E63">
              <w:t>C6-250498</w:t>
            </w:r>
          </w:p>
        </w:tc>
        <w:tc>
          <w:tcPr>
            <w:tcW w:w="0" w:type="auto"/>
            <w:tcBorders>
              <w:top w:val="single" w:sz="4" w:space="0" w:color="auto"/>
              <w:left w:val="single" w:sz="4" w:space="0" w:color="auto"/>
              <w:bottom w:val="single" w:sz="4" w:space="0" w:color="auto"/>
              <w:right w:val="single" w:sz="4" w:space="0" w:color="auto"/>
            </w:tcBorders>
            <w:hideMark/>
          </w:tcPr>
          <w:p w14:paraId="73EADB05" w14:textId="77777777" w:rsidR="00BB1E63" w:rsidRPr="00BB1E63" w:rsidRDefault="00BB1E63" w:rsidP="00BB1E63">
            <w:r w:rsidRPr="00BB1E63">
              <w:t>LS to ETSI SET as a response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13E13D44" w14:textId="77777777" w:rsidR="00BB1E63" w:rsidRPr="00BB1E63" w:rsidRDefault="00BB1E63" w:rsidP="00BB1E63">
            <w:r w:rsidRPr="00BB1E63">
              <w:t>CT6</w:t>
            </w:r>
          </w:p>
        </w:tc>
        <w:tc>
          <w:tcPr>
            <w:tcW w:w="0" w:type="auto"/>
            <w:tcBorders>
              <w:top w:val="single" w:sz="4" w:space="0" w:color="auto"/>
              <w:left w:val="single" w:sz="4" w:space="0" w:color="auto"/>
              <w:bottom w:val="single" w:sz="4" w:space="0" w:color="auto"/>
              <w:right w:val="single" w:sz="4" w:space="0" w:color="auto"/>
            </w:tcBorders>
            <w:hideMark/>
          </w:tcPr>
          <w:p w14:paraId="42F8034A"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hideMark/>
          </w:tcPr>
          <w:p w14:paraId="3FA3007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B55426C" w14:textId="77777777" w:rsidR="00BB1E63" w:rsidRPr="00BB1E63" w:rsidRDefault="00BB1E63" w:rsidP="00BB1E63">
            <w:r w:rsidRPr="00BB1E63">
              <w:t>-</w:t>
            </w:r>
          </w:p>
        </w:tc>
      </w:tr>
      <w:tr w:rsidR="00BB1E63" w:rsidRPr="00BB1E63" w14:paraId="47B9780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BF5868C" w14:textId="77777777" w:rsidR="00BB1E63" w:rsidRPr="00BB1E63" w:rsidRDefault="00BB1E63" w:rsidP="00BB1E63">
            <w:r w:rsidRPr="00BB1E63">
              <w:t>C6-250499</w:t>
            </w:r>
          </w:p>
        </w:tc>
        <w:tc>
          <w:tcPr>
            <w:tcW w:w="0" w:type="auto"/>
            <w:tcBorders>
              <w:top w:val="single" w:sz="4" w:space="0" w:color="auto"/>
              <w:left w:val="single" w:sz="4" w:space="0" w:color="auto"/>
              <w:bottom w:val="single" w:sz="4" w:space="0" w:color="auto"/>
              <w:right w:val="single" w:sz="4" w:space="0" w:color="auto"/>
            </w:tcBorders>
            <w:hideMark/>
          </w:tcPr>
          <w:p w14:paraId="553770F0"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AF49D59"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25454A55"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E41610A" w14:textId="77777777" w:rsidR="00BB1E63" w:rsidRPr="00BB1E63" w:rsidRDefault="00BB1E63" w:rsidP="00BB1E63">
            <w:r w:rsidRPr="00BB1E63">
              <w:t>C6-250442</w:t>
            </w:r>
          </w:p>
        </w:tc>
        <w:tc>
          <w:tcPr>
            <w:tcW w:w="0" w:type="auto"/>
            <w:tcBorders>
              <w:top w:val="single" w:sz="4" w:space="0" w:color="auto"/>
              <w:left w:val="single" w:sz="4" w:space="0" w:color="auto"/>
              <w:bottom w:val="single" w:sz="4" w:space="0" w:color="auto"/>
              <w:right w:val="single" w:sz="4" w:space="0" w:color="auto"/>
            </w:tcBorders>
            <w:hideMark/>
          </w:tcPr>
          <w:p w14:paraId="5D34A562" w14:textId="77777777" w:rsidR="00BB1E63" w:rsidRPr="00BB1E63" w:rsidRDefault="00BB1E63" w:rsidP="00BB1E63">
            <w:r w:rsidRPr="00BB1E63">
              <w:t>C6-250513</w:t>
            </w:r>
          </w:p>
        </w:tc>
      </w:tr>
      <w:tr w:rsidR="00BB1E63" w:rsidRPr="00BB1E63" w14:paraId="56C0E40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3F16DD" w14:textId="77777777" w:rsidR="00BB1E63" w:rsidRPr="00BB1E63" w:rsidRDefault="00BB1E63" w:rsidP="00BB1E63">
            <w:r w:rsidRPr="00BB1E63">
              <w:t>C6-250500</w:t>
            </w:r>
          </w:p>
        </w:tc>
        <w:tc>
          <w:tcPr>
            <w:tcW w:w="0" w:type="auto"/>
            <w:tcBorders>
              <w:top w:val="single" w:sz="4" w:space="0" w:color="auto"/>
              <w:left w:val="single" w:sz="4" w:space="0" w:color="auto"/>
              <w:bottom w:val="single" w:sz="4" w:space="0" w:color="auto"/>
              <w:right w:val="single" w:sz="4" w:space="0" w:color="auto"/>
            </w:tcBorders>
            <w:hideMark/>
          </w:tcPr>
          <w:p w14:paraId="5C5CE018"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720DE151"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989D026"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5702EEB0" w14:textId="77777777" w:rsidR="00BB1E63" w:rsidRPr="00BB1E63" w:rsidRDefault="00BB1E63" w:rsidP="00BB1E63">
            <w:r w:rsidRPr="00BB1E63">
              <w:t>C6-250476</w:t>
            </w:r>
          </w:p>
        </w:tc>
        <w:tc>
          <w:tcPr>
            <w:tcW w:w="0" w:type="auto"/>
            <w:tcBorders>
              <w:top w:val="single" w:sz="4" w:space="0" w:color="auto"/>
              <w:left w:val="single" w:sz="4" w:space="0" w:color="auto"/>
              <w:bottom w:val="single" w:sz="4" w:space="0" w:color="auto"/>
              <w:right w:val="single" w:sz="4" w:space="0" w:color="auto"/>
            </w:tcBorders>
            <w:hideMark/>
          </w:tcPr>
          <w:p w14:paraId="268BA836" w14:textId="77777777" w:rsidR="00BB1E63" w:rsidRPr="00BB1E63" w:rsidRDefault="00BB1E63" w:rsidP="00BB1E63">
            <w:r w:rsidRPr="00BB1E63">
              <w:t>-</w:t>
            </w:r>
          </w:p>
        </w:tc>
      </w:tr>
      <w:tr w:rsidR="00BB1E63" w:rsidRPr="00BB1E63" w14:paraId="20BC8F0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F8B42A" w14:textId="77777777" w:rsidR="00BB1E63" w:rsidRPr="00BB1E63" w:rsidRDefault="00BB1E63" w:rsidP="00BB1E63">
            <w:r w:rsidRPr="00BB1E63">
              <w:t>C6-250501</w:t>
            </w:r>
          </w:p>
        </w:tc>
        <w:tc>
          <w:tcPr>
            <w:tcW w:w="0" w:type="auto"/>
            <w:tcBorders>
              <w:top w:val="single" w:sz="4" w:space="0" w:color="auto"/>
              <w:left w:val="single" w:sz="4" w:space="0" w:color="auto"/>
              <w:bottom w:val="single" w:sz="4" w:space="0" w:color="auto"/>
              <w:right w:val="single" w:sz="4" w:space="0" w:color="auto"/>
            </w:tcBorders>
            <w:hideMark/>
          </w:tcPr>
          <w:p w14:paraId="20247E02"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3302E8E5"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1AD6EB0"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457C1314" w14:textId="77777777" w:rsidR="00BB1E63" w:rsidRPr="00BB1E63" w:rsidRDefault="00BB1E63" w:rsidP="00BB1E63">
            <w:r w:rsidRPr="00BB1E63">
              <w:t>C6-250477</w:t>
            </w:r>
          </w:p>
        </w:tc>
        <w:tc>
          <w:tcPr>
            <w:tcW w:w="0" w:type="auto"/>
            <w:tcBorders>
              <w:top w:val="single" w:sz="4" w:space="0" w:color="auto"/>
              <w:left w:val="single" w:sz="4" w:space="0" w:color="auto"/>
              <w:bottom w:val="single" w:sz="4" w:space="0" w:color="auto"/>
              <w:right w:val="single" w:sz="4" w:space="0" w:color="auto"/>
            </w:tcBorders>
            <w:hideMark/>
          </w:tcPr>
          <w:p w14:paraId="43F4C87F" w14:textId="77777777" w:rsidR="00BB1E63" w:rsidRPr="00BB1E63" w:rsidRDefault="00BB1E63" w:rsidP="00BB1E63">
            <w:r w:rsidRPr="00BB1E63">
              <w:t>C6-250508</w:t>
            </w:r>
          </w:p>
        </w:tc>
      </w:tr>
      <w:tr w:rsidR="00BB1E63" w:rsidRPr="00BB1E63" w14:paraId="676236F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C6A4D3" w14:textId="77777777" w:rsidR="00BB1E63" w:rsidRPr="00BB1E63" w:rsidRDefault="00BB1E63" w:rsidP="00BB1E63">
            <w:r w:rsidRPr="00BB1E63">
              <w:t>C6-250502</w:t>
            </w:r>
          </w:p>
        </w:tc>
        <w:tc>
          <w:tcPr>
            <w:tcW w:w="0" w:type="auto"/>
            <w:tcBorders>
              <w:top w:val="single" w:sz="4" w:space="0" w:color="auto"/>
              <w:left w:val="single" w:sz="4" w:space="0" w:color="auto"/>
              <w:bottom w:val="single" w:sz="4" w:space="0" w:color="auto"/>
              <w:right w:val="single" w:sz="4" w:space="0" w:color="auto"/>
            </w:tcBorders>
            <w:hideMark/>
          </w:tcPr>
          <w:p w14:paraId="6BAE2AD6" w14:textId="77777777" w:rsidR="00BB1E63" w:rsidRPr="00BB1E63" w:rsidRDefault="00BB1E63" w:rsidP="00BB1E63">
            <w:r w:rsidRPr="00BB1E63">
              <w:t>5G registration retries for lower layer failures storage in EFNASConfig</w:t>
            </w:r>
          </w:p>
        </w:tc>
        <w:tc>
          <w:tcPr>
            <w:tcW w:w="0" w:type="auto"/>
            <w:tcBorders>
              <w:top w:val="single" w:sz="4" w:space="0" w:color="auto"/>
              <w:left w:val="single" w:sz="4" w:space="0" w:color="auto"/>
              <w:bottom w:val="single" w:sz="4" w:space="0" w:color="auto"/>
              <w:right w:val="single" w:sz="4" w:space="0" w:color="auto"/>
            </w:tcBorders>
            <w:hideMark/>
          </w:tcPr>
          <w:p w14:paraId="13AE3B1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1E1CE799"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55EDAC0D" w14:textId="77777777" w:rsidR="00BB1E63" w:rsidRPr="00BB1E63" w:rsidRDefault="00BB1E63" w:rsidP="00BB1E63">
            <w:r w:rsidRPr="00BB1E63">
              <w:t>C6-250441</w:t>
            </w:r>
          </w:p>
        </w:tc>
        <w:tc>
          <w:tcPr>
            <w:tcW w:w="0" w:type="auto"/>
            <w:tcBorders>
              <w:top w:val="single" w:sz="4" w:space="0" w:color="auto"/>
              <w:left w:val="single" w:sz="4" w:space="0" w:color="auto"/>
              <w:bottom w:val="single" w:sz="4" w:space="0" w:color="auto"/>
              <w:right w:val="single" w:sz="4" w:space="0" w:color="auto"/>
            </w:tcBorders>
            <w:hideMark/>
          </w:tcPr>
          <w:p w14:paraId="19EE55E7" w14:textId="77777777" w:rsidR="00BB1E63" w:rsidRPr="00BB1E63" w:rsidRDefault="00BB1E63" w:rsidP="00BB1E63">
            <w:r w:rsidRPr="00BB1E63">
              <w:t>-</w:t>
            </w:r>
          </w:p>
        </w:tc>
      </w:tr>
      <w:tr w:rsidR="00BB1E63" w:rsidRPr="00BB1E63" w14:paraId="64C7AF0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E3767A" w14:textId="77777777" w:rsidR="00BB1E63" w:rsidRPr="00BB1E63" w:rsidRDefault="00BB1E63" w:rsidP="00BB1E63">
            <w:r w:rsidRPr="00BB1E63">
              <w:t>C6-250503</w:t>
            </w:r>
          </w:p>
        </w:tc>
        <w:tc>
          <w:tcPr>
            <w:tcW w:w="0" w:type="auto"/>
            <w:tcBorders>
              <w:top w:val="single" w:sz="4" w:space="0" w:color="auto"/>
              <w:left w:val="single" w:sz="4" w:space="0" w:color="auto"/>
              <w:bottom w:val="single" w:sz="4" w:space="0" w:color="auto"/>
              <w:right w:val="single" w:sz="4" w:space="0" w:color="auto"/>
            </w:tcBorders>
            <w:hideMark/>
          </w:tcPr>
          <w:p w14:paraId="5A44EA81"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20E53BF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153967AB"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564AB9CD" w14:textId="77777777" w:rsidR="00BB1E63" w:rsidRPr="00BB1E63" w:rsidRDefault="00BB1E63" w:rsidP="00BB1E63">
            <w:r w:rsidRPr="00BB1E63">
              <w:t>C6-250444</w:t>
            </w:r>
          </w:p>
        </w:tc>
        <w:tc>
          <w:tcPr>
            <w:tcW w:w="0" w:type="auto"/>
            <w:tcBorders>
              <w:top w:val="single" w:sz="4" w:space="0" w:color="auto"/>
              <w:left w:val="single" w:sz="4" w:space="0" w:color="auto"/>
              <w:bottom w:val="single" w:sz="4" w:space="0" w:color="auto"/>
              <w:right w:val="single" w:sz="4" w:space="0" w:color="auto"/>
            </w:tcBorders>
          </w:tcPr>
          <w:p w14:paraId="0BC6CD89" w14:textId="77777777" w:rsidR="00BB1E63" w:rsidRPr="00BB1E63" w:rsidRDefault="00BB1E63" w:rsidP="00BB1E63"/>
        </w:tc>
      </w:tr>
      <w:tr w:rsidR="00BB1E63" w:rsidRPr="00BB1E63" w14:paraId="640737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916F9C"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hideMark/>
          </w:tcPr>
          <w:p w14:paraId="7573A0FD"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6FF40AA2"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0048EB75"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87D8BB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364FB3D" w14:textId="77777777" w:rsidR="00BB1E63" w:rsidRPr="00BB1E63" w:rsidRDefault="00BB1E63" w:rsidP="00BB1E63">
            <w:r w:rsidRPr="00BB1E63">
              <w:t>C6-250505, C6-250506</w:t>
            </w:r>
          </w:p>
        </w:tc>
      </w:tr>
      <w:tr w:rsidR="00BB1E63" w:rsidRPr="00BB1E63" w14:paraId="00920B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3EDFC4D" w14:textId="77777777" w:rsidR="00BB1E63" w:rsidRPr="00BB1E63" w:rsidRDefault="00BB1E63" w:rsidP="00BB1E63">
            <w:r w:rsidRPr="00BB1E63">
              <w:t>C6-250505</w:t>
            </w:r>
          </w:p>
        </w:tc>
        <w:tc>
          <w:tcPr>
            <w:tcW w:w="0" w:type="auto"/>
            <w:tcBorders>
              <w:top w:val="single" w:sz="4" w:space="0" w:color="auto"/>
              <w:left w:val="single" w:sz="4" w:space="0" w:color="auto"/>
              <w:bottom w:val="single" w:sz="4" w:space="0" w:color="auto"/>
              <w:right w:val="single" w:sz="4" w:space="0" w:color="auto"/>
            </w:tcBorders>
            <w:hideMark/>
          </w:tcPr>
          <w:p w14:paraId="5BF4BD29"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5709A7A8"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2871C91A"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hideMark/>
          </w:tcPr>
          <w:p w14:paraId="303CA198"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tcPr>
          <w:p w14:paraId="21101212" w14:textId="77777777" w:rsidR="00BB1E63" w:rsidRPr="00BB1E63" w:rsidRDefault="00BB1E63" w:rsidP="00BB1E63"/>
        </w:tc>
      </w:tr>
      <w:tr w:rsidR="00BB1E63" w:rsidRPr="00BB1E63" w14:paraId="5CBF934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DDC0B24" w14:textId="77777777" w:rsidR="00BB1E63" w:rsidRPr="00BB1E63" w:rsidRDefault="00BB1E63" w:rsidP="00BB1E63">
            <w:r w:rsidRPr="00BB1E63">
              <w:t>C6-250506</w:t>
            </w:r>
          </w:p>
        </w:tc>
        <w:tc>
          <w:tcPr>
            <w:tcW w:w="0" w:type="auto"/>
            <w:tcBorders>
              <w:top w:val="single" w:sz="4" w:space="0" w:color="auto"/>
              <w:left w:val="single" w:sz="4" w:space="0" w:color="auto"/>
              <w:bottom w:val="single" w:sz="4" w:space="0" w:color="auto"/>
              <w:right w:val="single" w:sz="4" w:space="0" w:color="auto"/>
            </w:tcBorders>
            <w:hideMark/>
          </w:tcPr>
          <w:p w14:paraId="7DA46973"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276E5272"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4E5DA805"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7A03A207"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tcPr>
          <w:p w14:paraId="786BDB0E" w14:textId="77777777" w:rsidR="00BB1E63" w:rsidRPr="00BB1E63" w:rsidRDefault="00BB1E63" w:rsidP="00BB1E63"/>
        </w:tc>
      </w:tr>
      <w:tr w:rsidR="00BB1E63" w:rsidRPr="00BB1E63" w14:paraId="7B876F4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8314D7" w14:textId="77777777" w:rsidR="00BB1E63" w:rsidRPr="00BB1E63" w:rsidRDefault="00BB1E63" w:rsidP="00BB1E63">
            <w:r w:rsidRPr="00BB1E63">
              <w:t>C6-250507</w:t>
            </w:r>
          </w:p>
        </w:tc>
        <w:tc>
          <w:tcPr>
            <w:tcW w:w="0" w:type="auto"/>
            <w:tcBorders>
              <w:top w:val="single" w:sz="4" w:space="0" w:color="auto"/>
              <w:left w:val="single" w:sz="4" w:space="0" w:color="auto"/>
              <w:bottom w:val="single" w:sz="4" w:space="0" w:color="auto"/>
              <w:right w:val="single" w:sz="4" w:space="0" w:color="auto"/>
            </w:tcBorders>
            <w:hideMark/>
          </w:tcPr>
          <w:p w14:paraId="0BC35F77" w14:textId="77777777" w:rsidR="00BB1E63" w:rsidRPr="00BB1E63" w:rsidRDefault="00BB1E63" w:rsidP="00BB1E63">
            <w:r w:rsidRPr="00BB1E63">
              <w:t>Update of Terms of Reference for CT6</w:t>
            </w:r>
          </w:p>
        </w:tc>
        <w:tc>
          <w:tcPr>
            <w:tcW w:w="0" w:type="auto"/>
            <w:tcBorders>
              <w:top w:val="single" w:sz="4" w:space="0" w:color="auto"/>
              <w:left w:val="single" w:sz="4" w:space="0" w:color="auto"/>
              <w:bottom w:val="single" w:sz="4" w:space="0" w:color="auto"/>
              <w:right w:val="single" w:sz="4" w:space="0" w:color="auto"/>
            </w:tcBorders>
            <w:hideMark/>
          </w:tcPr>
          <w:p w14:paraId="61320629" w14:textId="77777777" w:rsidR="00BB1E63" w:rsidRPr="00BB1E63" w:rsidRDefault="00BB1E63" w:rsidP="00BB1E63">
            <w:r w:rsidRPr="00BB1E63">
              <w:t>IDEMIA</w:t>
            </w:r>
          </w:p>
        </w:tc>
        <w:tc>
          <w:tcPr>
            <w:tcW w:w="0" w:type="auto"/>
            <w:tcBorders>
              <w:top w:val="single" w:sz="4" w:space="0" w:color="auto"/>
              <w:left w:val="single" w:sz="4" w:space="0" w:color="auto"/>
              <w:bottom w:val="single" w:sz="4" w:space="0" w:color="auto"/>
              <w:right w:val="single" w:sz="4" w:space="0" w:color="auto"/>
            </w:tcBorders>
            <w:hideMark/>
          </w:tcPr>
          <w:p w14:paraId="572339FF"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7D74C313" w14:textId="77777777" w:rsidR="00BB1E63" w:rsidRPr="00BB1E63" w:rsidRDefault="00BB1E63" w:rsidP="00BB1E63">
            <w:r w:rsidRPr="00BB1E63">
              <w:t>C6-250438</w:t>
            </w:r>
          </w:p>
        </w:tc>
        <w:tc>
          <w:tcPr>
            <w:tcW w:w="0" w:type="auto"/>
            <w:tcBorders>
              <w:top w:val="single" w:sz="4" w:space="0" w:color="auto"/>
              <w:left w:val="single" w:sz="4" w:space="0" w:color="auto"/>
              <w:bottom w:val="single" w:sz="4" w:space="0" w:color="auto"/>
              <w:right w:val="single" w:sz="4" w:space="0" w:color="auto"/>
            </w:tcBorders>
          </w:tcPr>
          <w:p w14:paraId="036CAF22" w14:textId="77777777" w:rsidR="00BB1E63" w:rsidRPr="00BB1E63" w:rsidRDefault="00BB1E63" w:rsidP="00BB1E63"/>
        </w:tc>
      </w:tr>
      <w:tr w:rsidR="00BB1E63" w:rsidRPr="00BB1E63" w14:paraId="27728BF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C6203D" w14:textId="77777777" w:rsidR="00BB1E63" w:rsidRPr="00BB1E63" w:rsidRDefault="00BB1E63" w:rsidP="00BB1E63">
            <w:r w:rsidRPr="00BB1E63">
              <w:t>C6-250508</w:t>
            </w:r>
          </w:p>
        </w:tc>
        <w:tc>
          <w:tcPr>
            <w:tcW w:w="0" w:type="auto"/>
            <w:tcBorders>
              <w:top w:val="single" w:sz="4" w:space="0" w:color="auto"/>
              <w:left w:val="single" w:sz="4" w:space="0" w:color="auto"/>
              <w:bottom w:val="single" w:sz="4" w:space="0" w:color="auto"/>
              <w:right w:val="single" w:sz="4" w:space="0" w:color="auto"/>
            </w:tcBorders>
            <w:hideMark/>
          </w:tcPr>
          <w:p w14:paraId="6CCF856C"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03E6217"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2445EEE3"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9EA4EE9" w14:textId="77777777" w:rsidR="00BB1E63" w:rsidRPr="00BB1E63" w:rsidRDefault="00BB1E63" w:rsidP="00BB1E63">
            <w:r w:rsidRPr="00BB1E63">
              <w:t>C6-250501</w:t>
            </w:r>
          </w:p>
        </w:tc>
        <w:tc>
          <w:tcPr>
            <w:tcW w:w="0" w:type="auto"/>
            <w:tcBorders>
              <w:top w:val="single" w:sz="4" w:space="0" w:color="auto"/>
              <w:left w:val="single" w:sz="4" w:space="0" w:color="auto"/>
              <w:bottom w:val="single" w:sz="4" w:space="0" w:color="auto"/>
              <w:right w:val="single" w:sz="4" w:space="0" w:color="auto"/>
            </w:tcBorders>
          </w:tcPr>
          <w:p w14:paraId="1CE20F52" w14:textId="77777777" w:rsidR="00BB1E63" w:rsidRPr="00BB1E63" w:rsidRDefault="00BB1E63" w:rsidP="00BB1E63"/>
        </w:tc>
      </w:tr>
      <w:tr w:rsidR="00BB1E63" w:rsidRPr="00BB1E63" w14:paraId="4CD0D7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714286" w14:textId="77777777" w:rsidR="00BB1E63" w:rsidRPr="00BB1E63" w:rsidRDefault="00BB1E63" w:rsidP="00BB1E63">
            <w:r w:rsidRPr="00BB1E63">
              <w:t>C6-250509</w:t>
            </w:r>
          </w:p>
        </w:tc>
        <w:tc>
          <w:tcPr>
            <w:tcW w:w="0" w:type="auto"/>
            <w:tcBorders>
              <w:top w:val="single" w:sz="4" w:space="0" w:color="auto"/>
              <w:left w:val="single" w:sz="4" w:space="0" w:color="auto"/>
              <w:bottom w:val="single" w:sz="4" w:space="0" w:color="auto"/>
              <w:right w:val="single" w:sz="4" w:space="0" w:color="auto"/>
            </w:tcBorders>
            <w:hideMark/>
          </w:tcPr>
          <w:p w14:paraId="4411F1CF"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7F767806" w14:textId="77777777" w:rsidR="00BB1E63" w:rsidRPr="00BB1E63" w:rsidRDefault="00BB1E63" w:rsidP="00BB1E63">
            <w:r w:rsidRPr="00BB1E63">
              <w:t>THALES, Comprion GmbH</w:t>
            </w:r>
          </w:p>
        </w:tc>
        <w:tc>
          <w:tcPr>
            <w:tcW w:w="0" w:type="auto"/>
            <w:tcBorders>
              <w:top w:val="single" w:sz="4" w:space="0" w:color="auto"/>
              <w:left w:val="single" w:sz="4" w:space="0" w:color="auto"/>
              <w:bottom w:val="single" w:sz="4" w:space="0" w:color="auto"/>
              <w:right w:val="single" w:sz="4" w:space="0" w:color="auto"/>
            </w:tcBorders>
            <w:hideMark/>
          </w:tcPr>
          <w:p w14:paraId="7EE7789C"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110AF162" w14:textId="77777777" w:rsidR="00BB1E63" w:rsidRPr="00BB1E63" w:rsidRDefault="00BB1E63" w:rsidP="00BB1E63">
            <w:r w:rsidRPr="00BB1E63">
              <w:t>C6-250478</w:t>
            </w:r>
          </w:p>
        </w:tc>
        <w:tc>
          <w:tcPr>
            <w:tcW w:w="0" w:type="auto"/>
            <w:tcBorders>
              <w:top w:val="single" w:sz="4" w:space="0" w:color="auto"/>
              <w:left w:val="single" w:sz="4" w:space="0" w:color="auto"/>
              <w:bottom w:val="single" w:sz="4" w:space="0" w:color="auto"/>
              <w:right w:val="single" w:sz="4" w:space="0" w:color="auto"/>
            </w:tcBorders>
          </w:tcPr>
          <w:p w14:paraId="6BDB080D" w14:textId="77777777" w:rsidR="00BB1E63" w:rsidRPr="00BB1E63" w:rsidRDefault="00BB1E63" w:rsidP="00BB1E63"/>
        </w:tc>
      </w:tr>
      <w:tr w:rsidR="00BB1E63" w:rsidRPr="00BB1E63" w14:paraId="3F0D8ED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2EA2DBE" w14:textId="77777777" w:rsidR="00BB1E63" w:rsidRPr="00BB1E63" w:rsidRDefault="00BB1E63" w:rsidP="00BB1E63">
            <w:r w:rsidRPr="00BB1E63">
              <w:t>C6-250510</w:t>
            </w:r>
          </w:p>
        </w:tc>
        <w:tc>
          <w:tcPr>
            <w:tcW w:w="0" w:type="auto"/>
            <w:tcBorders>
              <w:top w:val="single" w:sz="4" w:space="0" w:color="auto"/>
              <w:left w:val="single" w:sz="4" w:space="0" w:color="auto"/>
              <w:bottom w:val="single" w:sz="4" w:space="0" w:color="auto"/>
              <w:right w:val="single" w:sz="4" w:space="0" w:color="auto"/>
            </w:tcBorders>
            <w:hideMark/>
          </w:tcPr>
          <w:p w14:paraId="6CE98C9D"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56C464E3"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475F40FD"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C4D12A9" w14:textId="77777777" w:rsidR="00BB1E63" w:rsidRPr="00BB1E63" w:rsidRDefault="00BB1E63" w:rsidP="00BB1E63">
            <w:r w:rsidRPr="00BB1E63">
              <w:t>C6-250479</w:t>
            </w:r>
          </w:p>
        </w:tc>
        <w:tc>
          <w:tcPr>
            <w:tcW w:w="0" w:type="auto"/>
            <w:tcBorders>
              <w:top w:val="single" w:sz="4" w:space="0" w:color="auto"/>
              <w:left w:val="single" w:sz="4" w:space="0" w:color="auto"/>
              <w:bottom w:val="single" w:sz="4" w:space="0" w:color="auto"/>
              <w:right w:val="single" w:sz="4" w:space="0" w:color="auto"/>
            </w:tcBorders>
          </w:tcPr>
          <w:p w14:paraId="23D1B4B0" w14:textId="77777777" w:rsidR="00BB1E63" w:rsidRPr="00BB1E63" w:rsidRDefault="00BB1E63" w:rsidP="00BB1E63"/>
        </w:tc>
      </w:tr>
      <w:tr w:rsidR="00BB1E63" w:rsidRPr="00BB1E63" w14:paraId="230F1C0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2EA6B4" w14:textId="77777777" w:rsidR="00BB1E63" w:rsidRPr="00BB1E63" w:rsidRDefault="00BB1E63" w:rsidP="00BB1E63">
            <w:r w:rsidRPr="00BB1E63">
              <w:lastRenderedPageBreak/>
              <w:t>C6-250511</w:t>
            </w:r>
          </w:p>
        </w:tc>
        <w:tc>
          <w:tcPr>
            <w:tcW w:w="0" w:type="auto"/>
            <w:tcBorders>
              <w:top w:val="single" w:sz="4" w:space="0" w:color="auto"/>
              <w:left w:val="single" w:sz="4" w:space="0" w:color="auto"/>
              <w:bottom w:val="single" w:sz="4" w:space="0" w:color="auto"/>
              <w:right w:val="single" w:sz="4" w:space="0" w:color="auto"/>
            </w:tcBorders>
            <w:hideMark/>
          </w:tcPr>
          <w:p w14:paraId="46BE08E1" w14:textId="77777777" w:rsidR="00BB1E63" w:rsidRPr="00BB1E63" w:rsidRDefault="00BB1E63" w:rsidP="00BB1E63">
            <w:r w:rsidRPr="00BB1E63">
              <w:t>Unify ngKSI in USIM test cases</w:t>
            </w:r>
          </w:p>
        </w:tc>
        <w:tc>
          <w:tcPr>
            <w:tcW w:w="0" w:type="auto"/>
            <w:tcBorders>
              <w:top w:val="single" w:sz="4" w:space="0" w:color="auto"/>
              <w:left w:val="single" w:sz="4" w:space="0" w:color="auto"/>
              <w:bottom w:val="single" w:sz="4" w:space="0" w:color="auto"/>
              <w:right w:val="single" w:sz="4" w:space="0" w:color="auto"/>
            </w:tcBorders>
            <w:hideMark/>
          </w:tcPr>
          <w:p w14:paraId="03677024"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245C4BC"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399927DB" w14:textId="77777777" w:rsidR="00BB1E63" w:rsidRPr="00BB1E63" w:rsidRDefault="00BB1E63" w:rsidP="00BB1E63">
            <w:r w:rsidRPr="00BB1E63">
              <w:t>C6-250430</w:t>
            </w:r>
          </w:p>
        </w:tc>
        <w:tc>
          <w:tcPr>
            <w:tcW w:w="0" w:type="auto"/>
            <w:tcBorders>
              <w:top w:val="single" w:sz="4" w:space="0" w:color="auto"/>
              <w:left w:val="single" w:sz="4" w:space="0" w:color="auto"/>
              <w:bottom w:val="single" w:sz="4" w:space="0" w:color="auto"/>
              <w:right w:val="single" w:sz="4" w:space="0" w:color="auto"/>
            </w:tcBorders>
          </w:tcPr>
          <w:p w14:paraId="439AC1F1" w14:textId="77777777" w:rsidR="00BB1E63" w:rsidRPr="00BB1E63" w:rsidRDefault="00BB1E63" w:rsidP="00BB1E63"/>
        </w:tc>
      </w:tr>
      <w:tr w:rsidR="00BB1E63" w:rsidRPr="00BB1E63" w14:paraId="7FB69BD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B344D0" w14:textId="77777777" w:rsidR="00BB1E63" w:rsidRPr="00BB1E63" w:rsidRDefault="00BB1E63" w:rsidP="00BB1E63">
            <w:r w:rsidRPr="00BB1E63">
              <w:t>C6-250512</w:t>
            </w:r>
          </w:p>
        </w:tc>
        <w:tc>
          <w:tcPr>
            <w:tcW w:w="0" w:type="auto"/>
            <w:tcBorders>
              <w:top w:val="single" w:sz="4" w:space="0" w:color="auto"/>
              <w:left w:val="single" w:sz="4" w:space="0" w:color="auto"/>
              <w:bottom w:val="single" w:sz="4" w:space="0" w:color="auto"/>
              <w:right w:val="single" w:sz="4" w:space="0" w:color="auto"/>
            </w:tcBorders>
            <w:hideMark/>
          </w:tcPr>
          <w:p w14:paraId="1963943D" w14:textId="77777777" w:rsidR="00BB1E63" w:rsidRPr="00BB1E63" w:rsidRDefault="00BB1E63" w:rsidP="00BB1E63">
            <w:r w:rsidRPr="00BB1E63">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1C3AB63D"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36DFFFB"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hideMark/>
          </w:tcPr>
          <w:p w14:paraId="7E01EE09" w14:textId="77777777" w:rsidR="00BB1E63" w:rsidRPr="00BB1E63" w:rsidRDefault="00BB1E63" w:rsidP="00BB1E63">
            <w:r w:rsidRPr="00BB1E63">
              <w:t>C6-250445</w:t>
            </w:r>
          </w:p>
        </w:tc>
        <w:tc>
          <w:tcPr>
            <w:tcW w:w="0" w:type="auto"/>
            <w:tcBorders>
              <w:top w:val="single" w:sz="4" w:space="0" w:color="auto"/>
              <w:left w:val="single" w:sz="4" w:space="0" w:color="auto"/>
              <w:bottom w:val="single" w:sz="4" w:space="0" w:color="auto"/>
              <w:right w:val="single" w:sz="4" w:space="0" w:color="auto"/>
            </w:tcBorders>
          </w:tcPr>
          <w:p w14:paraId="2B15D5C4" w14:textId="77777777" w:rsidR="00BB1E63" w:rsidRPr="00BB1E63" w:rsidRDefault="00BB1E63" w:rsidP="00BB1E63"/>
        </w:tc>
      </w:tr>
      <w:tr w:rsidR="00BB1E63" w:rsidRPr="00BB1E63" w14:paraId="1038F1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B856691" w14:textId="77777777" w:rsidR="00BB1E63" w:rsidRPr="00BB1E63" w:rsidRDefault="00BB1E63" w:rsidP="00BB1E63">
            <w:r w:rsidRPr="00BB1E63">
              <w:t>C6-250513</w:t>
            </w:r>
          </w:p>
        </w:tc>
        <w:tc>
          <w:tcPr>
            <w:tcW w:w="0" w:type="auto"/>
            <w:tcBorders>
              <w:top w:val="single" w:sz="4" w:space="0" w:color="auto"/>
              <w:left w:val="single" w:sz="4" w:space="0" w:color="auto"/>
              <w:bottom w:val="single" w:sz="4" w:space="0" w:color="auto"/>
              <w:right w:val="single" w:sz="4" w:space="0" w:color="auto"/>
            </w:tcBorders>
            <w:hideMark/>
          </w:tcPr>
          <w:p w14:paraId="67BC8C09"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7551A6C" w14:textId="77777777" w:rsidR="00BB1E63" w:rsidRPr="00BB1E63" w:rsidRDefault="00BB1E63" w:rsidP="00BB1E63">
            <w:r w:rsidRPr="00BB1E63">
              <w:t>Apple AB Denmark, Comprion GmbH</w:t>
            </w:r>
          </w:p>
        </w:tc>
        <w:tc>
          <w:tcPr>
            <w:tcW w:w="0" w:type="auto"/>
            <w:tcBorders>
              <w:top w:val="single" w:sz="4" w:space="0" w:color="auto"/>
              <w:left w:val="single" w:sz="4" w:space="0" w:color="auto"/>
              <w:bottom w:val="single" w:sz="4" w:space="0" w:color="auto"/>
              <w:right w:val="single" w:sz="4" w:space="0" w:color="auto"/>
            </w:tcBorders>
            <w:hideMark/>
          </w:tcPr>
          <w:p w14:paraId="26E38351"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01318B5A" w14:textId="77777777" w:rsidR="00BB1E63" w:rsidRPr="00BB1E63" w:rsidRDefault="00BB1E63" w:rsidP="00BB1E63">
            <w:r w:rsidRPr="00BB1E63">
              <w:t>C6-250499</w:t>
            </w:r>
          </w:p>
        </w:tc>
        <w:tc>
          <w:tcPr>
            <w:tcW w:w="0" w:type="auto"/>
            <w:tcBorders>
              <w:top w:val="single" w:sz="4" w:space="0" w:color="auto"/>
              <w:left w:val="single" w:sz="4" w:space="0" w:color="auto"/>
              <w:bottom w:val="single" w:sz="4" w:space="0" w:color="auto"/>
              <w:right w:val="single" w:sz="4" w:space="0" w:color="auto"/>
            </w:tcBorders>
          </w:tcPr>
          <w:p w14:paraId="64BBB5C3" w14:textId="77777777" w:rsidR="00BB1E63" w:rsidRPr="00BB1E63" w:rsidRDefault="00BB1E63" w:rsidP="00BB1E63"/>
        </w:tc>
      </w:tr>
      <w:tr w:rsidR="00BB1E63" w:rsidRPr="00BB1E63" w14:paraId="5423BC4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38D0443" w14:textId="77777777" w:rsidR="00BB1E63" w:rsidRPr="00BB1E63" w:rsidRDefault="00BB1E63" w:rsidP="00BB1E63">
            <w:r w:rsidRPr="00BB1E63">
              <w:t>C6-250514</w:t>
            </w:r>
          </w:p>
        </w:tc>
        <w:tc>
          <w:tcPr>
            <w:tcW w:w="0" w:type="auto"/>
            <w:tcBorders>
              <w:top w:val="single" w:sz="4" w:space="0" w:color="auto"/>
              <w:left w:val="single" w:sz="4" w:space="0" w:color="auto"/>
              <w:bottom w:val="single" w:sz="4" w:space="0" w:color="auto"/>
              <w:right w:val="single" w:sz="4" w:space="0" w:color="auto"/>
            </w:tcBorders>
            <w:hideMark/>
          </w:tcPr>
          <w:p w14:paraId="03E96585" w14:textId="77777777" w:rsidR="00BB1E63" w:rsidRPr="00BB1E63" w:rsidRDefault="00BB1E63" w:rsidP="00BB1E63">
            <w:r w:rsidRPr="00BB1E63">
              <w:t>GBA_U API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2BE85770"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0B6F3F67"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45E0127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4031DE23" w14:textId="77777777" w:rsidR="00BB1E63" w:rsidRPr="00BB1E63" w:rsidRDefault="00BB1E63" w:rsidP="00BB1E63"/>
        </w:tc>
      </w:tr>
      <w:tr w:rsidR="00BB1E63" w:rsidRPr="00BB1E63" w14:paraId="087734B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9FBE322" w14:textId="77777777" w:rsidR="00BB1E63" w:rsidRPr="00BB1E63" w:rsidRDefault="00BB1E63" w:rsidP="00BB1E63">
            <w:r w:rsidRPr="00BB1E63">
              <w:t>C6-250515</w:t>
            </w:r>
          </w:p>
        </w:tc>
        <w:tc>
          <w:tcPr>
            <w:tcW w:w="0" w:type="auto"/>
            <w:tcBorders>
              <w:top w:val="single" w:sz="4" w:space="0" w:color="auto"/>
              <w:left w:val="single" w:sz="4" w:space="0" w:color="auto"/>
              <w:bottom w:val="single" w:sz="4" w:space="0" w:color="auto"/>
              <w:right w:val="single" w:sz="4" w:space="0" w:color="auto"/>
            </w:tcBorders>
            <w:hideMark/>
          </w:tcPr>
          <w:p w14:paraId="4F4597A5" w14:textId="77777777" w:rsidR="00BB1E63" w:rsidRPr="00BB1E63" w:rsidRDefault="00BB1E63" w:rsidP="00BB1E63">
            <w:r w:rsidRPr="00BB1E63">
              <w:t>Test cases for the getAlgorithm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BD77E5E"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5517A56D"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0732392B" w14:textId="77777777" w:rsidR="00BB1E63" w:rsidRPr="00BB1E63" w:rsidRDefault="00BB1E63" w:rsidP="00BB1E63">
            <w:r w:rsidRPr="00BB1E63">
              <w:t>C6-250483</w:t>
            </w:r>
          </w:p>
        </w:tc>
        <w:tc>
          <w:tcPr>
            <w:tcW w:w="0" w:type="auto"/>
            <w:tcBorders>
              <w:top w:val="single" w:sz="4" w:space="0" w:color="auto"/>
              <w:left w:val="single" w:sz="4" w:space="0" w:color="auto"/>
              <w:bottom w:val="single" w:sz="4" w:space="0" w:color="auto"/>
              <w:right w:val="single" w:sz="4" w:space="0" w:color="auto"/>
            </w:tcBorders>
          </w:tcPr>
          <w:p w14:paraId="2CC7CFAF" w14:textId="77777777" w:rsidR="00BB1E63" w:rsidRPr="00BB1E63" w:rsidRDefault="00BB1E63" w:rsidP="00BB1E63"/>
        </w:tc>
      </w:tr>
      <w:tr w:rsidR="00BB1E63" w:rsidRPr="00BB1E63" w14:paraId="5700403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02EC0B3" w14:textId="77777777" w:rsidR="00BB1E63" w:rsidRPr="00BB1E63" w:rsidRDefault="00BB1E63" w:rsidP="00BB1E63">
            <w:r w:rsidRPr="00BB1E63">
              <w:t>C6-250516</w:t>
            </w:r>
          </w:p>
        </w:tc>
        <w:tc>
          <w:tcPr>
            <w:tcW w:w="0" w:type="auto"/>
            <w:tcBorders>
              <w:top w:val="single" w:sz="4" w:space="0" w:color="auto"/>
              <w:left w:val="single" w:sz="4" w:space="0" w:color="auto"/>
              <w:bottom w:val="single" w:sz="4" w:space="0" w:color="auto"/>
              <w:right w:val="single" w:sz="4" w:space="0" w:color="auto"/>
            </w:tcBorders>
            <w:hideMark/>
          </w:tcPr>
          <w:p w14:paraId="7CA379E7" w14:textId="77777777" w:rsidR="00BB1E63" w:rsidRPr="00BB1E63" w:rsidRDefault="00BB1E63" w:rsidP="00BB1E63">
            <w:r w:rsidRPr="00BB1E63">
              <w:t>Test cases for the getCipherAlgorithm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6887BD2"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5D02E627"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3444F37" w14:textId="77777777" w:rsidR="00BB1E63" w:rsidRPr="00BB1E63" w:rsidRDefault="00BB1E63" w:rsidP="00BB1E63">
            <w:r w:rsidRPr="00BB1E63">
              <w:t>C6-250484</w:t>
            </w:r>
          </w:p>
        </w:tc>
        <w:tc>
          <w:tcPr>
            <w:tcW w:w="0" w:type="auto"/>
            <w:tcBorders>
              <w:top w:val="single" w:sz="4" w:space="0" w:color="auto"/>
              <w:left w:val="single" w:sz="4" w:space="0" w:color="auto"/>
              <w:bottom w:val="single" w:sz="4" w:space="0" w:color="auto"/>
              <w:right w:val="single" w:sz="4" w:space="0" w:color="auto"/>
            </w:tcBorders>
          </w:tcPr>
          <w:p w14:paraId="7E9FE424" w14:textId="77777777" w:rsidR="00BB1E63" w:rsidRPr="00BB1E63" w:rsidRDefault="00BB1E63" w:rsidP="00BB1E63"/>
        </w:tc>
      </w:tr>
      <w:tr w:rsidR="00BB1E63" w:rsidRPr="00BB1E63" w14:paraId="7F53EA2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ADA4CD" w14:textId="77777777" w:rsidR="00BB1E63" w:rsidRPr="00BB1E63" w:rsidRDefault="00BB1E63" w:rsidP="00BB1E63">
            <w:r w:rsidRPr="00BB1E63">
              <w:t>C6-250517</w:t>
            </w:r>
          </w:p>
        </w:tc>
        <w:tc>
          <w:tcPr>
            <w:tcW w:w="0" w:type="auto"/>
            <w:tcBorders>
              <w:top w:val="single" w:sz="4" w:space="0" w:color="auto"/>
              <w:left w:val="single" w:sz="4" w:space="0" w:color="auto"/>
              <w:bottom w:val="single" w:sz="4" w:space="0" w:color="auto"/>
              <w:right w:val="single" w:sz="4" w:space="0" w:color="auto"/>
            </w:tcBorders>
            <w:hideMark/>
          </w:tcPr>
          <w:p w14:paraId="0398263E" w14:textId="77777777" w:rsidR="00BB1E63" w:rsidRPr="00BB1E63" w:rsidRDefault="00BB1E63" w:rsidP="00BB1E63">
            <w:r w:rsidRPr="00BB1E63">
              <w:t>Test cases for the getMessageDigestAlgorithm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7EFFBCDC"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3FD47CC"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16B82AF6" w14:textId="77777777" w:rsidR="00BB1E63" w:rsidRPr="00BB1E63" w:rsidRDefault="00BB1E63" w:rsidP="00BB1E63">
            <w:r w:rsidRPr="00BB1E63">
              <w:t>C6-250487</w:t>
            </w:r>
          </w:p>
        </w:tc>
        <w:tc>
          <w:tcPr>
            <w:tcW w:w="0" w:type="auto"/>
            <w:tcBorders>
              <w:top w:val="single" w:sz="4" w:space="0" w:color="auto"/>
              <w:left w:val="single" w:sz="4" w:space="0" w:color="auto"/>
              <w:bottom w:val="single" w:sz="4" w:space="0" w:color="auto"/>
              <w:right w:val="single" w:sz="4" w:space="0" w:color="auto"/>
            </w:tcBorders>
          </w:tcPr>
          <w:p w14:paraId="3254EEA4" w14:textId="77777777" w:rsidR="00BB1E63" w:rsidRPr="00BB1E63" w:rsidRDefault="00BB1E63" w:rsidP="00BB1E63"/>
        </w:tc>
      </w:tr>
    </w:tbl>
    <w:p w14:paraId="514B05E7" w14:textId="77777777" w:rsidR="00BB1E63" w:rsidRPr="00BB1E63" w:rsidRDefault="00BB1E63" w:rsidP="00BB1E63"/>
    <w:p w14:paraId="781B3E29" w14:textId="50A5A9DF" w:rsidR="00BB1E63" w:rsidRPr="00BB1E63" w:rsidRDefault="00BB1E63" w:rsidP="00BB1E63">
      <w:pPr>
        <w:pStyle w:val="Heading2"/>
      </w:pPr>
      <w:bookmarkStart w:id="274" w:name="_Toc214317415"/>
      <w:r w:rsidRPr="00BB1E63">
        <w:t>Annex B: List of change requests</w:t>
      </w:r>
      <w:bookmarkEnd w:id="274"/>
    </w:p>
    <w:p w14:paraId="482CABD9" w14:textId="77777777" w:rsidR="00BB1E63" w:rsidRPr="00BB1E63" w:rsidRDefault="00BB1E63" w:rsidP="00BB1E63">
      <w:pPr>
        <w:rPr>
          <w:b/>
        </w:rPr>
      </w:pPr>
    </w:p>
    <w:tbl>
      <w:tblPr>
        <w:tblStyle w:val="TableGrid"/>
        <w:tblW w:w="10242" w:type="dxa"/>
        <w:tblLook w:val="04A0" w:firstRow="1" w:lastRow="0" w:firstColumn="1" w:lastColumn="0" w:noHBand="0" w:noVBand="1"/>
      </w:tblPr>
      <w:tblGrid>
        <w:gridCol w:w="1094"/>
        <w:gridCol w:w="2516"/>
        <w:gridCol w:w="1611"/>
        <w:gridCol w:w="766"/>
        <w:gridCol w:w="616"/>
        <w:gridCol w:w="550"/>
        <w:gridCol w:w="561"/>
        <w:gridCol w:w="528"/>
        <w:gridCol w:w="2027"/>
        <w:gridCol w:w="1072"/>
      </w:tblGrid>
      <w:tr w:rsidR="00BB1E63" w:rsidRPr="00BB1E63" w14:paraId="7ADE63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4C96E88"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EA25B47"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594A701" w14:textId="77777777" w:rsidR="00BB1E63" w:rsidRPr="00BB1E63" w:rsidRDefault="00BB1E63" w:rsidP="00BB1E63">
            <w:pPr>
              <w:rPr>
                <w:b/>
              </w:rPr>
            </w:pPr>
            <w:r w:rsidRPr="00BB1E63">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2D7C714" w14:textId="77777777" w:rsidR="00BB1E63" w:rsidRPr="00BB1E63" w:rsidRDefault="00BB1E63" w:rsidP="00BB1E63">
            <w:pPr>
              <w:rPr>
                <w:b/>
              </w:rPr>
            </w:pPr>
            <w:r w:rsidRPr="00BB1E63">
              <w:rPr>
                <w:b/>
              </w:rPr>
              <w:t>Spec</w:t>
            </w:r>
          </w:p>
        </w:tc>
        <w:tc>
          <w:tcPr>
            <w:tcW w:w="0" w:type="auto"/>
            <w:tcBorders>
              <w:top w:val="single" w:sz="4" w:space="0" w:color="auto"/>
              <w:left w:val="single" w:sz="4" w:space="0" w:color="auto"/>
              <w:bottom w:val="single" w:sz="4" w:space="0" w:color="auto"/>
              <w:right w:val="single" w:sz="4" w:space="0" w:color="auto"/>
            </w:tcBorders>
            <w:hideMark/>
          </w:tcPr>
          <w:p w14:paraId="7AFD0B73" w14:textId="77777777" w:rsidR="00BB1E63" w:rsidRPr="00BB1E63" w:rsidRDefault="00BB1E63" w:rsidP="00BB1E63">
            <w:pPr>
              <w:rPr>
                <w:b/>
              </w:rPr>
            </w:pPr>
            <w:r w:rsidRPr="00BB1E63">
              <w:rPr>
                <w:b/>
              </w:rPr>
              <w:t>CR</w:t>
            </w:r>
          </w:p>
        </w:tc>
        <w:tc>
          <w:tcPr>
            <w:tcW w:w="0" w:type="auto"/>
            <w:tcBorders>
              <w:top w:val="single" w:sz="4" w:space="0" w:color="auto"/>
              <w:left w:val="single" w:sz="4" w:space="0" w:color="auto"/>
              <w:bottom w:val="single" w:sz="4" w:space="0" w:color="auto"/>
              <w:right w:val="single" w:sz="4" w:space="0" w:color="auto"/>
            </w:tcBorders>
            <w:hideMark/>
          </w:tcPr>
          <w:p w14:paraId="58AD3C07" w14:textId="77777777" w:rsidR="00BB1E63" w:rsidRPr="00BB1E63" w:rsidRDefault="00BB1E63" w:rsidP="00BB1E63">
            <w:pPr>
              <w:rPr>
                <w:b/>
              </w:rPr>
            </w:pPr>
            <w:r w:rsidRPr="00BB1E63">
              <w:rPr>
                <w:b/>
              </w:rPr>
              <w:t>Rev</w:t>
            </w:r>
          </w:p>
        </w:tc>
        <w:tc>
          <w:tcPr>
            <w:tcW w:w="0" w:type="auto"/>
            <w:tcBorders>
              <w:top w:val="single" w:sz="4" w:space="0" w:color="auto"/>
              <w:left w:val="single" w:sz="4" w:space="0" w:color="auto"/>
              <w:bottom w:val="single" w:sz="4" w:space="0" w:color="auto"/>
              <w:right w:val="single" w:sz="4" w:space="0" w:color="auto"/>
            </w:tcBorders>
            <w:hideMark/>
          </w:tcPr>
          <w:p w14:paraId="08E4BF20" w14:textId="77777777" w:rsidR="00BB1E63" w:rsidRPr="00BB1E63" w:rsidRDefault="00BB1E63" w:rsidP="00BB1E63">
            <w:pPr>
              <w:rPr>
                <w:b/>
              </w:rPr>
            </w:pPr>
            <w:r w:rsidRPr="00BB1E63">
              <w:rPr>
                <w:b/>
              </w:rPr>
              <w:t>Rel</w:t>
            </w:r>
          </w:p>
        </w:tc>
        <w:tc>
          <w:tcPr>
            <w:tcW w:w="0" w:type="auto"/>
            <w:tcBorders>
              <w:top w:val="single" w:sz="4" w:space="0" w:color="auto"/>
              <w:left w:val="single" w:sz="4" w:space="0" w:color="auto"/>
              <w:bottom w:val="single" w:sz="4" w:space="0" w:color="auto"/>
              <w:right w:val="single" w:sz="4" w:space="0" w:color="auto"/>
            </w:tcBorders>
            <w:hideMark/>
          </w:tcPr>
          <w:p w14:paraId="4A84D54A" w14:textId="77777777" w:rsidR="00BB1E63" w:rsidRPr="00BB1E63" w:rsidRDefault="00BB1E63" w:rsidP="00BB1E63">
            <w:pPr>
              <w:rPr>
                <w:b/>
              </w:rPr>
            </w:pPr>
            <w:r w:rsidRPr="00BB1E63">
              <w:rPr>
                <w:b/>
              </w:rPr>
              <w:t>Cat</w:t>
            </w:r>
          </w:p>
        </w:tc>
        <w:tc>
          <w:tcPr>
            <w:tcW w:w="0" w:type="auto"/>
            <w:tcBorders>
              <w:top w:val="single" w:sz="4" w:space="0" w:color="auto"/>
              <w:left w:val="single" w:sz="4" w:space="0" w:color="auto"/>
              <w:bottom w:val="single" w:sz="4" w:space="0" w:color="auto"/>
              <w:right w:val="single" w:sz="4" w:space="0" w:color="auto"/>
            </w:tcBorders>
            <w:hideMark/>
          </w:tcPr>
          <w:p w14:paraId="64F7473B" w14:textId="77777777" w:rsidR="00BB1E63" w:rsidRPr="00BB1E63" w:rsidRDefault="00BB1E63" w:rsidP="00BB1E63">
            <w:pPr>
              <w:rPr>
                <w:b/>
              </w:rPr>
            </w:pPr>
            <w:r w:rsidRPr="00BB1E63">
              <w:rPr>
                <w:b/>
              </w:rPr>
              <w:t>WI</w:t>
            </w:r>
          </w:p>
        </w:tc>
        <w:tc>
          <w:tcPr>
            <w:tcW w:w="0" w:type="auto"/>
            <w:tcBorders>
              <w:top w:val="single" w:sz="4" w:space="0" w:color="auto"/>
              <w:left w:val="single" w:sz="4" w:space="0" w:color="auto"/>
              <w:bottom w:val="single" w:sz="4" w:space="0" w:color="auto"/>
              <w:right w:val="single" w:sz="4" w:space="0" w:color="auto"/>
            </w:tcBorders>
            <w:hideMark/>
          </w:tcPr>
          <w:p w14:paraId="7D7489FB" w14:textId="77777777" w:rsidR="00BB1E63" w:rsidRPr="00BB1E63" w:rsidRDefault="00BB1E63" w:rsidP="00BB1E63">
            <w:pPr>
              <w:rPr>
                <w:b/>
              </w:rPr>
            </w:pPr>
            <w:r w:rsidRPr="00BB1E63">
              <w:rPr>
                <w:b/>
              </w:rPr>
              <w:t>Decision</w:t>
            </w:r>
          </w:p>
        </w:tc>
      </w:tr>
      <w:tr w:rsidR="00BB1E63" w:rsidRPr="00BB1E63" w14:paraId="0AC38BE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997FE7" w14:textId="77777777" w:rsidR="00BB1E63" w:rsidRPr="00BB1E63" w:rsidRDefault="00BB1E63" w:rsidP="00BB1E63">
            <w:r w:rsidRPr="00BB1E63">
              <w:t>C6-250441</w:t>
            </w:r>
          </w:p>
        </w:tc>
        <w:tc>
          <w:tcPr>
            <w:tcW w:w="0" w:type="auto"/>
            <w:tcBorders>
              <w:top w:val="single" w:sz="4" w:space="0" w:color="auto"/>
              <w:left w:val="single" w:sz="4" w:space="0" w:color="auto"/>
              <w:bottom w:val="single" w:sz="4" w:space="0" w:color="auto"/>
              <w:right w:val="single" w:sz="4" w:space="0" w:color="auto"/>
            </w:tcBorders>
            <w:hideMark/>
          </w:tcPr>
          <w:p w14:paraId="5BCC8E05" w14:textId="77777777" w:rsidR="00BB1E63" w:rsidRPr="00BB1E63" w:rsidRDefault="00BB1E63" w:rsidP="00BB1E63">
            <w:r w:rsidRPr="00BB1E63">
              <w:t>5G registration retries for lower layer failures storage in EFNASConfig</w:t>
            </w:r>
          </w:p>
        </w:tc>
        <w:tc>
          <w:tcPr>
            <w:tcW w:w="0" w:type="auto"/>
            <w:tcBorders>
              <w:top w:val="single" w:sz="4" w:space="0" w:color="auto"/>
              <w:left w:val="single" w:sz="4" w:space="0" w:color="auto"/>
              <w:bottom w:val="single" w:sz="4" w:space="0" w:color="auto"/>
              <w:right w:val="single" w:sz="4" w:space="0" w:color="auto"/>
            </w:tcBorders>
            <w:hideMark/>
          </w:tcPr>
          <w:p w14:paraId="51712C2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DB6F7C7"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6F4C8EEB" w14:textId="77777777" w:rsidR="00BB1E63" w:rsidRPr="00BB1E63" w:rsidRDefault="00BB1E63" w:rsidP="00BB1E63">
            <w:r w:rsidRPr="00BB1E63">
              <w:t>1078</w:t>
            </w:r>
          </w:p>
        </w:tc>
        <w:tc>
          <w:tcPr>
            <w:tcW w:w="0" w:type="auto"/>
            <w:tcBorders>
              <w:top w:val="single" w:sz="4" w:space="0" w:color="auto"/>
              <w:left w:val="single" w:sz="4" w:space="0" w:color="auto"/>
              <w:bottom w:val="single" w:sz="4" w:space="0" w:color="auto"/>
              <w:right w:val="single" w:sz="4" w:space="0" w:color="auto"/>
            </w:tcBorders>
            <w:hideMark/>
          </w:tcPr>
          <w:p w14:paraId="6713B080"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9670453"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01DDE9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4F0F2D7"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7AA0ED7B" w14:textId="77777777" w:rsidR="00BB1E63" w:rsidRPr="00BB1E63" w:rsidRDefault="00BB1E63" w:rsidP="00BB1E63">
            <w:r w:rsidRPr="00BB1E63">
              <w:t>revised</w:t>
            </w:r>
          </w:p>
        </w:tc>
      </w:tr>
      <w:tr w:rsidR="00BB1E63" w:rsidRPr="00BB1E63" w14:paraId="6F7D393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ADB6235" w14:textId="77777777" w:rsidR="00BB1E63" w:rsidRPr="00BB1E63" w:rsidRDefault="00BB1E63" w:rsidP="00BB1E63">
            <w:r w:rsidRPr="00BB1E63">
              <w:t>C6-250502</w:t>
            </w:r>
          </w:p>
        </w:tc>
        <w:tc>
          <w:tcPr>
            <w:tcW w:w="0" w:type="auto"/>
            <w:tcBorders>
              <w:top w:val="single" w:sz="4" w:space="0" w:color="auto"/>
              <w:left w:val="single" w:sz="4" w:space="0" w:color="auto"/>
              <w:bottom w:val="single" w:sz="4" w:space="0" w:color="auto"/>
              <w:right w:val="single" w:sz="4" w:space="0" w:color="auto"/>
            </w:tcBorders>
            <w:hideMark/>
          </w:tcPr>
          <w:p w14:paraId="1D5348B3" w14:textId="77777777" w:rsidR="00BB1E63" w:rsidRPr="00BB1E63" w:rsidRDefault="00BB1E63" w:rsidP="00BB1E63">
            <w:r w:rsidRPr="00BB1E63">
              <w:t>5G registration retries for lower layer failures storage in EFNASConfig</w:t>
            </w:r>
          </w:p>
        </w:tc>
        <w:tc>
          <w:tcPr>
            <w:tcW w:w="0" w:type="auto"/>
            <w:tcBorders>
              <w:top w:val="single" w:sz="4" w:space="0" w:color="auto"/>
              <w:left w:val="single" w:sz="4" w:space="0" w:color="auto"/>
              <w:bottom w:val="single" w:sz="4" w:space="0" w:color="auto"/>
              <w:right w:val="single" w:sz="4" w:space="0" w:color="auto"/>
            </w:tcBorders>
            <w:hideMark/>
          </w:tcPr>
          <w:p w14:paraId="1F18AC68"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109AE029"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0963839" w14:textId="77777777" w:rsidR="00BB1E63" w:rsidRPr="00BB1E63" w:rsidRDefault="00BB1E63" w:rsidP="00BB1E63">
            <w:r w:rsidRPr="00BB1E63">
              <w:t>1078</w:t>
            </w:r>
          </w:p>
        </w:tc>
        <w:tc>
          <w:tcPr>
            <w:tcW w:w="0" w:type="auto"/>
            <w:tcBorders>
              <w:top w:val="single" w:sz="4" w:space="0" w:color="auto"/>
              <w:left w:val="single" w:sz="4" w:space="0" w:color="auto"/>
              <w:bottom w:val="single" w:sz="4" w:space="0" w:color="auto"/>
              <w:right w:val="single" w:sz="4" w:space="0" w:color="auto"/>
            </w:tcBorders>
            <w:hideMark/>
          </w:tcPr>
          <w:p w14:paraId="3DF7A671"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60B91EAE"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8DAED0D"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1C4DE85"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38996324" w14:textId="77777777" w:rsidR="00BB1E63" w:rsidRPr="00BB1E63" w:rsidRDefault="00BB1E63" w:rsidP="00BB1E63">
            <w:r w:rsidRPr="00BB1E63">
              <w:t>agreed</w:t>
            </w:r>
          </w:p>
        </w:tc>
      </w:tr>
      <w:tr w:rsidR="00BB1E63" w:rsidRPr="00BB1E63" w14:paraId="7167F23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08C45B" w14:textId="77777777" w:rsidR="00BB1E63" w:rsidRPr="00BB1E63" w:rsidRDefault="00BB1E63" w:rsidP="00BB1E63">
            <w:r w:rsidRPr="00BB1E63">
              <w:t>C6-250449</w:t>
            </w:r>
          </w:p>
        </w:tc>
        <w:tc>
          <w:tcPr>
            <w:tcW w:w="0" w:type="auto"/>
            <w:tcBorders>
              <w:top w:val="single" w:sz="4" w:space="0" w:color="auto"/>
              <w:left w:val="single" w:sz="4" w:space="0" w:color="auto"/>
              <w:bottom w:val="single" w:sz="4" w:space="0" w:color="auto"/>
              <w:right w:val="single" w:sz="4" w:space="0" w:color="auto"/>
            </w:tcBorders>
            <w:hideMark/>
          </w:tcPr>
          <w:p w14:paraId="156194BA"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5B9369DA"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150B892"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50C593DA"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46C5F1B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2D75D1D"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B1BF4A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A84AF30"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5F419116" w14:textId="77777777" w:rsidR="00BB1E63" w:rsidRPr="00BB1E63" w:rsidRDefault="00BB1E63" w:rsidP="00BB1E63">
            <w:r w:rsidRPr="00BB1E63">
              <w:t>revised</w:t>
            </w:r>
          </w:p>
        </w:tc>
      </w:tr>
      <w:tr w:rsidR="00BB1E63" w:rsidRPr="00BB1E63" w14:paraId="36F1D5B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BC470DD" w14:textId="77777777" w:rsidR="00BB1E63" w:rsidRPr="00BB1E63" w:rsidRDefault="00BB1E63" w:rsidP="00BB1E63">
            <w:r w:rsidRPr="00BB1E63">
              <w:t>C6-250469</w:t>
            </w:r>
          </w:p>
        </w:tc>
        <w:tc>
          <w:tcPr>
            <w:tcW w:w="0" w:type="auto"/>
            <w:tcBorders>
              <w:top w:val="single" w:sz="4" w:space="0" w:color="auto"/>
              <w:left w:val="single" w:sz="4" w:space="0" w:color="auto"/>
              <w:bottom w:val="single" w:sz="4" w:space="0" w:color="auto"/>
              <w:right w:val="single" w:sz="4" w:space="0" w:color="auto"/>
            </w:tcBorders>
            <w:hideMark/>
          </w:tcPr>
          <w:p w14:paraId="7A2AA75F"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5163E697"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00920B19"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7DC06232"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58840722"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C12892D"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4E257DC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F5733DB"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1F6D1601" w14:textId="77777777" w:rsidR="00BB1E63" w:rsidRPr="00BB1E63" w:rsidRDefault="00BB1E63" w:rsidP="00BB1E63">
            <w:r w:rsidRPr="00BB1E63">
              <w:t>revised</w:t>
            </w:r>
          </w:p>
        </w:tc>
      </w:tr>
      <w:tr w:rsidR="00BB1E63" w:rsidRPr="00BB1E63" w14:paraId="73958B5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6A1A865" w14:textId="77777777" w:rsidR="00BB1E63" w:rsidRPr="00BB1E63" w:rsidRDefault="00BB1E63" w:rsidP="00BB1E63">
            <w:r w:rsidRPr="00BB1E63">
              <w:t>C6-250476</w:t>
            </w:r>
          </w:p>
        </w:tc>
        <w:tc>
          <w:tcPr>
            <w:tcW w:w="0" w:type="auto"/>
            <w:tcBorders>
              <w:top w:val="single" w:sz="4" w:space="0" w:color="auto"/>
              <w:left w:val="single" w:sz="4" w:space="0" w:color="auto"/>
              <w:bottom w:val="single" w:sz="4" w:space="0" w:color="auto"/>
              <w:right w:val="single" w:sz="4" w:space="0" w:color="auto"/>
            </w:tcBorders>
            <w:hideMark/>
          </w:tcPr>
          <w:p w14:paraId="32C62ABF"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7762A532"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E6857C4"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3FBC38F"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0C8A1820"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28CC2891"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B3D0B35"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FE3C380"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4FCFD7C5" w14:textId="77777777" w:rsidR="00BB1E63" w:rsidRPr="00BB1E63" w:rsidRDefault="00BB1E63" w:rsidP="00BB1E63">
            <w:r w:rsidRPr="00BB1E63">
              <w:t>revised</w:t>
            </w:r>
          </w:p>
        </w:tc>
      </w:tr>
      <w:tr w:rsidR="00BB1E63" w:rsidRPr="00BB1E63" w14:paraId="7C6F061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B0F5C3A" w14:textId="77777777" w:rsidR="00BB1E63" w:rsidRPr="00BB1E63" w:rsidRDefault="00BB1E63" w:rsidP="00BB1E63">
            <w:r w:rsidRPr="00BB1E63">
              <w:t>C6-250500</w:t>
            </w:r>
          </w:p>
        </w:tc>
        <w:tc>
          <w:tcPr>
            <w:tcW w:w="0" w:type="auto"/>
            <w:tcBorders>
              <w:top w:val="single" w:sz="4" w:space="0" w:color="auto"/>
              <w:left w:val="single" w:sz="4" w:space="0" w:color="auto"/>
              <w:bottom w:val="single" w:sz="4" w:space="0" w:color="auto"/>
              <w:right w:val="single" w:sz="4" w:space="0" w:color="auto"/>
            </w:tcBorders>
            <w:hideMark/>
          </w:tcPr>
          <w:p w14:paraId="2751EBD2" w14:textId="77777777" w:rsidR="00BB1E63" w:rsidRPr="00BB1E63" w:rsidRDefault="00BB1E63" w:rsidP="00BB1E63">
            <w:r w:rsidRPr="00BB1E63">
              <w:t>Introducing ELSPPLMNwAcT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0CD0AD76"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C9B36FF"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999B825"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093A1F50" w14:textId="77777777" w:rsidR="00BB1E63" w:rsidRPr="00BB1E63" w:rsidRDefault="00BB1E63" w:rsidP="00BB1E63">
            <w:r w:rsidRPr="00BB1E63">
              <w:t>3</w:t>
            </w:r>
          </w:p>
        </w:tc>
        <w:tc>
          <w:tcPr>
            <w:tcW w:w="0" w:type="auto"/>
            <w:tcBorders>
              <w:top w:val="single" w:sz="4" w:space="0" w:color="auto"/>
              <w:left w:val="single" w:sz="4" w:space="0" w:color="auto"/>
              <w:bottom w:val="single" w:sz="4" w:space="0" w:color="auto"/>
              <w:right w:val="single" w:sz="4" w:space="0" w:color="auto"/>
            </w:tcBorders>
            <w:hideMark/>
          </w:tcPr>
          <w:p w14:paraId="15CFF890"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667F5E23"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F4B5CE6"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4937CAE1" w14:textId="77777777" w:rsidR="00BB1E63" w:rsidRPr="00BB1E63" w:rsidRDefault="00BB1E63" w:rsidP="00BB1E63">
            <w:r w:rsidRPr="00BB1E63">
              <w:t>agreed</w:t>
            </w:r>
          </w:p>
        </w:tc>
      </w:tr>
      <w:tr w:rsidR="00BB1E63" w:rsidRPr="00BB1E63" w14:paraId="49302F7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A49467E" w14:textId="77777777" w:rsidR="00BB1E63" w:rsidRPr="00BB1E63" w:rsidRDefault="00BB1E63" w:rsidP="00BB1E63">
            <w:r w:rsidRPr="00BB1E63">
              <w:lastRenderedPageBreak/>
              <w:t>C6-250462</w:t>
            </w:r>
          </w:p>
        </w:tc>
        <w:tc>
          <w:tcPr>
            <w:tcW w:w="0" w:type="auto"/>
            <w:tcBorders>
              <w:top w:val="single" w:sz="4" w:space="0" w:color="auto"/>
              <w:left w:val="single" w:sz="4" w:space="0" w:color="auto"/>
              <w:bottom w:val="single" w:sz="4" w:space="0" w:color="auto"/>
              <w:right w:val="single" w:sz="4" w:space="0" w:color="auto"/>
            </w:tcBorders>
            <w:hideMark/>
          </w:tcPr>
          <w:p w14:paraId="78223B24"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5443DF72"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ADFEC8F"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0B83031E"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3C1B4F38"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EBAEF75"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64814CB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F691A5D"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0E2554BB" w14:textId="77777777" w:rsidR="00BB1E63" w:rsidRPr="00BB1E63" w:rsidRDefault="00BB1E63" w:rsidP="00BB1E63">
            <w:r w:rsidRPr="00BB1E63">
              <w:t>revised</w:t>
            </w:r>
          </w:p>
        </w:tc>
      </w:tr>
      <w:tr w:rsidR="00BB1E63" w:rsidRPr="00BB1E63" w14:paraId="3432598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89A0EDF" w14:textId="77777777" w:rsidR="00BB1E63" w:rsidRPr="00BB1E63" w:rsidRDefault="00BB1E63" w:rsidP="00BB1E63">
            <w:r w:rsidRPr="00BB1E63">
              <w:t>C6-250468</w:t>
            </w:r>
          </w:p>
        </w:tc>
        <w:tc>
          <w:tcPr>
            <w:tcW w:w="0" w:type="auto"/>
            <w:tcBorders>
              <w:top w:val="single" w:sz="4" w:space="0" w:color="auto"/>
              <w:left w:val="single" w:sz="4" w:space="0" w:color="auto"/>
              <w:bottom w:val="single" w:sz="4" w:space="0" w:color="auto"/>
              <w:right w:val="single" w:sz="4" w:space="0" w:color="auto"/>
            </w:tcBorders>
            <w:hideMark/>
          </w:tcPr>
          <w:p w14:paraId="293959A7"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183130F0"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22F35CA"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582F4E9D"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29E7BAC6"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9F4FA53"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634051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4B31886"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35C07AC3" w14:textId="77777777" w:rsidR="00BB1E63" w:rsidRPr="00BB1E63" w:rsidRDefault="00BB1E63" w:rsidP="00BB1E63">
            <w:r w:rsidRPr="00BB1E63">
              <w:t>revised</w:t>
            </w:r>
          </w:p>
        </w:tc>
      </w:tr>
      <w:tr w:rsidR="00BB1E63" w:rsidRPr="00BB1E63" w14:paraId="6021568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AA0EC28" w14:textId="77777777" w:rsidR="00BB1E63" w:rsidRPr="00BB1E63" w:rsidRDefault="00BB1E63" w:rsidP="00BB1E63">
            <w:r w:rsidRPr="00BB1E63">
              <w:t>C6-250477</w:t>
            </w:r>
          </w:p>
        </w:tc>
        <w:tc>
          <w:tcPr>
            <w:tcW w:w="0" w:type="auto"/>
            <w:tcBorders>
              <w:top w:val="single" w:sz="4" w:space="0" w:color="auto"/>
              <w:left w:val="single" w:sz="4" w:space="0" w:color="auto"/>
              <w:bottom w:val="single" w:sz="4" w:space="0" w:color="auto"/>
              <w:right w:val="single" w:sz="4" w:space="0" w:color="auto"/>
            </w:tcBorders>
            <w:hideMark/>
          </w:tcPr>
          <w:p w14:paraId="5A906DC8"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1D074C9"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651D28C5"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AB2012F"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09E425F8"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10914FEC"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1B3C66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8CE798A"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0419781B" w14:textId="77777777" w:rsidR="00BB1E63" w:rsidRPr="00BB1E63" w:rsidRDefault="00BB1E63" w:rsidP="00BB1E63">
            <w:r w:rsidRPr="00BB1E63">
              <w:t>revised</w:t>
            </w:r>
          </w:p>
        </w:tc>
      </w:tr>
      <w:tr w:rsidR="00BB1E63" w:rsidRPr="00BB1E63" w14:paraId="7CF304D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019E7B" w14:textId="77777777" w:rsidR="00BB1E63" w:rsidRPr="00BB1E63" w:rsidRDefault="00BB1E63" w:rsidP="00BB1E63">
            <w:r w:rsidRPr="00BB1E63">
              <w:t>C6-250501</w:t>
            </w:r>
          </w:p>
        </w:tc>
        <w:tc>
          <w:tcPr>
            <w:tcW w:w="0" w:type="auto"/>
            <w:tcBorders>
              <w:top w:val="single" w:sz="4" w:space="0" w:color="auto"/>
              <w:left w:val="single" w:sz="4" w:space="0" w:color="auto"/>
              <w:bottom w:val="single" w:sz="4" w:space="0" w:color="auto"/>
              <w:right w:val="single" w:sz="4" w:space="0" w:color="auto"/>
            </w:tcBorders>
            <w:hideMark/>
          </w:tcPr>
          <w:p w14:paraId="2B29D749"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F34D612"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2905667A"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4F392C90"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5F6F6CC6" w14:textId="77777777" w:rsidR="00BB1E63" w:rsidRPr="00BB1E63" w:rsidRDefault="00BB1E63" w:rsidP="00BB1E63">
            <w:r w:rsidRPr="00BB1E63">
              <w:t>3</w:t>
            </w:r>
          </w:p>
        </w:tc>
        <w:tc>
          <w:tcPr>
            <w:tcW w:w="0" w:type="auto"/>
            <w:tcBorders>
              <w:top w:val="single" w:sz="4" w:space="0" w:color="auto"/>
              <w:left w:val="single" w:sz="4" w:space="0" w:color="auto"/>
              <w:bottom w:val="single" w:sz="4" w:space="0" w:color="auto"/>
              <w:right w:val="single" w:sz="4" w:space="0" w:color="auto"/>
            </w:tcBorders>
            <w:hideMark/>
          </w:tcPr>
          <w:p w14:paraId="50ACC750"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F672AAC"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3DCBD76"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465D1B74" w14:textId="77777777" w:rsidR="00BB1E63" w:rsidRPr="00BB1E63" w:rsidRDefault="00BB1E63" w:rsidP="00BB1E63">
            <w:r w:rsidRPr="00BB1E63">
              <w:t>revised</w:t>
            </w:r>
          </w:p>
        </w:tc>
      </w:tr>
      <w:tr w:rsidR="00BB1E63" w:rsidRPr="00BB1E63" w14:paraId="4D49CE9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0D5B77" w14:textId="77777777" w:rsidR="00BB1E63" w:rsidRPr="00BB1E63" w:rsidRDefault="00BB1E63" w:rsidP="00BB1E63">
            <w:r w:rsidRPr="00BB1E63">
              <w:t>C6-250508</w:t>
            </w:r>
          </w:p>
        </w:tc>
        <w:tc>
          <w:tcPr>
            <w:tcW w:w="0" w:type="auto"/>
            <w:tcBorders>
              <w:top w:val="single" w:sz="4" w:space="0" w:color="auto"/>
              <w:left w:val="single" w:sz="4" w:space="0" w:color="auto"/>
              <w:bottom w:val="single" w:sz="4" w:space="0" w:color="auto"/>
              <w:right w:val="single" w:sz="4" w:space="0" w:color="auto"/>
            </w:tcBorders>
            <w:hideMark/>
          </w:tcPr>
          <w:p w14:paraId="257A8FEA"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69EFD9E0"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186465C"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0746050D"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243C7E18" w14:textId="77777777" w:rsidR="00BB1E63" w:rsidRPr="00BB1E63" w:rsidRDefault="00BB1E63" w:rsidP="00BB1E63">
            <w:r w:rsidRPr="00BB1E63">
              <w:t>4</w:t>
            </w:r>
          </w:p>
        </w:tc>
        <w:tc>
          <w:tcPr>
            <w:tcW w:w="0" w:type="auto"/>
            <w:tcBorders>
              <w:top w:val="single" w:sz="4" w:space="0" w:color="auto"/>
              <w:left w:val="single" w:sz="4" w:space="0" w:color="auto"/>
              <w:bottom w:val="single" w:sz="4" w:space="0" w:color="auto"/>
              <w:right w:val="single" w:sz="4" w:space="0" w:color="auto"/>
            </w:tcBorders>
            <w:hideMark/>
          </w:tcPr>
          <w:p w14:paraId="3FBE254D"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7CA9D8DB"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AF13A41"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33548A49" w14:textId="77777777" w:rsidR="00BB1E63" w:rsidRPr="00BB1E63" w:rsidRDefault="00BB1E63" w:rsidP="00BB1E63">
            <w:r w:rsidRPr="00BB1E63">
              <w:t>agreed</w:t>
            </w:r>
          </w:p>
        </w:tc>
      </w:tr>
      <w:tr w:rsidR="00BB1E63" w:rsidRPr="00BB1E63" w14:paraId="054F959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882A70" w14:textId="77777777" w:rsidR="00BB1E63" w:rsidRPr="00BB1E63" w:rsidRDefault="00BB1E63" w:rsidP="00BB1E63">
            <w:r w:rsidRPr="00BB1E63">
              <w:t>C6-250450</w:t>
            </w:r>
          </w:p>
        </w:tc>
        <w:tc>
          <w:tcPr>
            <w:tcW w:w="0" w:type="auto"/>
            <w:tcBorders>
              <w:top w:val="single" w:sz="4" w:space="0" w:color="auto"/>
              <w:left w:val="single" w:sz="4" w:space="0" w:color="auto"/>
              <w:bottom w:val="single" w:sz="4" w:space="0" w:color="auto"/>
              <w:right w:val="single" w:sz="4" w:space="0" w:color="auto"/>
            </w:tcBorders>
            <w:hideMark/>
          </w:tcPr>
          <w:p w14:paraId="39D0D684"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1BC258E7"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09D94C52"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70519451" w14:textId="77777777" w:rsidR="00BB1E63" w:rsidRPr="00BB1E63" w:rsidRDefault="00BB1E63" w:rsidP="00BB1E63">
            <w:r w:rsidRPr="00BB1E63">
              <w:t>0145</w:t>
            </w:r>
          </w:p>
        </w:tc>
        <w:tc>
          <w:tcPr>
            <w:tcW w:w="0" w:type="auto"/>
            <w:tcBorders>
              <w:top w:val="single" w:sz="4" w:space="0" w:color="auto"/>
              <w:left w:val="single" w:sz="4" w:space="0" w:color="auto"/>
              <w:bottom w:val="single" w:sz="4" w:space="0" w:color="auto"/>
              <w:right w:val="single" w:sz="4" w:space="0" w:color="auto"/>
            </w:tcBorders>
            <w:hideMark/>
          </w:tcPr>
          <w:p w14:paraId="04B3DFE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3A1CA7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0E1AC8B"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CA544DD"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0B4F8936" w14:textId="77777777" w:rsidR="00BB1E63" w:rsidRPr="00BB1E63" w:rsidRDefault="00BB1E63" w:rsidP="00BB1E63">
            <w:r w:rsidRPr="00BB1E63">
              <w:t>revised</w:t>
            </w:r>
          </w:p>
        </w:tc>
      </w:tr>
      <w:tr w:rsidR="00BB1E63" w:rsidRPr="00BB1E63" w14:paraId="71D5AF2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92990F3" w14:textId="77777777" w:rsidR="00BB1E63" w:rsidRPr="00BB1E63" w:rsidRDefault="00BB1E63" w:rsidP="00BB1E63">
            <w:r w:rsidRPr="00BB1E63">
              <w:t>C6-250472</w:t>
            </w:r>
          </w:p>
        </w:tc>
        <w:tc>
          <w:tcPr>
            <w:tcW w:w="0" w:type="auto"/>
            <w:tcBorders>
              <w:top w:val="single" w:sz="4" w:space="0" w:color="auto"/>
              <w:left w:val="single" w:sz="4" w:space="0" w:color="auto"/>
              <w:bottom w:val="single" w:sz="4" w:space="0" w:color="auto"/>
              <w:right w:val="single" w:sz="4" w:space="0" w:color="auto"/>
            </w:tcBorders>
            <w:hideMark/>
          </w:tcPr>
          <w:p w14:paraId="2AAA99BD"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6DD8AADE"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2C20043B"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634F0F64" w14:textId="77777777" w:rsidR="00BB1E63" w:rsidRPr="00BB1E63" w:rsidRDefault="00BB1E63" w:rsidP="00BB1E63">
            <w:r w:rsidRPr="00BB1E63">
              <w:t>0145</w:t>
            </w:r>
          </w:p>
        </w:tc>
        <w:tc>
          <w:tcPr>
            <w:tcW w:w="0" w:type="auto"/>
            <w:tcBorders>
              <w:top w:val="single" w:sz="4" w:space="0" w:color="auto"/>
              <w:left w:val="single" w:sz="4" w:space="0" w:color="auto"/>
              <w:bottom w:val="single" w:sz="4" w:space="0" w:color="auto"/>
              <w:right w:val="single" w:sz="4" w:space="0" w:color="auto"/>
            </w:tcBorders>
            <w:hideMark/>
          </w:tcPr>
          <w:p w14:paraId="6B0E65DD"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2266B6C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97E2AD5"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583E1EF8"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6236F804" w14:textId="77777777" w:rsidR="00BB1E63" w:rsidRPr="00BB1E63" w:rsidRDefault="00BB1E63" w:rsidP="00BB1E63">
            <w:r w:rsidRPr="00BB1E63">
              <w:t>withdrawn</w:t>
            </w:r>
          </w:p>
        </w:tc>
      </w:tr>
      <w:tr w:rsidR="00BB1E63" w:rsidRPr="00BB1E63" w14:paraId="04D4F38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AE6FF9"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hideMark/>
          </w:tcPr>
          <w:p w14:paraId="180A6B7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62C97D0F"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66CF9791"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44F67DD3" w14:textId="77777777" w:rsidR="00BB1E63" w:rsidRPr="00BB1E63" w:rsidRDefault="00BB1E63" w:rsidP="00BB1E63">
            <w:r w:rsidRPr="00BB1E63">
              <w:t>0146</w:t>
            </w:r>
          </w:p>
        </w:tc>
        <w:tc>
          <w:tcPr>
            <w:tcW w:w="0" w:type="auto"/>
            <w:tcBorders>
              <w:top w:val="single" w:sz="4" w:space="0" w:color="auto"/>
              <w:left w:val="single" w:sz="4" w:space="0" w:color="auto"/>
              <w:bottom w:val="single" w:sz="4" w:space="0" w:color="auto"/>
              <w:right w:val="single" w:sz="4" w:space="0" w:color="auto"/>
            </w:tcBorders>
            <w:hideMark/>
          </w:tcPr>
          <w:p w14:paraId="3F45F3E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9AB90A1"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5D85FE8"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18E42505"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036CED36" w14:textId="77777777" w:rsidR="00BB1E63" w:rsidRPr="00BB1E63" w:rsidRDefault="00BB1E63" w:rsidP="00BB1E63">
            <w:r w:rsidRPr="00BB1E63">
              <w:t>revised</w:t>
            </w:r>
          </w:p>
        </w:tc>
      </w:tr>
      <w:tr w:rsidR="00BB1E63" w:rsidRPr="00BB1E63" w14:paraId="2C43E7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88F63BF" w14:textId="77777777" w:rsidR="00BB1E63" w:rsidRPr="00BB1E63" w:rsidRDefault="00BB1E63" w:rsidP="00BB1E63">
            <w:r w:rsidRPr="00BB1E63">
              <w:t>C6-250505</w:t>
            </w:r>
          </w:p>
        </w:tc>
        <w:tc>
          <w:tcPr>
            <w:tcW w:w="0" w:type="auto"/>
            <w:tcBorders>
              <w:top w:val="single" w:sz="4" w:space="0" w:color="auto"/>
              <w:left w:val="single" w:sz="4" w:space="0" w:color="auto"/>
              <w:bottom w:val="single" w:sz="4" w:space="0" w:color="auto"/>
              <w:right w:val="single" w:sz="4" w:space="0" w:color="auto"/>
            </w:tcBorders>
            <w:hideMark/>
          </w:tcPr>
          <w:p w14:paraId="2FF29132"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07B8F9EB"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5E585C2C"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7ED4FFD6" w14:textId="77777777" w:rsidR="00BB1E63" w:rsidRPr="00BB1E63" w:rsidRDefault="00BB1E63" w:rsidP="00BB1E63">
            <w:r w:rsidRPr="00BB1E63">
              <w:t>0146</w:t>
            </w:r>
          </w:p>
        </w:tc>
        <w:tc>
          <w:tcPr>
            <w:tcW w:w="0" w:type="auto"/>
            <w:tcBorders>
              <w:top w:val="single" w:sz="4" w:space="0" w:color="auto"/>
              <w:left w:val="single" w:sz="4" w:space="0" w:color="auto"/>
              <w:bottom w:val="single" w:sz="4" w:space="0" w:color="auto"/>
              <w:right w:val="single" w:sz="4" w:space="0" w:color="auto"/>
            </w:tcBorders>
            <w:hideMark/>
          </w:tcPr>
          <w:p w14:paraId="4C67BE9C"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430848E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FE1A4C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E7B3E7B"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5918ECDE" w14:textId="77777777" w:rsidR="00BB1E63" w:rsidRPr="00BB1E63" w:rsidRDefault="00BB1E63" w:rsidP="00BB1E63">
            <w:r w:rsidRPr="00BB1E63">
              <w:t>withdrawn</w:t>
            </w:r>
          </w:p>
        </w:tc>
      </w:tr>
      <w:tr w:rsidR="00BB1E63" w:rsidRPr="00BB1E63" w14:paraId="79080EA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42727CE" w14:textId="77777777" w:rsidR="00BB1E63" w:rsidRPr="00BB1E63" w:rsidRDefault="00BB1E63" w:rsidP="00BB1E63">
            <w:r w:rsidRPr="00BB1E63">
              <w:t>C6-250506</w:t>
            </w:r>
          </w:p>
        </w:tc>
        <w:tc>
          <w:tcPr>
            <w:tcW w:w="0" w:type="auto"/>
            <w:tcBorders>
              <w:top w:val="single" w:sz="4" w:space="0" w:color="auto"/>
              <w:left w:val="single" w:sz="4" w:space="0" w:color="auto"/>
              <w:bottom w:val="single" w:sz="4" w:space="0" w:color="auto"/>
              <w:right w:val="single" w:sz="4" w:space="0" w:color="auto"/>
            </w:tcBorders>
            <w:hideMark/>
          </w:tcPr>
          <w:p w14:paraId="2D2ED65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78E18C89"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7FD9682A"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527E11F6" w14:textId="77777777" w:rsidR="00BB1E63" w:rsidRPr="00BB1E63" w:rsidRDefault="00BB1E63" w:rsidP="00BB1E63">
            <w:r w:rsidRPr="00BB1E63">
              <w:t>0146</w:t>
            </w:r>
          </w:p>
        </w:tc>
        <w:tc>
          <w:tcPr>
            <w:tcW w:w="0" w:type="auto"/>
            <w:tcBorders>
              <w:top w:val="single" w:sz="4" w:space="0" w:color="auto"/>
              <w:left w:val="single" w:sz="4" w:space="0" w:color="auto"/>
              <w:bottom w:val="single" w:sz="4" w:space="0" w:color="auto"/>
              <w:right w:val="single" w:sz="4" w:space="0" w:color="auto"/>
            </w:tcBorders>
            <w:hideMark/>
          </w:tcPr>
          <w:p w14:paraId="4983EA3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64BC8C9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069F2B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B9228DB"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61363E7C" w14:textId="77777777" w:rsidR="00BB1E63" w:rsidRPr="00BB1E63" w:rsidRDefault="00BB1E63" w:rsidP="00BB1E63">
            <w:r w:rsidRPr="00BB1E63">
              <w:t>agreed</w:t>
            </w:r>
          </w:p>
        </w:tc>
      </w:tr>
      <w:tr w:rsidR="00BB1E63" w:rsidRPr="00BB1E63" w14:paraId="4D0F292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5274DA6" w14:textId="77777777" w:rsidR="00BB1E63" w:rsidRPr="00BB1E63" w:rsidRDefault="00BB1E63" w:rsidP="00BB1E63">
            <w:r w:rsidRPr="00BB1E63">
              <w:t>C6-250443</w:t>
            </w:r>
          </w:p>
        </w:tc>
        <w:tc>
          <w:tcPr>
            <w:tcW w:w="0" w:type="auto"/>
            <w:tcBorders>
              <w:top w:val="single" w:sz="4" w:space="0" w:color="auto"/>
              <w:left w:val="single" w:sz="4" w:space="0" w:color="auto"/>
              <w:bottom w:val="single" w:sz="4" w:space="0" w:color="auto"/>
              <w:right w:val="single" w:sz="4" w:space="0" w:color="auto"/>
            </w:tcBorders>
            <w:hideMark/>
          </w:tcPr>
          <w:p w14:paraId="0FDAB4A5" w14:textId="77777777" w:rsidR="00BB1E63" w:rsidRPr="00BB1E63" w:rsidRDefault="00BB1E63" w:rsidP="00BB1E63">
            <w:r w:rsidRPr="00BB1E63">
              <w:t>Extending the coding of Duration TLV to include additional time units</w:t>
            </w:r>
          </w:p>
        </w:tc>
        <w:tc>
          <w:tcPr>
            <w:tcW w:w="0" w:type="auto"/>
            <w:tcBorders>
              <w:top w:val="single" w:sz="4" w:space="0" w:color="auto"/>
              <w:left w:val="single" w:sz="4" w:space="0" w:color="auto"/>
              <w:bottom w:val="single" w:sz="4" w:space="0" w:color="auto"/>
              <w:right w:val="single" w:sz="4" w:space="0" w:color="auto"/>
            </w:tcBorders>
            <w:hideMark/>
          </w:tcPr>
          <w:p w14:paraId="5450E18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3DE8CBBD"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6DCE761" w14:textId="77777777" w:rsidR="00BB1E63" w:rsidRPr="00BB1E63" w:rsidRDefault="00BB1E63" w:rsidP="00BB1E63">
            <w:r w:rsidRPr="00BB1E63">
              <w:t>0877</w:t>
            </w:r>
          </w:p>
        </w:tc>
        <w:tc>
          <w:tcPr>
            <w:tcW w:w="0" w:type="auto"/>
            <w:tcBorders>
              <w:top w:val="single" w:sz="4" w:space="0" w:color="auto"/>
              <w:left w:val="single" w:sz="4" w:space="0" w:color="auto"/>
              <w:bottom w:val="single" w:sz="4" w:space="0" w:color="auto"/>
              <w:right w:val="single" w:sz="4" w:space="0" w:color="auto"/>
            </w:tcBorders>
            <w:hideMark/>
          </w:tcPr>
          <w:p w14:paraId="03A5464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6863462"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159499F3"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0E2CCFB"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17DE7A86" w14:textId="77777777" w:rsidR="00BB1E63" w:rsidRPr="00BB1E63" w:rsidRDefault="00BB1E63" w:rsidP="00BB1E63">
            <w:r w:rsidRPr="00BB1E63">
              <w:t>noted</w:t>
            </w:r>
          </w:p>
        </w:tc>
      </w:tr>
      <w:tr w:rsidR="00BB1E63" w:rsidRPr="00BB1E63" w14:paraId="6F1DBE3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9AA33D7" w14:textId="77777777" w:rsidR="00BB1E63" w:rsidRPr="00BB1E63" w:rsidRDefault="00BB1E63" w:rsidP="00BB1E63">
            <w:r w:rsidRPr="00BB1E63">
              <w:t>C6-250444</w:t>
            </w:r>
          </w:p>
        </w:tc>
        <w:tc>
          <w:tcPr>
            <w:tcW w:w="0" w:type="auto"/>
            <w:tcBorders>
              <w:top w:val="single" w:sz="4" w:space="0" w:color="auto"/>
              <w:left w:val="single" w:sz="4" w:space="0" w:color="auto"/>
              <w:bottom w:val="single" w:sz="4" w:space="0" w:color="auto"/>
              <w:right w:val="single" w:sz="4" w:space="0" w:color="auto"/>
            </w:tcBorders>
            <w:hideMark/>
          </w:tcPr>
          <w:p w14:paraId="71939485"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45B5B53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6F5E568"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026EAC3D" w14:textId="77777777" w:rsidR="00BB1E63" w:rsidRPr="00BB1E63" w:rsidRDefault="00BB1E63" w:rsidP="00BB1E63">
            <w:r w:rsidRPr="00BB1E63">
              <w:t>0878</w:t>
            </w:r>
          </w:p>
        </w:tc>
        <w:tc>
          <w:tcPr>
            <w:tcW w:w="0" w:type="auto"/>
            <w:tcBorders>
              <w:top w:val="single" w:sz="4" w:space="0" w:color="auto"/>
              <w:left w:val="single" w:sz="4" w:space="0" w:color="auto"/>
              <w:bottom w:val="single" w:sz="4" w:space="0" w:color="auto"/>
              <w:right w:val="single" w:sz="4" w:space="0" w:color="auto"/>
            </w:tcBorders>
            <w:hideMark/>
          </w:tcPr>
          <w:p w14:paraId="6AD2516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18929C5"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26143D37"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17D27DE"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696F5506" w14:textId="77777777" w:rsidR="00BB1E63" w:rsidRPr="00BB1E63" w:rsidRDefault="00BB1E63" w:rsidP="00BB1E63">
            <w:r w:rsidRPr="00BB1E63">
              <w:t>revised</w:t>
            </w:r>
          </w:p>
        </w:tc>
      </w:tr>
      <w:tr w:rsidR="00BB1E63" w:rsidRPr="00BB1E63" w14:paraId="4DE7C7B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3181C0D" w14:textId="77777777" w:rsidR="00BB1E63" w:rsidRPr="00BB1E63" w:rsidRDefault="00BB1E63" w:rsidP="00BB1E63">
            <w:r w:rsidRPr="00BB1E63">
              <w:t>C6-250503</w:t>
            </w:r>
          </w:p>
        </w:tc>
        <w:tc>
          <w:tcPr>
            <w:tcW w:w="0" w:type="auto"/>
            <w:tcBorders>
              <w:top w:val="single" w:sz="4" w:space="0" w:color="auto"/>
              <w:left w:val="single" w:sz="4" w:space="0" w:color="auto"/>
              <w:bottom w:val="single" w:sz="4" w:space="0" w:color="auto"/>
              <w:right w:val="single" w:sz="4" w:space="0" w:color="auto"/>
            </w:tcBorders>
            <w:hideMark/>
          </w:tcPr>
          <w:p w14:paraId="2EF8FC29"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20EE77C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775E0AF"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0039A026" w14:textId="77777777" w:rsidR="00BB1E63" w:rsidRPr="00BB1E63" w:rsidRDefault="00BB1E63" w:rsidP="00BB1E63">
            <w:r w:rsidRPr="00BB1E63">
              <w:t>0878</w:t>
            </w:r>
          </w:p>
        </w:tc>
        <w:tc>
          <w:tcPr>
            <w:tcW w:w="0" w:type="auto"/>
            <w:tcBorders>
              <w:top w:val="single" w:sz="4" w:space="0" w:color="auto"/>
              <w:left w:val="single" w:sz="4" w:space="0" w:color="auto"/>
              <w:bottom w:val="single" w:sz="4" w:space="0" w:color="auto"/>
              <w:right w:val="single" w:sz="4" w:space="0" w:color="auto"/>
            </w:tcBorders>
            <w:hideMark/>
          </w:tcPr>
          <w:p w14:paraId="3DC18DF9"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45705DD4"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2CC641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62954B2"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2AA3184B" w14:textId="77777777" w:rsidR="00BB1E63" w:rsidRPr="00BB1E63" w:rsidRDefault="00BB1E63" w:rsidP="00BB1E63">
            <w:r w:rsidRPr="00BB1E63">
              <w:t>agreed</w:t>
            </w:r>
          </w:p>
        </w:tc>
      </w:tr>
      <w:tr w:rsidR="00BB1E63" w:rsidRPr="00BB1E63" w14:paraId="2DE3627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FE69D56" w14:textId="77777777" w:rsidR="00BB1E63" w:rsidRPr="00BB1E63" w:rsidRDefault="00BB1E63" w:rsidP="00BB1E63">
            <w:r w:rsidRPr="00BB1E63">
              <w:t>C6-250446</w:t>
            </w:r>
          </w:p>
        </w:tc>
        <w:tc>
          <w:tcPr>
            <w:tcW w:w="0" w:type="auto"/>
            <w:tcBorders>
              <w:top w:val="single" w:sz="4" w:space="0" w:color="auto"/>
              <w:left w:val="single" w:sz="4" w:space="0" w:color="auto"/>
              <w:bottom w:val="single" w:sz="4" w:space="0" w:color="auto"/>
              <w:right w:val="single" w:sz="4" w:space="0" w:color="auto"/>
            </w:tcBorders>
            <w:hideMark/>
          </w:tcPr>
          <w:p w14:paraId="5D2ED9DC" w14:textId="77777777" w:rsidR="00BB1E63" w:rsidRPr="00BB1E63" w:rsidRDefault="00BB1E63" w:rsidP="00BB1E63">
            <w:r w:rsidRPr="00BB1E63">
              <w:t>Timer management negotiation - Option 1</w:t>
            </w:r>
          </w:p>
        </w:tc>
        <w:tc>
          <w:tcPr>
            <w:tcW w:w="0" w:type="auto"/>
            <w:tcBorders>
              <w:top w:val="single" w:sz="4" w:space="0" w:color="auto"/>
              <w:left w:val="single" w:sz="4" w:space="0" w:color="auto"/>
              <w:bottom w:val="single" w:sz="4" w:space="0" w:color="auto"/>
              <w:right w:val="single" w:sz="4" w:space="0" w:color="auto"/>
            </w:tcBorders>
            <w:hideMark/>
          </w:tcPr>
          <w:p w14:paraId="6968C328"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313C77F"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58D9378A" w14:textId="77777777" w:rsidR="00BB1E63" w:rsidRPr="00BB1E63" w:rsidRDefault="00BB1E63" w:rsidP="00BB1E63">
            <w:r w:rsidRPr="00BB1E63">
              <w:t>0879</w:t>
            </w:r>
          </w:p>
        </w:tc>
        <w:tc>
          <w:tcPr>
            <w:tcW w:w="0" w:type="auto"/>
            <w:tcBorders>
              <w:top w:val="single" w:sz="4" w:space="0" w:color="auto"/>
              <w:left w:val="single" w:sz="4" w:space="0" w:color="auto"/>
              <w:bottom w:val="single" w:sz="4" w:space="0" w:color="auto"/>
              <w:right w:val="single" w:sz="4" w:space="0" w:color="auto"/>
            </w:tcBorders>
            <w:hideMark/>
          </w:tcPr>
          <w:p w14:paraId="2034924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BDBC1C0"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58A4991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D913BD4"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07B10A43" w14:textId="77777777" w:rsidR="00BB1E63" w:rsidRPr="00BB1E63" w:rsidRDefault="00BB1E63" w:rsidP="00BB1E63">
            <w:r w:rsidRPr="00BB1E63">
              <w:t>noted</w:t>
            </w:r>
          </w:p>
        </w:tc>
      </w:tr>
      <w:tr w:rsidR="00BB1E63" w:rsidRPr="00BB1E63" w14:paraId="19C0AA7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7444213" w14:textId="77777777" w:rsidR="00BB1E63" w:rsidRPr="00BB1E63" w:rsidRDefault="00BB1E63" w:rsidP="00BB1E63">
            <w:r w:rsidRPr="00BB1E63">
              <w:t>C6-250447</w:t>
            </w:r>
          </w:p>
        </w:tc>
        <w:tc>
          <w:tcPr>
            <w:tcW w:w="0" w:type="auto"/>
            <w:tcBorders>
              <w:top w:val="single" w:sz="4" w:space="0" w:color="auto"/>
              <w:left w:val="single" w:sz="4" w:space="0" w:color="auto"/>
              <w:bottom w:val="single" w:sz="4" w:space="0" w:color="auto"/>
              <w:right w:val="single" w:sz="4" w:space="0" w:color="auto"/>
            </w:tcBorders>
            <w:hideMark/>
          </w:tcPr>
          <w:p w14:paraId="60A78F25" w14:textId="77777777" w:rsidR="00BB1E63" w:rsidRPr="00BB1E63" w:rsidRDefault="00BB1E63" w:rsidP="00BB1E63">
            <w:r w:rsidRPr="00BB1E63">
              <w:t>Timer management negotiation - Option 2</w:t>
            </w:r>
          </w:p>
        </w:tc>
        <w:tc>
          <w:tcPr>
            <w:tcW w:w="0" w:type="auto"/>
            <w:tcBorders>
              <w:top w:val="single" w:sz="4" w:space="0" w:color="auto"/>
              <w:left w:val="single" w:sz="4" w:space="0" w:color="auto"/>
              <w:bottom w:val="single" w:sz="4" w:space="0" w:color="auto"/>
              <w:right w:val="single" w:sz="4" w:space="0" w:color="auto"/>
            </w:tcBorders>
            <w:hideMark/>
          </w:tcPr>
          <w:p w14:paraId="172B59C8"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520113D"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6A424B37" w14:textId="77777777" w:rsidR="00BB1E63" w:rsidRPr="00BB1E63" w:rsidRDefault="00BB1E63" w:rsidP="00BB1E63">
            <w:r w:rsidRPr="00BB1E63">
              <w:t>0880</w:t>
            </w:r>
          </w:p>
        </w:tc>
        <w:tc>
          <w:tcPr>
            <w:tcW w:w="0" w:type="auto"/>
            <w:tcBorders>
              <w:top w:val="single" w:sz="4" w:space="0" w:color="auto"/>
              <w:left w:val="single" w:sz="4" w:space="0" w:color="auto"/>
              <w:bottom w:val="single" w:sz="4" w:space="0" w:color="auto"/>
              <w:right w:val="single" w:sz="4" w:space="0" w:color="auto"/>
            </w:tcBorders>
            <w:hideMark/>
          </w:tcPr>
          <w:p w14:paraId="0C4C792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CD00CBA"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48533A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51C7AA6"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3099DD04" w14:textId="77777777" w:rsidR="00BB1E63" w:rsidRPr="00BB1E63" w:rsidRDefault="00BB1E63" w:rsidP="00BB1E63">
            <w:r w:rsidRPr="00BB1E63">
              <w:t>noted</w:t>
            </w:r>
          </w:p>
        </w:tc>
      </w:tr>
      <w:tr w:rsidR="00BB1E63" w:rsidRPr="00BB1E63" w14:paraId="7CA0F9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F5839B3" w14:textId="77777777" w:rsidR="00BB1E63" w:rsidRPr="00BB1E63" w:rsidRDefault="00BB1E63" w:rsidP="00BB1E63">
            <w:r w:rsidRPr="00BB1E63">
              <w:t>C6-250466</w:t>
            </w:r>
          </w:p>
        </w:tc>
        <w:tc>
          <w:tcPr>
            <w:tcW w:w="0" w:type="auto"/>
            <w:tcBorders>
              <w:top w:val="single" w:sz="4" w:space="0" w:color="auto"/>
              <w:left w:val="single" w:sz="4" w:space="0" w:color="auto"/>
              <w:bottom w:val="single" w:sz="4" w:space="0" w:color="auto"/>
              <w:right w:val="single" w:sz="4" w:space="0" w:color="auto"/>
            </w:tcBorders>
            <w:hideMark/>
          </w:tcPr>
          <w:p w14:paraId="46AA50C8"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0EE9F0CF"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3FC7FB1C"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75F926B4" w14:textId="77777777" w:rsidR="00BB1E63" w:rsidRPr="00BB1E63" w:rsidRDefault="00BB1E63" w:rsidP="00BB1E63">
            <w:r w:rsidRPr="00BB1E63">
              <w:t>0881</w:t>
            </w:r>
          </w:p>
        </w:tc>
        <w:tc>
          <w:tcPr>
            <w:tcW w:w="0" w:type="auto"/>
            <w:tcBorders>
              <w:top w:val="single" w:sz="4" w:space="0" w:color="auto"/>
              <w:left w:val="single" w:sz="4" w:space="0" w:color="auto"/>
              <w:bottom w:val="single" w:sz="4" w:space="0" w:color="auto"/>
              <w:right w:val="single" w:sz="4" w:space="0" w:color="auto"/>
            </w:tcBorders>
            <w:hideMark/>
          </w:tcPr>
          <w:p w14:paraId="724EB6CE"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0C800E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3D8B3A8"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4B70FDE9"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8C9B13B" w14:textId="77777777" w:rsidR="00BB1E63" w:rsidRPr="00BB1E63" w:rsidRDefault="00BB1E63" w:rsidP="00BB1E63">
            <w:r w:rsidRPr="00BB1E63">
              <w:t>revised</w:t>
            </w:r>
          </w:p>
        </w:tc>
      </w:tr>
      <w:tr w:rsidR="00BB1E63" w:rsidRPr="00BB1E63" w14:paraId="6C4529A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686FDC4" w14:textId="77777777" w:rsidR="00BB1E63" w:rsidRPr="00BB1E63" w:rsidRDefault="00BB1E63" w:rsidP="00BB1E63">
            <w:r w:rsidRPr="00BB1E63">
              <w:t>C6-250470</w:t>
            </w:r>
          </w:p>
        </w:tc>
        <w:tc>
          <w:tcPr>
            <w:tcW w:w="0" w:type="auto"/>
            <w:tcBorders>
              <w:top w:val="single" w:sz="4" w:space="0" w:color="auto"/>
              <w:left w:val="single" w:sz="4" w:space="0" w:color="auto"/>
              <w:bottom w:val="single" w:sz="4" w:space="0" w:color="auto"/>
              <w:right w:val="single" w:sz="4" w:space="0" w:color="auto"/>
            </w:tcBorders>
            <w:hideMark/>
          </w:tcPr>
          <w:p w14:paraId="43C2293C"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0AB4C542"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54001C03"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33F9148" w14:textId="77777777" w:rsidR="00BB1E63" w:rsidRPr="00BB1E63" w:rsidRDefault="00BB1E63" w:rsidP="00BB1E63">
            <w:r w:rsidRPr="00BB1E63">
              <w:t>0881</w:t>
            </w:r>
          </w:p>
        </w:tc>
        <w:tc>
          <w:tcPr>
            <w:tcW w:w="0" w:type="auto"/>
            <w:tcBorders>
              <w:top w:val="single" w:sz="4" w:space="0" w:color="auto"/>
              <w:left w:val="single" w:sz="4" w:space="0" w:color="auto"/>
              <w:bottom w:val="single" w:sz="4" w:space="0" w:color="auto"/>
              <w:right w:val="single" w:sz="4" w:space="0" w:color="auto"/>
            </w:tcBorders>
            <w:hideMark/>
          </w:tcPr>
          <w:p w14:paraId="58B54A1A"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DE8A435"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0F05A26"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FBF35ED"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2584A1F0" w14:textId="77777777" w:rsidR="00BB1E63" w:rsidRPr="00BB1E63" w:rsidRDefault="00BB1E63" w:rsidP="00BB1E63">
            <w:r w:rsidRPr="00BB1E63">
              <w:t>revised</w:t>
            </w:r>
          </w:p>
        </w:tc>
      </w:tr>
      <w:tr w:rsidR="00BB1E63" w:rsidRPr="00BB1E63" w14:paraId="2F736D1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45D12F0" w14:textId="77777777" w:rsidR="00BB1E63" w:rsidRPr="00BB1E63" w:rsidRDefault="00BB1E63" w:rsidP="00BB1E63">
            <w:r w:rsidRPr="00BB1E63">
              <w:t>C6-</w:t>
            </w:r>
            <w:r w:rsidRPr="00BB1E63">
              <w:lastRenderedPageBreak/>
              <w:t>250480</w:t>
            </w:r>
          </w:p>
        </w:tc>
        <w:tc>
          <w:tcPr>
            <w:tcW w:w="0" w:type="auto"/>
            <w:tcBorders>
              <w:top w:val="single" w:sz="4" w:space="0" w:color="auto"/>
              <w:left w:val="single" w:sz="4" w:space="0" w:color="auto"/>
              <w:bottom w:val="single" w:sz="4" w:space="0" w:color="auto"/>
              <w:right w:val="single" w:sz="4" w:space="0" w:color="auto"/>
            </w:tcBorders>
            <w:hideMark/>
          </w:tcPr>
          <w:p w14:paraId="71AC5E78" w14:textId="77777777" w:rsidR="00BB1E63" w:rsidRPr="00BB1E63" w:rsidRDefault="00BB1E63" w:rsidP="00BB1E63">
            <w:r w:rsidRPr="00BB1E63">
              <w:lastRenderedPageBreak/>
              <w:t xml:space="preserve">Addition of a note in clause </w:t>
            </w:r>
            <w:r w:rsidRPr="00BB1E63">
              <w:lastRenderedPageBreak/>
              <w:t>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7CB12743" w14:textId="77777777" w:rsidR="00BB1E63" w:rsidRPr="00BB1E63" w:rsidRDefault="00BB1E63" w:rsidP="00BB1E63">
            <w:r w:rsidRPr="00BB1E63">
              <w:lastRenderedPageBreak/>
              <w:t xml:space="preserve">Qualcomm </w:t>
            </w:r>
            <w:r w:rsidRPr="00BB1E63">
              <w:lastRenderedPageBreak/>
              <w:t>Technologies Inc.</w:t>
            </w:r>
          </w:p>
        </w:tc>
        <w:tc>
          <w:tcPr>
            <w:tcW w:w="0" w:type="auto"/>
            <w:tcBorders>
              <w:top w:val="single" w:sz="4" w:space="0" w:color="auto"/>
              <w:left w:val="single" w:sz="4" w:space="0" w:color="auto"/>
              <w:bottom w:val="single" w:sz="4" w:space="0" w:color="auto"/>
              <w:right w:val="single" w:sz="4" w:space="0" w:color="auto"/>
            </w:tcBorders>
            <w:hideMark/>
          </w:tcPr>
          <w:p w14:paraId="333C3757" w14:textId="77777777" w:rsidR="00BB1E63" w:rsidRPr="00BB1E63" w:rsidRDefault="00BB1E63" w:rsidP="00BB1E63">
            <w:r w:rsidRPr="00BB1E63">
              <w:lastRenderedPageBreak/>
              <w:t>31.111</w:t>
            </w:r>
          </w:p>
        </w:tc>
        <w:tc>
          <w:tcPr>
            <w:tcW w:w="0" w:type="auto"/>
            <w:tcBorders>
              <w:top w:val="single" w:sz="4" w:space="0" w:color="auto"/>
              <w:left w:val="single" w:sz="4" w:space="0" w:color="auto"/>
              <w:bottom w:val="single" w:sz="4" w:space="0" w:color="auto"/>
              <w:right w:val="single" w:sz="4" w:space="0" w:color="auto"/>
            </w:tcBorders>
            <w:hideMark/>
          </w:tcPr>
          <w:p w14:paraId="2823E424" w14:textId="77777777" w:rsidR="00BB1E63" w:rsidRPr="00BB1E63" w:rsidRDefault="00BB1E63" w:rsidP="00BB1E63">
            <w:r w:rsidRPr="00BB1E63">
              <w:t>0881</w:t>
            </w:r>
          </w:p>
        </w:tc>
        <w:tc>
          <w:tcPr>
            <w:tcW w:w="0" w:type="auto"/>
            <w:tcBorders>
              <w:top w:val="single" w:sz="4" w:space="0" w:color="auto"/>
              <w:left w:val="single" w:sz="4" w:space="0" w:color="auto"/>
              <w:bottom w:val="single" w:sz="4" w:space="0" w:color="auto"/>
              <w:right w:val="single" w:sz="4" w:space="0" w:color="auto"/>
            </w:tcBorders>
            <w:hideMark/>
          </w:tcPr>
          <w:p w14:paraId="03F4034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432DCE12" w14:textId="77777777" w:rsidR="00BB1E63" w:rsidRPr="00BB1E63" w:rsidRDefault="00BB1E63" w:rsidP="00BB1E63">
            <w:r w:rsidRPr="00BB1E63">
              <w:t>Rel-</w:t>
            </w:r>
            <w:r w:rsidRPr="00BB1E63">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F47733D" w14:textId="77777777" w:rsidR="00BB1E63" w:rsidRPr="00BB1E63" w:rsidRDefault="00BB1E63" w:rsidP="00BB1E63">
            <w:r w:rsidRPr="00BB1E63">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031CB7D1"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7FC4796E" w14:textId="77777777" w:rsidR="00BB1E63" w:rsidRPr="00BB1E63" w:rsidRDefault="00BB1E63" w:rsidP="00BB1E63">
            <w:r w:rsidRPr="00BB1E63">
              <w:t>agreed</w:t>
            </w:r>
          </w:p>
        </w:tc>
      </w:tr>
      <w:tr w:rsidR="00BB1E63" w:rsidRPr="00BB1E63" w14:paraId="19CF61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2E07EA" w14:textId="77777777" w:rsidR="00BB1E63" w:rsidRPr="00BB1E63" w:rsidRDefault="00BB1E63" w:rsidP="00BB1E63">
            <w:r w:rsidRPr="00BB1E63">
              <w:t>C6-250467</w:t>
            </w:r>
          </w:p>
        </w:tc>
        <w:tc>
          <w:tcPr>
            <w:tcW w:w="0" w:type="auto"/>
            <w:tcBorders>
              <w:top w:val="single" w:sz="4" w:space="0" w:color="auto"/>
              <w:left w:val="single" w:sz="4" w:space="0" w:color="auto"/>
              <w:bottom w:val="single" w:sz="4" w:space="0" w:color="auto"/>
              <w:right w:val="single" w:sz="4" w:space="0" w:color="auto"/>
            </w:tcBorders>
            <w:hideMark/>
          </w:tcPr>
          <w:p w14:paraId="52F28B0D"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3DCD530E"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08F8180E"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30BF8E01" w14:textId="77777777" w:rsidR="00BB1E63" w:rsidRPr="00BB1E63" w:rsidRDefault="00BB1E63" w:rsidP="00BB1E63">
            <w:r w:rsidRPr="00BB1E63">
              <w:t>0882</w:t>
            </w:r>
          </w:p>
        </w:tc>
        <w:tc>
          <w:tcPr>
            <w:tcW w:w="0" w:type="auto"/>
            <w:tcBorders>
              <w:top w:val="single" w:sz="4" w:space="0" w:color="auto"/>
              <w:left w:val="single" w:sz="4" w:space="0" w:color="auto"/>
              <w:bottom w:val="single" w:sz="4" w:space="0" w:color="auto"/>
              <w:right w:val="single" w:sz="4" w:space="0" w:color="auto"/>
            </w:tcBorders>
            <w:hideMark/>
          </w:tcPr>
          <w:p w14:paraId="3FB789B1"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F2A1028"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BBACBF7"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182F78E8"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703E1C44" w14:textId="77777777" w:rsidR="00BB1E63" w:rsidRPr="00BB1E63" w:rsidRDefault="00BB1E63" w:rsidP="00BB1E63">
            <w:r w:rsidRPr="00BB1E63">
              <w:t>revised</w:t>
            </w:r>
          </w:p>
        </w:tc>
      </w:tr>
      <w:tr w:rsidR="00BB1E63" w:rsidRPr="00BB1E63" w14:paraId="56B6838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3DE3A03" w14:textId="77777777" w:rsidR="00BB1E63" w:rsidRPr="00BB1E63" w:rsidRDefault="00BB1E63" w:rsidP="00BB1E63">
            <w:r w:rsidRPr="00BB1E63">
              <w:t>C6-250471</w:t>
            </w:r>
          </w:p>
        </w:tc>
        <w:tc>
          <w:tcPr>
            <w:tcW w:w="0" w:type="auto"/>
            <w:tcBorders>
              <w:top w:val="single" w:sz="4" w:space="0" w:color="auto"/>
              <w:left w:val="single" w:sz="4" w:space="0" w:color="auto"/>
              <w:bottom w:val="single" w:sz="4" w:space="0" w:color="auto"/>
              <w:right w:val="single" w:sz="4" w:space="0" w:color="auto"/>
            </w:tcBorders>
            <w:hideMark/>
          </w:tcPr>
          <w:p w14:paraId="3F644C1F"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05C92299"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040F930"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7A4635B" w14:textId="77777777" w:rsidR="00BB1E63" w:rsidRPr="00BB1E63" w:rsidRDefault="00BB1E63" w:rsidP="00BB1E63">
            <w:r w:rsidRPr="00BB1E63">
              <w:t>0882</w:t>
            </w:r>
          </w:p>
        </w:tc>
        <w:tc>
          <w:tcPr>
            <w:tcW w:w="0" w:type="auto"/>
            <w:tcBorders>
              <w:top w:val="single" w:sz="4" w:space="0" w:color="auto"/>
              <w:left w:val="single" w:sz="4" w:space="0" w:color="auto"/>
              <w:bottom w:val="single" w:sz="4" w:space="0" w:color="auto"/>
              <w:right w:val="single" w:sz="4" w:space="0" w:color="auto"/>
            </w:tcBorders>
            <w:hideMark/>
          </w:tcPr>
          <w:p w14:paraId="68846762"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A7F05D3"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60F46B8"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0318DD3C"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BEBF8D9" w14:textId="77777777" w:rsidR="00BB1E63" w:rsidRPr="00BB1E63" w:rsidRDefault="00BB1E63" w:rsidP="00BB1E63">
            <w:r w:rsidRPr="00BB1E63">
              <w:t>revised</w:t>
            </w:r>
          </w:p>
        </w:tc>
      </w:tr>
      <w:tr w:rsidR="00BB1E63" w:rsidRPr="00BB1E63" w14:paraId="1E475DA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E1F6EB" w14:textId="77777777" w:rsidR="00BB1E63" w:rsidRPr="00BB1E63" w:rsidRDefault="00BB1E63" w:rsidP="00BB1E63">
            <w:r w:rsidRPr="00BB1E63">
              <w:t>C6-250481</w:t>
            </w:r>
          </w:p>
        </w:tc>
        <w:tc>
          <w:tcPr>
            <w:tcW w:w="0" w:type="auto"/>
            <w:tcBorders>
              <w:top w:val="single" w:sz="4" w:space="0" w:color="auto"/>
              <w:left w:val="single" w:sz="4" w:space="0" w:color="auto"/>
              <w:bottom w:val="single" w:sz="4" w:space="0" w:color="auto"/>
              <w:right w:val="single" w:sz="4" w:space="0" w:color="auto"/>
            </w:tcBorders>
            <w:hideMark/>
          </w:tcPr>
          <w:p w14:paraId="21CA536A"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69EECC44"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091F46D7"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0FED5C6F" w14:textId="77777777" w:rsidR="00BB1E63" w:rsidRPr="00BB1E63" w:rsidRDefault="00BB1E63" w:rsidP="00BB1E63">
            <w:r w:rsidRPr="00BB1E63">
              <w:t>0882</w:t>
            </w:r>
          </w:p>
        </w:tc>
        <w:tc>
          <w:tcPr>
            <w:tcW w:w="0" w:type="auto"/>
            <w:tcBorders>
              <w:top w:val="single" w:sz="4" w:space="0" w:color="auto"/>
              <w:left w:val="single" w:sz="4" w:space="0" w:color="auto"/>
              <w:bottom w:val="single" w:sz="4" w:space="0" w:color="auto"/>
              <w:right w:val="single" w:sz="4" w:space="0" w:color="auto"/>
            </w:tcBorders>
            <w:hideMark/>
          </w:tcPr>
          <w:p w14:paraId="1FFFB5E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2FF19BB5"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62EF4B37"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11255C5E"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1553E64" w14:textId="77777777" w:rsidR="00BB1E63" w:rsidRPr="00BB1E63" w:rsidRDefault="00BB1E63" w:rsidP="00BB1E63">
            <w:r w:rsidRPr="00BB1E63">
              <w:t>agreed</w:t>
            </w:r>
          </w:p>
        </w:tc>
      </w:tr>
      <w:tr w:rsidR="00BB1E63" w:rsidRPr="00BB1E63" w14:paraId="2A29C1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E12CB5" w14:textId="77777777" w:rsidR="00BB1E63" w:rsidRPr="00BB1E63" w:rsidRDefault="00BB1E63" w:rsidP="00BB1E63">
            <w:r w:rsidRPr="00BB1E63">
              <w:t>C6-250419</w:t>
            </w:r>
          </w:p>
        </w:tc>
        <w:tc>
          <w:tcPr>
            <w:tcW w:w="0" w:type="auto"/>
            <w:tcBorders>
              <w:top w:val="single" w:sz="4" w:space="0" w:color="auto"/>
              <w:left w:val="single" w:sz="4" w:space="0" w:color="auto"/>
              <w:bottom w:val="single" w:sz="4" w:space="0" w:color="auto"/>
              <w:right w:val="single" w:sz="4" w:space="0" w:color="auto"/>
            </w:tcBorders>
            <w:hideMark/>
          </w:tcPr>
          <w:p w14:paraId="037CEF74" w14:textId="77777777" w:rsidR="00BB1E63" w:rsidRPr="00BB1E63" w:rsidRDefault="00BB1E63" w:rsidP="00BB1E63">
            <w:r w:rsidRPr="00BB1E63">
              <w:t>Correction to 5G NSWO TC 5.7.1 and 5.7.2</w:t>
            </w:r>
          </w:p>
        </w:tc>
        <w:tc>
          <w:tcPr>
            <w:tcW w:w="0" w:type="auto"/>
            <w:tcBorders>
              <w:top w:val="single" w:sz="4" w:space="0" w:color="auto"/>
              <w:left w:val="single" w:sz="4" w:space="0" w:color="auto"/>
              <w:bottom w:val="single" w:sz="4" w:space="0" w:color="auto"/>
              <w:right w:val="single" w:sz="4" w:space="0" w:color="auto"/>
            </w:tcBorders>
            <w:hideMark/>
          </w:tcPr>
          <w:p w14:paraId="6AFAE47E"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61CAE2F"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05531705" w14:textId="77777777" w:rsidR="00BB1E63" w:rsidRPr="00BB1E63" w:rsidRDefault="00BB1E63" w:rsidP="00BB1E63">
            <w:r w:rsidRPr="00BB1E63">
              <w:t>0593</w:t>
            </w:r>
          </w:p>
        </w:tc>
        <w:tc>
          <w:tcPr>
            <w:tcW w:w="0" w:type="auto"/>
            <w:tcBorders>
              <w:top w:val="single" w:sz="4" w:space="0" w:color="auto"/>
              <w:left w:val="single" w:sz="4" w:space="0" w:color="auto"/>
              <w:bottom w:val="single" w:sz="4" w:space="0" w:color="auto"/>
              <w:right w:val="single" w:sz="4" w:space="0" w:color="auto"/>
            </w:tcBorders>
            <w:hideMark/>
          </w:tcPr>
          <w:p w14:paraId="5FA6DB67"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F3BEE4A"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93147A0"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5295AE8C" w14:textId="77777777" w:rsidR="00BB1E63" w:rsidRPr="00BB1E63" w:rsidRDefault="00BB1E63" w:rsidP="00BB1E63">
            <w:r w:rsidRPr="00BB1E63">
              <w:t>TEI18, UEConTest_R17</w:t>
            </w:r>
          </w:p>
        </w:tc>
        <w:tc>
          <w:tcPr>
            <w:tcW w:w="0" w:type="auto"/>
            <w:tcBorders>
              <w:top w:val="single" w:sz="4" w:space="0" w:color="auto"/>
              <w:left w:val="single" w:sz="4" w:space="0" w:color="auto"/>
              <w:bottom w:val="single" w:sz="4" w:space="0" w:color="auto"/>
              <w:right w:val="single" w:sz="4" w:space="0" w:color="auto"/>
            </w:tcBorders>
            <w:hideMark/>
          </w:tcPr>
          <w:p w14:paraId="53562080" w14:textId="77777777" w:rsidR="00BB1E63" w:rsidRPr="00BB1E63" w:rsidRDefault="00BB1E63" w:rsidP="00BB1E63">
            <w:r w:rsidRPr="00BB1E63">
              <w:t>agreed</w:t>
            </w:r>
          </w:p>
        </w:tc>
      </w:tr>
      <w:tr w:rsidR="00BB1E63" w:rsidRPr="00BB1E63" w14:paraId="00947F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E0789A" w14:textId="77777777" w:rsidR="00BB1E63" w:rsidRPr="00BB1E63" w:rsidRDefault="00BB1E63" w:rsidP="00BB1E63">
            <w:r w:rsidRPr="00BB1E63">
              <w:t>C6-250420</w:t>
            </w:r>
          </w:p>
        </w:tc>
        <w:tc>
          <w:tcPr>
            <w:tcW w:w="0" w:type="auto"/>
            <w:tcBorders>
              <w:top w:val="single" w:sz="4" w:space="0" w:color="auto"/>
              <w:left w:val="single" w:sz="4" w:space="0" w:color="auto"/>
              <w:bottom w:val="single" w:sz="4" w:space="0" w:color="auto"/>
              <w:right w:val="single" w:sz="4" w:space="0" w:color="auto"/>
            </w:tcBorders>
            <w:hideMark/>
          </w:tcPr>
          <w:p w14:paraId="247F741A" w14:textId="77777777" w:rsidR="00BB1E63" w:rsidRPr="00BB1E63" w:rsidRDefault="00BB1E63" w:rsidP="00BB1E63">
            <w:r w:rsidRPr="00BB1E63">
              <w:t>Move clause 4A after clause 4</w:t>
            </w:r>
          </w:p>
        </w:tc>
        <w:tc>
          <w:tcPr>
            <w:tcW w:w="0" w:type="auto"/>
            <w:tcBorders>
              <w:top w:val="single" w:sz="4" w:space="0" w:color="auto"/>
              <w:left w:val="single" w:sz="4" w:space="0" w:color="auto"/>
              <w:bottom w:val="single" w:sz="4" w:space="0" w:color="auto"/>
              <w:right w:val="single" w:sz="4" w:space="0" w:color="auto"/>
            </w:tcBorders>
            <w:hideMark/>
          </w:tcPr>
          <w:p w14:paraId="4895E036"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8C75E7F"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5380F0AC" w14:textId="77777777" w:rsidR="00BB1E63" w:rsidRPr="00BB1E63" w:rsidRDefault="00BB1E63" w:rsidP="00BB1E63">
            <w:r w:rsidRPr="00BB1E63">
              <w:t>0594</w:t>
            </w:r>
          </w:p>
        </w:tc>
        <w:tc>
          <w:tcPr>
            <w:tcW w:w="0" w:type="auto"/>
            <w:tcBorders>
              <w:top w:val="single" w:sz="4" w:space="0" w:color="auto"/>
              <w:left w:val="single" w:sz="4" w:space="0" w:color="auto"/>
              <w:bottom w:val="single" w:sz="4" w:space="0" w:color="auto"/>
              <w:right w:val="single" w:sz="4" w:space="0" w:color="auto"/>
            </w:tcBorders>
            <w:hideMark/>
          </w:tcPr>
          <w:p w14:paraId="149DDBB7"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702BE2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F46446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15BBC40B"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F5CA78C" w14:textId="77777777" w:rsidR="00BB1E63" w:rsidRPr="00BB1E63" w:rsidRDefault="00BB1E63" w:rsidP="00BB1E63">
            <w:r w:rsidRPr="00BB1E63">
              <w:t>agreed</w:t>
            </w:r>
          </w:p>
        </w:tc>
      </w:tr>
      <w:tr w:rsidR="00BB1E63" w:rsidRPr="00BB1E63" w14:paraId="65092A0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F0E7D4" w14:textId="77777777" w:rsidR="00BB1E63" w:rsidRPr="00BB1E63" w:rsidRDefault="00BB1E63" w:rsidP="00BB1E63">
            <w:r w:rsidRPr="00BB1E63">
              <w:t>C6-250421</w:t>
            </w:r>
          </w:p>
        </w:tc>
        <w:tc>
          <w:tcPr>
            <w:tcW w:w="0" w:type="auto"/>
            <w:tcBorders>
              <w:top w:val="single" w:sz="4" w:space="0" w:color="auto"/>
              <w:left w:val="single" w:sz="4" w:space="0" w:color="auto"/>
              <w:bottom w:val="single" w:sz="4" w:space="0" w:color="auto"/>
              <w:right w:val="single" w:sz="4" w:space="0" w:color="auto"/>
            </w:tcBorders>
            <w:hideMark/>
          </w:tcPr>
          <w:p w14:paraId="43FA8D87" w14:textId="77777777" w:rsidR="00BB1E63" w:rsidRPr="00BB1E63" w:rsidRDefault="00BB1E63" w:rsidP="00BB1E63">
            <w:r w:rsidRPr="00BB1E63">
              <w:t>Correction to clauses for 5G Registration on 3GPP access with IMS service</w:t>
            </w:r>
          </w:p>
        </w:tc>
        <w:tc>
          <w:tcPr>
            <w:tcW w:w="0" w:type="auto"/>
            <w:tcBorders>
              <w:top w:val="single" w:sz="4" w:space="0" w:color="auto"/>
              <w:left w:val="single" w:sz="4" w:space="0" w:color="auto"/>
              <w:bottom w:val="single" w:sz="4" w:space="0" w:color="auto"/>
              <w:right w:val="single" w:sz="4" w:space="0" w:color="auto"/>
            </w:tcBorders>
            <w:hideMark/>
          </w:tcPr>
          <w:p w14:paraId="7E144D5B"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BE889AD"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52F6A829" w14:textId="77777777" w:rsidR="00BB1E63" w:rsidRPr="00BB1E63" w:rsidRDefault="00BB1E63" w:rsidP="00BB1E63">
            <w:r w:rsidRPr="00BB1E63">
              <w:t>0595</w:t>
            </w:r>
          </w:p>
        </w:tc>
        <w:tc>
          <w:tcPr>
            <w:tcW w:w="0" w:type="auto"/>
            <w:tcBorders>
              <w:top w:val="single" w:sz="4" w:space="0" w:color="auto"/>
              <w:left w:val="single" w:sz="4" w:space="0" w:color="auto"/>
              <w:bottom w:val="single" w:sz="4" w:space="0" w:color="auto"/>
              <w:right w:val="single" w:sz="4" w:space="0" w:color="auto"/>
            </w:tcBorders>
            <w:hideMark/>
          </w:tcPr>
          <w:p w14:paraId="5B9DFF8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761386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7BCECFB"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5DC29CF"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A3CAEC2" w14:textId="77777777" w:rsidR="00BB1E63" w:rsidRPr="00BB1E63" w:rsidRDefault="00BB1E63" w:rsidP="00BB1E63">
            <w:r w:rsidRPr="00BB1E63">
              <w:t>agreed</w:t>
            </w:r>
          </w:p>
        </w:tc>
      </w:tr>
      <w:tr w:rsidR="00BB1E63" w:rsidRPr="00BB1E63" w14:paraId="1087668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B9E61C7" w14:textId="77777777" w:rsidR="00BB1E63" w:rsidRPr="00BB1E63" w:rsidRDefault="00BB1E63" w:rsidP="00BB1E63">
            <w:r w:rsidRPr="00BB1E63">
              <w:t>C6-250426</w:t>
            </w:r>
          </w:p>
        </w:tc>
        <w:tc>
          <w:tcPr>
            <w:tcW w:w="0" w:type="auto"/>
            <w:tcBorders>
              <w:top w:val="single" w:sz="4" w:space="0" w:color="auto"/>
              <w:left w:val="single" w:sz="4" w:space="0" w:color="auto"/>
              <w:bottom w:val="single" w:sz="4" w:space="0" w:color="auto"/>
              <w:right w:val="single" w:sz="4" w:space="0" w:color="auto"/>
            </w:tcBorders>
            <w:hideMark/>
          </w:tcPr>
          <w:p w14:paraId="7619E635" w14:textId="77777777" w:rsidR="00BB1E63" w:rsidRPr="00BB1E63" w:rsidRDefault="00BB1E63" w:rsidP="00BB1E63">
            <w:r w:rsidRPr="00BB1E63">
              <w:t>Correction to 5G AKA TC 15.3.1 and 15.4.2</w:t>
            </w:r>
          </w:p>
        </w:tc>
        <w:tc>
          <w:tcPr>
            <w:tcW w:w="0" w:type="auto"/>
            <w:tcBorders>
              <w:top w:val="single" w:sz="4" w:space="0" w:color="auto"/>
              <w:left w:val="single" w:sz="4" w:space="0" w:color="auto"/>
              <w:bottom w:val="single" w:sz="4" w:space="0" w:color="auto"/>
              <w:right w:val="single" w:sz="4" w:space="0" w:color="auto"/>
            </w:tcBorders>
            <w:hideMark/>
          </w:tcPr>
          <w:p w14:paraId="5AA17411"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EEE90E8"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213A013B" w14:textId="77777777" w:rsidR="00BB1E63" w:rsidRPr="00BB1E63" w:rsidRDefault="00BB1E63" w:rsidP="00BB1E63">
            <w:r w:rsidRPr="00BB1E63">
              <w:t>0596</w:t>
            </w:r>
          </w:p>
        </w:tc>
        <w:tc>
          <w:tcPr>
            <w:tcW w:w="0" w:type="auto"/>
            <w:tcBorders>
              <w:top w:val="single" w:sz="4" w:space="0" w:color="auto"/>
              <w:left w:val="single" w:sz="4" w:space="0" w:color="auto"/>
              <w:bottom w:val="single" w:sz="4" w:space="0" w:color="auto"/>
              <w:right w:val="single" w:sz="4" w:space="0" w:color="auto"/>
            </w:tcBorders>
            <w:hideMark/>
          </w:tcPr>
          <w:p w14:paraId="494DEC1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D67A01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B74D1B2"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6B9D5681"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0E0C7F96" w14:textId="77777777" w:rsidR="00BB1E63" w:rsidRPr="00BB1E63" w:rsidRDefault="00BB1E63" w:rsidP="00BB1E63">
            <w:r w:rsidRPr="00BB1E63">
              <w:t>agreed</w:t>
            </w:r>
          </w:p>
        </w:tc>
      </w:tr>
      <w:tr w:rsidR="00BB1E63" w:rsidRPr="00BB1E63" w14:paraId="1706597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575E685" w14:textId="77777777" w:rsidR="00BB1E63" w:rsidRPr="00BB1E63" w:rsidRDefault="00BB1E63" w:rsidP="00BB1E63">
            <w:r w:rsidRPr="00BB1E63">
              <w:t>C6-250427</w:t>
            </w:r>
          </w:p>
        </w:tc>
        <w:tc>
          <w:tcPr>
            <w:tcW w:w="0" w:type="auto"/>
            <w:tcBorders>
              <w:top w:val="single" w:sz="4" w:space="0" w:color="auto"/>
              <w:left w:val="single" w:sz="4" w:space="0" w:color="auto"/>
              <w:bottom w:val="single" w:sz="4" w:space="0" w:color="auto"/>
              <w:right w:val="single" w:sz="4" w:space="0" w:color="auto"/>
            </w:tcBorders>
            <w:hideMark/>
          </w:tcPr>
          <w:p w14:paraId="0719581B" w14:textId="77777777" w:rsidR="00BB1E63" w:rsidRPr="00BB1E63" w:rsidRDefault="00BB1E63" w:rsidP="00BB1E63">
            <w:r w:rsidRPr="00BB1E63">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7255CAD6"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0537B70"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7DB34FBA" w14:textId="77777777" w:rsidR="00BB1E63" w:rsidRPr="00BB1E63" w:rsidRDefault="00BB1E63" w:rsidP="00BB1E63">
            <w:r w:rsidRPr="00BB1E63">
              <w:t>0597</w:t>
            </w:r>
          </w:p>
        </w:tc>
        <w:tc>
          <w:tcPr>
            <w:tcW w:w="0" w:type="auto"/>
            <w:tcBorders>
              <w:top w:val="single" w:sz="4" w:space="0" w:color="auto"/>
              <w:left w:val="single" w:sz="4" w:space="0" w:color="auto"/>
              <w:bottom w:val="single" w:sz="4" w:space="0" w:color="auto"/>
              <w:right w:val="single" w:sz="4" w:space="0" w:color="auto"/>
            </w:tcBorders>
            <w:hideMark/>
          </w:tcPr>
          <w:p w14:paraId="63067CD1"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AEF4DA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982861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F5FD1D7"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A01EDA3" w14:textId="77777777" w:rsidR="00BB1E63" w:rsidRPr="00BB1E63" w:rsidRDefault="00BB1E63" w:rsidP="00BB1E63">
            <w:r w:rsidRPr="00BB1E63">
              <w:t>agreed</w:t>
            </w:r>
          </w:p>
        </w:tc>
      </w:tr>
      <w:tr w:rsidR="00BB1E63" w:rsidRPr="00BB1E63" w14:paraId="532DAB9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9A2D623" w14:textId="77777777" w:rsidR="00BB1E63" w:rsidRPr="00BB1E63" w:rsidRDefault="00BB1E63" w:rsidP="00BB1E63">
            <w:r w:rsidRPr="00BB1E63">
              <w:t>C6-250430</w:t>
            </w:r>
          </w:p>
        </w:tc>
        <w:tc>
          <w:tcPr>
            <w:tcW w:w="0" w:type="auto"/>
            <w:tcBorders>
              <w:top w:val="single" w:sz="4" w:space="0" w:color="auto"/>
              <w:left w:val="single" w:sz="4" w:space="0" w:color="auto"/>
              <w:bottom w:val="single" w:sz="4" w:space="0" w:color="auto"/>
              <w:right w:val="single" w:sz="4" w:space="0" w:color="auto"/>
            </w:tcBorders>
            <w:hideMark/>
          </w:tcPr>
          <w:p w14:paraId="26FDE77D" w14:textId="77777777" w:rsidR="00BB1E63" w:rsidRPr="00BB1E63" w:rsidRDefault="00BB1E63" w:rsidP="00BB1E63">
            <w:r w:rsidRPr="00BB1E63">
              <w:t>Unify ngKSI in USIM test cases</w:t>
            </w:r>
          </w:p>
        </w:tc>
        <w:tc>
          <w:tcPr>
            <w:tcW w:w="0" w:type="auto"/>
            <w:tcBorders>
              <w:top w:val="single" w:sz="4" w:space="0" w:color="auto"/>
              <w:left w:val="single" w:sz="4" w:space="0" w:color="auto"/>
              <w:bottom w:val="single" w:sz="4" w:space="0" w:color="auto"/>
              <w:right w:val="single" w:sz="4" w:space="0" w:color="auto"/>
            </w:tcBorders>
            <w:hideMark/>
          </w:tcPr>
          <w:p w14:paraId="75A67A0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EA453A9"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512A2A46" w14:textId="77777777" w:rsidR="00BB1E63" w:rsidRPr="00BB1E63" w:rsidRDefault="00BB1E63" w:rsidP="00BB1E63">
            <w:r w:rsidRPr="00BB1E63">
              <w:t>0598</w:t>
            </w:r>
          </w:p>
        </w:tc>
        <w:tc>
          <w:tcPr>
            <w:tcW w:w="0" w:type="auto"/>
            <w:tcBorders>
              <w:top w:val="single" w:sz="4" w:space="0" w:color="auto"/>
              <w:left w:val="single" w:sz="4" w:space="0" w:color="auto"/>
              <w:bottom w:val="single" w:sz="4" w:space="0" w:color="auto"/>
              <w:right w:val="single" w:sz="4" w:space="0" w:color="auto"/>
            </w:tcBorders>
            <w:hideMark/>
          </w:tcPr>
          <w:p w14:paraId="59A49BE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AFD593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4544F3A"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170190C"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347DA4F2" w14:textId="77777777" w:rsidR="00BB1E63" w:rsidRPr="00BB1E63" w:rsidRDefault="00BB1E63" w:rsidP="00BB1E63">
            <w:r w:rsidRPr="00BB1E63">
              <w:t>revised</w:t>
            </w:r>
          </w:p>
        </w:tc>
      </w:tr>
      <w:tr w:rsidR="00BB1E63" w:rsidRPr="00BB1E63" w14:paraId="1388993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A1D5564" w14:textId="77777777" w:rsidR="00BB1E63" w:rsidRPr="00BB1E63" w:rsidRDefault="00BB1E63" w:rsidP="00BB1E63">
            <w:r w:rsidRPr="00BB1E63">
              <w:t>C6-250511</w:t>
            </w:r>
          </w:p>
        </w:tc>
        <w:tc>
          <w:tcPr>
            <w:tcW w:w="0" w:type="auto"/>
            <w:tcBorders>
              <w:top w:val="single" w:sz="4" w:space="0" w:color="auto"/>
              <w:left w:val="single" w:sz="4" w:space="0" w:color="auto"/>
              <w:bottom w:val="single" w:sz="4" w:space="0" w:color="auto"/>
              <w:right w:val="single" w:sz="4" w:space="0" w:color="auto"/>
            </w:tcBorders>
            <w:hideMark/>
          </w:tcPr>
          <w:p w14:paraId="7261AF5F" w14:textId="77777777" w:rsidR="00BB1E63" w:rsidRPr="00BB1E63" w:rsidRDefault="00BB1E63" w:rsidP="00BB1E63">
            <w:r w:rsidRPr="00BB1E63">
              <w:t>Unify ngKSI in USIM test cases</w:t>
            </w:r>
          </w:p>
        </w:tc>
        <w:tc>
          <w:tcPr>
            <w:tcW w:w="0" w:type="auto"/>
            <w:tcBorders>
              <w:top w:val="single" w:sz="4" w:space="0" w:color="auto"/>
              <w:left w:val="single" w:sz="4" w:space="0" w:color="auto"/>
              <w:bottom w:val="single" w:sz="4" w:space="0" w:color="auto"/>
              <w:right w:val="single" w:sz="4" w:space="0" w:color="auto"/>
            </w:tcBorders>
            <w:hideMark/>
          </w:tcPr>
          <w:p w14:paraId="2891CBBF"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C421827"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0EA59219" w14:textId="77777777" w:rsidR="00BB1E63" w:rsidRPr="00BB1E63" w:rsidRDefault="00BB1E63" w:rsidP="00BB1E63">
            <w:r w:rsidRPr="00BB1E63">
              <w:t>0598</w:t>
            </w:r>
          </w:p>
        </w:tc>
        <w:tc>
          <w:tcPr>
            <w:tcW w:w="0" w:type="auto"/>
            <w:tcBorders>
              <w:top w:val="single" w:sz="4" w:space="0" w:color="auto"/>
              <w:left w:val="single" w:sz="4" w:space="0" w:color="auto"/>
              <w:bottom w:val="single" w:sz="4" w:space="0" w:color="auto"/>
              <w:right w:val="single" w:sz="4" w:space="0" w:color="auto"/>
            </w:tcBorders>
            <w:hideMark/>
          </w:tcPr>
          <w:p w14:paraId="00E27B5D"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0BA34DB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2E84DE8"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5016AA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2654EB0" w14:textId="77777777" w:rsidR="00BB1E63" w:rsidRPr="00BB1E63" w:rsidRDefault="00BB1E63" w:rsidP="00BB1E63">
            <w:r w:rsidRPr="00BB1E63">
              <w:t>agreed</w:t>
            </w:r>
          </w:p>
        </w:tc>
      </w:tr>
      <w:tr w:rsidR="00BB1E63" w:rsidRPr="00BB1E63" w14:paraId="46BF08C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6AC6AB" w14:textId="77777777" w:rsidR="00BB1E63" w:rsidRPr="00BB1E63" w:rsidRDefault="00BB1E63" w:rsidP="00BB1E63">
            <w:r w:rsidRPr="00BB1E63">
              <w:t>C6-250432</w:t>
            </w:r>
          </w:p>
        </w:tc>
        <w:tc>
          <w:tcPr>
            <w:tcW w:w="0" w:type="auto"/>
            <w:tcBorders>
              <w:top w:val="single" w:sz="4" w:space="0" w:color="auto"/>
              <w:left w:val="single" w:sz="4" w:space="0" w:color="auto"/>
              <w:bottom w:val="single" w:sz="4" w:space="0" w:color="auto"/>
              <w:right w:val="single" w:sz="4" w:space="0" w:color="auto"/>
            </w:tcBorders>
            <w:hideMark/>
          </w:tcPr>
          <w:p w14:paraId="6D547957" w14:textId="77777777" w:rsidR="00BB1E63" w:rsidRPr="00BB1E63" w:rsidRDefault="00BB1E63" w:rsidP="00BB1E63">
            <w:r w:rsidRPr="00BB1E63">
              <w:t>Correction of EFSOR-CMCI coding</w:t>
            </w:r>
          </w:p>
        </w:tc>
        <w:tc>
          <w:tcPr>
            <w:tcW w:w="0" w:type="auto"/>
            <w:tcBorders>
              <w:top w:val="single" w:sz="4" w:space="0" w:color="auto"/>
              <w:left w:val="single" w:sz="4" w:space="0" w:color="auto"/>
              <w:bottom w:val="single" w:sz="4" w:space="0" w:color="auto"/>
              <w:right w:val="single" w:sz="4" w:space="0" w:color="auto"/>
            </w:tcBorders>
            <w:hideMark/>
          </w:tcPr>
          <w:p w14:paraId="5CBFFC1C"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4C37A19A"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0D3F6C36" w14:textId="77777777" w:rsidR="00BB1E63" w:rsidRPr="00BB1E63" w:rsidRDefault="00BB1E63" w:rsidP="00BB1E63">
            <w:r w:rsidRPr="00BB1E63">
              <w:t>0599</w:t>
            </w:r>
          </w:p>
        </w:tc>
        <w:tc>
          <w:tcPr>
            <w:tcW w:w="0" w:type="auto"/>
            <w:tcBorders>
              <w:top w:val="single" w:sz="4" w:space="0" w:color="auto"/>
              <w:left w:val="single" w:sz="4" w:space="0" w:color="auto"/>
              <w:bottom w:val="single" w:sz="4" w:space="0" w:color="auto"/>
              <w:right w:val="single" w:sz="4" w:space="0" w:color="auto"/>
            </w:tcBorders>
            <w:hideMark/>
          </w:tcPr>
          <w:p w14:paraId="5527103C"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6A6A59D"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22C4D61"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08A157CF"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30B2644F" w14:textId="77777777" w:rsidR="00BB1E63" w:rsidRPr="00BB1E63" w:rsidRDefault="00BB1E63" w:rsidP="00BB1E63">
            <w:r w:rsidRPr="00BB1E63">
              <w:t>agreed</w:t>
            </w:r>
          </w:p>
        </w:tc>
      </w:tr>
      <w:tr w:rsidR="00BB1E63" w:rsidRPr="00BB1E63" w14:paraId="0FD3B75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9C1CC6F" w14:textId="77777777" w:rsidR="00BB1E63" w:rsidRPr="00BB1E63" w:rsidRDefault="00BB1E63" w:rsidP="00BB1E63">
            <w:r w:rsidRPr="00BB1E63">
              <w:t>C6-250433</w:t>
            </w:r>
          </w:p>
        </w:tc>
        <w:tc>
          <w:tcPr>
            <w:tcW w:w="0" w:type="auto"/>
            <w:tcBorders>
              <w:top w:val="single" w:sz="4" w:space="0" w:color="auto"/>
              <w:left w:val="single" w:sz="4" w:space="0" w:color="auto"/>
              <w:bottom w:val="single" w:sz="4" w:space="0" w:color="auto"/>
              <w:right w:val="single" w:sz="4" w:space="0" w:color="auto"/>
            </w:tcBorders>
            <w:hideMark/>
          </w:tcPr>
          <w:p w14:paraId="0ACC92FF"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52FFDDA" w14:textId="77777777" w:rsidR="00BB1E63" w:rsidRPr="00BB1E63" w:rsidRDefault="00BB1E63" w:rsidP="00BB1E63">
            <w:r w:rsidRPr="00BB1E63">
              <w:t>THALES, Comprion GmbH</w:t>
            </w:r>
          </w:p>
        </w:tc>
        <w:tc>
          <w:tcPr>
            <w:tcW w:w="0" w:type="auto"/>
            <w:tcBorders>
              <w:top w:val="single" w:sz="4" w:space="0" w:color="auto"/>
              <w:left w:val="single" w:sz="4" w:space="0" w:color="auto"/>
              <w:bottom w:val="single" w:sz="4" w:space="0" w:color="auto"/>
              <w:right w:val="single" w:sz="4" w:space="0" w:color="auto"/>
            </w:tcBorders>
            <w:hideMark/>
          </w:tcPr>
          <w:p w14:paraId="7D2A7D64" w14:textId="77777777" w:rsidR="00BB1E63" w:rsidRPr="00BB1E63" w:rsidRDefault="00BB1E63" w:rsidP="00BB1E63">
            <w:r w:rsidRPr="00BB1E63">
              <w:t>31.122</w:t>
            </w:r>
          </w:p>
        </w:tc>
        <w:tc>
          <w:tcPr>
            <w:tcW w:w="0" w:type="auto"/>
            <w:tcBorders>
              <w:top w:val="single" w:sz="4" w:space="0" w:color="auto"/>
              <w:left w:val="single" w:sz="4" w:space="0" w:color="auto"/>
              <w:bottom w:val="single" w:sz="4" w:space="0" w:color="auto"/>
              <w:right w:val="single" w:sz="4" w:space="0" w:color="auto"/>
            </w:tcBorders>
            <w:hideMark/>
          </w:tcPr>
          <w:p w14:paraId="6219666E" w14:textId="77777777" w:rsidR="00BB1E63" w:rsidRPr="00BB1E63" w:rsidRDefault="00BB1E63" w:rsidP="00BB1E63">
            <w:r w:rsidRPr="00BB1E63">
              <w:t>0087</w:t>
            </w:r>
          </w:p>
        </w:tc>
        <w:tc>
          <w:tcPr>
            <w:tcW w:w="0" w:type="auto"/>
            <w:tcBorders>
              <w:top w:val="single" w:sz="4" w:space="0" w:color="auto"/>
              <w:left w:val="single" w:sz="4" w:space="0" w:color="auto"/>
              <w:bottom w:val="single" w:sz="4" w:space="0" w:color="auto"/>
              <w:right w:val="single" w:sz="4" w:space="0" w:color="auto"/>
            </w:tcBorders>
            <w:hideMark/>
          </w:tcPr>
          <w:p w14:paraId="037B629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F82833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CF0A395"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6C0535B"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B4ACE28" w14:textId="77777777" w:rsidR="00BB1E63" w:rsidRPr="00BB1E63" w:rsidRDefault="00BB1E63" w:rsidP="00BB1E63">
            <w:r w:rsidRPr="00BB1E63">
              <w:t>revised</w:t>
            </w:r>
          </w:p>
        </w:tc>
      </w:tr>
      <w:tr w:rsidR="00BB1E63" w:rsidRPr="00BB1E63" w14:paraId="6408422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82E34AA" w14:textId="77777777" w:rsidR="00BB1E63" w:rsidRPr="00BB1E63" w:rsidRDefault="00BB1E63" w:rsidP="00BB1E63">
            <w:r w:rsidRPr="00BB1E63">
              <w:t>C6-250478</w:t>
            </w:r>
          </w:p>
        </w:tc>
        <w:tc>
          <w:tcPr>
            <w:tcW w:w="0" w:type="auto"/>
            <w:tcBorders>
              <w:top w:val="single" w:sz="4" w:space="0" w:color="auto"/>
              <w:left w:val="single" w:sz="4" w:space="0" w:color="auto"/>
              <w:bottom w:val="single" w:sz="4" w:space="0" w:color="auto"/>
              <w:right w:val="single" w:sz="4" w:space="0" w:color="auto"/>
            </w:tcBorders>
            <w:hideMark/>
          </w:tcPr>
          <w:p w14:paraId="2FA73B58"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3D9C73CA" w14:textId="77777777" w:rsidR="00BB1E63" w:rsidRPr="00BB1E63" w:rsidRDefault="00BB1E63" w:rsidP="00BB1E63">
            <w:r w:rsidRPr="00BB1E63">
              <w:t>THALES, Comprion GmbH</w:t>
            </w:r>
          </w:p>
        </w:tc>
        <w:tc>
          <w:tcPr>
            <w:tcW w:w="0" w:type="auto"/>
            <w:tcBorders>
              <w:top w:val="single" w:sz="4" w:space="0" w:color="auto"/>
              <w:left w:val="single" w:sz="4" w:space="0" w:color="auto"/>
              <w:bottom w:val="single" w:sz="4" w:space="0" w:color="auto"/>
              <w:right w:val="single" w:sz="4" w:space="0" w:color="auto"/>
            </w:tcBorders>
            <w:hideMark/>
          </w:tcPr>
          <w:p w14:paraId="3612D789" w14:textId="77777777" w:rsidR="00BB1E63" w:rsidRPr="00BB1E63" w:rsidRDefault="00BB1E63" w:rsidP="00BB1E63">
            <w:r w:rsidRPr="00BB1E63">
              <w:t>31.122</w:t>
            </w:r>
          </w:p>
        </w:tc>
        <w:tc>
          <w:tcPr>
            <w:tcW w:w="0" w:type="auto"/>
            <w:tcBorders>
              <w:top w:val="single" w:sz="4" w:space="0" w:color="auto"/>
              <w:left w:val="single" w:sz="4" w:space="0" w:color="auto"/>
              <w:bottom w:val="single" w:sz="4" w:space="0" w:color="auto"/>
              <w:right w:val="single" w:sz="4" w:space="0" w:color="auto"/>
            </w:tcBorders>
            <w:hideMark/>
          </w:tcPr>
          <w:p w14:paraId="0BE383BB" w14:textId="77777777" w:rsidR="00BB1E63" w:rsidRPr="00BB1E63" w:rsidRDefault="00BB1E63" w:rsidP="00BB1E63">
            <w:r w:rsidRPr="00BB1E63">
              <w:t>0087</w:t>
            </w:r>
          </w:p>
        </w:tc>
        <w:tc>
          <w:tcPr>
            <w:tcW w:w="0" w:type="auto"/>
            <w:tcBorders>
              <w:top w:val="single" w:sz="4" w:space="0" w:color="auto"/>
              <w:left w:val="single" w:sz="4" w:space="0" w:color="auto"/>
              <w:bottom w:val="single" w:sz="4" w:space="0" w:color="auto"/>
              <w:right w:val="single" w:sz="4" w:space="0" w:color="auto"/>
            </w:tcBorders>
            <w:hideMark/>
          </w:tcPr>
          <w:p w14:paraId="3241520F"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0EF5DAF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8DE4DEA"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35FBA1C"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1A73B58A" w14:textId="77777777" w:rsidR="00BB1E63" w:rsidRPr="00BB1E63" w:rsidRDefault="00BB1E63" w:rsidP="00BB1E63">
            <w:r w:rsidRPr="00BB1E63">
              <w:t>revised</w:t>
            </w:r>
          </w:p>
        </w:tc>
      </w:tr>
      <w:tr w:rsidR="00BB1E63" w:rsidRPr="00BB1E63" w14:paraId="7DE7A27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BDEB5E6" w14:textId="77777777" w:rsidR="00BB1E63" w:rsidRPr="00BB1E63" w:rsidRDefault="00BB1E63" w:rsidP="00BB1E63">
            <w:r w:rsidRPr="00BB1E63">
              <w:t>C6-250509</w:t>
            </w:r>
          </w:p>
        </w:tc>
        <w:tc>
          <w:tcPr>
            <w:tcW w:w="0" w:type="auto"/>
            <w:tcBorders>
              <w:top w:val="single" w:sz="4" w:space="0" w:color="auto"/>
              <w:left w:val="single" w:sz="4" w:space="0" w:color="auto"/>
              <w:bottom w:val="single" w:sz="4" w:space="0" w:color="auto"/>
              <w:right w:val="single" w:sz="4" w:space="0" w:color="auto"/>
            </w:tcBorders>
            <w:hideMark/>
          </w:tcPr>
          <w:p w14:paraId="19F50954"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873AE02" w14:textId="77777777" w:rsidR="00BB1E63" w:rsidRPr="00BB1E63" w:rsidRDefault="00BB1E63" w:rsidP="00BB1E63">
            <w:r w:rsidRPr="00BB1E63">
              <w:t>THALES, Comprion GmbH</w:t>
            </w:r>
          </w:p>
        </w:tc>
        <w:tc>
          <w:tcPr>
            <w:tcW w:w="0" w:type="auto"/>
            <w:tcBorders>
              <w:top w:val="single" w:sz="4" w:space="0" w:color="auto"/>
              <w:left w:val="single" w:sz="4" w:space="0" w:color="auto"/>
              <w:bottom w:val="single" w:sz="4" w:space="0" w:color="auto"/>
              <w:right w:val="single" w:sz="4" w:space="0" w:color="auto"/>
            </w:tcBorders>
            <w:hideMark/>
          </w:tcPr>
          <w:p w14:paraId="38E78268" w14:textId="77777777" w:rsidR="00BB1E63" w:rsidRPr="00BB1E63" w:rsidRDefault="00BB1E63" w:rsidP="00BB1E63">
            <w:r w:rsidRPr="00BB1E63">
              <w:t>31.122</w:t>
            </w:r>
          </w:p>
        </w:tc>
        <w:tc>
          <w:tcPr>
            <w:tcW w:w="0" w:type="auto"/>
            <w:tcBorders>
              <w:top w:val="single" w:sz="4" w:space="0" w:color="auto"/>
              <w:left w:val="single" w:sz="4" w:space="0" w:color="auto"/>
              <w:bottom w:val="single" w:sz="4" w:space="0" w:color="auto"/>
              <w:right w:val="single" w:sz="4" w:space="0" w:color="auto"/>
            </w:tcBorders>
            <w:hideMark/>
          </w:tcPr>
          <w:p w14:paraId="2482970A" w14:textId="77777777" w:rsidR="00BB1E63" w:rsidRPr="00BB1E63" w:rsidRDefault="00BB1E63" w:rsidP="00BB1E63">
            <w:r w:rsidRPr="00BB1E63">
              <w:t>0087</w:t>
            </w:r>
          </w:p>
        </w:tc>
        <w:tc>
          <w:tcPr>
            <w:tcW w:w="0" w:type="auto"/>
            <w:tcBorders>
              <w:top w:val="single" w:sz="4" w:space="0" w:color="auto"/>
              <w:left w:val="single" w:sz="4" w:space="0" w:color="auto"/>
              <w:bottom w:val="single" w:sz="4" w:space="0" w:color="auto"/>
              <w:right w:val="single" w:sz="4" w:space="0" w:color="auto"/>
            </w:tcBorders>
            <w:hideMark/>
          </w:tcPr>
          <w:p w14:paraId="40E92A82"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4C1088D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15E116C"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0CF1F00"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24E4F069" w14:textId="77777777" w:rsidR="00BB1E63" w:rsidRPr="00BB1E63" w:rsidRDefault="00BB1E63" w:rsidP="00BB1E63">
            <w:r w:rsidRPr="00BB1E63">
              <w:t>agreed</w:t>
            </w:r>
          </w:p>
        </w:tc>
      </w:tr>
      <w:tr w:rsidR="00BB1E63" w:rsidRPr="00BB1E63" w14:paraId="6215B98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50AF05" w14:textId="77777777" w:rsidR="00BB1E63" w:rsidRPr="00BB1E63" w:rsidRDefault="00BB1E63" w:rsidP="00BB1E63">
            <w:r w:rsidRPr="00BB1E63">
              <w:t>C6-250423</w:t>
            </w:r>
          </w:p>
        </w:tc>
        <w:tc>
          <w:tcPr>
            <w:tcW w:w="0" w:type="auto"/>
            <w:tcBorders>
              <w:top w:val="single" w:sz="4" w:space="0" w:color="auto"/>
              <w:left w:val="single" w:sz="4" w:space="0" w:color="auto"/>
              <w:bottom w:val="single" w:sz="4" w:space="0" w:color="auto"/>
              <w:right w:val="single" w:sz="4" w:space="0" w:color="auto"/>
            </w:tcBorders>
            <w:hideMark/>
          </w:tcPr>
          <w:p w14:paraId="445737BF"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61026790"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44BDC99"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5D5AB8E4" w14:textId="77777777" w:rsidR="00BB1E63" w:rsidRPr="00BB1E63" w:rsidRDefault="00BB1E63" w:rsidP="00BB1E63">
            <w:r w:rsidRPr="00BB1E63">
              <w:t>0815</w:t>
            </w:r>
          </w:p>
        </w:tc>
        <w:tc>
          <w:tcPr>
            <w:tcW w:w="0" w:type="auto"/>
            <w:tcBorders>
              <w:top w:val="single" w:sz="4" w:space="0" w:color="auto"/>
              <w:left w:val="single" w:sz="4" w:space="0" w:color="auto"/>
              <w:bottom w:val="single" w:sz="4" w:space="0" w:color="auto"/>
              <w:right w:val="single" w:sz="4" w:space="0" w:color="auto"/>
            </w:tcBorders>
            <w:hideMark/>
          </w:tcPr>
          <w:p w14:paraId="7C73DE76"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42A5AB1"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7E5FBA9"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CF4678B" w14:textId="77777777" w:rsidR="00BB1E63" w:rsidRPr="00BB1E63" w:rsidRDefault="00BB1E63" w:rsidP="00BB1E63">
            <w:r w:rsidRPr="00BB1E63">
              <w:t>IoT_SAT_UEConTest</w:t>
            </w:r>
          </w:p>
        </w:tc>
        <w:tc>
          <w:tcPr>
            <w:tcW w:w="0" w:type="auto"/>
            <w:tcBorders>
              <w:top w:val="single" w:sz="4" w:space="0" w:color="auto"/>
              <w:left w:val="single" w:sz="4" w:space="0" w:color="auto"/>
              <w:bottom w:val="single" w:sz="4" w:space="0" w:color="auto"/>
              <w:right w:val="single" w:sz="4" w:space="0" w:color="auto"/>
            </w:tcBorders>
            <w:hideMark/>
          </w:tcPr>
          <w:p w14:paraId="473547F1" w14:textId="77777777" w:rsidR="00BB1E63" w:rsidRPr="00BB1E63" w:rsidRDefault="00BB1E63" w:rsidP="00BB1E63">
            <w:r w:rsidRPr="00BB1E63">
              <w:t>revised</w:t>
            </w:r>
          </w:p>
        </w:tc>
      </w:tr>
      <w:tr w:rsidR="00BB1E63" w:rsidRPr="00BB1E63" w14:paraId="39AB02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67C1742" w14:textId="77777777" w:rsidR="00BB1E63" w:rsidRPr="00BB1E63" w:rsidRDefault="00BB1E63" w:rsidP="00BB1E63">
            <w:r w:rsidRPr="00BB1E63">
              <w:t>C6-250494</w:t>
            </w:r>
          </w:p>
        </w:tc>
        <w:tc>
          <w:tcPr>
            <w:tcW w:w="0" w:type="auto"/>
            <w:tcBorders>
              <w:top w:val="single" w:sz="4" w:space="0" w:color="auto"/>
              <w:left w:val="single" w:sz="4" w:space="0" w:color="auto"/>
              <w:bottom w:val="single" w:sz="4" w:space="0" w:color="auto"/>
              <w:right w:val="single" w:sz="4" w:space="0" w:color="auto"/>
            </w:tcBorders>
            <w:hideMark/>
          </w:tcPr>
          <w:p w14:paraId="1195324B"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23B72FB4"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45ADD8AB"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395DEE84" w14:textId="77777777" w:rsidR="00BB1E63" w:rsidRPr="00BB1E63" w:rsidRDefault="00BB1E63" w:rsidP="00BB1E63">
            <w:r w:rsidRPr="00BB1E63">
              <w:t>0815</w:t>
            </w:r>
          </w:p>
        </w:tc>
        <w:tc>
          <w:tcPr>
            <w:tcW w:w="0" w:type="auto"/>
            <w:tcBorders>
              <w:top w:val="single" w:sz="4" w:space="0" w:color="auto"/>
              <w:left w:val="single" w:sz="4" w:space="0" w:color="auto"/>
              <w:bottom w:val="single" w:sz="4" w:space="0" w:color="auto"/>
              <w:right w:val="single" w:sz="4" w:space="0" w:color="auto"/>
            </w:tcBorders>
            <w:hideMark/>
          </w:tcPr>
          <w:p w14:paraId="639401FC"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401D1E0D"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816BC14"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B3A1F8F" w14:textId="77777777" w:rsidR="00BB1E63" w:rsidRPr="00BB1E63" w:rsidRDefault="00BB1E63" w:rsidP="00BB1E63">
            <w:r w:rsidRPr="00BB1E63">
              <w:t>IoT_SAT_UEConTest</w:t>
            </w:r>
          </w:p>
        </w:tc>
        <w:tc>
          <w:tcPr>
            <w:tcW w:w="0" w:type="auto"/>
            <w:tcBorders>
              <w:top w:val="single" w:sz="4" w:space="0" w:color="auto"/>
              <w:left w:val="single" w:sz="4" w:space="0" w:color="auto"/>
              <w:bottom w:val="single" w:sz="4" w:space="0" w:color="auto"/>
              <w:right w:val="single" w:sz="4" w:space="0" w:color="auto"/>
            </w:tcBorders>
            <w:hideMark/>
          </w:tcPr>
          <w:p w14:paraId="5FD9980D" w14:textId="77777777" w:rsidR="00BB1E63" w:rsidRPr="00BB1E63" w:rsidRDefault="00BB1E63" w:rsidP="00BB1E63">
            <w:r w:rsidRPr="00BB1E63">
              <w:t>agreed</w:t>
            </w:r>
          </w:p>
        </w:tc>
      </w:tr>
      <w:tr w:rsidR="00BB1E63" w:rsidRPr="00BB1E63" w14:paraId="4720311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7EDE1F" w14:textId="77777777" w:rsidR="00BB1E63" w:rsidRPr="00BB1E63" w:rsidRDefault="00BB1E63" w:rsidP="00BB1E63">
            <w:r w:rsidRPr="00BB1E63">
              <w:lastRenderedPageBreak/>
              <w:t>C6-250424</w:t>
            </w:r>
          </w:p>
        </w:tc>
        <w:tc>
          <w:tcPr>
            <w:tcW w:w="0" w:type="auto"/>
            <w:tcBorders>
              <w:top w:val="single" w:sz="4" w:space="0" w:color="auto"/>
              <w:left w:val="single" w:sz="4" w:space="0" w:color="auto"/>
              <w:bottom w:val="single" w:sz="4" w:space="0" w:color="auto"/>
              <w:right w:val="single" w:sz="4" w:space="0" w:color="auto"/>
            </w:tcBorders>
            <w:hideMark/>
          </w:tcPr>
          <w:p w14:paraId="4E1C356F"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2B3ACC00"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9B0EC54"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6366FB33" w14:textId="77777777" w:rsidR="00BB1E63" w:rsidRPr="00BB1E63" w:rsidRDefault="00BB1E63" w:rsidP="00BB1E63">
            <w:r w:rsidRPr="00BB1E63">
              <w:t>0816</w:t>
            </w:r>
          </w:p>
        </w:tc>
        <w:tc>
          <w:tcPr>
            <w:tcW w:w="0" w:type="auto"/>
            <w:tcBorders>
              <w:top w:val="single" w:sz="4" w:space="0" w:color="auto"/>
              <w:left w:val="single" w:sz="4" w:space="0" w:color="auto"/>
              <w:bottom w:val="single" w:sz="4" w:space="0" w:color="auto"/>
              <w:right w:val="single" w:sz="4" w:space="0" w:color="auto"/>
            </w:tcBorders>
            <w:hideMark/>
          </w:tcPr>
          <w:p w14:paraId="00BFC59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80B370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14BAC5D"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F204B66" w14:textId="77777777" w:rsidR="00BB1E63" w:rsidRPr="00BB1E63" w:rsidRDefault="00BB1E63" w:rsidP="00BB1E63">
            <w:r w:rsidRPr="00BB1E63">
              <w:t>IoT_SAT_UEConTest</w:t>
            </w:r>
          </w:p>
        </w:tc>
        <w:tc>
          <w:tcPr>
            <w:tcW w:w="0" w:type="auto"/>
            <w:tcBorders>
              <w:top w:val="single" w:sz="4" w:space="0" w:color="auto"/>
              <w:left w:val="single" w:sz="4" w:space="0" w:color="auto"/>
              <w:bottom w:val="single" w:sz="4" w:space="0" w:color="auto"/>
              <w:right w:val="single" w:sz="4" w:space="0" w:color="auto"/>
            </w:tcBorders>
            <w:hideMark/>
          </w:tcPr>
          <w:p w14:paraId="64F932D6" w14:textId="77777777" w:rsidR="00BB1E63" w:rsidRPr="00BB1E63" w:rsidRDefault="00BB1E63" w:rsidP="00BB1E63">
            <w:r w:rsidRPr="00BB1E63">
              <w:t>revised</w:t>
            </w:r>
          </w:p>
        </w:tc>
      </w:tr>
      <w:tr w:rsidR="00BB1E63" w:rsidRPr="00BB1E63" w14:paraId="321CADA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07B757" w14:textId="77777777" w:rsidR="00BB1E63" w:rsidRPr="00BB1E63" w:rsidRDefault="00BB1E63" w:rsidP="00BB1E63">
            <w:r w:rsidRPr="00BB1E63">
              <w:t>C6-250495</w:t>
            </w:r>
          </w:p>
        </w:tc>
        <w:tc>
          <w:tcPr>
            <w:tcW w:w="0" w:type="auto"/>
            <w:tcBorders>
              <w:top w:val="single" w:sz="4" w:space="0" w:color="auto"/>
              <w:left w:val="single" w:sz="4" w:space="0" w:color="auto"/>
              <w:bottom w:val="single" w:sz="4" w:space="0" w:color="auto"/>
              <w:right w:val="single" w:sz="4" w:space="0" w:color="auto"/>
            </w:tcBorders>
            <w:hideMark/>
          </w:tcPr>
          <w:p w14:paraId="78114DBB"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4AE009ED"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FE9A0D8"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0CC267C" w14:textId="77777777" w:rsidR="00BB1E63" w:rsidRPr="00BB1E63" w:rsidRDefault="00BB1E63" w:rsidP="00BB1E63">
            <w:r w:rsidRPr="00BB1E63">
              <w:t>0816</w:t>
            </w:r>
          </w:p>
        </w:tc>
        <w:tc>
          <w:tcPr>
            <w:tcW w:w="0" w:type="auto"/>
            <w:tcBorders>
              <w:top w:val="single" w:sz="4" w:space="0" w:color="auto"/>
              <w:left w:val="single" w:sz="4" w:space="0" w:color="auto"/>
              <w:bottom w:val="single" w:sz="4" w:space="0" w:color="auto"/>
              <w:right w:val="single" w:sz="4" w:space="0" w:color="auto"/>
            </w:tcBorders>
            <w:hideMark/>
          </w:tcPr>
          <w:p w14:paraId="02ED1660"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C80249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B09564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040D2D0" w14:textId="77777777" w:rsidR="00BB1E63" w:rsidRPr="00BB1E63" w:rsidRDefault="00BB1E63" w:rsidP="00BB1E63">
            <w:r w:rsidRPr="00BB1E63">
              <w:t>IoT_SAT_UEConTest</w:t>
            </w:r>
          </w:p>
        </w:tc>
        <w:tc>
          <w:tcPr>
            <w:tcW w:w="0" w:type="auto"/>
            <w:tcBorders>
              <w:top w:val="single" w:sz="4" w:space="0" w:color="auto"/>
              <w:left w:val="single" w:sz="4" w:space="0" w:color="auto"/>
              <w:bottom w:val="single" w:sz="4" w:space="0" w:color="auto"/>
              <w:right w:val="single" w:sz="4" w:space="0" w:color="auto"/>
            </w:tcBorders>
            <w:hideMark/>
          </w:tcPr>
          <w:p w14:paraId="01E465A9" w14:textId="77777777" w:rsidR="00BB1E63" w:rsidRPr="00BB1E63" w:rsidRDefault="00BB1E63" w:rsidP="00BB1E63">
            <w:r w:rsidRPr="00BB1E63">
              <w:t>agreed</w:t>
            </w:r>
          </w:p>
        </w:tc>
      </w:tr>
      <w:tr w:rsidR="00BB1E63" w:rsidRPr="00BB1E63" w14:paraId="4E44DA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13FC947" w14:textId="77777777" w:rsidR="00BB1E63" w:rsidRPr="00BB1E63" w:rsidRDefault="00BB1E63" w:rsidP="00BB1E63">
            <w:r w:rsidRPr="00BB1E63">
              <w:t>C6-250425</w:t>
            </w:r>
          </w:p>
        </w:tc>
        <w:tc>
          <w:tcPr>
            <w:tcW w:w="0" w:type="auto"/>
            <w:tcBorders>
              <w:top w:val="single" w:sz="4" w:space="0" w:color="auto"/>
              <w:left w:val="single" w:sz="4" w:space="0" w:color="auto"/>
              <w:bottom w:val="single" w:sz="4" w:space="0" w:color="auto"/>
              <w:right w:val="single" w:sz="4" w:space="0" w:color="auto"/>
            </w:tcBorders>
            <w:hideMark/>
          </w:tcPr>
          <w:p w14:paraId="571963D6"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417E7AE"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41FB702"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6FBC956D" w14:textId="77777777" w:rsidR="00BB1E63" w:rsidRPr="00BB1E63" w:rsidRDefault="00BB1E63" w:rsidP="00BB1E63">
            <w:r w:rsidRPr="00BB1E63">
              <w:t>0817</w:t>
            </w:r>
          </w:p>
        </w:tc>
        <w:tc>
          <w:tcPr>
            <w:tcW w:w="0" w:type="auto"/>
            <w:tcBorders>
              <w:top w:val="single" w:sz="4" w:space="0" w:color="auto"/>
              <w:left w:val="single" w:sz="4" w:space="0" w:color="auto"/>
              <w:bottom w:val="single" w:sz="4" w:space="0" w:color="auto"/>
              <w:right w:val="single" w:sz="4" w:space="0" w:color="auto"/>
            </w:tcBorders>
            <w:hideMark/>
          </w:tcPr>
          <w:p w14:paraId="30BD5E4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BD7726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34DEA96"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F2D4374" w14:textId="77777777" w:rsidR="00BB1E63" w:rsidRPr="00BB1E63" w:rsidRDefault="00BB1E63" w:rsidP="00BB1E63">
            <w:r w:rsidRPr="00BB1E63">
              <w:t>IoT_SAT_UEConTest</w:t>
            </w:r>
          </w:p>
        </w:tc>
        <w:tc>
          <w:tcPr>
            <w:tcW w:w="0" w:type="auto"/>
            <w:tcBorders>
              <w:top w:val="single" w:sz="4" w:space="0" w:color="auto"/>
              <w:left w:val="single" w:sz="4" w:space="0" w:color="auto"/>
              <w:bottom w:val="single" w:sz="4" w:space="0" w:color="auto"/>
              <w:right w:val="single" w:sz="4" w:space="0" w:color="auto"/>
            </w:tcBorders>
            <w:hideMark/>
          </w:tcPr>
          <w:p w14:paraId="26816D25" w14:textId="77777777" w:rsidR="00BB1E63" w:rsidRPr="00BB1E63" w:rsidRDefault="00BB1E63" w:rsidP="00BB1E63">
            <w:r w:rsidRPr="00BB1E63">
              <w:t>revised</w:t>
            </w:r>
          </w:p>
        </w:tc>
      </w:tr>
      <w:tr w:rsidR="00BB1E63" w:rsidRPr="00BB1E63" w14:paraId="4352D0D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272602A" w14:textId="77777777" w:rsidR="00BB1E63" w:rsidRPr="00BB1E63" w:rsidRDefault="00BB1E63" w:rsidP="00BB1E63">
            <w:r w:rsidRPr="00BB1E63">
              <w:t>C6-250496</w:t>
            </w:r>
          </w:p>
        </w:tc>
        <w:tc>
          <w:tcPr>
            <w:tcW w:w="0" w:type="auto"/>
            <w:tcBorders>
              <w:top w:val="single" w:sz="4" w:space="0" w:color="auto"/>
              <w:left w:val="single" w:sz="4" w:space="0" w:color="auto"/>
              <w:bottom w:val="single" w:sz="4" w:space="0" w:color="auto"/>
              <w:right w:val="single" w:sz="4" w:space="0" w:color="auto"/>
            </w:tcBorders>
            <w:hideMark/>
          </w:tcPr>
          <w:p w14:paraId="38DFFC1B"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3D7714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B215F9F"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4A5E44C2" w14:textId="77777777" w:rsidR="00BB1E63" w:rsidRPr="00BB1E63" w:rsidRDefault="00BB1E63" w:rsidP="00BB1E63">
            <w:r w:rsidRPr="00BB1E63">
              <w:t>0817</w:t>
            </w:r>
          </w:p>
        </w:tc>
        <w:tc>
          <w:tcPr>
            <w:tcW w:w="0" w:type="auto"/>
            <w:tcBorders>
              <w:top w:val="single" w:sz="4" w:space="0" w:color="auto"/>
              <w:left w:val="single" w:sz="4" w:space="0" w:color="auto"/>
              <w:bottom w:val="single" w:sz="4" w:space="0" w:color="auto"/>
              <w:right w:val="single" w:sz="4" w:space="0" w:color="auto"/>
            </w:tcBorders>
            <w:hideMark/>
          </w:tcPr>
          <w:p w14:paraId="1D8092D5"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688DAC60"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E1AC52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40A40B0" w14:textId="77777777" w:rsidR="00BB1E63" w:rsidRPr="00BB1E63" w:rsidRDefault="00BB1E63" w:rsidP="00BB1E63">
            <w:r w:rsidRPr="00BB1E63">
              <w:t>IoT_SAT_UEConTest</w:t>
            </w:r>
          </w:p>
        </w:tc>
        <w:tc>
          <w:tcPr>
            <w:tcW w:w="0" w:type="auto"/>
            <w:tcBorders>
              <w:top w:val="single" w:sz="4" w:space="0" w:color="auto"/>
              <w:left w:val="single" w:sz="4" w:space="0" w:color="auto"/>
              <w:bottom w:val="single" w:sz="4" w:space="0" w:color="auto"/>
              <w:right w:val="single" w:sz="4" w:space="0" w:color="auto"/>
            </w:tcBorders>
            <w:hideMark/>
          </w:tcPr>
          <w:p w14:paraId="18605969" w14:textId="77777777" w:rsidR="00BB1E63" w:rsidRPr="00BB1E63" w:rsidRDefault="00BB1E63" w:rsidP="00BB1E63">
            <w:r w:rsidRPr="00BB1E63">
              <w:t>agreed</w:t>
            </w:r>
          </w:p>
        </w:tc>
      </w:tr>
      <w:tr w:rsidR="00BB1E63" w:rsidRPr="00BB1E63" w14:paraId="5A8A225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22645A" w14:textId="77777777" w:rsidR="00BB1E63" w:rsidRPr="00BB1E63" w:rsidRDefault="00BB1E63" w:rsidP="00BB1E63">
            <w:r w:rsidRPr="00BB1E63">
              <w:t>C6-250431</w:t>
            </w:r>
          </w:p>
        </w:tc>
        <w:tc>
          <w:tcPr>
            <w:tcW w:w="0" w:type="auto"/>
            <w:tcBorders>
              <w:top w:val="single" w:sz="4" w:space="0" w:color="auto"/>
              <w:left w:val="single" w:sz="4" w:space="0" w:color="auto"/>
              <w:bottom w:val="single" w:sz="4" w:space="0" w:color="auto"/>
              <w:right w:val="single" w:sz="4" w:space="0" w:color="auto"/>
            </w:tcBorders>
            <w:hideMark/>
          </w:tcPr>
          <w:p w14:paraId="5170BCE4" w14:textId="77777777" w:rsidR="00BB1E63" w:rsidRPr="00BB1E63" w:rsidRDefault="00BB1E63" w:rsidP="00BB1E63">
            <w:r w:rsidRPr="00BB1E63">
              <w:t>Correction of incorrect parameters length in Refresh SOR-CMCI</w:t>
            </w:r>
          </w:p>
        </w:tc>
        <w:tc>
          <w:tcPr>
            <w:tcW w:w="0" w:type="auto"/>
            <w:tcBorders>
              <w:top w:val="single" w:sz="4" w:space="0" w:color="auto"/>
              <w:left w:val="single" w:sz="4" w:space="0" w:color="auto"/>
              <w:bottom w:val="single" w:sz="4" w:space="0" w:color="auto"/>
              <w:right w:val="single" w:sz="4" w:space="0" w:color="auto"/>
            </w:tcBorders>
            <w:hideMark/>
          </w:tcPr>
          <w:p w14:paraId="6D0B5BC1" w14:textId="77777777" w:rsidR="00BB1E63" w:rsidRPr="00BB1E63" w:rsidRDefault="00BB1E63" w:rsidP="00BB1E63">
            <w:r w:rsidRPr="00BB1E63">
              <w:t>THALES, Huawei</w:t>
            </w:r>
          </w:p>
        </w:tc>
        <w:tc>
          <w:tcPr>
            <w:tcW w:w="0" w:type="auto"/>
            <w:tcBorders>
              <w:top w:val="single" w:sz="4" w:space="0" w:color="auto"/>
              <w:left w:val="single" w:sz="4" w:space="0" w:color="auto"/>
              <w:bottom w:val="single" w:sz="4" w:space="0" w:color="auto"/>
              <w:right w:val="single" w:sz="4" w:space="0" w:color="auto"/>
            </w:tcBorders>
            <w:hideMark/>
          </w:tcPr>
          <w:p w14:paraId="67CBEEA7"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58F5A1B" w14:textId="77777777" w:rsidR="00BB1E63" w:rsidRPr="00BB1E63" w:rsidRDefault="00BB1E63" w:rsidP="00BB1E63">
            <w:r w:rsidRPr="00BB1E63">
              <w:t>0818</w:t>
            </w:r>
          </w:p>
        </w:tc>
        <w:tc>
          <w:tcPr>
            <w:tcW w:w="0" w:type="auto"/>
            <w:tcBorders>
              <w:top w:val="single" w:sz="4" w:space="0" w:color="auto"/>
              <w:left w:val="single" w:sz="4" w:space="0" w:color="auto"/>
              <w:bottom w:val="single" w:sz="4" w:space="0" w:color="auto"/>
              <w:right w:val="single" w:sz="4" w:space="0" w:color="auto"/>
            </w:tcBorders>
            <w:hideMark/>
          </w:tcPr>
          <w:p w14:paraId="378084B1"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86F4DB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10485DF"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65909E8A"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781F0EDD" w14:textId="77777777" w:rsidR="00BB1E63" w:rsidRPr="00BB1E63" w:rsidRDefault="00BB1E63" w:rsidP="00BB1E63">
            <w:r w:rsidRPr="00BB1E63">
              <w:t>agreed</w:t>
            </w:r>
          </w:p>
        </w:tc>
      </w:tr>
      <w:tr w:rsidR="00BB1E63" w:rsidRPr="00BB1E63" w14:paraId="7D1FC82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054D075" w14:textId="77777777" w:rsidR="00BB1E63" w:rsidRPr="00BB1E63" w:rsidRDefault="00BB1E63" w:rsidP="00BB1E63">
            <w:r w:rsidRPr="00BB1E63">
              <w:t>C6-250434</w:t>
            </w:r>
          </w:p>
        </w:tc>
        <w:tc>
          <w:tcPr>
            <w:tcW w:w="0" w:type="auto"/>
            <w:tcBorders>
              <w:top w:val="single" w:sz="4" w:space="0" w:color="auto"/>
              <w:left w:val="single" w:sz="4" w:space="0" w:color="auto"/>
              <w:bottom w:val="single" w:sz="4" w:space="0" w:color="auto"/>
              <w:right w:val="single" w:sz="4" w:space="0" w:color="auto"/>
            </w:tcBorders>
            <w:hideMark/>
          </w:tcPr>
          <w:p w14:paraId="50CDD259" w14:textId="77777777" w:rsidR="00BB1E63" w:rsidRPr="00BB1E63" w:rsidRDefault="00BB1E63" w:rsidP="00BB1E63">
            <w:r w:rsidRPr="00BB1E63">
              <w:t>Test Cases Steering of Roaming via DL NAS TRANSPORT long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030B82DE"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6BA83B0A"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2FEDD7E9" w14:textId="77777777" w:rsidR="00BB1E63" w:rsidRPr="00BB1E63" w:rsidRDefault="00BB1E63" w:rsidP="00BB1E63">
            <w:r w:rsidRPr="00BB1E63">
              <w:t>0819</w:t>
            </w:r>
          </w:p>
        </w:tc>
        <w:tc>
          <w:tcPr>
            <w:tcW w:w="0" w:type="auto"/>
            <w:tcBorders>
              <w:top w:val="single" w:sz="4" w:space="0" w:color="auto"/>
              <w:left w:val="single" w:sz="4" w:space="0" w:color="auto"/>
              <w:bottom w:val="single" w:sz="4" w:space="0" w:color="auto"/>
              <w:right w:val="single" w:sz="4" w:space="0" w:color="auto"/>
            </w:tcBorders>
            <w:hideMark/>
          </w:tcPr>
          <w:p w14:paraId="5280D7F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3EAF6A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805342A"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AAF24BE"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0C218609" w14:textId="77777777" w:rsidR="00BB1E63" w:rsidRPr="00BB1E63" w:rsidRDefault="00BB1E63" w:rsidP="00BB1E63">
            <w:r w:rsidRPr="00BB1E63">
              <w:t>withdrawn</w:t>
            </w:r>
          </w:p>
        </w:tc>
      </w:tr>
      <w:tr w:rsidR="00BB1E63" w:rsidRPr="00BB1E63" w14:paraId="79DD35F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74E8BE9" w14:textId="77777777" w:rsidR="00BB1E63" w:rsidRPr="00BB1E63" w:rsidRDefault="00BB1E63" w:rsidP="00BB1E63">
            <w:r w:rsidRPr="00BB1E63">
              <w:t>C6-250435</w:t>
            </w:r>
          </w:p>
        </w:tc>
        <w:tc>
          <w:tcPr>
            <w:tcW w:w="0" w:type="auto"/>
            <w:tcBorders>
              <w:top w:val="single" w:sz="4" w:space="0" w:color="auto"/>
              <w:left w:val="single" w:sz="4" w:space="0" w:color="auto"/>
              <w:bottom w:val="single" w:sz="4" w:space="0" w:color="auto"/>
              <w:right w:val="single" w:sz="4" w:space="0" w:color="auto"/>
            </w:tcBorders>
            <w:hideMark/>
          </w:tcPr>
          <w:p w14:paraId="2B5A3A58" w14:textId="77777777" w:rsidR="00BB1E63" w:rsidRPr="00BB1E63" w:rsidRDefault="00BB1E63" w:rsidP="00BB1E63">
            <w:r w:rsidRPr="00BB1E63">
              <w:t>Correction of the Applicability for 27.22.4.26.8 test cases</w:t>
            </w:r>
          </w:p>
        </w:tc>
        <w:tc>
          <w:tcPr>
            <w:tcW w:w="0" w:type="auto"/>
            <w:tcBorders>
              <w:top w:val="single" w:sz="4" w:space="0" w:color="auto"/>
              <w:left w:val="single" w:sz="4" w:space="0" w:color="auto"/>
              <w:bottom w:val="single" w:sz="4" w:space="0" w:color="auto"/>
              <w:right w:val="single" w:sz="4" w:space="0" w:color="auto"/>
            </w:tcBorders>
            <w:hideMark/>
          </w:tcPr>
          <w:p w14:paraId="3F7D0D7F"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3B7B9E93"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07F344A" w14:textId="77777777" w:rsidR="00BB1E63" w:rsidRPr="00BB1E63" w:rsidRDefault="00BB1E63" w:rsidP="00BB1E63">
            <w:r w:rsidRPr="00BB1E63">
              <w:t>0820</w:t>
            </w:r>
          </w:p>
        </w:tc>
        <w:tc>
          <w:tcPr>
            <w:tcW w:w="0" w:type="auto"/>
            <w:tcBorders>
              <w:top w:val="single" w:sz="4" w:space="0" w:color="auto"/>
              <w:left w:val="single" w:sz="4" w:space="0" w:color="auto"/>
              <w:bottom w:val="single" w:sz="4" w:space="0" w:color="auto"/>
              <w:right w:val="single" w:sz="4" w:space="0" w:color="auto"/>
            </w:tcBorders>
            <w:hideMark/>
          </w:tcPr>
          <w:p w14:paraId="7B05A7E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3079C3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600CC82"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17B291F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38965239" w14:textId="77777777" w:rsidR="00BB1E63" w:rsidRPr="00BB1E63" w:rsidRDefault="00BB1E63" w:rsidP="00BB1E63">
            <w:r w:rsidRPr="00BB1E63">
              <w:t>noted</w:t>
            </w:r>
          </w:p>
        </w:tc>
      </w:tr>
      <w:tr w:rsidR="00BB1E63" w:rsidRPr="00BB1E63" w14:paraId="66E1307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66C15BB" w14:textId="77777777" w:rsidR="00BB1E63" w:rsidRPr="00BB1E63" w:rsidRDefault="00BB1E63" w:rsidP="00BB1E63">
            <w:r w:rsidRPr="00BB1E63">
              <w:t>C6-250437</w:t>
            </w:r>
          </w:p>
        </w:tc>
        <w:tc>
          <w:tcPr>
            <w:tcW w:w="0" w:type="auto"/>
            <w:tcBorders>
              <w:top w:val="single" w:sz="4" w:space="0" w:color="auto"/>
              <w:left w:val="single" w:sz="4" w:space="0" w:color="auto"/>
              <w:bottom w:val="single" w:sz="4" w:space="0" w:color="auto"/>
              <w:right w:val="single" w:sz="4" w:space="0" w:color="auto"/>
            </w:tcBorders>
            <w:hideMark/>
          </w:tcPr>
          <w:p w14:paraId="6B8A680B" w14:textId="77777777" w:rsidR="00BB1E63" w:rsidRPr="00BB1E63" w:rsidRDefault="00BB1E63" w:rsidP="00BB1E63">
            <w:r w:rsidRPr="00BB1E63">
              <w:t>Correction of Annex B</w:t>
            </w:r>
          </w:p>
        </w:tc>
        <w:tc>
          <w:tcPr>
            <w:tcW w:w="0" w:type="auto"/>
            <w:tcBorders>
              <w:top w:val="single" w:sz="4" w:space="0" w:color="auto"/>
              <w:left w:val="single" w:sz="4" w:space="0" w:color="auto"/>
              <w:bottom w:val="single" w:sz="4" w:space="0" w:color="auto"/>
              <w:right w:val="single" w:sz="4" w:space="0" w:color="auto"/>
            </w:tcBorders>
            <w:hideMark/>
          </w:tcPr>
          <w:p w14:paraId="37C66848"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519B566A"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4F4F0C8E" w14:textId="77777777" w:rsidR="00BB1E63" w:rsidRPr="00BB1E63" w:rsidRDefault="00BB1E63" w:rsidP="00BB1E63">
            <w:r w:rsidRPr="00BB1E63">
              <w:t>0821</w:t>
            </w:r>
          </w:p>
        </w:tc>
        <w:tc>
          <w:tcPr>
            <w:tcW w:w="0" w:type="auto"/>
            <w:tcBorders>
              <w:top w:val="single" w:sz="4" w:space="0" w:color="auto"/>
              <w:left w:val="single" w:sz="4" w:space="0" w:color="auto"/>
              <w:bottom w:val="single" w:sz="4" w:space="0" w:color="auto"/>
              <w:right w:val="single" w:sz="4" w:space="0" w:color="auto"/>
            </w:tcBorders>
            <w:hideMark/>
          </w:tcPr>
          <w:p w14:paraId="26A17A9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BE85530"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B18C89C"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40D4EF0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3E297AA" w14:textId="77777777" w:rsidR="00BB1E63" w:rsidRPr="00BB1E63" w:rsidRDefault="00BB1E63" w:rsidP="00BB1E63">
            <w:r w:rsidRPr="00BB1E63">
              <w:t>agreed</w:t>
            </w:r>
          </w:p>
        </w:tc>
      </w:tr>
      <w:tr w:rsidR="00BB1E63" w:rsidRPr="00BB1E63" w14:paraId="6F978B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0D5205" w14:textId="77777777" w:rsidR="00BB1E63" w:rsidRPr="00BB1E63" w:rsidRDefault="00BB1E63" w:rsidP="00BB1E63">
            <w:r w:rsidRPr="00BB1E63">
              <w:t>C6-250463</w:t>
            </w:r>
          </w:p>
        </w:tc>
        <w:tc>
          <w:tcPr>
            <w:tcW w:w="0" w:type="auto"/>
            <w:tcBorders>
              <w:top w:val="single" w:sz="4" w:space="0" w:color="auto"/>
              <w:left w:val="single" w:sz="4" w:space="0" w:color="auto"/>
              <w:bottom w:val="single" w:sz="4" w:space="0" w:color="auto"/>
              <w:right w:val="single" w:sz="4" w:space="0" w:color="auto"/>
            </w:tcBorders>
            <w:hideMark/>
          </w:tcPr>
          <w:p w14:paraId="62106F44" w14:textId="77777777" w:rsidR="00BB1E63" w:rsidRPr="00BB1E63" w:rsidRDefault="00BB1E63" w:rsidP="00BB1E63">
            <w:r w:rsidRPr="00BB1E63">
              <w:t>Correction to the TC 27.22.4.7.3; PROACTIVE COMMAND: REFRESH 3.7.2</w:t>
            </w:r>
          </w:p>
        </w:tc>
        <w:tc>
          <w:tcPr>
            <w:tcW w:w="0" w:type="auto"/>
            <w:tcBorders>
              <w:top w:val="single" w:sz="4" w:space="0" w:color="auto"/>
              <w:left w:val="single" w:sz="4" w:space="0" w:color="auto"/>
              <w:bottom w:val="single" w:sz="4" w:space="0" w:color="auto"/>
              <w:right w:val="single" w:sz="4" w:space="0" w:color="auto"/>
            </w:tcBorders>
            <w:hideMark/>
          </w:tcPr>
          <w:p w14:paraId="2B8981A9" w14:textId="77777777" w:rsidR="00BB1E63" w:rsidRPr="00BB1E63" w:rsidRDefault="00BB1E63" w:rsidP="00BB1E63">
            <w:r w:rsidRPr="00BB1E63">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53FF0D5"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106FD50" w14:textId="77777777" w:rsidR="00BB1E63" w:rsidRPr="00BB1E63" w:rsidRDefault="00BB1E63" w:rsidP="00BB1E63">
            <w:r w:rsidRPr="00BB1E63">
              <w:t>0822</w:t>
            </w:r>
          </w:p>
        </w:tc>
        <w:tc>
          <w:tcPr>
            <w:tcW w:w="0" w:type="auto"/>
            <w:tcBorders>
              <w:top w:val="single" w:sz="4" w:space="0" w:color="auto"/>
              <w:left w:val="single" w:sz="4" w:space="0" w:color="auto"/>
              <w:bottom w:val="single" w:sz="4" w:space="0" w:color="auto"/>
              <w:right w:val="single" w:sz="4" w:space="0" w:color="auto"/>
            </w:tcBorders>
            <w:hideMark/>
          </w:tcPr>
          <w:p w14:paraId="5430A90C"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9D21A0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C3D9B98"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2286E545"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2C1653BF" w14:textId="77777777" w:rsidR="00BB1E63" w:rsidRPr="00BB1E63" w:rsidRDefault="00BB1E63" w:rsidP="00BB1E63">
            <w:r w:rsidRPr="00BB1E63">
              <w:t>agreed</w:t>
            </w:r>
          </w:p>
        </w:tc>
      </w:tr>
      <w:tr w:rsidR="00BB1E63" w:rsidRPr="00BB1E63" w14:paraId="12FDDB8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CB86B2" w14:textId="77777777" w:rsidR="00BB1E63" w:rsidRPr="00BB1E63" w:rsidRDefault="00BB1E63" w:rsidP="00BB1E63">
            <w:r w:rsidRPr="00BB1E63">
              <w:t>C6-250464</w:t>
            </w:r>
          </w:p>
        </w:tc>
        <w:tc>
          <w:tcPr>
            <w:tcW w:w="0" w:type="auto"/>
            <w:tcBorders>
              <w:top w:val="single" w:sz="4" w:space="0" w:color="auto"/>
              <w:left w:val="single" w:sz="4" w:space="0" w:color="auto"/>
              <w:bottom w:val="single" w:sz="4" w:space="0" w:color="auto"/>
              <w:right w:val="single" w:sz="4" w:space="0" w:color="auto"/>
            </w:tcBorders>
            <w:hideMark/>
          </w:tcPr>
          <w:p w14:paraId="51FB2ECF" w14:textId="77777777" w:rsidR="00BB1E63" w:rsidRPr="00BB1E63" w:rsidRDefault="00BB1E63" w:rsidP="00BB1E63">
            <w:r w:rsidRPr="00BB1E63">
              <w:t>Correction to the TC 27.22.4.15; Expected Sequence 1.30</w:t>
            </w:r>
          </w:p>
        </w:tc>
        <w:tc>
          <w:tcPr>
            <w:tcW w:w="0" w:type="auto"/>
            <w:tcBorders>
              <w:top w:val="single" w:sz="4" w:space="0" w:color="auto"/>
              <w:left w:val="single" w:sz="4" w:space="0" w:color="auto"/>
              <w:bottom w:val="single" w:sz="4" w:space="0" w:color="auto"/>
              <w:right w:val="single" w:sz="4" w:space="0" w:color="auto"/>
            </w:tcBorders>
            <w:hideMark/>
          </w:tcPr>
          <w:p w14:paraId="2C3F945E" w14:textId="77777777" w:rsidR="00BB1E63" w:rsidRPr="00BB1E63" w:rsidRDefault="00BB1E63" w:rsidP="00BB1E63">
            <w:r w:rsidRPr="00BB1E63">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1E2B9379"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08C53AB7" w14:textId="77777777" w:rsidR="00BB1E63" w:rsidRPr="00BB1E63" w:rsidRDefault="00BB1E63" w:rsidP="00BB1E63">
            <w:r w:rsidRPr="00BB1E63">
              <w:t>0823</w:t>
            </w:r>
          </w:p>
        </w:tc>
        <w:tc>
          <w:tcPr>
            <w:tcW w:w="0" w:type="auto"/>
            <w:tcBorders>
              <w:top w:val="single" w:sz="4" w:space="0" w:color="auto"/>
              <w:left w:val="single" w:sz="4" w:space="0" w:color="auto"/>
              <w:bottom w:val="single" w:sz="4" w:space="0" w:color="auto"/>
              <w:right w:val="single" w:sz="4" w:space="0" w:color="auto"/>
            </w:tcBorders>
            <w:hideMark/>
          </w:tcPr>
          <w:p w14:paraId="116A22F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FCC6F8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0DFED1B"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997F4D5"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159868EC" w14:textId="77777777" w:rsidR="00BB1E63" w:rsidRPr="00BB1E63" w:rsidRDefault="00BB1E63" w:rsidP="00BB1E63">
            <w:r w:rsidRPr="00BB1E63">
              <w:t>agreed</w:t>
            </w:r>
          </w:p>
        </w:tc>
      </w:tr>
      <w:tr w:rsidR="00BB1E63" w:rsidRPr="00BB1E63" w14:paraId="620F75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FDBDA48" w14:textId="77777777" w:rsidR="00BB1E63" w:rsidRPr="00BB1E63" w:rsidRDefault="00BB1E63" w:rsidP="00BB1E63">
            <w:r w:rsidRPr="00BB1E63">
              <w:t>C6-250422</w:t>
            </w:r>
          </w:p>
        </w:tc>
        <w:tc>
          <w:tcPr>
            <w:tcW w:w="0" w:type="auto"/>
            <w:tcBorders>
              <w:top w:val="single" w:sz="4" w:space="0" w:color="auto"/>
              <w:left w:val="single" w:sz="4" w:space="0" w:color="auto"/>
              <w:bottom w:val="single" w:sz="4" w:space="0" w:color="auto"/>
              <w:right w:val="single" w:sz="4" w:space="0" w:color="auto"/>
            </w:tcBorders>
            <w:hideMark/>
          </w:tcPr>
          <w:p w14:paraId="2051C8E3" w14:textId="77777777" w:rsidR="00BB1E63" w:rsidRPr="00BB1E63" w:rsidRDefault="00BB1E63" w:rsidP="00BB1E63">
            <w:r w:rsidRPr="00BB1E63">
              <w:t>Correction to SUCI calculation TC 5.3.17</w:t>
            </w:r>
          </w:p>
        </w:tc>
        <w:tc>
          <w:tcPr>
            <w:tcW w:w="0" w:type="auto"/>
            <w:tcBorders>
              <w:top w:val="single" w:sz="4" w:space="0" w:color="auto"/>
              <w:left w:val="single" w:sz="4" w:space="0" w:color="auto"/>
              <w:bottom w:val="single" w:sz="4" w:space="0" w:color="auto"/>
              <w:right w:val="single" w:sz="4" w:space="0" w:color="auto"/>
            </w:tcBorders>
            <w:hideMark/>
          </w:tcPr>
          <w:p w14:paraId="7C945FF0"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3317239"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7AF7CE3E" w14:textId="77777777" w:rsidR="00BB1E63" w:rsidRPr="00BB1E63" w:rsidRDefault="00BB1E63" w:rsidP="00BB1E63">
            <w:r w:rsidRPr="00BB1E63">
              <w:t>0028</w:t>
            </w:r>
          </w:p>
        </w:tc>
        <w:tc>
          <w:tcPr>
            <w:tcW w:w="0" w:type="auto"/>
            <w:tcBorders>
              <w:top w:val="single" w:sz="4" w:space="0" w:color="auto"/>
              <w:left w:val="single" w:sz="4" w:space="0" w:color="auto"/>
              <w:bottom w:val="single" w:sz="4" w:space="0" w:color="auto"/>
              <w:right w:val="single" w:sz="4" w:space="0" w:color="auto"/>
            </w:tcBorders>
            <w:hideMark/>
          </w:tcPr>
          <w:p w14:paraId="0FB0230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33D6D61"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69A2345"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247B973"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04A25124" w14:textId="77777777" w:rsidR="00BB1E63" w:rsidRPr="00BB1E63" w:rsidRDefault="00BB1E63" w:rsidP="00BB1E63">
            <w:r w:rsidRPr="00BB1E63">
              <w:t>agreed</w:t>
            </w:r>
          </w:p>
        </w:tc>
      </w:tr>
      <w:tr w:rsidR="00BB1E63" w:rsidRPr="00BB1E63" w14:paraId="2731BDD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27C56C" w14:textId="77777777" w:rsidR="00BB1E63" w:rsidRPr="00BB1E63" w:rsidRDefault="00BB1E63" w:rsidP="00BB1E63">
            <w:r w:rsidRPr="00BB1E63">
              <w:t>C6-250428</w:t>
            </w:r>
          </w:p>
        </w:tc>
        <w:tc>
          <w:tcPr>
            <w:tcW w:w="0" w:type="auto"/>
            <w:tcBorders>
              <w:top w:val="single" w:sz="4" w:space="0" w:color="auto"/>
              <w:left w:val="single" w:sz="4" w:space="0" w:color="auto"/>
              <w:bottom w:val="single" w:sz="4" w:space="0" w:color="auto"/>
              <w:right w:val="single" w:sz="4" w:space="0" w:color="auto"/>
            </w:tcBorders>
            <w:hideMark/>
          </w:tcPr>
          <w:p w14:paraId="3ECD6254" w14:textId="77777777" w:rsidR="00BB1E63" w:rsidRPr="00BB1E63" w:rsidRDefault="00BB1E63" w:rsidP="00BB1E63">
            <w:r w:rsidRPr="00BB1E63">
              <w:t>Correction to SUCI calculation TC 5.3.12</w:t>
            </w:r>
          </w:p>
        </w:tc>
        <w:tc>
          <w:tcPr>
            <w:tcW w:w="0" w:type="auto"/>
            <w:tcBorders>
              <w:top w:val="single" w:sz="4" w:space="0" w:color="auto"/>
              <w:left w:val="single" w:sz="4" w:space="0" w:color="auto"/>
              <w:bottom w:val="single" w:sz="4" w:space="0" w:color="auto"/>
              <w:right w:val="single" w:sz="4" w:space="0" w:color="auto"/>
            </w:tcBorders>
            <w:hideMark/>
          </w:tcPr>
          <w:p w14:paraId="6841FCCA"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468BCE23"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7C6FFF1C" w14:textId="77777777" w:rsidR="00BB1E63" w:rsidRPr="00BB1E63" w:rsidRDefault="00BB1E63" w:rsidP="00BB1E63">
            <w:r w:rsidRPr="00BB1E63">
              <w:t>0029</w:t>
            </w:r>
          </w:p>
        </w:tc>
        <w:tc>
          <w:tcPr>
            <w:tcW w:w="0" w:type="auto"/>
            <w:tcBorders>
              <w:top w:val="single" w:sz="4" w:space="0" w:color="auto"/>
              <w:left w:val="single" w:sz="4" w:space="0" w:color="auto"/>
              <w:bottom w:val="single" w:sz="4" w:space="0" w:color="auto"/>
              <w:right w:val="single" w:sz="4" w:space="0" w:color="auto"/>
            </w:tcBorders>
            <w:hideMark/>
          </w:tcPr>
          <w:p w14:paraId="6F9AD2A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1911A4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6A9F121"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509468F0"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88A92E1" w14:textId="77777777" w:rsidR="00BB1E63" w:rsidRPr="00BB1E63" w:rsidRDefault="00BB1E63" w:rsidP="00BB1E63">
            <w:r w:rsidRPr="00BB1E63">
              <w:t>agreed</w:t>
            </w:r>
          </w:p>
        </w:tc>
      </w:tr>
      <w:tr w:rsidR="00BB1E63" w:rsidRPr="00BB1E63" w14:paraId="2AEC559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4BF356" w14:textId="77777777" w:rsidR="00BB1E63" w:rsidRPr="00BB1E63" w:rsidRDefault="00BB1E63" w:rsidP="00BB1E63">
            <w:r w:rsidRPr="00BB1E63">
              <w:t>C6-250429</w:t>
            </w:r>
          </w:p>
        </w:tc>
        <w:tc>
          <w:tcPr>
            <w:tcW w:w="0" w:type="auto"/>
            <w:tcBorders>
              <w:top w:val="single" w:sz="4" w:space="0" w:color="auto"/>
              <w:left w:val="single" w:sz="4" w:space="0" w:color="auto"/>
              <w:bottom w:val="single" w:sz="4" w:space="0" w:color="auto"/>
              <w:right w:val="single" w:sz="4" w:space="0" w:color="auto"/>
            </w:tcBorders>
            <w:hideMark/>
          </w:tcPr>
          <w:p w14:paraId="0EC3001D" w14:textId="77777777" w:rsidR="00BB1E63" w:rsidRPr="00BB1E63" w:rsidRDefault="00BB1E63" w:rsidP="00BB1E63">
            <w:r w:rsidRPr="00BB1E63">
              <w:t>Correction to UE identification TC 5.3.9</w:t>
            </w:r>
          </w:p>
        </w:tc>
        <w:tc>
          <w:tcPr>
            <w:tcW w:w="0" w:type="auto"/>
            <w:tcBorders>
              <w:top w:val="single" w:sz="4" w:space="0" w:color="auto"/>
              <w:left w:val="single" w:sz="4" w:space="0" w:color="auto"/>
              <w:bottom w:val="single" w:sz="4" w:space="0" w:color="auto"/>
              <w:right w:val="single" w:sz="4" w:space="0" w:color="auto"/>
            </w:tcBorders>
            <w:hideMark/>
          </w:tcPr>
          <w:p w14:paraId="69E8122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70D5629"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25AF1D44" w14:textId="77777777" w:rsidR="00BB1E63" w:rsidRPr="00BB1E63" w:rsidRDefault="00BB1E63" w:rsidP="00BB1E63">
            <w:r w:rsidRPr="00BB1E63">
              <w:t>0030</w:t>
            </w:r>
          </w:p>
        </w:tc>
        <w:tc>
          <w:tcPr>
            <w:tcW w:w="0" w:type="auto"/>
            <w:tcBorders>
              <w:top w:val="single" w:sz="4" w:space="0" w:color="auto"/>
              <w:left w:val="single" w:sz="4" w:space="0" w:color="auto"/>
              <w:bottom w:val="single" w:sz="4" w:space="0" w:color="auto"/>
              <w:right w:val="single" w:sz="4" w:space="0" w:color="auto"/>
            </w:tcBorders>
            <w:hideMark/>
          </w:tcPr>
          <w:p w14:paraId="4A02804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D004E6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FCCB61C"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1B733135"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2D337A6C" w14:textId="77777777" w:rsidR="00BB1E63" w:rsidRPr="00BB1E63" w:rsidRDefault="00BB1E63" w:rsidP="00BB1E63">
            <w:r w:rsidRPr="00BB1E63">
              <w:t>agreed</w:t>
            </w:r>
          </w:p>
        </w:tc>
      </w:tr>
      <w:tr w:rsidR="00BB1E63" w:rsidRPr="00BB1E63" w14:paraId="3F4999B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79CE304" w14:textId="77777777" w:rsidR="00BB1E63" w:rsidRPr="00BB1E63" w:rsidRDefault="00BB1E63" w:rsidP="00BB1E63">
            <w:r w:rsidRPr="00BB1E63">
              <w:t>C6-250436</w:t>
            </w:r>
          </w:p>
        </w:tc>
        <w:tc>
          <w:tcPr>
            <w:tcW w:w="0" w:type="auto"/>
            <w:tcBorders>
              <w:top w:val="single" w:sz="4" w:space="0" w:color="auto"/>
              <w:left w:val="single" w:sz="4" w:space="0" w:color="auto"/>
              <w:bottom w:val="single" w:sz="4" w:space="0" w:color="auto"/>
              <w:right w:val="single" w:sz="4" w:space="0" w:color="auto"/>
            </w:tcBorders>
            <w:hideMark/>
          </w:tcPr>
          <w:p w14:paraId="68BDE3C5"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57D7FC2B"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13F1E447"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41CF256D" w14:textId="77777777" w:rsidR="00BB1E63" w:rsidRPr="00BB1E63" w:rsidRDefault="00BB1E63" w:rsidP="00BB1E63">
            <w:r w:rsidRPr="00BB1E63">
              <w:t>0031</w:t>
            </w:r>
          </w:p>
        </w:tc>
        <w:tc>
          <w:tcPr>
            <w:tcW w:w="0" w:type="auto"/>
            <w:tcBorders>
              <w:top w:val="single" w:sz="4" w:space="0" w:color="auto"/>
              <w:left w:val="single" w:sz="4" w:space="0" w:color="auto"/>
              <w:bottom w:val="single" w:sz="4" w:space="0" w:color="auto"/>
              <w:right w:val="single" w:sz="4" w:space="0" w:color="auto"/>
            </w:tcBorders>
            <w:hideMark/>
          </w:tcPr>
          <w:p w14:paraId="42DB91D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C76339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DA58C21" w14:textId="77777777" w:rsidR="00BB1E63" w:rsidRPr="00BB1E63" w:rsidRDefault="00BB1E63" w:rsidP="00BB1E63">
            <w:r w:rsidRPr="00BB1E63">
              <w:t>D</w:t>
            </w:r>
          </w:p>
        </w:tc>
        <w:tc>
          <w:tcPr>
            <w:tcW w:w="0" w:type="auto"/>
            <w:tcBorders>
              <w:top w:val="single" w:sz="4" w:space="0" w:color="auto"/>
              <w:left w:val="single" w:sz="4" w:space="0" w:color="auto"/>
              <w:bottom w:val="single" w:sz="4" w:space="0" w:color="auto"/>
              <w:right w:val="single" w:sz="4" w:space="0" w:color="auto"/>
            </w:tcBorders>
            <w:hideMark/>
          </w:tcPr>
          <w:p w14:paraId="32FDC66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CB10CEC" w14:textId="77777777" w:rsidR="00BB1E63" w:rsidRPr="00BB1E63" w:rsidRDefault="00BB1E63" w:rsidP="00BB1E63">
            <w:r w:rsidRPr="00BB1E63">
              <w:t>revised</w:t>
            </w:r>
          </w:p>
        </w:tc>
      </w:tr>
      <w:tr w:rsidR="00BB1E63" w:rsidRPr="00BB1E63" w14:paraId="6F066C9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59AF579" w14:textId="77777777" w:rsidR="00BB1E63" w:rsidRPr="00BB1E63" w:rsidRDefault="00BB1E63" w:rsidP="00BB1E63">
            <w:r w:rsidRPr="00BB1E63">
              <w:t>C6-250479</w:t>
            </w:r>
          </w:p>
        </w:tc>
        <w:tc>
          <w:tcPr>
            <w:tcW w:w="0" w:type="auto"/>
            <w:tcBorders>
              <w:top w:val="single" w:sz="4" w:space="0" w:color="auto"/>
              <w:left w:val="single" w:sz="4" w:space="0" w:color="auto"/>
              <w:bottom w:val="single" w:sz="4" w:space="0" w:color="auto"/>
              <w:right w:val="single" w:sz="4" w:space="0" w:color="auto"/>
            </w:tcBorders>
            <w:hideMark/>
          </w:tcPr>
          <w:p w14:paraId="24C7DD54"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2282A61A"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092AEAF9"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4E84F66C" w14:textId="77777777" w:rsidR="00BB1E63" w:rsidRPr="00BB1E63" w:rsidRDefault="00BB1E63" w:rsidP="00BB1E63">
            <w:r w:rsidRPr="00BB1E63">
              <w:t>0031</w:t>
            </w:r>
          </w:p>
        </w:tc>
        <w:tc>
          <w:tcPr>
            <w:tcW w:w="0" w:type="auto"/>
            <w:tcBorders>
              <w:top w:val="single" w:sz="4" w:space="0" w:color="auto"/>
              <w:left w:val="single" w:sz="4" w:space="0" w:color="auto"/>
              <w:bottom w:val="single" w:sz="4" w:space="0" w:color="auto"/>
              <w:right w:val="single" w:sz="4" w:space="0" w:color="auto"/>
            </w:tcBorders>
            <w:hideMark/>
          </w:tcPr>
          <w:p w14:paraId="5DEE6E44"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F09092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8B1374C" w14:textId="77777777" w:rsidR="00BB1E63" w:rsidRPr="00BB1E63" w:rsidRDefault="00BB1E63" w:rsidP="00BB1E63">
            <w:r w:rsidRPr="00BB1E63">
              <w:t>D</w:t>
            </w:r>
          </w:p>
        </w:tc>
        <w:tc>
          <w:tcPr>
            <w:tcW w:w="0" w:type="auto"/>
            <w:tcBorders>
              <w:top w:val="single" w:sz="4" w:space="0" w:color="auto"/>
              <w:left w:val="single" w:sz="4" w:space="0" w:color="auto"/>
              <w:bottom w:val="single" w:sz="4" w:space="0" w:color="auto"/>
              <w:right w:val="single" w:sz="4" w:space="0" w:color="auto"/>
            </w:tcBorders>
            <w:hideMark/>
          </w:tcPr>
          <w:p w14:paraId="01A32A71"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B9FDDA1" w14:textId="77777777" w:rsidR="00BB1E63" w:rsidRPr="00BB1E63" w:rsidRDefault="00BB1E63" w:rsidP="00BB1E63">
            <w:r w:rsidRPr="00BB1E63">
              <w:t>revised</w:t>
            </w:r>
          </w:p>
        </w:tc>
      </w:tr>
      <w:tr w:rsidR="00BB1E63" w:rsidRPr="00BB1E63" w14:paraId="3EA8A42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81A377" w14:textId="77777777" w:rsidR="00BB1E63" w:rsidRPr="00BB1E63" w:rsidRDefault="00BB1E63" w:rsidP="00BB1E63">
            <w:r w:rsidRPr="00BB1E63">
              <w:t>C6-250510</w:t>
            </w:r>
          </w:p>
        </w:tc>
        <w:tc>
          <w:tcPr>
            <w:tcW w:w="0" w:type="auto"/>
            <w:tcBorders>
              <w:top w:val="single" w:sz="4" w:space="0" w:color="auto"/>
              <w:left w:val="single" w:sz="4" w:space="0" w:color="auto"/>
              <w:bottom w:val="single" w:sz="4" w:space="0" w:color="auto"/>
              <w:right w:val="single" w:sz="4" w:space="0" w:color="auto"/>
            </w:tcBorders>
            <w:hideMark/>
          </w:tcPr>
          <w:p w14:paraId="5C6903BD"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43C15EFF"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6C6647B5"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2AD9DA40" w14:textId="77777777" w:rsidR="00BB1E63" w:rsidRPr="00BB1E63" w:rsidRDefault="00BB1E63" w:rsidP="00BB1E63">
            <w:r w:rsidRPr="00BB1E63">
              <w:t>0031</w:t>
            </w:r>
          </w:p>
        </w:tc>
        <w:tc>
          <w:tcPr>
            <w:tcW w:w="0" w:type="auto"/>
            <w:tcBorders>
              <w:top w:val="single" w:sz="4" w:space="0" w:color="auto"/>
              <w:left w:val="single" w:sz="4" w:space="0" w:color="auto"/>
              <w:bottom w:val="single" w:sz="4" w:space="0" w:color="auto"/>
              <w:right w:val="single" w:sz="4" w:space="0" w:color="auto"/>
            </w:tcBorders>
            <w:hideMark/>
          </w:tcPr>
          <w:p w14:paraId="02968785"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63D9AA9E"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0735D2C" w14:textId="77777777" w:rsidR="00BB1E63" w:rsidRPr="00BB1E63" w:rsidRDefault="00BB1E63" w:rsidP="00BB1E63">
            <w:r w:rsidRPr="00BB1E63">
              <w:t>D</w:t>
            </w:r>
          </w:p>
        </w:tc>
        <w:tc>
          <w:tcPr>
            <w:tcW w:w="0" w:type="auto"/>
            <w:tcBorders>
              <w:top w:val="single" w:sz="4" w:space="0" w:color="auto"/>
              <w:left w:val="single" w:sz="4" w:space="0" w:color="auto"/>
              <w:bottom w:val="single" w:sz="4" w:space="0" w:color="auto"/>
              <w:right w:val="single" w:sz="4" w:space="0" w:color="auto"/>
            </w:tcBorders>
            <w:hideMark/>
          </w:tcPr>
          <w:p w14:paraId="54CA2F6F"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B8A95FB" w14:textId="77777777" w:rsidR="00BB1E63" w:rsidRPr="00BB1E63" w:rsidRDefault="00BB1E63" w:rsidP="00BB1E63">
            <w:r w:rsidRPr="00BB1E63">
              <w:t>agreed</w:t>
            </w:r>
          </w:p>
        </w:tc>
      </w:tr>
      <w:tr w:rsidR="00BB1E63" w:rsidRPr="00BB1E63" w14:paraId="67C3006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6AE9AF9" w14:textId="77777777" w:rsidR="00BB1E63" w:rsidRPr="00BB1E63" w:rsidRDefault="00BB1E63" w:rsidP="00BB1E63">
            <w:r w:rsidRPr="00BB1E63">
              <w:t>C6-250442</w:t>
            </w:r>
          </w:p>
        </w:tc>
        <w:tc>
          <w:tcPr>
            <w:tcW w:w="0" w:type="auto"/>
            <w:tcBorders>
              <w:top w:val="single" w:sz="4" w:space="0" w:color="auto"/>
              <w:left w:val="single" w:sz="4" w:space="0" w:color="auto"/>
              <w:bottom w:val="single" w:sz="4" w:space="0" w:color="auto"/>
              <w:right w:val="single" w:sz="4" w:space="0" w:color="auto"/>
            </w:tcBorders>
            <w:hideMark/>
          </w:tcPr>
          <w:p w14:paraId="537C39BE"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5FC00E74"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5F76F93"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608048C5" w14:textId="77777777" w:rsidR="00BB1E63" w:rsidRPr="00BB1E63" w:rsidRDefault="00BB1E63" w:rsidP="00BB1E63">
            <w:r w:rsidRPr="00BB1E63">
              <w:t>0032</w:t>
            </w:r>
          </w:p>
        </w:tc>
        <w:tc>
          <w:tcPr>
            <w:tcW w:w="0" w:type="auto"/>
            <w:tcBorders>
              <w:top w:val="single" w:sz="4" w:space="0" w:color="auto"/>
              <w:left w:val="single" w:sz="4" w:space="0" w:color="auto"/>
              <w:bottom w:val="single" w:sz="4" w:space="0" w:color="auto"/>
              <w:right w:val="single" w:sz="4" w:space="0" w:color="auto"/>
            </w:tcBorders>
            <w:hideMark/>
          </w:tcPr>
          <w:p w14:paraId="34749CC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8AEAD9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046885E"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0CEA6A93"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18073683" w14:textId="77777777" w:rsidR="00BB1E63" w:rsidRPr="00BB1E63" w:rsidRDefault="00BB1E63" w:rsidP="00BB1E63">
            <w:r w:rsidRPr="00BB1E63">
              <w:t>revised</w:t>
            </w:r>
          </w:p>
        </w:tc>
      </w:tr>
      <w:tr w:rsidR="00BB1E63" w:rsidRPr="00BB1E63" w14:paraId="048FDD9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EF34DD4" w14:textId="77777777" w:rsidR="00BB1E63" w:rsidRPr="00BB1E63" w:rsidRDefault="00BB1E63" w:rsidP="00BB1E63">
            <w:r w:rsidRPr="00BB1E63">
              <w:t>C6-</w:t>
            </w:r>
            <w:r w:rsidRPr="00BB1E63">
              <w:lastRenderedPageBreak/>
              <w:t>250499</w:t>
            </w:r>
          </w:p>
        </w:tc>
        <w:tc>
          <w:tcPr>
            <w:tcW w:w="0" w:type="auto"/>
            <w:tcBorders>
              <w:top w:val="single" w:sz="4" w:space="0" w:color="auto"/>
              <w:left w:val="single" w:sz="4" w:space="0" w:color="auto"/>
              <w:bottom w:val="single" w:sz="4" w:space="0" w:color="auto"/>
              <w:right w:val="single" w:sz="4" w:space="0" w:color="auto"/>
            </w:tcBorders>
            <w:hideMark/>
          </w:tcPr>
          <w:p w14:paraId="16FD92C3" w14:textId="77777777" w:rsidR="00BB1E63" w:rsidRPr="00BB1E63" w:rsidRDefault="00BB1E63" w:rsidP="00BB1E63">
            <w:r w:rsidRPr="00BB1E63">
              <w:lastRenderedPageBreak/>
              <w:t xml:space="preserve">Missing figure in Clause </w:t>
            </w:r>
            <w:r w:rsidRPr="00BB1E63">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18F40707" w14:textId="77777777" w:rsidR="00BB1E63" w:rsidRPr="00BB1E63" w:rsidRDefault="00BB1E63" w:rsidP="00BB1E63">
            <w:r w:rsidRPr="00BB1E63">
              <w:lastRenderedPageBreak/>
              <w:t xml:space="preserve">Apple AB </w:t>
            </w:r>
            <w:r w:rsidRPr="00BB1E63">
              <w:lastRenderedPageBreak/>
              <w:t>Denmark</w:t>
            </w:r>
          </w:p>
        </w:tc>
        <w:tc>
          <w:tcPr>
            <w:tcW w:w="0" w:type="auto"/>
            <w:tcBorders>
              <w:top w:val="single" w:sz="4" w:space="0" w:color="auto"/>
              <w:left w:val="single" w:sz="4" w:space="0" w:color="auto"/>
              <w:bottom w:val="single" w:sz="4" w:space="0" w:color="auto"/>
              <w:right w:val="single" w:sz="4" w:space="0" w:color="auto"/>
            </w:tcBorders>
            <w:hideMark/>
          </w:tcPr>
          <w:p w14:paraId="64BE5642" w14:textId="77777777" w:rsidR="00BB1E63" w:rsidRPr="00BB1E63" w:rsidRDefault="00BB1E63" w:rsidP="00BB1E63">
            <w:r w:rsidRPr="00BB1E63">
              <w:lastRenderedPageBreak/>
              <w:t>31.127</w:t>
            </w:r>
          </w:p>
        </w:tc>
        <w:tc>
          <w:tcPr>
            <w:tcW w:w="0" w:type="auto"/>
            <w:tcBorders>
              <w:top w:val="single" w:sz="4" w:space="0" w:color="auto"/>
              <w:left w:val="single" w:sz="4" w:space="0" w:color="auto"/>
              <w:bottom w:val="single" w:sz="4" w:space="0" w:color="auto"/>
              <w:right w:val="single" w:sz="4" w:space="0" w:color="auto"/>
            </w:tcBorders>
            <w:hideMark/>
          </w:tcPr>
          <w:p w14:paraId="74FFFD16" w14:textId="77777777" w:rsidR="00BB1E63" w:rsidRPr="00BB1E63" w:rsidRDefault="00BB1E63" w:rsidP="00BB1E63">
            <w:r w:rsidRPr="00BB1E63">
              <w:t>0032</w:t>
            </w:r>
          </w:p>
        </w:tc>
        <w:tc>
          <w:tcPr>
            <w:tcW w:w="0" w:type="auto"/>
            <w:tcBorders>
              <w:top w:val="single" w:sz="4" w:space="0" w:color="auto"/>
              <w:left w:val="single" w:sz="4" w:space="0" w:color="auto"/>
              <w:bottom w:val="single" w:sz="4" w:space="0" w:color="auto"/>
              <w:right w:val="single" w:sz="4" w:space="0" w:color="auto"/>
            </w:tcBorders>
            <w:hideMark/>
          </w:tcPr>
          <w:p w14:paraId="1B9D3067"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7856992F" w14:textId="77777777" w:rsidR="00BB1E63" w:rsidRPr="00BB1E63" w:rsidRDefault="00BB1E63" w:rsidP="00BB1E63">
            <w:r w:rsidRPr="00BB1E63">
              <w:t>Rel-</w:t>
            </w:r>
            <w:r w:rsidRPr="00BB1E63">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2D3FA200" w14:textId="77777777" w:rsidR="00BB1E63" w:rsidRPr="00BB1E63" w:rsidRDefault="00BB1E63" w:rsidP="00BB1E63">
            <w:r w:rsidRPr="00BB1E63">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D36B2A3"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367012D9" w14:textId="77777777" w:rsidR="00BB1E63" w:rsidRPr="00BB1E63" w:rsidRDefault="00BB1E63" w:rsidP="00BB1E63">
            <w:r w:rsidRPr="00BB1E63">
              <w:t>revised</w:t>
            </w:r>
          </w:p>
        </w:tc>
      </w:tr>
      <w:tr w:rsidR="00BB1E63" w:rsidRPr="00BB1E63" w14:paraId="084DFB2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34734D" w14:textId="77777777" w:rsidR="00BB1E63" w:rsidRPr="00BB1E63" w:rsidRDefault="00BB1E63" w:rsidP="00BB1E63">
            <w:r w:rsidRPr="00BB1E63">
              <w:t>C6-250513</w:t>
            </w:r>
          </w:p>
        </w:tc>
        <w:tc>
          <w:tcPr>
            <w:tcW w:w="0" w:type="auto"/>
            <w:tcBorders>
              <w:top w:val="single" w:sz="4" w:space="0" w:color="auto"/>
              <w:left w:val="single" w:sz="4" w:space="0" w:color="auto"/>
              <w:bottom w:val="single" w:sz="4" w:space="0" w:color="auto"/>
              <w:right w:val="single" w:sz="4" w:space="0" w:color="auto"/>
            </w:tcBorders>
            <w:hideMark/>
          </w:tcPr>
          <w:p w14:paraId="5D38001A"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868C8F3" w14:textId="77777777" w:rsidR="00BB1E63" w:rsidRPr="00BB1E63" w:rsidRDefault="00BB1E63" w:rsidP="00BB1E63">
            <w:r w:rsidRPr="00BB1E63">
              <w:t>Apple AB Denmark, Comprion GmbH</w:t>
            </w:r>
          </w:p>
        </w:tc>
        <w:tc>
          <w:tcPr>
            <w:tcW w:w="0" w:type="auto"/>
            <w:tcBorders>
              <w:top w:val="single" w:sz="4" w:space="0" w:color="auto"/>
              <w:left w:val="single" w:sz="4" w:space="0" w:color="auto"/>
              <w:bottom w:val="single" w:sz="4" w:space="0" w:color="auto"/>
              <w:right w:val="single" w:sz="4" w:space="0" w:color="auto"/>
            </w:tcBorders>
            <w:hideMark/>
          </w:tcPr>
          <w:p w14:paraId="76F1F481"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3B3DFE16" w14:textId="77777777" w:rsidR="00BB1E63" w:rsidRPr="00BB1E63" w:rsidRDefault="00BB1E63" w:rsidP="00BB1E63">
            <w:r w:rsidRPr="00BB1E63">
              <w:t>0032</w:t>
            </w:r>
          </w:p>
        </w:tc>
        <w:tc>
          <w:tcPr>
            <w:tcW w:w="0" w:type="auto"/>
            <w:tcBorders>
              <w:top w:val="single" w:sz="4" w:space="0" w:color="auto"/>
              <w:left w:val="single" w:sz="4" w:space="0" w:color="auto"/>
              <w:bottom w:val="single" w:sz="4" w:space="0" w:color="auto"/>
              <w:right w:val="single" w:sz="4" w:space="0" w:color="auto"/>
            </w:tcBorders>
            <w:hideMark/>
          </w:tcPr>
          <w:p w14:paraId="54496A55"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1F811EA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781324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2737AB4"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53373736" w14:textId="77777777" w:rsidR="00BB1E63" w:rsidRPr="00BB1E63" w:rsidRDefault="00BB1E63" w:rsidP="00BB1E63">
            <w:r w:rsidRPr="00BB1E63">
              <w:t>agreed</w:t>
            </w:r>
          </w:p>
        </w:tc>
      </w:tr>
      <w:tr w:rsidR="00BB1E63" w:rsidRPr="00BB1E63" w14:paraId="3D86613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A87CD4" w14:textId="77777777" w:rsidR="00BB1E63" w:rsidRPr="00BB1E63" w:rsidRDefault="00BB1E63" w:rsidP="00BB1E63">
            <w:r w:rsidRPr="00BB1E63">
              <w:t>C6-250439</w:t>
            </w:r>
          </w:p>
        </w:tc>
        <w:tc>
          <w:tcPr>
            <w:tcW w:w="0" w:type="auto"/>
            <w:tcBorders>
              <w:top w:val="single" w:sz="4" w:space="0" w:color="auto"/>
              <w:left w:val="single" w:sz="4" w:space="0" w:color="auto"/>
              <w:bottom w:val="single" w:sz="4" w:space="0" w:color="auto"/>
              <w:right w:val="single" w:sz="4" w:space="0" w:color="auto"/>
            </w:tcBorders>
            <w:hideMark/>
          </w:tcPr>
          <w:p w14:paraId="04C9A850" w14:textId="77777777" w:rsidR="00BB1E63" w:rsidRPr="00BB1E63" w:rsidRDefault="00BB1E63" w:rsidP="00BB1E63">
            <w:r w:rsidRPr="00BB1E63">
              <w:t>GBA_U API additionnal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474AA9A1"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165A518B"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1F702FC" w14:textId="77777777" w:rsidR="00BB1E63" w:rsidRPr="00BB1E63" w:rsidRDefault="00BB1E63" w:rsidP="00BB1E63">
            <w:r w:rsidRPr="00BB1E63">
              <w:t>0026</w:t>
            </w:r>
          </w:p>
        </w:tc>
        <w:tc>
          <w:tcPr>
            <w:tcW w:w="0" w:type="auto"/>
            <w:tcBorders>
              <w:top w:val="single" w:sz="4" w:space="0" w:color="auto"/>
              <w:left w:val="single" w:sz="4" w:space="0" w:color="auto"/>
              <w:bottom w:val="single" w:sz="4" w:space="0" w:color="auto"/>
              <w:right w:val="single" w:sz="4" w:space="0" w:color="auto"/>
            </w:tcBorders>
            <w:hideMark/>
          </w:tcPr>
          <w:p w14:paraId="1C3A4DF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03CD12F0"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D5C226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29FCEFD"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7D47B2E" w14:textId="77777777" w:rsidR="00BB1E63" w:rsidRPr="00BB1E63" w:rsidRDefault="00BB1E63" w:rsidP="00BB1E63">
            <w:r w:rsidRPr="00BB1E63">
              <w:t>revised</w:t>
            </w:r>
          </w:p>
        </w:tc>
      </w:tr>
      <w:tr w:rsidR="00BB1E63" w:rsidRPr="00BB1E63" w14:paraId="6746CD2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4B583C" w14:textId="77777777" w:rsidR="00BB1E63" w:rsidRPr="00BB1E63" w:rsidRDefault="00BB1E63" w:rsidP="00BB1E63">
            <w:r w:rsidRPr="00BB1E63">
              <w:t>C6-250440</w:t>
            </w:r>
          </w:p>
        </w:tc>
        <w:tc>
          <w:tcPr>
            <w:tcW w:w="0" w:type="auto"/>
            <w:tcBorders>
              <w:top w:val="single" w:sz="4" w:space="0" w:color="auto"/>
              <w:left w:val="single" w:sz="4" w:space="0" w:color="auto"/>
              <w:bottom w:val="single" w:sz="4" w:space="0" w:color="auto"/>
              <w:right w:val="single" w:sz="4" w:space="0" w:color="auto"/>
            </w:tcBorders>
            <w:hideMark/>
          </w:tcPr>
          <w:p w14:paraId="5084E1EB" w14:textId="77777777" w:rsidR="00BB1E63" w:rsidRPr="00BB1E63" w:rsidRDefault="00BB1E63" w:rsidP="00BB1E63">
            <w:r w:rsidRPr="00BB1E63">
              <w:t>GBA_U API additionnal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14DBD256"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5020D82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7121343" w14:textId="77777777" w:rsidR="00BB1E63" w:rsidRPr="00BB1E63" w:rsidRDefault="00BB1E63" w:rsidP="00BB1E63">
            <w:r w:rsidRPr="00BB1E63">
              <w:t>0026</w:t>
            </w:r>
          </w:p>
        </w:tc>
        <w:tc>
          <w:tcPr>
            <w:tcW w:w="0" w:type="auto"/>
            <w:tcBorders>
              <w:top w:val="single" w:sz="4" w:space="0" w:color="auto"/>
              <w:left w:val="single" w:sz="4" w:space="0" w:color="auto"/>
              <w:bottom w:val="single" w:sz="4" w:space="0" w:color="auto"/>
              <w:right w:val="single" w:sz="4" w:space="0" w:color="auto"/>
            </w:tcBorders>
            <w:hideMark/>
          </w:tcPr>
          <w:p w14:paraId="2B79ADCF" w14:textId="77777777" w:rsidR="00BB1E63" w:rsidRPr="00BB1E63" w:rsidRDefault="00BB1E63" w:rsidP="00BB1E63">
            <w:r w:rsidRPr="00BB1E63">
              <w:t>3</w:t>
            </w:r>
          </w:p>
        </w:tc>
        <w:tc>
          <w:tcPr>
            <w:tcW w:w="0" w:type="auto"/>
            <w:tcBorders>
              <w:top w:val="single" w:sz="4" w:space="0" w:color="auto"/>
              <w:left w:val="single" w:sz="4" w:space="0" w:color="auto"/>
              <w:bottom w:val="single" w:sz="4" w:space="0" w:color="auto"/>
              <w:right w:val="single" w:sz="4" w:space="0" w:color="auto"/>
            </w:tcBorders>
            <w:hideMark/>
          </w:tcPr>
          <w:p w14:paraId="760DA81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4F5E4DB"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8595416"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5FBC87A" w14:textId="77777777" w:rsidR="00BB1E63" w:rsidRPr="00BB1E63" w:rsidRDefault="00BB1E63" w:rsidP="00BB1E63">
            <w:r w:rsidRPr="00BB1E63">
              <w:t>revised</w:t>
            </w:r>
          </w:p>
        </w:tc>
      </w:tr>
      <w:tr w:rsidR="00BB1E63" w:rsidRPr="00BB1E63" w14:paraId="2A353AF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395365" w14:textId="77777777" w:rsidR="00BB1E63" w:rsidRPr="00BB1E63" w:rsidRDefault="00BB1E63" w:rsidP="00BB1E63">
            <w:r w:rsidRPr="00BB1E63">
              <w:t>C6-250482</w:t>
            </w:r>
          </w:p>
        </w:tc>
        <w:tc>
          <w:tcPr>
            <w:tcW w:w="0" w:type="auto"/>
            <w:tcBorders>
              <w:top w:val="single" w:sz="4" w:space="0" w:color="auto"/>
              <w:left w:val="single" w:sz="4" w:space="0" w:color="auto"/>
              <w:bottom w:val="single" w:sz="4" w:space="0" w:color="auto"/>
              <w:right w:val="single" w:sz="4" w:space="0" w:color="auto"/>
            </w:tcBorders>
            <w:hideMark/>
          </w:tcPr>
          <w:p w14:paraId="0C4117B2" w14:textId="77777777" w:rsidR="00BB1E63" w:rsidRPr="00BB1E63" w:rsidRDefault="00BB1E63" w:rsidP="00BB1E63">
            <w:r w:rsidRPr="00BB1E63">
              <w:t>GBA_U API additionnal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3836BE83"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27377FE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733AD39" w14:textId="77777777" w:rsidR="00BB1E63" w:rsidRPr="00BB1E63" w:rsidRDefault="00BB1E63" w:rsidP="00BB1E63">
            <w:r w:rsidRPr="00BB1E63">
              <w:t>0026</w:t>
            </w:r>
          </w:p>
        </w:tc>
        <w:tc>
          <w:tcPr>
            <w:tcW w:w="0" w:type="auto"/>
            <w:tcBorders>
              <w:top w:val="single" w:sz="4" w:space="0" w:color="auto"/>
              <w:left w:val="single" w:sz="4" w:space="0" w:color="auto"/>
              <w:bottom w:val="single" w:sz="4" w:space="0" w:color="auto"/>
              <w:right w:val="single" w:sz="4" w:space="0" w:color="auto"/>
            </w:tcBorders>
            <w:hideMark/>
          </w:tcPr>
          <w:p w14:paraId="34891C6E" w14:textId="77777777" w:rsidR="00BB1E63" w:rsidRPr="00BB1E63" w:rsidRDefault="00BB1E63" w:rsidP="00BB1E63">
            <w:r w:rsidRPr="00BB1E63">
              <w:t>4</w:t>
            </w:r>
          </w:p>
        </w:tc>
        <w:tc>
          <w:tcPr>
            <w:tcW w:w="0" w:type="auto"/>
            <w:tcBorders>
              <w:top w:val="single" w:sz="4" w:space="0" w:color="auto"/>
              <w:left w:val="single" w:sz="4" w:space="0" w:color="auto"/>
              <w:bottom w:val="single" w:sz="4" w:space="0" w:color="auto"/>
              <w:right w:val="single" w:sz="4" w:space="0" w:color="auto"/>
            </w:tcBorders>
            <w:hideMark/>
          </w:tcPr>
          <w:p w14:paraId="0B146EB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9E76820"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D9255B7"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61EF08E6" w14:textId="77777777" w:rsidR="00BB1E63" w:rsidRPr="00BB1E63" w:rsidRDefault="00BB1E63" w:rsidP="00BB1E63">
            <w:r w:rsidRPr="00BB1E63">
              <w:t>merged</w:t>
            </w:r>
          </w:p>
        </w:tc>
      </w:tr>
      <w:tr w:rsidR="00BB1E63" w:rsidRPr="00BB1E63" w14:paraId="008B89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2406A5" w14:textId="77777777" w:rsidR="00BB1E63" w:rsidRPr="00BB1E63" w:rsidRDefault="00BB1E63" w:rsidP="00BB1E63">
            <w:r w:rsidRPr="00BB1E63">
              <w:t>C6-250451</w:t>
            </w:r>
          </w:p>
        </w:tc>
        <w:tc>
          <w:tcPr>
            <w:tcW w:w="0" w:type="auto"/>
            <w:tcBorders>
              <w:top w:val="single" w:sz="4" w:space="0" w:color="auto"/>
              <w:left w:val="single" w:sz="4" w:space="0" w:color="auto"/>
              <w:bottom w:val="single" w:sz="4" w:space="0" w:color="auto"/>
              <w:right w:val="single" w:sz="4" w:space="0" w:color="auto"/>
            </w:tcBorders>
            <w:hideMark/>
          </w:tcPr>
          <w:p w14:paraId="1C1FDDE2" w14:textId="77777777" w:rsidR="00BB1E63" w:rsidRPr="00BB1E63" w:rsidRDefault="00BB1E63" w:rsidP="00BB1E63">
            <w:r w:rsidRPr="00BB1E63">
              <w:t>Test cases for the getAlgorithm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0D8FD6D6"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623177E7"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ED1C08C" w14:textId="77777777" w:rsidR="00BB1E63" w:rsidRPr="00BB1E63" w:rsidRDefault="00BB1E63" w:rsidP="00BB1E63">
            <w:r w:rsidRPr="00BB1E63">
              <w:t>0035</w:t>
            </w:r>
          </w:p>
        </w:tc>
        <w:tc>
          <w:tcPr>
            <w:tcW w:w="0" w:type="auto"/>
            <w:tcBorders>
              <w:top w:val="single" w:sz="4" w:space="0" w:color="auto"/>
              <w:left w:val="single" w:sz="4" w:space="0" w:color="auto"/>
              <w:bottom w:val="single" w:sz="4" w:space="0" w:color="auto"/>
              <w:right w:val="single" w:sz="4" w:space="0" w:color="auto"/>
            </w:tcBorders>
            <w:hideMark/>
          </w:tcPr>
          <w:p w14:paraId="6FD4765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4CD3D1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0ACEEC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550F8D8"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1E676B49" w14:textId="77777777" w:rsidR="00BB1E63" w:rsidRPr="00BB1E63" w:rsidRDefault="00BB1E63" w:rsidP="00BB1E63">
            <w:r w:rsidRPr="00BB1E63">
              <w:t>revised</w:t>
            </w:r>
          </w:p>
        </w:tc>
      </w:tr>
      <w:tr w:rsidR="00BB1E63" w:rsidRPr="00BB1E63" w14:paraId="39E3D25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432D68B" w14:textId="77777777" w:rsidR="00BB1E63" w:rsidRPr="00BB1E63" w:rsidRDefault="00BB1E63" w:rsidP="00BB1E63">
            <w:r w:rsidRPr="00BB1E63">
              <w:t>C6-250483</w:t>
            </w:r>
          </w:p>
        </w:tc>
        <w:tc>
          <w:tcPr>
            <w:tcW w:w="0" w:type="auto"/>
            <w:tcBorders>
              <w:top w:val="single" w:sz="4" w:space="0" w:color="auto"/>
              <w:left w:val="single" w:sz="4" w:space="0" w:color="auto"/>
              <w:bottom w:val="single" w:sz="4" w:space="0" w:color="auto"/>
              <w:right w:val="single" w:sz="4" w:space="0" w:color="auto"/>
            </w:tcBorders>
            <w:hideMark/>
          </w:tcPr>
          <w:p w14:paraId="2D5D4E24" w14:textId="77777777" w:rsidR="00BB1E63" w:rsidRPr="00BB1E63" w:rsidRDefault="00BB1E63" w:rsidP="00BB1E63">
            <w:r w:rsidRPr="00BB1E63">
              <w:t>Test cases for the getAlgorithm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F8B9087"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5834769A"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6FB6D539" w14:textId="77777777" w:rsidR="00BB1E63" w:rsidRPr="00BB1E63" w:rsidRDefault="00BB1E63" w:rsidP="00BB1E63">
            <w:r w:rsidRPr="00BB1E63">
              <w:t>0035</w:t>
            </w:r>
          </w:p>
        </w:tc>
        <w:tc>
          <w:tcPr>
            <w:tcW w:w="0" w:type="auto"/>
            <w:tcBorders>
              <w:top w:val="single" w:sz="4" w:space="0" w:color="auto"/>
              <w:left w:val="single" w:sz="4" w:space="0" w:color="auto"/>
              <w:bottom w:val="single" w:sz="4" w:space="0" w:color="auto"/>
              <w:right w:val="single" w:sz="4" w:space="0" w:color="auto"/>
            </w:tcBorders>
            <w:hideMark/>
          </w:tcPr>
          <w:p w14:paraId="541EDF65"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F6D10EA"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62EB813"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9588D4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3531284D" w14:textId="77777777" w:rsidR="00BB1E63" w:rsidRPr="00BB1E63" w:rsidRDefault="00BB1E63" w:rsidP="00BB1E63">
            <w:r w:rsidRPr="00BB1E63">
              <w:t>revised</w:t>
            </w:r>
          </w:p>
        </w:tc>
      </w:tr>
      <w:tr w:rsidR="00BB1E63" w:rsidRPr="00BB1E63" w14:paraId="21E73E7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4090834" w14:textId="77777777" w:rsidR="00BB1E63" w:rsidRPr="00BB1E63" w:rsidRDefault="00BB1E63" w:rsidP="00BB1E63">
            <w:r w:rsidRPr="00BB1E63">
              <w:t>C6-250515</w:t>
            </w:r>
          </w:p>
        </w:tc>
        <w:tc>
          <w:tcPr>
            <w:tcW w:w="0" w:type="auto"/>
            <w:tcBorders>
              <w:top w:val="single" w:sz="4" w:space="0" w:color="auto"/>
              <w:left w:val="single" w:sz="4" w:space="0" w:color="auto"/>
              <w:bottom w:val="single" w:sz="4" w:space="0" w:color="auto"/>
              <w:right w:val="single" w:sz="4" w:space="0" w:color="auto"/>
            </w:tcBorders>
            <w:hideMark/>
          </w:tcPr>
          <w:p w14:paraId="198CA05D" w14:textId="77777777" w:rsidR="00BB1E63" w:rsidRPr="00BB1E63" w:rsidRDefault="00BB1E63" w:rsidP="00BB1E63">
            <w:r w:rsidRPr="00BB1E63">
              <w:t>Test cases for the getAlgorithm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42F0D1CC"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BAD59E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345F9245" w14:textId="77777777" w:rsidR="00BB1E63" w:rsidRPr="00BB1E63" w:rsidRDefault="00BB1E63" w:rsidP="00BB1E63">
            <w:r w:rsidRPr="00BB1E63">
              <w:t>0035</w:t>
            </w:r>
          </w:p>
        </w:tc>
        <w:tc>
          <w:tcPr>
            <w:tcW w:w="0" w:type="auto"/>
            <w:tcBorders>
              <w:top w:val="single" w:sz="4" w:space="0" w:color="auto"/>
              <w:left w:val="single" w:sz="4" w:space="0" w:color="auto"/>
              <w:bottom w:val="single" w:sz="4" w:space="0" w:color="auto"/>
              <w:right w:val="single" w:sz="4" w:space="0" w:color="auto"/>
            </w:tcBorders>
            <w:hideMark/>
          </w:tcPr>
          <w:p w14:paraId="517B2B3F"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7D36E2F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DAEA1E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F8527C0"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6252E9FB" w14:textId="77777777" w:rsidR="00BB1E63" w:rsidRPr="00BB1E63" w:rsidRDefault="00BB1E63" w:rsidP="00BB1E63">
            <w:r w:rsidRPr="00BB1E63">
              <w:t>merged</w:t>
            </w:r>
          </w:p>
        </w:tc>
      </w:tr>
      <w:tr w:rsidR="00BB1E63" w:rsidRPr="00BB1E63" w14:paraId="5988CF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55285D" w14:textId="77777777" w:rsidR="00BB1E63" w:rsidRPr="00BB1E63" w:rsidRDefault="00BB1E63" w:rsidP="00BB1E63">
            <w:r w:rsidRPr="00BB1E63">
              <w:t>C6-250452</w:t>
            </w:r>
          </w:p>
        </w:tc>
        <w:tc>
          <w:tcPr>
            <w:tcW w:w="0" w:type="auto"/>
            <w:tcBorders>
              <w:top w:val="single" w:sz="4" w:space="0" w:color="auto"/>
              <w:left w:val="single" w:sz="4" w:space="0" w:color="auto"/>
              <w:bottom w:val="single" w:sz="4" w:space="0" w:color="auto"/>
              <w:right w:val="single" w:sz="4" w:space="0" w:color="auto"/>
            </w:tcBorders>
            <w:hideMark/>
          </w:tcPr>
          <w:p w14:paraId="40FA414A" w14:textId="77777777" w:rsidR="00BB1E63" w:rsidRPr="00BB1E63" w:rsidRDefault="00BB1E63" w:rsidP="00BB1E63">
            <w:r w:rsidRPr="00BB1E63">
              <w:t>Test cases for the getCipherAlgorithm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5BA794FD"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70B9756"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2B98786" w14:textId="77777777" w:rsidR="00BB1E63" w:rsidRPr="00BB1E63" w:rsidRDefault="00BB1E63" w:rsidP="00BB1E63">
            <w:r w:rsidRPr="00BB1E63">
              <w:t>0036</w:t>
            </w:r>
          </w:p>
        </w:tc>
        <w:tc>
          <w:tcPr>
            <w:tcW w:w="0" w:type="auto"/>
            <w:tcBorders>
              <w:top w:val="single" w:sz="4" w:space="0" w:color="auto"/>
              <w:left w:val="single" w:sz="4" w:space="0" w:color="auto"/>
              <w:bottom w:val="single" w:sz="4" w:space="0" w:color="auto"/>
              <w:right w:val="single" w:sz="4" w:space="0" w:color="auto"/>
            </w:tcBorders>
            <w:hideMark/>
          </w:tcPr>
          <w:p w14:paraId="4290EBE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CB60C8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F0B5F3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24FFE4B"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01DB6A47" w14:textId="77777777" w:rsidR="00BB1E63" w:rsidRPr="00BB1E63" w:rsidRDefault="00BB1E63" w:rsidP="00BB1E63">
            <w:r w:rsidRPr="00BB1E63">
              <w:t>revised</w:t>
            </w:r>
          </w:p>
        </w:tc>
      </w:tr>
      <w:tr w:rsidR="00BB1E63" w:rsidRPr="00BB1E63" w14:paraId="200BDBE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9F8DC6" w14:textId="77777777" w:rsidR="00BB1E63" w:rsidRPr="00BB1E63" w:rsidRDefault="00BB1E63" w:rsidP="00BB1E63">
            <w:r w:rsidRPr="00BB1E63">
              <w:t>C6-250484</w:t>
            </w:r>
          </w:p>
        </w:tc>
        <w:tc>
          <w:tcPr>
            <w:tcW w:w="0" w:type="auto"/>
            <w:tcBorders>
              <w:top w:val="single" w:sz="4" w:space="0" w:color="auto"/>
              <w:left w:val="single" w:sz="4" w:space="0" w:color="auto"/>
              <w:bottom w:val="single" w:sz="4" w:space="0" w:color="auto"/>
              <w:right w:val="single" w:sz="4" w:space="0" w:color="auto"/>
            </w:tcBorders>
            <w:hideMark/>
          </w:tcPr>
          <w:p w14:paraId="340EE19D" w14:textId="77777777" w:rsidR="00BB1E63" w:rsidRPr="00BB1E63" w:rsidRDefault="00BB1E63" w:rsidP="00BB1E63">
            <w:r w:rsidRPr="00BB1E63">
              <w:t>Test cases for the getCipherAlgorithm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9F2011A"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14211DB6"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557D8BBC" w14:textId="77777777" w:rsidR="00BB1E63" w:rsidRPr="00BB1E63" w:rsidRDefault="00BB1E63" w:rsidP="00BB1E63">
            <w:r w:rsidRPr="00BB1E63">
              <w:t>0036</w:t>
            </w:r>
          </w:p>
        </w:tc>
        <w:tc>
          <w:tcPr>
            <w:tcW w:w="0" w:type="auto"/>
            <w:tcBorders>
              <w:top w:val="single" w:sz="4" w:space="0" w:color="auto"/>
              <w:left w:val="single" w:sz="4" w:space="0" w:color="auto"/>
              <w:bottom w:val="single" w:sz="4" w:space="0" w:color="auto"/>
              <w:right w:val="single" w:sz="4" w:space="0" w:color="auto"/>
            </w:tcBorders>
            <w:hideMark/>
          </w:tcPr>
          <w:p w14:paraId="4C66831D"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3C0C4E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54DC14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2FDB7CE"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0A815E50" w14:textId="77777777" w:rsidR="00BB1E63" w:rsidRPr="00BB1E63" w:rsidRDefault="00BB1E63" w:rsidP="00BB1E63">
            <w:r w:rsidRPr="00BB1E63">
              <w:t>revised</w:t>
            </w:r>
          </w:p>
        </w:tc>
      </w:tr>
      <w:tr w:rsidR="00BB1E63" w:rsidRPr="00BB1E63" w14:paraId="20316D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201347F" w14:textId="77777777" w:rsidR="00BB1E63" w:rsidRPr="00BB1E63" w:rsidRDefault="00BB1E63" w:rsidP="00BB1E63">
            <w:r w:rsidRPr="00BB1E63">
              <w:t>C6-250516</w:t>
            </w:r>
          </w:p>
        </w:tc>
        <w:tc>
          <w:tcPr>
            <w:tcW w:w="0" w:type="auto"/>
            <w:tcBorders>
              <w:top w:val="single" w:sz="4" w:space="0" w:color="auto"/>
              <w:left w:val="single" w:sz="4" w:space="0" w:color="auto"/>
              <w:bottom w:val="single" w:sz="4" w:space="0" w:color="auto"/>
              <w:right w:val="single" w:sz="4" w:space="0" w:color="auto"/>
            </w:tcBorders>
            <w:hideMark/>
          </w:tcPr>
          <w:p w14:paraId="0347A95B" w14:textId="77777777" w:rsidR="00BB1E63" w:rsidRPr="00BB1E63" w:rsidRDefault="00BB1E63" w:rsidP="00BB1E63">
            <w:r w:rsidRPr="00BB1E63">
              <w:t>Test cases for the getCipherAlgorithm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F38CAE5"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0CCA4E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5E00677" w14:textId="77777777" w:rsidR="00BB1E63" w:rsidRPr="00BB1E63" w:rsidRDefault="00BB1E63" w:rsidP="00BB1E63">
            <w:r w:rsidRPr="00BB1E63">
              <w:t>0036</w:t>
            </w:r>
          </w:p>
        </w:tc>
        <w:tc>
          <w:tcPr>
            <w:tcW w:w="0" w:type="auto"/>
            <w:tcBorders>
              <w:top w:val="single" w:sz="4" w:space="0" w:color="auto"/>
              <w:left w:val="single" w:sz="4" w:space="0" w:color="auto"/>
              <w:bottom w:val="single" w:sz="4" w:space="0" w:color="auto"/>
              <w:right w:val="single" w:sz="4" w:space="0" w:color="auto"/>
            </w:tcBorders>
            <w:hideMark/>
          </w:tcPr>
          <w:p w14:paraId="2E64F280"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71B7E84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757969C"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639A0D6"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BDBF421" w14:textId="77777777" w:rsidR="00BB1E63" w:rsidRPr="00BB1E63" w:rsidRDefault="00BB1E63" w:rsidP="00BB1E63">
            <w:r w:rsidRPr="00BB1E63">
              <w:t>merged</w:t>
            </w:r>
          </w:p>
        </w:tc>
      </w:tr>
      <w:tr w:rsidR="00BB1E63" w:rsidRPr="00BB1E63" w14:paraId="1EEA2C3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3A2E16" w14:textId="77777777" w:rsidR="00BB1E63" w:rsidRPr="00BB1E63" w:rsidRDefault="00BB1E63" w:rsidP="00BB1E63">
            <w:r w:rsidRPr="00BB1E63">
              <w:t>C6-250453</w:t>
            </w:r>
          </w:p>
        </w:tc>
        <w:tc>
          <w:tcPr>
            <w:tcW w:w="0" w:type="auto"/>
            <w:tcBorders>
              <w:top w:val="single" w:sz="4" w:space="0" w:color="auto"/>
              <w:left w:val="single" w:sz="4" w:space="0" w:color="auto"/>
              <w:bottom w:val="single" w:sz="4" w:space="0" w:color="auto"/>
              <w:right w:val="single" w:sz="4" w:space="0" w:color="auto"/>
            </w:tcBorders>
            <w:hideMark/>
          </w:tcPr>
          <w:p w14:paraId="0A06CE0C" w14:textId="77777777" w:rsidR="00BB1E63" w:rsidRPr="00BB1E63" w:rsidRDefault="00BB1E63" w:rsidP="00BB1E63">
            <w:r w:rsidRPr="00BB1E63">
              <w:t>Test cases for the getInstance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421B63D9"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2FD24C3B"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31C34974" w14:textId="77777777" w:rsidR="00BB1E63" w:rsidRPr="00BB1E63" w:rsidRDefault="00BB1E63" w:rsidP="00BB1E63">
            <w:r w:rsidRPr="00BB1E63">
              <w:t>0037</w:t>
            </w:r>
          </w:p>
        </w:tc>
        <w:tc>
          <w:tcPr>
            <w:tcW w:w="0" w:type="auto"/>
            <w:tcBorders>
              <w:top w:val="single" w:sz="4" w:space="0" w:color="auto"/>
              <w:left w:val="single" w:sz="4" w:space="0" w:color="auto"/>
              <w:bottom w:val="single" w:sz="4" w:space="0" w:color="auto"/>
              <w:right w:val="single" w:sz="4" w:space="0" w:color="auto"/>
            </w:tcBorders>
            <w:hideMark/>
          </w:tcPr>
          <w:p w14:paraId="2BE5AEB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56BCE6A"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3DA73A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E92A707"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3B1E9295" w14:textId="77777777" w:rsidR="00BB1E63" w:rsidRPr="00BB1E63" w:rsidRDefault="00BB1E63" w:rsidP="00BB1E63">
            <w:r w:rsidRPr="00BB1E63">
              <w:t>revised</w:t>
            </w:r>
          </w:p>
        </w:tc>
      </w:tr>
      <w:tr w:rsidR="00BB1E63" w:rsidRPr="00BB1E63" w14:paraId="479A604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8AEAB13" w14:textId="77777777" w:rsidR="00BB1E63" w:rsidRPr="00BB1E63" w:rsidRDefault="00BB1E63" w:rsidP="00BB1E63">
            <w:r w:rsidRPr="00BB1E63">
              <w:t>C6-250485</w:t>
            </w:r>
          </w:p>
        </w:tc>
        <w:tc>
          <w:tcPr>
            <w:tcW w:w="0" w:type="auto"/>
            <w:tcBorders>
              <w:top w:val="single" w:sz="4" w:space="0" w:color="auto"/>
              <w:left w:val="single" w:sz="4" w:space="0" w:color="auto"/>
              <w:bottom w:val="single" w:sz="4" w:space="0" w:color="auto"/>
              <w:right w:val="single" w:sz="4" w:space="0" w:color="auto"/>
            </w:tcBorders>
            <w:hideMark/>
          </w:tcPr>
          <w:p w14:paraId="7FE5A5C1" w14:textId="77777777" w:rsidR="00BB1E63" w:rsidRPr="00BB1E63" w:rsidRDefault="00BB1E63" w:rsidP="00BB1E63">
            <w:r w:rsidRPr="00BB1E63">
              <w:t>Test cases for the getInstance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814E39D"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46CB34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927BD29" w14:textId="77777777" w:rsidR="00BB1E63" w:rsidRPr="00BB1E63" w:rsidRDefault="00BB1E63" w:rsidP="00BB1E63">
            <w:r w:rsidRPr="00BB1E63">
              <w:t>0037</w:t>
            </w:r>
          </w:p>
        </w:tc>
        <w:tc>
          <w:tcPr>
            <w:tcW w:w="0" w:type="auto"/>
            <w:tcBorders>
              <w:top w:val="single" w:sz="4" w:space="0" w:color="auto"/>
              <w:left w:val="single" w:sz="4" w:space="0" w:color="auto"/>
              <w:bottom w:val="single" w:sz="4" w:space="0" w:color="auto"/>
              <w:right w:val="single" w:sz="4" w:space="0" w:color="auto"/>
            </w:tcBorders>
            <w:hideMark/>
          </w:tcPr>
          <w:p w14:paraId="2490911B"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91B900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171208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BF8C50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1ABD1BF" w14:textId="77777777" w:rsidR="00BB1E63" w:rsidRPr="00BB1E63" w:rsidRDefault="00BB1E63" w:rsidP="00BB1E63">
            <w:r w:rsidRPr="00BB1E63">
              <w:t>merged</w:t>
            </w:r>
          </w:p>
        </w:tc>
      </w:tr>
      <w:tr w:rsidR="00BB1E63" w:rsidRPr="00BB1E63" w14:paraId="7B021C9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86D7AF6" w14:textId="77777777" w:rsidR="00BB1E63" w:rsidRPr="00BB1E63" w:rsidRDefault="00BB1E63" w:rsidP="00BB1E63">
            <w:r w:rsidRPr="00BB1E63">
              <w:t>C6-250454</w:t>
            </w:r>
          </w:p>
        </w:tc>
        <w:tc>
          <w:tcPr>
            <w:tcW w:w="0" w:type="auto"/>
            <w:tcBorders>
              <w:top w:val="single" w:sz="4" w:space="0" w:color="auto"/>
              <w:left w:val="single" w:sz="4" w:space="0" w:color="auto"/>
              <w:bottom w:val="single" w:sz="4" w:space="0" w:color="auto"/>
              <w:right w:val="single" w:sz="4" w:space="0" w:color="auto"/>
            </w:tcBorders>
            <w:hideMark/>
          </w:tcPr>
          <w:p w14:paraId="6B12F50C" w14:textId="77777777" w:rsidR="00BB1E63" w:rsidRPr="00BB1E63" w:rsidRDefault="00BB1E63" w:rsidP="00BB1E63">
            <w:r w:rsidRPr="00BB1E63">
              <w:t>Test cases for the getLength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514FCAB7"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D20A3F8"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683F6AF6" w14:textId="77777777" w:rsidR="00BB1E63" w:rsidRPr="00BB1E63" w:rsidRDefault="00BB1E63" w:rsidP="00BB1E63">
            <w:r w:rsidRPr="00BB1E63">
              <w:t>0038</w:t>
            </w:r>
          </w:p>
        </w:tc>
        <w:tc>
          <w:tcPr>
            <w:tcW w:w="0" w:type="auto"/>
            <w:tcBorders>
              <w:top w:val="single" w:sz="4" w:space="0" w:color="auto"/>
              <w:left w:val="single" w:sz="4" w:space="0" w:color="auto"/>
              <w:bottom w:val="single" w:sz="4" w:space="0" w:color="auto"/>
              <w:right w:val="single" w:sz="4" w:space="0" w:color="auto"/>
            </w:tcBorders>
            <w:hideMark/>
          </w:tcPr>
          <w:p w14:paraId="63F7419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F9C697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E85EC3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2C4D859"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4AC8F4B" w14:textId="77777777" w:rsidR="00BB1E63" w:rsidRPr="00BB1E63" w:rsidRDefault="00BB1E63" w:rsidP="00BB1E63">
            <w:r w:rsidRPr="00BB1E63">
              <w:t>revised</w:t>
            </w:r>
          </w:p>
        </w:tc>
      </w:tr>
      <w:tr w:rsidR="00BB1E63" w:rsidRPr="00BB1E63" w14:paraId="372C542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B0FD6BA" w14:textId="77777777" w:rsidR="00BB1E63" w:rsidRPr="00BB1E63" w:rsidRDefault="00BB1E63" w:rsidP="00BB1E63">
            <w:r w:rsidRPr="00BB1E63">
              <w:lastRenderedPageBreak/>
              <w:t>C6-250486</w:t>
            </w:r>
          </w:p>
        </w:tc>
        <w:tc>
          <w:tcPr>
            <w:tcW w:w="0" w:type="auto"/>
            <w:tcBorders>
              <w:top w:val="single" w:sz="4" w:space="0" w:color="auto"/>
              <w:left w:val="single" w:sz="4" w:space="0" w:color="auto"/>
              <w:bottom w:val="single" w:sz="4" w:space="0" w:color="auto"/>
              <w:right w:val="single" w:sz="4" w:space="0" w:color="auto"/>
            </w:tcBorders>
            <w:hideMark/>
          </w:tcPr>
          <w:p w14:paraId="49AD5970" w14:textId="77777777" w:rsidR="00BB1E63" w:rsidRPr="00BB1E63" w:rsidRDefault="00BB1E63" w:rsidP="00BB1E63">
            <w:r w:rsidRPr="00BB1E63">
              <w:t>Test cases for the getLength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A4CFC8D"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16815F0E"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C28478A" w14:textId="77777777" w:rsidR="00BB1E63" w:rsidRPr="00BB1E63" w:rsidRDefault="00BB1E63" w:rsidP="00BB1E63">
            <w:r w:rsidRPr="00BB1E63">
              <w:t>0038</w:t>
            </w:r>
          </w:p>
        </w:tc>
        <w:tc>
          <w:tcPr>
            <w:tcW w:w="0" w:type="auto"/>
            <w:tcBorders>
              <w:top w:val="single" w:sz="4" w:space="0" w:color="auto"/>
              <w:left w:val="single" w:sz="4" w:space="0" w:color="auto"/>
              <w:bottom w:val="single" w:sz="4" w:space="0" w:color="auto"/>
              <w:right w:val="single" w:sz="4" w:space="0" w:color="auto"/>
            </w:tcBorders>
            <w:hideMark/>
          </w:tcPr>
          <w:p w14:paraId="304D86D3"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293A12B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3ECA39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84C98AC"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D89B688" w14:textId="77777777" w:rsidR="00BB1E63" w:rsidRPr="00BB1E63" w:rsidRDefault="00BB1E63" w:rsidP="00BB1E63">
            <w:r w:rsidRPr="00BB1E63">
              <w:t>merged</w:t>
            </w:r>
          </w:p>
        </w:tc>
      </w:tr>
      <w:tr w:rsidR="00BB1E63" w:rsidRPr="00BB1E63" w14:paraId="159C8A4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A5205A" w14:textId="77777777" w:rsidR="00BB1E63" w:rsidRPr="00BB1E63" w:rsidRDefault="00BB1E63" w:rsidP="00BB1E63">
            <w:r w:rsidRPr="00BB1E63">
              <w:t>C6-250455</w:t>
            </w:r>
          </w:p>
        </w:tc>
        <w:tc>
          <w:tcPr>
            <w:tcW w:w="0" w:type="auto"/>
            <w:tcBorders>
              <w:top w:val="single" w:sz="4" w:space="0" w:color="auto"/>
              <w:left w:val="single" w:sz="4" w:space="0" w:color="auto"/>
              <w:bottom w:val="single" w:sz="4" w:space="0" w:color="auto"/>
              <w:right w:val="single" w:sz="4" w:space="0" w:color="auto"/>
            </w:tcBorders>
            <w:hideMark/>
          </w:tcPr>
          <w:p w14:paraId="6BD701C5" w14:textId="77777777" w:rsidR="00BB1E63" w:rsidRPr="00BB1E63" w:rsidRDefault="00BB1E63" w:rsidP="00BB1E63">
            <w:r w:rsidRPr="00BB1E63">
              <w:t>Test cases for the getMessageDigestAlgorithm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26BE40B"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0184F09"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6F9D12B0" w14:textId="77777777" w:rsidR="00BB1E63" w:rsidRPr="00BB1E63" w:rsidRDefault="00BB1E63" w:rsidP="00BB1E63">
            <w:r w:rsidRPr="00BB1E63">
              <w:t>0039</w:t>
            </w:r>
          </w:p>
        </w:tc>
        <w:tc>
          <w:tcPr>
            <w:tcW w:w="0" w:type="auto"/>
            <w:tcBorders>
              <w:top w:val="single" w:sz="4" w:space="0" w:color="auto"/>
              <w:left w:val="single" w:sz="4" w:space="0" w:color="auto"/>
              <w:bottom w:val="single" w:sz="4" w:space="0" w:color="auto"/>
              <w:right w:val="single" w:sz="4" w:space="0" w:color="auto"/>
            </w:tcBorders>
            <w:hideMark/>
          </w:tcPr>
          <w:p w14:paraId="77E2E50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679C19E"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805B686"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E37EA47"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32237717" w14:textId="77777777" w:rsidR="00BB1E63" w:rsidRPr="00BB1E63" w:rsidRDefault="00BB1E63" w:rsidP="00BB1E63">
            <w:r w:rsidRPr="00BB1E63">
              <w:t>revised</w:t>
            </w:r>
          </w:p>
        </w:tc>
      </w:tr>
      <w:tr w:rsidR="00BB1E63" w:rsidRPr="00BB1E63" w14:paraId="01F54B6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713589" w14:textId="77777777" w:rsidR="00BB1E63" w:rsidRPr="00BB1E63" w:rsidRDefault="00BB1E63" w:rsidP="00BB1E63">
            <w:r w:rsidRPr="00BB1E63">
              <w:t>C6-250487</w:t>
            </w:r>
          </w:p>
        </w:tc>
        <w:tc>
          <w:tcPr>
            <w:tcW w:w="0" w:type="auto"/>
            <w:tcBorders>
              <w:top w:val="single" w:sz="4" w:space="0" w:color="auto"/>
              <w:left w:val="single" w:sz="4" w:space="0" w:color="auto"/>
              <w:bottom w:val="single" w:sz="4" w:space="0" w:color="auto"/>
              <w:right w:val="single" w:sz="4" w:space="0" w:color="auto"/>
            </w:tcBorders>
            <w:hideMark/>
          </w:tcPr>
          <w:p w14:paraId="5F1F92A6" w14:textId="77777777" w:rsidR="00BB1E63" w:rsidRPr="00BB1E63" w:rsidRDefault="00BB1E63" w:rsidP="00BB1E63">
            <w:r w:rsidRPr="00BB1E63">
              <w:t>Test cases for the getMessageDigestAlgorithm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5949C7E4"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E864AA5"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0EA8D76" w14:textId="77777777" w:rsidR="00BB1E63" w:rsidRPr="00BB1E63" w:rsidRDefault="00BB1E63" w:rsidP="00BB1E63">
            <w:r w:rsidRPr="00BB1E63">
              <w:t>0039</w:t>
            </w:r>
          </w:p>
        </w:tc>
        <w:tc>
          <w:tcPr>
            <w:tcW w:w="0" w:type="auto"/>
            <w:tcBorders>
              <w:top w:val="single" w:sz="4" w:space="0" w:color="auto"/>
              <w:left w:val="single" w:sz="4" w:space="0" w:color="auto"/>
              <w:bottom w:val="single" w:sz="4" w:space="0" w:color="auto"/>
              <w:right w:val="single" w:sz="4" w:space="0" w:color="auto"/>
            </w:tcBorders>
            <w:hideMark/>
          </w:tcPr>
          <w:p w14:paraId="4141A289"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0E05443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B173DE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5AFE3FF"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07CA9651" w14:textId="77777777" w:rsidR="00BB1E63" w:rsidRPr="00BB1E63" w:rsidRDefault="00BB1E63" w:rsidP="00BB1E63">
            <w:r w:rsidRPr="00BB1E63">
              <w:t>revised</w:t>
            </w:r>
          </w:p>
        </w:tc>
      </w:tr>
      <w:tr w:rsidR="00BB1E63" w:rsidRPr="00BB1E63" w14:paraId="60094A6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59E404" w14:textId="77777777" w:rsidR="00BB1E63" w:rsidRPr="00BB1E63" w:rsidRDefault="00BB1E63" w:rsidP="00BB1E63">
            <w:r w:rsidRPr="00BB1E63">
              <w:t>C6-250517</w:t>
            </w:r>
          </w:p>
        </w:tc>
        <w:tc>
          <w:tcPr>
            <w:tcW w:w="0" w:type="auto"/>
            <w:tcBorders>
              <w:top w:val="single" w:sz="4" w:space="0" w:color="auto"/>
              <w:left w:val="single" w:sz="4" w:space="0" w:color="auto"/>
              <w:bottom w:val="single" w:sz="4" w:space="0" w:color="auto"/>
              <w:right w:val="single" w:sz="4" w:space="0" w:color="auto"/>
            </w:tcBorders>
            <w:hideMark/>
          </w:tcPr>
          <w:p w14:paraId="258D3923" w14:textId="77777777" w:rsidR="00BB1E63" w:rsidRPr="00BB1E63" w:rsidRDefault="00BB1E63" w:rsidP="00BB1E63">
            <w:r w:rsidRPr="00BB1E63">
              <w:t>Test cases for the getMessageDigestAlgorithm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5D5A95D"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60CF30B8"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78CFE2E" w14:textId="77777777" w:rsidR="00BB1E63" w:rsidRPr="00BB1E63" w:rsidRDefault="00BB1E63" w:rsidP="00BB1E63">
            <w:r w:rsidRPr="00BB1E63">
              <w:t>0039</w:t>
            </w:r>
          </w:p>
        </w:tc>
        <w:tc>
          <w:tcPr>
            <w:tcW w:w="0" w:type="auto"/>
            <w:tcBorders>
              <w:top w:val="single" w:sz="4" w:space="0" w:color="auto"/>
              <w:left w:val="single" w:sz="4" w:space="0" w:color="auto"/>
              <w:bottom w:val="single" w:sz="4" w:space="0" w:color="auto"/>
              <w:right w:val="single" w:sz="4" w:space="0" w:color="auto"/>
            </w:tcBorders>
            <w:hideMark/>
          </w:tcPr>
          <w:p w14:paraId="46FFDD70"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60DEEA6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2D34DA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F56F082"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5559A33" w14:textId="77777777" w:rsidR="00BB1E63" w:rsidRPr="00BB1E63" w:rsidRDefault="00BB1E63" w:rsidP="00BB1E63">
            <w:r w:rsidRPr="00BB1E63">
              <w:t>merged</w:t>
            </w:r>
          </w:p>
        </w:tc>
      </w:tr>
      <w:tr w:rsidR="00BB1E63" w:rsidRPr="00BB1E63" w14:paraId="72C60C1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F773963" w14:textId="77777777" w:rsidR="00BB1E63" w:rsidRPr="00BB1E63" w:rsidRDefault="00BB1E63" w:rsidP="00BB1E63">
            <w:r w:rsidRPr="00BB1E63">
              <w:t>C6-250456</w:t>
            </w:r>
          </w:p>
        </w:tc>
        <w:tc>
          <w:tcPr>
            <w:tcW w:w="0" w:type="auto"/>
            <w:tcBorders>
              <w:top w:val="single" w:sz="4" w:space="0" w:color="auto"/>
              <w:left w:val="single" w:sz="4" w:space="0" w:color="auto"/>
              <w:bottom w:val="single" w:sz="4" w:space="0" w:color="auto"/>
              <w:right w:val="single" w:sz="4" w:space="0" w:color="auto"/>
            </w:tcBorders>
            <w:hideMark/>
          </w:tcPr>
          <w:p w14:paraId="7BE1761C" w14:textId="77777777" w:rsidR="00BB1E63" w:rsidRPr="00BB1E63" w:rsidRDefault="00BB1E63" w:rsidP="00BB1E63">
            <w:r w:rsidRPr="00BB1E63">
              <w:t>Test cases for the getPaddingAlgorithm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37D06A3"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E74556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FFE6256" w14:textId="77777777" w:rsidR="00BB1E63" w:rsidRPr="00BB1E63" w:rsidRDefault="00BB1E63" w:rsidP="00BB1E63">
            <w:r w:rsidRPr="00BB1E63">
              <w:t>0040</w:t>
            </w:r>
          </w:p>
        </w:tc>
        <w:tc>
          <w:tcPr>
            <w:tcW w:w="0" w:type="auto"/>
            <w:tcBorders>
              <w:top w:val="single" w:sz="4" w:space="0" w:color="auto"/>
              <w:left w:val="single" w:sz="4" w:space="0" w:color="auto"/>
              <w:bottom w:val="single" w:sz="4" w:space="0" w:color="auto"/>
              <w:right w:val="single" w:sz="4" w:space="0" w:color="auto"/>
            </w:tcBorders>
            <w:hideMark/>
          </w:tcPr>
          <w:p w14:paraId="2D0F3D0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CA43F4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41D7B6A"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A145072"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785F156E" w14:textId="77777777" w:rsidR="00BB1E63" w:rsidRPr="00BB1E63" w:rsidRDefault="00BB1E63" w:rsidP="00BB1E63">
            <w:r w:rsidRPr="00BB1E63">
              <w:t>revised</w:t>
            </w:r>
          </w:p>
        </w:tc>
      </w:tr>
      <w:tr w:rsidR="00BB1E63" w:rsidRPr="00BB1E63" w14:paraId="0162419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CA437E" w14:textId="77777777" w:rsidR="00BB1E63" w:rsidRPr="00BB1E63" w:rsidRDefault="00BB1E63" w:rsidP="00BB1E63">
            <w:r w:rsidRPr="00BB1E63">
              <w:t>C6-250488</w:t>
            </w:r>
          </w:p>
        </w:tc>
        <w:tc>
          <w:tcPr>
            <w:tcW w:w="0" w:type="auto"/>
            <w:tcBorders>
              <w:top w:val="single" w:sz="4" w:space="0" w:color="auto"/>
              <w:left w:val="single" w:sz="4" w:space="0" w:color="auto"/>
              <w:bottom w:val="single" w:sz="4" w:space="0" w:color="auto"/>
              <w:right w:val="single" w:sz="4" w:space="0" w:color="auto"/>
            </w:tcBorders>
            <w:hideMark/>
          </w:tcPr>
          <w:p w14:paraId="148C05BA" w14:textId="77777777" w:rsidR="00BB1E63" w:rsidRPr="00BB1E63" w:rsidRDefault="00BB1E63" w:rsidP="00BB1E63">
            <w:r w:rsidRPr="00BB1E63">
              <w:t>Test cases for the getPaddingAlgorithm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5AC478F3"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3E60EDF3"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7955DCB" w14:textId="77777777" w:rsidR="00BB1E63" w:rsidRPr="00BB1E63" w:rsidRDefault="00BB1E63" w:rsidP="00BB1E63">
            <w:r w:rsidRPr="00BB1E63">
              <w:t>0040</w:t>
            </w:r>
          </w:p>
        </w:tc>
        <w:tc>
          <w:tcPr>
            <w:tcW w:w="0" w:type="auto"/>
            <w:tcBorders>
              <w:top w:val="single" w:sz="4" w:space="0" w:color="auto"/>
              <w:left w:val="single" w:sz="4" w:space="0" w:color="auto"/>
              <w:bottom w:val="single" w:sz="4" w:space="0" w:color="auto"/>
              <w:right w:val="single" w:sz="4" w:space="0" w:color="auto"/>
            </w:tcBorders>
            <w:hideMark/>
          </w:tcPr>
          <w:p w14:paraId="283BF868"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FB5887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2404F04"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823F883"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7018BF0" w14:textId="77777777" w:rsidR="00BB1E63" w:rsidRPr="00BB1E63" w:rsidRDefault="00BB1E63" w:rsidP="00BB1E63">
            <w:r w:rsidRPr="00BB1E63">
              <w:t>merged</w:t>
            </w:r>
          </w:p>
        </w:tc>
      </w:tr>
      <w:tr w:rsidR="00BB1E63" w:rsidRPr="00BB1E63" w14:paraId="7A2138F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7A272D" w14:textId="77777777" w:rsidR="00BB1E63" w:rsidRPr="00BB1E63" w:rsidRDefault="00BB1E63" w:rsidP="00BB1E63">
            <w:r w:rsidRPr="00BB1E63">
              <w:t>C6-250457</w:t>
            </w:r>
          </w:p>
        </w:tc>
        <w:tc>
          <w:tcPr>
            <w:tcW w:w="0" w:type="auto"/>
            <w:tcBorders>
              <w:top w:val="single" w:sz="4" w:space="0" w:color="auto"/>
              <w:left w:val="single" w:sz="4" w:space="0" w:color="auto"/>
              <w:bottom w:val="single" w:sz="4" w:space="0" w:color="auto"/>
              <w:right w:val="single" w:sz="4" w:space="0" w:color="auto"/>
            </w:tcBorders>
            <w:hideMark/>
          </w:tcPr>
          <w:p w14:paraId="363DB879" w14:textId="77777777" w:rsidR="00BB1E63" w:rsidRPr="00BB1E63" w:rsidRDefault="00BB1E63" w:rsidP="00BB1E63">
            <w:r w:rsidRPr="00BB1E63">
              <w:t>Test cases for the init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78DAD81A"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EA15361"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E08ACD9" w14:textId="77777777" w:rsidR="00BB1E63" w:rsidRPr="00BB1E63" w:rsidRDefault="00BB1E63" w:rsidP="00BB1E63">
            <w:r w:rsidRPr="00BB1E63">
              <w:t>0041</w:t>
            </w:r>
          </w:p>
        </w:tc>
        <w:tc>
          <w:tcPr>
            <w:tcW w:w="0" w:type="auto"/>
            <w:tcBorders>
              <w:top w:val="single" w:sz="4" w:space="0" w:color="auto"/>
              <w:left w:val="single" w:sz="4" w:space="0" w:color="auto"/>
              <w:bottom w:val="single" w:sz="4" w:space="0" w:color="auto"/>
              <w:right w:val="single" w:sz="4" w:space="0" w:color="auto"/>
            </w:tcBorders>
            <w:hideMark/>
          </w:tcPr>
          <w:p w14:paraId="7DDBB700"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10887B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F4B561D"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8338043"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ACC4935" w14:textId="77777777" w:rsidR="00BB1E63" w:rsidRPr="00BB1E63" w:rsidRDefault="00BB1E63" w:rsidP="00BB1E63">
            <w:r w:rsidRPr="00BB1E63">
              <w:t>revised</w:t>
            </w:r>
          </w:p>
        </w:tc>
      </w:tr>
      <w:tr w:rsidR="00BB1E63" w:rsidRPr="00BB1E63" w14:paraId="68239A2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92425A" w14:textId="77777777" w:rsidR="00BB1E63" w:rsidRPr="00BB1E63" w:rsidRDefault="00BB1E63" w:rsidP="00BB1E63">
            <w:r w:rsidRPr="00BB1E63">
              <w:t>C6-250489</w:t>
            </w:r>
          </w:p>
        </w:tc>
        <w:tc>
          <w:tcPr>
            <w:tcW w:w="0" w:type="auto"/>
            <w:tcBorders>
              <w:top w:val="single" w:sz="4" w:space="0" w:color="auto"/>
              <w:left w:val="single" w:sz="4" w:space="0" w:color="auto"/>
              <w:bottom w:val="single" w:sz="4" w:space="0" w:color="auto"/>
              <w:right w:val="single" w:sz="4" w:space="0" w:color="auto"/>
            </w:tcBorders>
            <w:hideMark/>
          </w:tcPr>
          <w:p w14:paraId="71085793" w14:textId="77777777" w:rsidR="00BB1E63" w:rsidRPr="00BB1E63" w:rsidRDefault="00BB1E63" w:rsidP="00BB1E63">
            <w:r w:rsidRPr="00BB1E63">
              <w:t>Test cases for the init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68149D48"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79E2CF29"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D324957" w14:textId="77777777" w:rsidR="00BB1E63" w:rsidRPr="00BB1E63" w:rsidRDefault="00BB1E63" w:rsidP="00BB1E63">
            <w:r w:rsidRPr="00BB1E63">
              <w:t>0041</w:t>
            </w:r>
          </w:p>
        </w:tc>
        <w:tc>
          <w:tcPr>
            <w:tcW w:w="0" w:type="auto"/>
            <w:tcBorders>
              <w:top w:val="single" w:sz="4" w:space="0" w:color="auto"/>
              <w:left w:val="single" w:sz="4" w:space="0" w:color="auto"/>
              <w:bottom w:val="single" w:sz="4" w:space="0" w:color="auto"/>
              <w:right w:val="single" w:sz="4" w:space="0" w:color="auto"/>
            </w:tcBorders>
            <w:hideMark/>
          </w:tcPr>
          <w:p w14:paraId="5D344261"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8E370C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86A97E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C532ED1"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1E381252" w14:textId="77777777" w:rsidR="00BB1E63" w:rsidRPr="00BB1E63" w:rsidRDefault="00BB1E63" w:rsidP="00BB1E63">
            <w:r w:rsidRPr="00BB1E63">
              <w:t>merged</w:t>
            </w:r>
          </w:p>
        </w:tc>
      </w:tr>
      <w:tr w:rsidR="00BB1E63" w:rsidRPr="00BB1E63" w14:paraId="069638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8DD6CC9" w14:textId="77777777" w:rsidR="00BB1E63" w:rsidRPr="00BB1E63" w:rsidRDefault="00BB1E63" w:rsidP="00BB1E63">
            <w:r w:rsidRPr="00BB1E63">
              <w:t>C6-250458</w:t>
            </w:r>
          </w:p>
        </w:tc>
        <w:tc>
          <w:tcPr>
            <w:tcW w:w="0" w:type="auto"/>
            <w:tcBorders>
              <w:top w:val="single" w:sz="4" w:space="0" w:color="auto"/>
              <w:left w:val="single" w:sz="4" w:space="0" w:color="auto"/>
              <w:bottom w:val="single" w:sz="4" w:space="0" w:color="auto"/>
              <w:right w:val="single" w:sz="4" w:space="0" w:color="auto"/>
            </w:tcBorders>
            <w:hideMark/>
          </w:tcPr>
          <w:p w14:paraId="21A331B7" w14:textId="77777777" w:rsidR="00BB1E63" w:rsidRPr="00BB1E63" w:rsidRDefault="00BB1E63" w:rsidP="00BB1E63">
            <w:r w:rsidRPr="00BB1E63">
              <w:t>Test cases for the setInitialDigest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0CB6F307"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61961A33"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5677FB61" w14:textId="77777777" w:rsidR="00BB1E63" w:rsidRPr="00BB1E63" w:rsidRDefault="00BB1E63" w:rsidP="00BB1E63">
            <w:r w:rsidRPr="00BB1E63">
              <w:t>0042</w:t>
            </w:r>
          </w:p>
        </w:tc>
        <w:tc>
          <w:tcPr>
            <w:tcW w:w="0" w:type="auto"/>
            <w:tcBorders>
              <w:top w:val="single" w:sz="4" w:space="0" w:color="auto"/>
              <w:left w:val="single" w:sz="4" w:space="0" w:color="auto"/>
              <w:bottom w:val="single" w:sz="4" w:space="0" w:color="auto"/>
              <w:right w:val="single" w:sz="4" w:space="0" w:color="auto"/>
            </w:tcBorders>
            <w:hideMark/>
          </w:tcPr>
          <w:p w14:paraId="53F3A4CF"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5067A9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49A6B3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31108AE"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F86EF46" w14:textId="77777777" w:rsidR="00BB1E63" w:rsidRPr="00BB1E63" w:rsidRDefault="00BB1E63" w:rsidP="00BB1E63">
            <w:r w:rsidRPr="00BB1E63">
              <w:t>revised</w:t>
            </w:r>
          </w:p>
        </w:tc>
      </w:tr>
      <w:tr w:rsidR="00BB1E63" w:rsidRPr="00BB1E63" w14:paraId="7ED56EF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BF432D0" w14:textId="77777777" w:rsidR="00BB1E63" w:rsidRPr="00BB1E63" w:rsidRDefault="00BB1E63" w:rsidP="00BB1E63">
            <w:r w:rsidRPr="00BB1E63">
              <w:t>C6-250490</w:t>
            </w:r>
          </w:p>
        </w:tc>
        <w:tc>
          <w:tcPr>
            <w:tcW w:w="0" w:type="auto"/>
            <w:tcBorders>
              <w:top w:val="single" w:sz="4" w:space="0" w:color="auto"/>
              <w:left w:val="single" w:sz="4" w:space="0" w:color="auto"/>
              <w:bottom w:val="single" w:sz="4" w:space="0" w:color="auto"/>
              <w:right w:val="single" w:sz="4" w:space="0" w:color="auto"/>
            </w:tcBorders>
            <w:hideMark/>
          </w:tcPr>
          <w:p w14:paraId="724E33D2" w14:textId="77777777" w:rsidR="00BB1E63" w:rsidRPr="00BB1E63" w:rsidRDefault="00BB1E63" w:rsidP="00BB1E63">
            <w:r w:rsidRPr="00BB1E63">
              <w:t>Test cases for the setInitialDigest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D26EC76"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194A375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4F3AFC72" w14:textId="77777777" w:rsidR="00BB1E63" w:rsidRPr="00BB1E63" w:rsidRDefault="00BB1E63" w:rsidP="00BB1E63">
            <w:r w:rsidRPr="00BB1E63">
              <w:t>0042</w:t>
            </w:r>
          </w:p>
        </w:tc>
        <w:tc>
          <w:tcPr>
            <w:tcW w:w="0" w:type="auto"/>
            <w:tcBorders>
              <w:top w:val="single" w:sz="4" w:space="0" w:color="auto"/>
              <w:left w:val="single" w:sz="4" w:space="0" w:color="auto"/>
              <w:bottom w:val="single" w:sz="4" w:space="0" w:color="auto"/>
              <w:right w:val="single" w:sz="4" w:space="0" w:color="auto"/>
            </w:tcBorders>
            <w:hideMark/>
          </w:tcPr>
          <w:p w14:paraId="24F37F73"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2C6D370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4E579C9"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27DF73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582326D" w14:textId="77777777" w:rsidR="00BB1E63" w:rsidRPr="00BB1E63" w:rsidRDefault="00BB1E63" w:rsidP="00BB1E63">
            <w:r w:rsidRPr="00BB1E63">
              <w:t>merged</w:t>
            </w:r>
          </w:p>
        </w:tc>
      </w:tr>
      <w:tr w:rsidR="00BB1E63" w:rsidRPr="00BB1E63" w14:paraId="647EC7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D0DEA3E" w14:textId="77777777" w:rsidR="00BB1E63" w:rsidRPr="00BB1E63" w:rsidRDefault="00BB1E63" w:rsidP="00BB1E63">
            <w:r w:rsidRPr="00BB1E63">
              <w:t>C6-250459</w:t>
            </w:r>
          </w:p>
        </w:tc>
        <w:tc>
          <w:tcPr>
            <w:tcW w:w="0" w:type="auto"/>
            <w:tcBorders>
              <w:top w:val="single" w:sz="4" w:space="0" w:color="auto"/>
              <w:left w:val="single" w:sz="4" w:space="0" w:color="auto"/>
              <w:bottom w:val="single" w:sz="4" w:space="0" w:color="auto"/>
              <w:right w:val="single" w:sz="4" w:space="0" w:color="auto"/>
            </w:tcBorders>
            <w:hideMark/>
          </w:tcPr>
          <w:p w14:paraId="79E02C81" w14:textId="77777777" w:rsidR="00BB1E63" w:rsidRPr="00BB1E63" w:rsidRDefault="00BB1E63" w:rsidP="00BB1E63">
            <w:r w:rsidRPr="00BB1E63">
              <w:t>Test cases for the sign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81844DB"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6163FE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5E9F540B" w14:textId="77777777" w:rsidR="00BB1E63" w:rsidRPr="00BB1E63" w:rsidRDefault="00BB1E63" w:rsidP="00BB1E63">
            <w:r w:rsidRPr="00BB1E63">
              <w:t>0043</w:t>
            </w:r>
          </w:p>
        </w:tc>
        <w:tc>
          <w:tcPr>
            <w:tcW w:w="0" w:type="auto"/>
            <w:tcBorders>
              <w:top w:val="single" w:sz="4" w:space="0" w:color="auto"/>
              <w:left w:val="single" w:sz="4" w:space="0" w:color="auto"/>
              <w:bottom w:val="single" w:sz="4" w:space="0" w:color="auto"/>
              <w:right w:val="single" w:sz="4" w:space="0" w:color="auto"/>
            </w:tcBorders>
            <w:hideMark/>
          </w:tcPr>
          <w:p w14:paraId="216807E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F03336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8D8E3F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3AF69BB"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1B77F856" w14:textId="77777777" w:rsidR="00BB1E63" w:rsidRPr="00BB1E63" w:rsidRDefault="00BB1E63" w:rsidP="00BB1E63">
            <w:r w:rsidRPr="00BB1E63">
              <w:t>revised</w:t>
            </w:r>
          </w:p>
        </w:tc>
      </w:tr>
      <w:tr w:rsidR="00BB1E63" w:rsidRPr="00BB1E63" w14:paraId="261771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EA7D07B" w14:textId="77777777" w:rsidR="00BB1E63" w:rsidRPr="00BB1E63" w:rsidRDefault="00BB1E63" w:rsidP="00BB1E63">
            <w:r w:rsidRPr="00BB1E63">
              <w:t>C6-250491</w:t>
            </w:r>
          </w:p>
        </w:tc>
        <w:tc>
          <w:tcPr>
            <w:tcW w:w="0" w:type="auto"/>
            <w:tcBorders>
              <w:top w:val="single" w:sz="4" w:space="0" w:color="auto"/>
              <w:left w:val="single" w:sz="4" w:space="0" w:color="auto"/>
              <w:bottom w:val="single" w:sz="4" w:space="0" w:color="auto"/>
              <w:right w:val="single" w:sz="4" w:space="0" w:color="auto"/>
            </w:tcBorders>
            <w:hideMark/>
          </w:tcPr>
          <w:p w14:paraId="36F601CF" w14:textId="77777777" w:rsidR="00BB1E63" w:rsidRPr="00BB1E63" w:rsidRDefault="00BB1E63" w:rsidP="00BB1E63">
            <w:r w:rsidRPr="00BB1E63">
              <w:t xml:space="preserve">Test cases for the sign method in GBAUSignatureClass of the </w:t>
            </w:r>
            <w:r w:rsidRPr="00BB1E63">
              <w:lastRenderedPageBreak/>
              <w:t>GBA_U API</w:t>
            </w:r>
          </w:p>
        </w:tc>
        <w:tc>
          <w:tcPr>
            <w:tcW w:w="0" w:type="auto"/>
            <w:tcBorders>
              <w:top w:val="single" w:sz="4" w:space="0" w:color="auto"/>
              <w:left w:val="single" w:sz="4" w:space="0" w:color="auto"/>
              <w:bottom w:val="single" w:sz="4" w:space="0" w:color="auto"/>
              <w:right w:val="single" w:sz="4" w:space="0" w:color="auto"/>
            </w:tcBorders>
            <w:hideMark/>
          </w:tcPr>
          <w:p w14:paraId="16B0373F" w14:textId="77777777" w:rsidR="00BB1E63" w:rsidRPr="00BB1E63" w:rsidRDefault="00BB1E63" w:rsidP="00BB1E63">
            <w:r w:rsidRPr="00BB1E63">
              <w:lastRenderedPageBreak/>
              <w:t>China Mobile,THALES</w:t>
            </w:r>
          </w:p>
        </w:tc>
        <w:tc>
          <w:tcPr>
            <w:tcW w:w="0" w:type="auto"/>
            <w:tcBorders>
              <w:top w:val="single" w:sz="4" w:space="0" w:color="auto"/>
              <w:left w:val="single" w:sz="4" w:space="0" w:color="auto"/>
              <w:bottom w:val="single" w:sz="4" w:space="0" w:color="auto"/>
              <w:right w:val="single" w:sz="4" w:space="0" w:color="auto"/>
            </w:tcBorders>
            <w:hideMark/>
          </w:tcPr>
          <w:p w14:paraId="01442596"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E6299B9" w14:textId="77777777" w:rsidR="00BB1E63" w:rsidRPr="00BB1E63" w:rsidRDefault="00BB1E63" w:rsidP="00BB1E63">
            <w:r w:rsidRPr="00BB1E63">
              <w:t>0043</w:t>
            </w:r>
          </w:p>
        </w:tc>
        <w:tc>
          <w:tcPr>
            <w:tcW w:w="0" w:type="auto"/>
            <w:tcBorders>
              <w:top w:val="single" w:sz="4" w:space="0" w:color="auto"/>
              <w:left w:val="single" w:sz="4" w:space="0" w:color="auto"/>
              <w:bottom w:val="single" w:sz="4" w:space="0" w:color="auto"/>
              <w:right w:val="single" w:sz="4" w:space="0" w:color="auto"/>
            </w:tcBorders>
            <w:hideMark/>
          </w:tcPr>
          <w:p w14:paraId="17B02AD3"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C678CB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B8F646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70B7985"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E419C57" w14:textId="77777777" w:rsidR="00BB1E63" w:rsidRPr="00BB1E63" w:rsidRDefault="00BB1E63" w:rsidP="00BB1E63">
            <w:r w:rsidRPr="00BB1E63">
              <w:t>merged</w:t>
            </w:r>
          </w:p>
        </w:tc>
      </w:tr>
      <w:tr w:rsidR="00BB1E63" w:rsidRPr="00BB1E63" w14:paraId="4DDBD8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C776D2B" w14:textId="77777777" w:rsidR="00BB1E63" w:rsidRPr="00BB1E63" w:rsidRDefault="00BB1E63" w:rsidP="00BB1E63">
            <w:r w:rsidRPr="00BB1E63">
              <w:t>C6-250460</w:t>
            </w:r>
          </w:p>
        </w:tc>
        <w:tc>
          <w:tcPr>
            <w:tcW w:w="0" w:type="auto"/>
            <w:tcBorders>
              <w:top w:val="single" w:sz="4" w:space="0" w:color="auto"/>
              <w:left w:val="single" w:sz="4" w:space="0" w:color="auto"/>
              <w:bottom w:val="single" w:sz="4" w:space="0" w:color="auto"/>
              <w:right w:val="single" w:sz="4" w:space="0" w:color="auto"/>
            </w:tcBorders>
            <w:hideMark/>
          </w:tcPr>
          <w:p w14:paraId="3CA3F492" w14:textId="77777777" w:rsidR="00BB1E63" w:rsidRPr="00BB1E63" w:rsidRDefault="00BB1E63" w:rsidP="00BB1E63">
            <w:r w:rsidRPr="00BB1E63">
              <w:t>Test cases for the update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78EA58E1"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5160B9C1"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6C3116F" w14:textId="77777777" w:rsidR="00BB1E63" w:rsidRPr="00BB1E63" w:rsidRDefault="00BB1E63" w:rsidP="00BB1E63">
            <w:r w:rsidRPr="00BB1E63">
              <w:t>0044</w:t>
            </w:r>
          </w:p>
        </w:tc>
        <w:tc>
          <w:tcPr>
            <w:tcW w:w="0" w:type="auto"/>
            <w:tcBorders>
              <w:top w:val="single" w:sz="4" w:space="0" w:color="auto"/>
              <w:left w:val="single" w:sz="4" w:space="0" w:color="auto"/>
              <w:bottom w:val="single" w:sz="4" w:space="0" w:color="auto"/>
              <w:right w:val="single" w:sz="4" w:space="0" w:color="auto"/>
            </w:tcBorders>
            <w:hideMark/>
          </w:tcPr>
          <w:p w14:paraId="04808D85"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2C1D1A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094BF3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577BE9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DD7E0E7" w14:textId="77777777" w:rsidR="00BB1E63" w:rsidRPr="00BB1E63" w:rsidRDefault="00BB1E63" w:rsidP="00BB1E63">
            <w:r w:rsidRPr="00BB1E63">
              <w:t>revised</w:t>
            </w:r>
          </w:p>
        </w:tc>
      </w:tr>
      <w:tr w:rsidR="00BB1E63" w:rsidRPr="00BB1E63" w14:paraId="320791E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051E3F" w14:textId="77777777" w:rsidR="00BB1E63" w:rsidRPr="00BB1E63" w:rsidRDefault="00BB1E63" w:rsidP="00BB1E63">
            <w:r w:rsidRPr="00BB1E63">
              <w:t>C6-250492</w:t>
            </w:r>
          </w:p>
        </w:tc>
        <w:tc>
          <w:tcPr>
            <w:tcW w:w="0" w:type="auto"/>
            <w:tcBorders>
              <w:top w:val="single" w:sz="4" w:space="0" w:color="auto"/>
              <w:left w:val="single" w:sz="4" w:space="0" w:color="auto"/>
              <w:bottom w:val="single" w:sz="4" w:space="0" w:color="auto"/>
              <w:right w:val="single" w:sz="4" w:space="0" w:color="auto"/>
            </w:tcBorders>
            <w:hideMark/>
          </w:tcPr>
          <w:p w14:paraId="0D66136F" w14:textId="77777777" w:rsidR="00BB1E63" w:rsidRPr="00BB1E63" w:rsidRDefault="00BB1E63" w:rsidP="00BB1E63">
            <w:r w:rsidRPr="00BB1E63">
              <w:t>Test cases for the update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200433D0"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5C4465AA"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46FCFFF4" w14:textId="77777777" w:rsidR="00BB1E63" w:rsidRPr="00BB1E63" w:rsidRDefault="00BB1E63" w:rsidP="00BB1E63">
            <w:r w:rsidRPr="00BB1E63">
              <w:t>0044</w:t>
            </w:r>
          </w:p>
        </w:tc>
        <w:tc>
          <w:tcPr>
            <w:tcW w:w="0" w:type="auto"/>
            <w:tcBorders>
              <w:top w:val="single" w:sz="4" w:space="0" w:color="auto"/>
              <w:left w:val="single" w:sz="4" w:space="0" w:color="auto"/>
              <w:bottom w:val="single" w:sz="4" w:space="0" w:color="auto"/>
              <w:right w:val="single" w:sz="4" w:space="0" w:color="auto"/>
            </w:tcBorders>
            <w:hideMark/>
          </w:tcPr>
          <w:p w14:paraId="72F3FB45"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4FB78C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E556E1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E6D5599"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379C857" w14:textId="77777777" w:rsidR="00BB1E63" w:rsidRPr="00BB1E63" w:rsidRDefault="00BB1E63" w:rsidP="00BB1E63">
            <w:r w:rsidRPr="00BB1E63">
              <w:t>merged</w:t>
            </w:r>
          </w:p>
        </w:tc>
      </w:tr>
      <w:tr w:rsidR="00BB1E63" w:rsidRPr="00BB1E63" w14:paraId="7CBE482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749AF6" w14:textId="77777777" w:rsidR="00BB1E63" w:rsidRPr="00BB1E63" w:rsidRDefault="00BB1E63" w:rsidP="00BB1E63">
            <w:r w:rsidRPr="00BB1E63">
              <w:t>C6-250461</w:t>
            </w:r>
          </w:p>
        </w:tc>
        <w:tc>
          <w:tcPr>
            <w:tcW w:w="0" w:type="auto"/>
            <w:tcBorders>
              <w:top w:val="single" w:sz="4" w:space="0" w:color="auto"/>
              <w:left w:val="single" w:sz="4" w:space="0" w:color="auto"/>
              <w:bottom w:val="single" w:sz="4" w:space="0" w:color="auto"/>
              <w:right w:val="single" w:sz="4" w:space="0" w:color="auto"/>
            </w:tcBorders>
            <w:hideMark/>
          </w:tcPr>
          <w:p w14:paraId="7F69C5FA" w14:textId="77777777" w:rsidR="00BB1E63" w:rsidRPr="00BB1E63" w:rsidRDefault="00BB1E63" w:rsidP="00BB1E63">
            <w:r w:rsidRPr="00BB1E63">
              <w:t>Test cases for the verify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17DCF644"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12E05EA8"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449BFF3D" w14:textId="77777777" w:rsidR="00BB1E63" w:rsidRPr="00BB1E63" w:rsidRDefault="00BB1E63" w:rsidP="00BB1E63">
            <w:r w:rsidRPr="00BB1E63">
              <w:t>0045</w:t>
            </w:r>
          </w:p>
        </w:tc>
        <w:tc>
          <w:tcPr>
            <w:tcW w:w="0" w:type="auto"/>
            <w:tcBorders>
              <w:top w:val="single" w:sz="4" w:space="0" w:color="auto"/>
              <w:left w:val="single" w:sz="4" w:space="0" w:color="auto"/>
              <w:bottom w:val="single" w:sz="4" w:space="0" w:color="auto"/>
              <w:right w:val="single" w:sz="4" w:space="0" w:color="auto"/>
            </w:tcBorders>
            <w:hideMark/>
          </w:tcPr>
          <w:p w14:paraId="2F9BA77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173838E"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78A8879"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8A2520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763224E4" w14:textId="77777777" w:rsidR="00BB1E63" w:rsidRPr="00BB1E63" w:rsidRDefault="00BB1E63" w:rsidP="00BB1E63">
            <w:r w:rsidRPr="00BB1E63">
              <w:t>revised</w:t>
            </w:r>
          </w:p>
        </w:tc>
      </w:tr>
      <w:tr w:rsidR="00BB1E63" w:rsidRPr="00BB1E63" w14:paraId="588E451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AE397E0" w14:textId="77777777" w:rsidR="00BB1E63" w:rsidRPr="00BB1E63" w:rsidRDefault="00BB1E63" w:rsidP="00BB1E63">
            <w:r w:rsidRPr="00BB1E63">
              <w:t>C6-250493</w:t>
            </w:r>
          </w:p>
        </w:tc>
        <w:tc>
          <w:tcPr>
            <w:tcW w:w="0" w:type="auto"/>
            <w:tcBorders>
              <w:top w:val="single" w:sz="4" w:space="0" w:color="auto"/>
              <w:left w:val="single" w:sz="4" w:space="0" w:color="auto"/>
              <w:bottom w:val="single" w:sz="4" w:space="0" w:color="auto"/>
              <w:right w:val="single" w:sz="4" w:space="0" w:color="auto"/>
            </w:tcBorders>
            <w:hideMark/>
          </w:tcPr>
          <w:p w14:paraId="784648C2" w14:textId="77777777" w:rsidR="00BB1E63" w:rsidRPr="00BB1E63" w:rsidRDefault="00BB1E63" w:rsidP="00BB1E63">
            <w:r w:rsidRPr="00BB1E63">
              <w:t>Test cases for the verify method in GBAUSignatureClass of the GBA_U API</w:t>
            </w:r>
          </w:p>
        </w:tc>
        <w:tc>
          <w:tcPr>
            <w:tcW w:w="0" w:type="auto"/>
            <w:tcBorders>
              <w:top w:val="single" w:sz="4" w:space="0" w:color="auto"/>
              <w:left w:val="single" w:sz="4" w:space="0" w:color="auto"/>
              <w:bottom w:val="single" w:sz="4" w:space="0" w:color="auto"/>
              <w:right w:val="single" w:sz="4" w:space="0" w:color="auto"/>
            </w:tcBorders>
            <w:hideMark/>
          </w:tcPr>
          <w:p w14:paraId="3B623941" w14:textId="77777777" w:rsidR="00BB1E63" w:rsidRPr="00BB1E63" w:rsidRDefault="00BB1E63" w:rsidP="00BB1E63">
            <w:r w:rsidRPr="00BB1E63">
              <w:t>China Mobile,THALES</w:t>
            </w:r>
          </w:p>
        </w:tc>
        <w:tc>
          <w:tcPr>
            <w:tcW w:w="0" w:type="auto"/>
            <w:tcBorders>
              <w:top w:val="single" w:sz="4" w:space="0" w:color="auto"/>
              <w:left w:val="single" w:sz="4" w:space="0" w:color="auto"/>
              <w:bottom w:val="single" w:sz="4" w:space="0" w:color="auto"/>
              <w:right w:val="single" w:sz="4" w:space="0" w:color="auto"/>
            </w:tcBorders>
            <w:hideMark/>
          </w:tcPr>
          <w:p w14:paraId="423B5957"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9DF3991" w14:textId="77777777" w:rsidR="00BB1E63" w:rsidRPr="00BB1E63" w:rsidRDefault="00BB1E63" w:rsidP="00BB1E63">
            <w:r w:rsidRPr="00BB1E63">
              <w:t>0045</w:t>
            </w:r>
          </w:p>
        </w:tc>
        <w:tc>
          <w:tcPr>
            <w:tcW w:w="0" w:type="auto"/>
            <w:tcBorders>
              <w:top w:val="single" w:sz="4" w:space="0" w:color="auto"/>
              <w:left w:val="single" w:sz="4" w:space="0" w:color="auto"/>
              <w:bottom w:val="single" w:sz="4" w:space="0" w:color="auto"/>
              <w:right w:val="single" w:sz="4" w:space="0" w:color="auto"/>
            </w:tcBorders>
            <w:hideMark/>
          </w:tcPr>
          <w:p w14:paraId="03B05D26"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FF23CD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B13F8B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83A4A32"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F3D2A58" w14:textId="77777777" w:rsidR="00BB1E63" w:rsidRPr="00BB1E63" w:rsidRDefault="00BB1E63" w:rsidP="00BB1E63">
            <w:r w:rsidRPr="00BB1E63">
              <w:t>merged</w:t>
            </w:r>
          </w:p>
        </w:tc>
      </w:tr>
      <w:tr w:rsidR="00BB1E63" w:rsidRPr="00BB1E63" w14:paraId="26D1745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FC6182" w14:textId="77777777" w:rsidR="00BB1E63" w:rsidRPr="00BB1E63" w:rsidRDefault="00BB1E63" w:rsidP="00BB1E63">
            <w:r w:rsidRPr="00BB1E63">
              <w:t>C6-250514</w:t>
            </w:r>
          </w:p>
        </w:tc>
        <w:tc>
          <w:tcPr>
            <w:tcW w:w="0" w:type="auto"/>
            <w:tcBorders>
              <w:top w:val="single" w:sz="4" w:space="0" w:color="auto"/>
              <w:left w:val="single" w:sz="4" w:space="0" w:color="auto"/>
              <w:bottom w:val="single" w:sz="4" w:space="0" w:color="auto"/>
              <w:right w:val="single" w:sz="4" w:space="0" w:color="auto"/>
            </w:tcBorders>
            <w:hideMark/>
          </w:tcPr>
          <w:p w14:paraId="4135AB3E" w14:textId="77777777" w:rsidR="00BB1E63" w:rsidRPr="00BB1E63" w:rsidRDefault="00BB1E63" w:rsidP="00BB1E63">
            <w:r w:rsidRPr="00BB1E63">
              <w:t>GBA_U API test cases on GBAUCipher and GBAUSignature</w:t>
            </w:r>
          </w:p>
        </w:tc>
        <w:tc>
          <w:tcPr>
            <w:tcW w:w="0" w:type="auto"/>
            <w:tcBorders>
              <w:top w:val="single" w:sz="4" w:space="0" w:color="auto"/>
              <w:left w:val="single" w:sz="4" w:space="0" w:color="auto"/>
              <w:bottom w:val="single" w:sz="4" w:space="0" w:color="auto"/>
              <w:right w:val="single" w:sz="4" w:space="0" w:color="auto"/>
            </w:tcBorders>
            <w:hideMark/>
          </w:tcPr>
          <w:p w14:paraId="42F73C65"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21D4C47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A82A20F" w14:textId="77777777" w:rsidR="00BB1E63" w:rsidRPr="00BB1E63" w:rsidRDefault="00BB1E63" w:rsidP="00BB1E63">
            <w:r w:rsidRPr="00BB1E63">
              <w:t>0046</w:t>
            </w:r>
          </w:p>
        </w:tc>
        <w:tc>
          <w:tcPr>
            <w:tcW w:w="0" w:type="auto"/>
            <w:tcBorders>
              <w:top w:val="single" w:sz="4" w:space="0" w:color="auto"/>
              <w:left w:val="single" w:sz="4" w:space="0" w:color="auto"/>
              <w:bottom w:val="single" w:sz="4" w:space="0" w:color="auto"/>
              <w:right w:val="single" w:sz="4" w:space="0" w:color="auto"/>
            </w:tcBorders>
            <w:hideMark/>
          </w:tcPr>
          <w:p w14:paraId="00901190"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1FE7B6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AD02FA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FC1D35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79D62189" w14:textId="77777777" w:rsidR="00BB1E63" w:rsidRPr="00BB1E63" w:rsidRDefault="00BB1E63" w:rsidP="00BB1E63">
            <w:r w:rsidRPr="00BB1E63">
              <w:t>agreed</w:t>
            </w:r>
          </w:p>
        </w:tc>
      </w:tr>
    </w:tbl>
    <w:p w14:paraId="4C68F2EA" w14:textId="77777777" w:rsidR="00BB1E63" w:rsidRPr="00BB1E63" w:rsidRDefault="00BB1E63" w:rsidP="00BB1E63"/>
    <w:p w14:paraId="713BD585" w14:textId="77777777" w:rsidR="00BB1E63" w:rsidRPr="00BB1E63" w:rsidRDefault="00BB1E63" w:rsidP="00BB1E63">
      <w:pPr>
        <w:pStyle w:val="Heading2"/>
      </w:pPr>
      <w:r w:rsidRPr="00BB1E63">
        <w:br w:type="page"/>
      </w:r>
      <w:bookmarkStart w:id="275" w:name="_Toc214317416"/>
      <w:r w:rsidRPr="00BB1E63">
        <w:lastRenderedPageBreak/>
        <w:t>Annex C: Lists of liaisons</w:t>
      </w:r>
      <w:bookmarkEnd w:id="275"/>
    </w:p>
    <w:p w14:paraId="1F7B3958" w14:textId="77777777" w:rsidR="00BB1E63" w:rsidRPr="00BB1E63" w:rsidRDefault="00BB1E63" w:rsidP="00BB1E63">
      <w:pPr>
        <w:pStyle w:val="Heading3"/>
      </w:pPr>
      <w:bookmarkStart w:id="276" w:name="_Toc214317417"/>
      <w:r w:rsidRPr="00BB1E63">
        <w:t>C1: Incoming liaison statements</w:t>
      </w:r>
      <w:bookmarkEnd w:id="276"/>
    </w:p>
    <w:p w14:paraId="55539958"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107"/>
        <w:gridCol w:w="1672"/>
        <w:gridCol w:w="3586"/>
        <w:gridCol w:w="1092"/>
        <w:gridCol w:w="939"/>
        <w:gridCol w:w="1233"/>
      </w:tblGrid>
      <w:tr w:rsidR="00BB1E63" w:rsidRPr="00BB1E63" w14:paraId="76A3F9D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32E9D8A"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E5E5F12" w14:textId="77777777" w:rsidR="00BB1E63" w:rsidRPr="00BB1E63" w:rsidRDefault="00BB1E63" w:rsidP="00BB1E63">
            <w:pPr>
              <w:rPr>
                <w:b/>
              </w:rPr>
            </w:pPr>
            <w:r w:rsidRPr="00BB1E63">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75720842"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2B3D133" w14:textId="77777777" w:rsidR="00BB1E63" w:rsidRPr="00BB1E63" w:rsidRDefault="00BB1E63" w:rsidP="00BB1E63">
            <w:pPr>
              <w:rPr>
                <w:b/>
              </w:rPr>
            </w:pPr>
            <w:r w:rsidRPr="00BB1E63">
              <w:rPr>
                <w:b/>
              </w:rPr>
              <w:t>From</w:t>
            </w:r>
          </w:p>
        </w:tc>
        <w:tc>
          <w:tcPr>
            <w:tcW w:w="0" w:type="auto"/>
            <w:tcBorders>
              <w:top w:val="single" w:sz="4" w:space="0" w:color="auto"/>
              <w:left w:val="single" w:sz="4" w:space="0" w:color="auto"/>
              <w:bottom w:val="single" w:sz="4" w:space="0" w:color="auto"/>
              <w:right w:val="single" w:sz="4" w:space="0" w:color="auto"/>
            </w:tcBorders>
            <w:hideMark/>
          </w:tcPr>
          <w:p w14:paraId="376D69DE" w14:textId="77777777" w:rsidR="00BB1E63" w:rsidRPr="00BB1E63" w:rsidRDefault="00BB1E63" w:rsidP="00BB1E63">
            <w:pPr>
              <w:rPr>
                <w:b/>
              </w:rPr>
            </w:pPr>
            <w:r w:rsidRPr="00BB1E63">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7B834967" w14:textId="77777777" w:rsidR="00BB1E63" w:rsidRPr="00BB1E63" w:rsidRDefault="00BB1E63" w:rsidP="00BB1E63">
            <w:pPr>
              <w:rPr>
                <w:b/>
              </w:rPr>
            </w:pPr>
            <w:r w:rsidRPr="00BB1E63">
              <w:rPr>
                <w:b/>
              </w:rPr>
              <w:t>Reply TDoc</w:t>
            </w:r>
          </w:p>
        </w:tc>
      </w:tr>
      <w:tr w:rsidR="00BB1E63" w:rsidRPr="00BB1E63" w14:paraId="3E24A6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BB58076" w14:textId="77777777" w:rsidR="00BB1E63" w:rsidRPr="00BB1E63" w:rsidRDefault="00BB1E63" w:rsidP="00BB1E63">
            <w:r w:rsidRPr="00BB1E63">
              <w:t>C6-250418</w:t>
            </w:r>
          </w:p>
        </w:tc>
        <w:tc>
          <w:tcPr>
            <w:tcW w:w="0" w:type="auto"/>
            <w:tcBorders>
              <w:top w:val="single" w:sz="4" w:space="0" w:color="auto"/>
              <w:left w:val="single" w:sz="4" w:space="0" w:color="auto"/>
              <w:bottom w:val="single" w:sz="4" w:space="0" w:color="auto"/>
              <w:right w:val="single" w:sz="4" w:space="0" w:color="auto"/>
            </w:tcBorders>
            <w:hideMark/>
          </w:tcPr>
          <w:p w14:paraId="4D0DD501" w14:textId="77777777" w:rsidR="00BB1E63" w:rsidRPr="00BB1E63" w:rsidRDefault="00BB1E63" w:rsidP="00BB1E63">
            <w:r w:rsidRPr="00BB1E63">
              <w:t>SET(25)000042r1</w:t>
            </w:r>
          </w:p>
        </w:tc>
        <w:tc>
          <w:tcPr>
            <w:tcW w:w="0" w:type="auto"/>
            <w:tcBorders>
              <w:top w:val="single" w:sz="4" w:space="0" w:color="auto"/>
              <w:left w:val="single" w:sz="4" w:space="0" w:color="auto"/>
              <w:bottom w:val="single" w:sz="4" w:space="0" w:color="auto"/>
              <w:right w:val="single" w:sz="4" w:space="0" w:color="auto"/>
            </w:tcBorders>
            <w:hideMark/>
          </w:tcPr>
          <w:p w14:paraId="26B172AA" w14:textId="77777777" w:rsidR="00BB1E63" w:rsidRPr="00BB1E63" w:rsidRDefault="00BB1E63" w:rsidP="00BB1E63">
            <w:r w:rsidRPr="00BB1E63">
              <w:t>LS to 3GPP CT WG6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00889B6F" w14:textId="77777777" w:rsidR="00BB1E63" w:rsidRPr="00BB1E63" w:rsidRDefault="00BB1E63" w:rsidP="00BB1E63">
            <w:r w:rsidRPr="00BB1E63">
              <w:t>ETSI TC SET</w:t>
            </w:r>
          </w:p>
        </w:tc>
        <w:tc>
          <w:tcPr>
            <w:tcW w:w="0" w:type="auto"/>
            <w:tcBorders>
              <w:top w:val="single" w:sz="4" w:space="0" w:color="auto"/>
              <w:left w:val="single" w:sz="4" w:space="0" w:color="auto"/>
              <w:bottom w:val="single" w:sz="4" w:space="0" w:color="auto"/>
              <w:right w:val="single" w:sz="4" w:space="0" w:color="auto"/>
            </w:tcBorders>
            <w:hideMark/>
          </w:tcPr>
          <w:p w14:paraId="13BFA33B"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hideMark/>
          </w:tcPr>
          <w:p w14:paraId="39E5C0DD" w14:textId="77777777" w:rsidR="00BB1E63" w:rsidRPr="00BB1E63" w:rsidRDefault="00BB1E63" w:rsidP="00BB1E63">
            <w:r w:rsidRPr="00BB1E63">
              <w:t>(none)</w:t>
            </w:r>
          </w:p>
        </w:tc>
      </w:tr>
    </w:tbl>
    <w:p w14:paraId="1F194376" w14:textId="77777777" w:rsidR="00BB1E63" w:rsidRPr="00BB1E63" w:rsidRDefault="00BB1E63" w:rsidP="00BB1E63"/>
    <w:p w14:paraId="273DB898" w14:textId="77777777" w:rsidR="00BB1E63" w:rsidRPr="00BB1E63" w:rsidRDefault="00BB1E63" w:rsidP="00BB1E63"/>
    <w:p w14:paraId="05DF77F0" w14:textId="77777777" w:rsidR="00BB1E63" w:rsidRPr="00BB1E63" w:rsidRDefault="00BB1E63" w:rsidP="00BB1E63">
      <w:pPr>
        <w:pStyle w:val="Heading3"/>
      </w:pPr>
      <w:bookmarkStart w:id="277" w:name="_Toc214317418"/>
      <w:r w:rsidRPr="00BB1E63">
        <w:t>C2: Outgoing liaison statements</w:t>
      </w:r>
      <w:bookmarkEnd w:id="277"/>
    </w:p>
    <w:p w14:paraId="6908E80F"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102"/>
        <w:gridCol w:w="4722"/>
        <w:gridCol w:w="793"/>
        <w:gridCol w:w="2063"/>
        <w:gridCol w:w="949"/>
      </w:tblGrid>
      <w:tr w:rsidR="00BB1E63" w:rsidRPr="00BB1E63" w14:paraId="54359AC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BB784B"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4029DDA"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36E8E6A" w14:textId="77777777" w:rsidR="00BB1E63" w:rsidRPr="00BB1E63" w:rsidRDefault="00BB1E63" w:rsidP="00BB1E63">
            <w:pPr>
              <w:rPr>
                <w:b/>
              </w:rPr>
            </w:pPr>
            <w:r w:rsidRPr="00BB1E63">
              <w:rPr>
                <w:b/>
              </w:rPr>
              <w:t>To</w:t>
            </w:r>
          </w:p>
        </w:tc>
        <w:tc>
          <w:tcPr>
            <w:tcW w:w="0" w:type="auto"/>
            <w:tcBorders>
              <w:top w:val="single" w:sz="4" w:space="0" w:color="auto"/>
              <w:left w:val="single" w:sz="4" w:space="0" w:color="auto"/>
              <w:bottom w:val="single" w:sz="4" w:space="0" w:color="auto"/>
              <w:right w:val="single" w:sz="4" w:space="0" w:color="auto"/>
            </w:tcBorders>
            <w:hideMark/>
          </w:tcPr>
          <w:p w14:paraId="435A204B" w14:textId="77777777" w:rsidR="00BB1E63" w:rsidRPr="00BB1E63" w:rsidRDefault="00BB1E63" w:rsidP="00BB1E63">
            <w:pPr>
              <w:rPr>
                <w:b/>
              </w:rPr>
            </w:pPr>
            <w:r w:rsidRPr="00BB1E63">
              <w:rPr>
                <w:b/>
              </w:rPr>
              <w:t>Cc</w:t>
            </w:r>
          </w:p>
        </w:tc>
        <w:tc>
          <w:tcPr>
            <w:tcW w:w="0" w:type="auto"/>
            <w:tcBorders>
              <w:top w:val="single" w:sz="4" w:space="0" w:color="auto"/>
              <w:left w:val="single" w:sz="4" w:space="0" w:color="auto"/>
              <w:bottom w:val="single" w:sz="4" w:space="0" w:color="auto"/>
              <w:right w:val="single" w:sz="4" w:space="0" w:color="auto"/>
            </w:tcBorders>
            <w:hideMark/>
          </w:tcPr>
          <w:p w14:paraId="7395C864" w14:textId="77777777" w:rsidR="00BB1E63" w:rsidRPr="00BB1E63" w:rsidRDefault="00BB1E63" w:rsidP="00BB1E63">
            <w:pPr>
              <w:rPr>
                <w:b/>
              </w:rPr>
            </w:pPr>
            <w:r w:rsidRPr="00BB1E63">
              <w:rPr>
                <w:b/>
              </w:rPr>
              <w:t>reply to i/c LS</w:t>
            </w:r>
          </w:p>
        </w:tc>
      </w:tr>
      <w:tr w:rsidR="00BB1E63" w:rsidRPr="00BB1E63" w14:paraId="0B89B23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78017F8" w14:textId="77777777" w:rsidR="00BB1E63" w:rsidRPr="00BB1E63" w:rsidRDefault="00BB1E63" w:rsidP="00BB1E63">
            <w:r w:rsidRPr="00BB1E63">
              <w:t>C6-250465</w:t>
            </w:r>
          </w:p>
        </w:tc>
        <w:tc>
          <w:tcPr>
            <w:tcW w:w="0" w:type="auto"/>
            <w:tcBorders>
              <w:top w:val="single" w:sz="4" w:space="0" w:color="auto"/>
              <w:left w:val="single" w:sz="4" w:space="0" w:color="auto"/>
              <w:bottom w:val="single" w:sz="4" w:space="0" w:color="auto"/>
              <w:right w:val="single" w:sz="4" w:space="0" w:color="auto"/>
            </w:tcBorders>
            <w:hideMark/>
          </w:tcPr>
          <w:p w14:paraId="78243DBD" w14:textId="77777777" w:rsidR="00BB1E63" w:rsidRPr="00BB1E63" w:rsidRDefault="00BB1E63" w:rsidP="00BB1E63">
            <w:r w:rsidRPr="00BB1E63">
              <w:t>LS on new value allocated in the 'Reserved by 3GPP' range and renaming of existing values to be reported in TS 101.220 Table 7.23</w:t>
            </w:r>
          </w:p>
        </w:tc>
        <w:tc>
          <w:tcPr>
            <w:tcW w:w="0" w:type="auto"/>
            <w:tcBorders>
              <w:top w:val="single" w:sz="4" w:space="0" w:color="auto"/>
              <w:left w:val="single" w:sz="4" w:space="0" w:color="auto"/>
              <w:bottom w:val="single" w:sz="4" w:space="0" w:color="auto"/>
              <w:right w:val="single" w:sz="4" w:space="0" w:color="auto"/>
            </w:tcBorders>
            <w:hideMark/>
          </w:tcPr>
          <w:p w14:paraId="216161CA" w14:textId="77777777" w:rsidR="00BB1E63" w:rsidRPr="00BB1E63" w:rsidRDefault="00BB1E63" w:rsidP="00BB1E63">
            <w:r w:rsidRPr="00BB1E63">
              <w:t>SET TEC</w:t>
            </w:r>
          </w:p>
        </w:tc>
        <w:tc>
          <w:tcPr>
            <w:tcW w:w="0" w:type="auto"/>
            <w:tcBorders>
              <w:top w:val="single" w:sz="4" w:space="0" w:color="auto"/>
              <w:left w:val="single" w:sz="4" w:space="0" w:color="auto"/>
              <w:bottom w:val="single" w:sz="4" w:space="0" w:color="auto"/>
              <w:right w:val="single" w:sz="4" w:space="0" w:color="auto"/>
            </w:tcBorders>
            <w:hideMark/>
          </w:tcPr>
          <w:p w14:paraId="2FF14C0A" w14:textId="77777777" w:rsidR="00BB1E63" w:rsidRPr="00BB1E63" w:rsidRDefault="00BB1E63" w:rsidP="00BB1E63">
            <w:r w:rsidRPr="00BB1E63">
              <w:t>SET</w:t>
            </w:r>
          </w:p>
        </w:tc>
        <w:tc>
          <w:tcPr>
            <w:tcW w:w="0" w:type="auto"/>
            <w:tcBorders>
              <w:top w:val="single" w:sz="4" w:space="0" w:color="auto"/>
              <w:left w:val="single" w:sz="4" w:space="0" w:color="auto"/>
              <w:bottom w:val="single" w:sz="4" w:space="0" w:color="auto"/>
              <w:right w:val="single" w:sz="4" w:space="0" w:color="auto"/>
            </w:tcBorders>
          </w:tcPr>
          <w:p w14:paraId="56FEE450" w14:textId="77777777" w:rsidR="00BB1E63" w:rsidRPr="00BB1E63" w:rsidRDefault="00BB1E63" w:rsidP="00BB1E63"/>
        </w:tc>
      </w:tr>
      <w:tr w:rsidR="00BB1E63" w:rsidRPr="00BB1E63" w14:paraId="2314F7F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87E4EB" w14:textId="77777777" w:rsidR="00BB1E63" w:rsidRPr="00BB1E63" w:rsidRDefault="00BB1E63" w:rsidP="00BB1E63">
            <w:r w:rsidRPr="00BB1E63">
              <w:t>C6-250498</w:t>
            </w:r>
          </w:p>
        </w:tc>
        <w:tc>
          <w:tcPr>
            <w:tcW w:w="0" w:type="auto"/>
            <w:tcBorders>
              <w:top w:val="single" w:sz="4" w:space="0" w:color="auto"/>
              <w:left w:val="single" w:sz="4" w:space="0" w:color="auto"/>
              <w:bottom w:val="single" w:sz="4" w:space="0" w:color="auto"/>
              <w:right w:val="single" w:sz="4" w:space="0" w:color="auto"/>
            </w:tcBorders>
            <w:hideMark/>
          </w:tcPr>
          <w:p w14:paraId="4465D088" w14:textId="77777777" w:rsidR="00BB1E63" w:rsidRPr="00BB1E63" w:rsidRDefault="00BB1E63" w:rsidP="00BB1E63">
            <w:r w:rsidRPr="00BB1E63">
              <w:t>LS to ETSI SET as a response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10FDBDFC" w14:textId="77777777" w:rsidR="00BB1E63" w:rsidRPr="00BB1E63" w:rsidRDefault="00BB1E63" w:rsidP="00BB1E63">
            <w:r w:rsidRPr="00BB1E63">
              <w:t>ETSI SET</w:t>
            </w:r>
          </w:p>
        </w:tc>
        <w:tc>
          <w:tcPr>
            <w:tcW w:w="0" w:type="auto"/>
            <w:tcBorders>
              <w:top w:val="single" w:sz="4" w:space="0" w:color="auto"/>
              <w:left w:val="single" w:sz="4" w:space="0" w:color="auto"/>
              <w:bottom w:val="single" w:sz="4" w:space="0" w:color="auto"/>
              <w:right w:val="single" w:sz="4" w:space="0" w:color="auto"/>
            </w:tcBorders>
            <w:hideMark/>
          </w:tcPr>
          <w:p w14:paraId="716E3872" w14:textId="77777777" w:rsidR="00BB1E63" w:rsidRPr="00BB1E63" w:rsidRDefault="00BB1E63" w:rsidP="00BB1E63">
            <w:r w:rsidRPr="00BB1E63">
              <w:t>ETSI TC SET WG TEC, ETSI TC SET WG TEST</w:t>
            </w:r>
          </w:p>
        </w:tc>
        <w:tc>
          <w:tcPr>
            <w:tcW w:w="0" w:type="auto"/>
            <w:tcBorders>
              <w:top w:val="single" w:sz="4" w:space="0" w:color="auto"/>
              <w:left w:val="single" w:sz="4" w:space="0" w:color="auto"/>
              <w:bottom w:val="single" w:sz="4" w:space="0" w:color="auto"/>
              <w:right w:val="single" w:sz="4" w:space="0" w:color="auto"/>
            </w:tcBorders>
          </w:tcPr>
          <w:p w14:paraId="2C786DB1" w14:textId="77777777" w:rsidR="00BB1E63" w:rsidRPr="00BB1E63" w:rsidRDefault="00BB1E63" w:rsidP="00BB1E63"/>
        </w:tc>
      </w:tr>
    </w:tbl>
    <w:p w14:paraId="7678ADD1" w14:textId="77777777" w:rsidR="00BB1E63" w:rsidRPr="00BB1E63" w:rsidRDefault="00BB1E63" w:rsidP="00BB1E63"/>
    <w:p w14:paraId="0EB11FE4" w14:textId="77777777" w:rsidR="00BB1E63" w:rsidRPr="00BB1E63" w:rsidRDefault="00BB1E63" w:rsidP="00BB1E63">
      <w:pPr>
        <w:pStyle w:val="Heading2"/>
      </w:pPr>
      <w:r w:rsidRPr="00BB1E63">
        <w:br w:type="page"/>
      </w:r>
      <w:bookmarkStart w:id="278" w:name="_Toc214317419"/>
      <w:r w:rsidRPr="00BB1E63">
        <w:lastRenderedPageBreak/>
        <w:t>Annex D: List of agreed/approved new and revised Work Items</w:t>
      </w:r>
      <w:bookmarkEnd w:id="278"/>
    </w:p>
    <w:p w14:paraId="3C213622"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094"/>
        <w:gridCol w:w="616"/>
        <w:gridCol w:w="805"/>
        <w:gridCol w:w="1227"/>
      </w:tblGrid>
      <w:tr w:rsidR="00BB1E63" w:rsidRPr="00BB1E63" w14:paraId="6C8DBA3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269B0E"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11746B9"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500EA7F" w14:textId="77777777" w:rsidR="00BB1E63" w:rsidRPr="00BB1E63" w:rsidRDefault="00BB1E63" w:rsidP="00BB1E63">
            <w:pPr>
              <w:rPr>
                <w:b/>
              </w:rPr>
            </w:pPr>
            <w:r w:rsidRPr="00BB1E63">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F30C1F5" w14:textId="77777777" w:rsidR="00BB1E63" w:rsidRPr="00BB1E63" w:rsidRDefault="00BB1E63" w:rsidP="00BB1E63">
            <w:pPr>
              <w:rPr>
                <w:b/>
              </w:rPr>
            </w:pPr>
            <w:r w:rsidRPr="00BB1E63">
              <w:rPr>
                <w:b/>
              </w:rPr>
              <w:t>new/revised</w:t>
            </w:r>
          </w:p>
        </w:tc>
      </w:tr>
    </w:tbl>
    <w:p w14:paraId="142D53CE" w14:textId="77777777" w:rsidR="00BB1E63" w:rsidRPr="00BB1E63" w:rsidRDefault="00BB1E63" w:rsidP="00BB1E63"/>
    <w:p w14:paraId="29F4C381" w14:textId="77777777" w:rsidR="00BB1E63" w:rsidRPr="00BB1E63" w:rsidRDefault="00BB1E63" w:rsidP="00BB1E63">
      <w:r w:rsidRPr="00BB1E63">
        <w:br w:type="page"/>
      </w:r>
      <w:r w:rsidRPr="00BB1E63">
        <w:lastRenderedPageBreak/>
        <w:t>Annex E: List of draft Technical Specifications and Reports</w:t>
      </w:r>
    </w:p>
    <w:p w14:paraId="2DFCF226"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094"/>
        <w:gridCol w:w="616"/>
        <w:gridCol w:w="572"/>
        <w:gridCol w:w="933"/>
      </w:tblGrid>
      <w:tr w:rsidR="00BB1E63" w:rsidRPr="00BB1E63" w14:paraId="04E036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E25DD1"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635F5BE" w14:textId="77777777" w:rsidR="00BB1E63" w:rsidRPr="00BB1E63" w:rsidRDefault="00BB1E63" w:rsidP="00BB1E63">
            <w:pPr>
              <w:rPr>
                <w:b/>
              </w:rPr>
            </w:pPr>
            <w:r w:rsidRPr="00BB1E63">
              <w:rPr>
                <w:b/>
              </w:rPr>
              <w:t>Spec</w:t>
            </w:r>
          </w:p>
        </w:tc>
        <w:tc>
          <w:tcPr>
            <w:tcW w:w="0" w:type="auto"/>
            <w:tcBorders>
              <w:top w:val="single" w:sz="4" w:space="0" w:color="auto"/>
              <w:left w:val="single" w:sz="4" w:space="0" w:color="auto"/>
              <w:bottom w:val="single" w:sz="4" w:space="0" w:color="auto"/>
              <w:right w:val="single" w:sz="4" w:space="0" w:color="auto"/>
            </w:tcBorders>
            <w:hideMark/>
          </w:tcPr>
          <w:p w14:paraId="2F213332" w14:textId="77777777" w:rsidR="00BB1E63" w:rsidRPr="00BB1E63" w:rsidRDefault="00BB1E63" w:rsidP="00BB1E63">
            <w:pPr>
              <w:rPr>
                <w:b/>
              </w:rPr>
            </w:pPr>
            <w:r w:rsidRPr="00BB1E63">
              <w:rPr>
                <w:b/>
              </w:rPr>
              <w:t>vers</w:t>
            </w:r>
          </w:p>
        </w:tc>
        <w:tc>
          <w:tcPr>
            <w:tcW w:w="0" w:type="auto"/>
            <w:tcBorders>
              <w:top w:val="single" w:sz="4" w:space="0" w:color="auto"/>
              <w:left w:val="single" w:sz="4" w:space="0" w:color="auto"/>
              <w:bottom w:val="single" w:sz="4" w:space="0" w:color="auto"/>
              <w:right w:val="single" w:sz="4" w:space="0" w:color="auto"/>
            </w:tcBorders>
            <w:hideMark/>
          </w:tcPr>
          <w:p w14:paraId="27B5CF58" w14:textId="77777777" w:rsidR="00BB1E63" w:rsidRPr="00BB1E63" w:rsidRDefault="00BB1E63" w:rsidP="00BB1E63">
            <w:pPr>
              <w:rPr>
                <w:b/>
              </w:rPr>
            </w:pPr>
            <w:r w:rsidRPr="00BB1E63">
              <w:rPr>
                <w:b/>
              </w:rPr>
              <w:t>Doc title</w:t>
            </w:r>
          </w:p>
        </w:tc>
      </w:tr>
    </w:tbl>
    <w:p w14:paraId="2886EE83" w14:textId="77777777" w:rsidR="00BB1E63" w:rsidRPr="00BB1E63" w:rsidRDefault="00BB1E63" w:rsidP="00BB1E63"/>
    <w:p w14:paraId="5B78E43D" w14:textId="77777777" w:rsidR="00BB1E63" w:rsidRPr="00BB1E63" w:rsidRDefault="00BB1E63" w:rsidP="00BB1E63">
      <w:pPr>
        <w:pStyle w:val="Heading2"/>
      </w:pPr>
      <w:r w:rsidRPr="00BB1E63">
        <w:br w:type="page"/>
      </w:r>
      <w:bookmarkStart w:id="279" w:name="_Toc214317420"/>
      <w:r w:rsidRPr="00BB1E63">
        <w:lastRenderedPageBreak/>
        <w:t>Annex F: List of action items</w:t>
      </w:r>
      <w:bookmarkEnd w:id="279"/>
    </w:p>
    <w:p w14:paraId="47D8F165"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BB1E63" w:rsidRPr="00BB1E63" w14:paraId="057BBE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B1857B" w14:textId="77777777" w:rsidR="00BB1E63" w:rsidRPr="00BB1E63" w:rsidRDefault="00BB1E63" w:rsidP="00BB1E63">
            <w:pPr>
              <w:rPr>
                <w:b/>
              </w:rPr>
            </w:pPr>
            <w:r w:rsidRPr="00BB1E63">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D5ABF0F" w14:textId="77777777" w:rsidR="00BB1E63" w:rsidRPr="00BB1E63" w:rsidRDefault="00BB1E63" w:rsidP="00BB1E63">
            <w:pPr>
              <w:rPr>
                <w:b/>
              </w:rPr>
            </w:pPr>
            <w:r w:rsidRPr="00BB1E63">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D609A90"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E164062" w14:textId="77777777" w:rsidR="00BB1E63" w:rsidRPr="00BB1E63" w:rsidRDefault="00BB1E63" w:rsidP="00BB1E63">
            <w:pPr>
              <w:rPr>
                <w:b/>
              </w:rPr>
            </w:pPr>
            <w:r w:rsidRPr="00BB1E63">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56B0C0AC" w14:textId="77777777" w:rsidR="00BB1E63" w:rsidRPr="00BB1E63" w:rsidRDefault="00BB1E63" w:rsidP="00BB1E63">
            <w:pPr>
              <w:rPr>
                <w:b/>
              </w:rPr>
            </w:pPr>
            <w:r w:rsidRPr="00BB1E63">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55DC74DA" w14:textId="77777777" w:rsidR="00BB1E63" w:rsidRPr="00BB1E63" w:rsidRDefault="00BB1E63" w:rsidP="00BB1E63">
            <w:pPr>
              <w:rPr>
                <w:b/>
              </w:rPr>
            </w:pPr>
            <w:r w:rsidRPr="00BB1E63">
              <w:rPr>
                <w:b/>
              </w:rPr>
              <w:t>Due by</w:t>
            </w:r>
          </w:p>
        </w:tc>
      </w:tr>
    </w:tbl>
    <w:p w14:paraId="7743CB15" w14:textId="77777777" w:rsidR="00BB1E63" w:rsidRPr="00BB1E63" w:rsidRDefault="00BB1E63" w:rsidP="00BB1E63"/>
    <w:p w14:paraId="7ED2CCC7" w14:textId="77777777" w:rsidR="00BB1E63" w:rsidRPr="00BB1E63" w:rsidRDefault="00BB1E63" w:rsidP="00BB1E63">
      <w:pPr>
        <w:pStyle w:val="Heading2"/>
      </w:pPr>
      <w:r w:rsidRPr="00BB1E63">
        <w:br w:type="page"/>
      </w:r>
      <w:bookmarkStart w:id="280" w:name="_Toc214317421"/>
      <w:r w:rsidRPr="00BB1E63">
        <w:lastRenderedPageBreak/>
        <w:t>Annex G: List of decisions</w:t>
      </w:r>
      <w:bookmarkEnd w:id="280"/>
    </w:p>
    <w:p w14:paraId="7806DAB6"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1683"/>
        <w:gridCol w:w="1300"/>
        <w:gridCol w:w="1094"/>
        <w:gridCol w:w="805"/>
      </w:tblGrid>
      <w:tr w:rsidR="00BB1E63" w:rsidRPr="00BB1E63" w14:paraId="4CB62C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017207" w14:textId="77777777" w:rsidR="00BB1E63" w:rsidRPr="00BB1E63" w:rsidRDefault="00BB1E63" w:rsidP="00BB1E63">
            <w:pPr>
              <w:rPr>
                <w:b/>
              </w:rPr>
            </w:pPr>
            <w:r w:rsidRPr="00BB1E63">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4803E66" w14:textId="77777777" w:rsidR="00BB1E63" w:rsidRPr="00BB1E63" w:rsidRDefault="00BB1E63" w:rsidP="00BB1E63">
            <w:pPr>
              <w:rPr>
                <w:b/>
              </w:rPr>
            </w:pPr>
            <w:r w:rsidRPr="00BB1E63">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26E6B050"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B06BE0F" w14:textId="77777777" w:rsidR="00BB1E63" w:rsidRPr="00BB1E63" w:rsidRDefault="00BB1E63" w:rsidP="00BB1E63">
            <w:pPr>
              <w:rPr>
                <w:b/>
              </w:rPr>
            </w:pPr>
            <w:r w:rsidRPr="00BB1E63">
              <w:rPr>
                <w:b/>
              </w:rPr>
              <w:t>Details</w:t>
            </w:r>
          </w:p>
        </w:tc>
      </w:tr>
    </w:tbl>
    <w:p w14:paraId="03E37427" w14:textId="77777777" w:rsidR="00BB1E63" w:rsidRPr="00BB1E63" w:rsidRDefault="00BB1E63" w:rsidP="00BB1E63"/>
    <w:p w14:paraId="47EB9E2F" w14:textId="77777777" w:rsidR="00BB1E63" w:rsidRPr="00BB1E63" w:rsidRDefault="00BB1E63" w:rsidP="00BB1E63">
      <w:pPr>
        <w:pStyle w:val="Heading2"/>
      </w:pPr>
      <w:r w:rsidRPr="00BB1E63">
        <w:br w:type="page"/>
      </w:r>
      <w:bookmarkStart w:id="281" w:name="_Toc214317422"/>
      <w:r w:rsidRPr="00BB1E63">
        <w:lastRenderedPageBreak/>
        <w:t>Annex H: List of participants</w:t>
      </w:r>
      <w:bookmarkEnd w:id="281"/>
    </w:p>
    <w:p w14:paraId="35205CBF" w14:textId="77777777" w:rsidR="00BB1E63" w:rsidRPr="00BB1E63" w:rsidRDefault="00BB1E63" w:rsidP="00BB1E63">
      <w:pPr>
        <w:rPr>
          <w:b/>
        </w:rPr>
      </w:pPr>
    </w:p>
    <w:tbl>
      <w:tblPr>
        <w:tblStyle w:val="TableGrid"/>
        <w:tblW w:w="0" w:type="auto"/>
        <w:tblLook w:val="04A0" w:firstRow="1" w:lastRow="0" w:firstColumn="1" w:lastColumn="0" w:noHBand="0" w:noVBand="1"/>
      </w:tblPr>
      <w:tblGrid>
        <w:gridCol w:w="3233"/>
        <w:gridCol w:w="3311"/>
        <w:gridCol w:w="2289"/>
      </w:tblGrid>
      <w:tr w:rsidR="00BB1E63" w:rsidRPr="00BB1E63" w14:paraId="699DD7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592E5E7" w14:textId="77777777" w:rsidR="00BB1E63" w:rsidRPr="00BB1E63" w:rsidRDefault="00BB1E63" w:rsidP="00BB1E63">
            <w:pPr>
              <w:rPr>
                <w:b/>
              </w:rPr>
            </w:pPr>
            <w:r w:rsidRPr="00BB1E63">
              <w:rPr>
                <w:b/>
              </w:rPr>
              <w:t>Name</w:t>
            </w:r>
          </w:p>
        </w:tc>
        <w:tc>
          <w:tcPr>
            <w:tcW w:w="0" w:type="auto"/>
            <w:tcBorders>
              <w:top w:val="single" w:sz="4" w:space="0" w:color="auto"/>
              <w:left w:val="single" w:sz="4" w:space="0" w:color="auto"/>
              <w:bottom w:val="single" w:sz="4" w:space="0" w:color="auto"/>
              <w:right w:val="single" w:sz="4" w:space="0" w:color="auto"/>
            </w:tcBorders>
            <w:hideMark/>
          </w:tcPr>
          <w:p w14:paraId="5F8A9294" w14:textId="77777777" w:rsidR="00BB1E63" w:rsidRPr="00BB1E63" w:rsidRDefault="00BB1E63" w:rsidP="00BB1E63">
            <w:pPr>
              <w:rPr>
                <w:b/>
              </w:rPr>
            </w:pPr>
            <w:r w:rsidRPr="00BB1E63">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6226126D" w14:textId="77777777" w:rsidR="00BB1E63" w:rsidRPr="00BB1E63" w:rsidRDefault="00BB1E63" w:rsidP="00BB1E63">
            <w:pPr>
              <w:rPr>
                <w:b/>
              </w:rPr>
            </w:pPr>
            <w:r w:rsidRPr="00BB1E63">
              <w:rPr>
                <w:b/>
              </w:rPr>
              <w:t>Status (OP)</w:t>
            </w:r>
          </w:p>
        </w:tc>
      </w:tr>
      <w:tr w:rsidR="00BB1E63" w:rsidRPr="00BB1E63" w14:paraId="1E46F57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635B5E" w14:textId="77777777" w:rsidR="00BB1E63" w:rsidRPr="00BB1E63" w:rsidRDefault="00BB1E63" w:rsidP="00BB1E63">
            <w:r w:rsidRPr="00BB1E63">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69B51DDB" w14:textId="77777777" w:rsidR="00BB1E63" w:rsidRPr="00BB1E63" w:rsidRDefault="00BB1E63" w:rsidP="00BB1E63">
            <w:r w:rsidRPr="00BB1E63">
              <w:t>CEWiT</w:t>
            </w:r>
          </w:p>
        </w:tc>
        <w:tc>
          <w:tcPr>
            <w:tcW w:w="0" w:type="auto"/>
            <w:tcBorders>
              <w:top w:val="single" w:sz="4" w:space="0" w:color="auto"/>
              <w:left w:val="single" w:sz="4" w:space="0" w:color="auto"/>
              <w:bottom w:val="single" w:sz="4" w:space="0" w:color="auto"/>
              <w:right w:val="single" w:sz="4" w:space="0" w:color="auto"/>
            </w:tcBorders>
            <w:hideMark/>
          </w:tcPr>
          <w:p w14:paraId="64474C4C" w14:textId="77777777" w:rsidR="00BB1E63" w:rsidRPr="00BB1E63" w:rsidRDefault="00BB1E63" w:rsidP="00BB1E63">
            <w:r w:rsidRPr="00BB1E63">
              <w:t>3GPPMEMBER (TSDSI)</w:t>
            </w:r>
          </w:p>
        </w:tc>
      </w:tr>
      <w:tr w:rsidR="00BB1E63" w:rsidRPr="00BB1E63" w14:paraId="3883BE9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43F215" w14:textId="77777777" w:rsidR="00BB1E63" w:rsidRPr="00BB1E63" w:rsidRDefault="00BB1E63" w:rsidP="00BB1E63">
            <w:r w:rsidRPr="00BB1E63">
              <w:t>BUCKLEY, Adrian</w:t>
            </w:r>
          </w:p>
        </w:tc>
        <w:tc>
          <w:tcPr>
            <w:tcW w:w="0" w:type="auto"/>
            <w:tcBorders>
              <w:top w:val="single" w:sz="4" w:space="0" w:color="auto"/>
              <w:left w:val="single" w:sz="4" w:space="0" w:color="auto"/>
              <w:bottom w:val="single" w:sz="4" w:space="0" w:color="auto"/>
              <w:right w:val="single" w:sz="4" w:space="0" w:color="auto"/>
            </w:tcBorders>
            <w:hideMark/>
          </w:tcPr>
          <w:p w14:paraId="00AAE247" w14:textId="77777777" w:rsidR="00BB1E63" w:rsidRPr="00BB1E63" w:rsidRDefault="00BB1E63" w:rsidP="00BB1E63">
            <w:r w:rsidRPr="00BB1E63">
              <w:t>Verizon Spain</w:t>
            </w:r>
          </w:p>
        </w:tc>
        <w:tc>
          <w:tcPr>
            <w:tcW w:w="0" w:type="auto"/>
            <w:tcBorders>
              <w:top w:val="single" w:sz="4" w:space="0" w:color="auto"/>
              <w:left w:val="single" w:sz="4" w:space="0" w:color="auto"/>
              <w:bottom w:val="single" w:sz="4" w:space="0" w:color="auto"/>
              <w:right w:val="single" w:sz="4" w:space="0" w:color="auto"/>
            </w:tcBorders>
            <w:hideMark/>
          </w:tcPr>
          <w:p w14:paraId="36B77EAF" w14:textId="77777777" w:rsidR="00BB1E63" w:rsidRPr="00BB1E63" w:rsidRDefault="00BB1E63" w:rsidP="00BB1E63">
            <w:r w:rsidRPr="00BB1E63">
              <w:t>3GPPMEMBER (ETSI)</w:t>
            </w:r>
          </w:p>
        </w:tc>
      </w:tr>
      <w:tr w:rsidR="00BB1E63" w:rsidRPr="00BB1E63" w14:paraId="5661352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3382F2" w14:textId="77777777" w:rsidR="00BB1E63" w:rsidRPr="00BB1E63" w:rsidRDefault="00BB1E63" w:rsidP="00BB1E63">
            <w:r w:rsidRPr="00BB1E63">
              <w:t>CATOVIC, Amer</w:t>
            </w:r>
          </w:p>
        </w:tc>
        <w:tc>
          <w:tcPr>
            <w:tcW w:w="0" w:type="auto"/>
            <w:tcBorders>
              <w:top w:val="single" w:sz="4" w:space="0" w:color="auto"/>
              <w:left w:val="single" w:sz="4" w:space="0" w:color="auto"/>
              <w:bottom w:val="single" w:sz="4" w:space="0" w:color="auto"/>
              <w:right w:val="single" w:sz="4" w:space="0" w:color="auto"/>
            </w:tcBorders>
            <w:hideMark/>
          </w:tcPr>
          <w:p w14:paraId="20333A75" w14:textId="77777777" w:rsidR="00BB1E63" w:rsidRPr="00BB1E63" w:rsidRDefault="00BB1E63" w:rsidP="00BB1E63">
            <w:r w:rsidRPr="00BB1E63">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8566B59" w14:textId="77777777" w:rsidR="00BB1E63" w:rsidRPr="00BB1E63" w:rsidRDefault="00BB1E63" w:rsidP="00BB1E63">
            <w:r w:rsidRPr="00BB1E63">
              <w:t>3GPPMEMBER (ETSI)</w:t>
            </w:r>
          </w:p>
        </w:tc>
      </w:tr>
      <w:tr w:rsidR="00BB1E63" w:rsidRPr="00BB1E63" w14:paraId="6EB6EDB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A413B16" w14:textId="77777777" w:rsidR="00BB1E63" w:rsidRPr="00BB1E63" w:rsidRDefault="00BB1E63" w:rsidP="00BB1E63">
            <w:r w:rsidRPr="00BB1E63">
              <w:t>CETINKAYA, Egemen</w:t>
            </w:r>
          </w:p>
        </w:tc>
        <w:tc>
          <w:tcPr>
            <w:tcW w:w="0" w:type="auto"/>
            <w:tcBorders>
              <w:top w:val="single" w:sz="4" w:space="0" w:color="auto"/>
              <w:left w:val="single" w:sz="4" w:space="0" w:color="auto"/>
              <w:bottom w:val="single" w:sz="4" w:space="0" w:color="auto"/>
              <w:right w:val="single" w:sz="4" w:space="0" w:color="auto"/>
            </w:tcBorders>
            <w:hideMark/>
          </w:tcPr>
          <w:p w14:paraId="6384A8FC" w14:textId="77777777" w:rsidR="00BB1E63" w:rsidRPr="00BB1E63" w:rsidRDefault="00BB1E63" w:rsidP="00BB1E63">
            <w:r w:rsidRPr="00BB1E63">
              <w:t>Verizon Denmark</w:t>
            </w:r>
          </w:p>
        </w:tc>
        <w:tc>
          <w:tcPr>
            <w:tcW w:w="0" w:type="auto"/>
            <w:tcBorders>
              <w:top w:val="single" w:sz="4" w:space="0" w:color="auto"/>
              <w:left w:val="single" w:sz="4" w:space="0" w:color="auto"/>
              <w:bottom w:val="single" w:sz="4" w:space="0" w:color="auto"/>
              <w:right w:val="single" w:sz="4" w:space="0" w:color="auto"/>
            </w:tcBorders>
            <w:hideMark/>
          </w:tcPr>
          <w:p w14:paraId="7353BE42" w14:textId="77777777" w:rsidR="00BB1E63" w:rsidRPr="00BB1E63" w:rsidRDefault="00BB1E63" w:rsidP="00BB1E63">
            <w:r w:rsidRPr="00BB1E63">
              <w:t>3GPPMEMBER (ETSI)</w:t>
            </w:r>
          </w:p>
        </w:tc>
      </w:tr>
      <w:tr w:rsidR="00BB1E63" w:rsidRPr="00BB1E63" w14:paraId="750B74C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C9D273" w14:textId="77777777" w:rsidR="00BB1E63" w:rsidRPr="00BB1E63" w:rsidRDefault="00BB1E63" w:rsidP="00BB1E63">
            <w:r w:rsidRPr="00BB1E63">
              <w:t>CHAKRABARTI, SAMITA</w:t>
            </w:r>
          </w:p>
        </w:tc>
        <w:tc>
          <w:tcPr>
            <w:tcW w:w="0" w:type="auto"/>
            <w:tcBorders>
              <w:top w:val="single" w:sz="4" w:space="0" w:color="auto"/>
              <w:left w:val="single" w:sz="4" w:space="0" w:color="auto"/>
              <w:bottom w:val="single" w:sz="4" w:space="0" w:color="auto"/>
              <w:right w:val="single" w:sz="4" w:space="0" w:color="auto"/>
            </w:tcBorders>
            <w:hideMark/>
          </w:tcPr>
          <w:p w14:paraId="2B9B91AC" w14:textId="77777777" w:rsidR="00BB1E63" w:rsidRPr="00BB1E63" w:rsidRDefault="00BB1E63" w:rsidP="00BB1E63">
            <w:r w:rsidRPr="00BB1E63">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0A302BC2" w14:textId="77777777" w:rsidR="00BB1E63" w:rsidRPr="00BB1E63" w:rsidRDefault="00BB1E63" w:rsidP="00BB1E63">
            <w:r w:rsidRPr="00BB1E63">
              <w:t>3GPPMEMBER (ETSI)</w:t>
            </w:r>
          </w:p>
        </w:tc>
      </w:tr>
      <w:tr w:rsidR="00BB1E63" w:rsidRPr="00BB1E63" w14:paraId="2197D2A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8B3B06" w14:textId="77777777" w:rsidR="00BB1E63" w:rsidRPr="00BB1E63" w:rsidRDefault="00BB1E63" w:rsidP="00BB1E63">
            <w:r w:rsidRPr="00BB1E63">
              <w:t>CHAPONNIERE, Lena</w:t>
            </w:r>
          </w:p>
        </w:tc>
        <w:tc>
          <w:tcPr>
            <w:tcW w:w="0" w:type="auto"/>
            <w:tcBorders>
              <w:top w:val="single" w:sz="4" w:space="0" w:color="auto"/>
              <w:left w:val="single" w:sz="4" w:space="0" w:color="auto"/>
              <w:bottom w:val="single" w:sz="4" w:space="0" w:color="auto"/>
              <w:right w:val="single" w:sz="4" w:space="0" w:color="auto"/>
            </w:tcBorders>
            <w:hideMark/>
          </w:tcPr>
          <w:p w14:paraId="1F643B76" w14:textId="77777777" w:rsidR="00BB1E63" w:rsidRPr="00BB1E63" w:rsidRDefault="00BB1E63" w:rsidP="00BB1E63">
            <w:r w:rsidRPr="00BB1E63">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49CF05" w14:textId="77777777" w:rsidR="00BB1E63" w:rsidRPr="00BB1E63" w:rsidRDefault="00BB1E63" w:rsidP="00BB1E63">
            <w:r w:rsidRPr="00BB1E63">
              <w:t>3GPPMEMBER (ATIS)</w:t>
            </w:r>
          </w:p>
        </w:tc>
      </w:tr>
      <w:tr w:rsidR="00BB1E63" w:rsidRPr="00BB1E63" w14:paraId="5BDD495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879105B" w14:textId="77777777" w:rsidR="00BB1E63" w:rsidRPr="00BB1E63" w:rsidRDefault="00BB1E63" w:rsidP="00BB1E63">
            <w:r w:rsidRPr="00BB1E63">
              <w:t>CHEN, Ai</w:t>
            </w:r>
          </w:p>
        </w:tc>
        <w:tc>
          <w:tcPr>
            <w:tcW w:w="0" w:type="auto"/>
            <w:tcBorders>
              <w:top w:val="single" w:sz="4" w:space="0" w:color="auto"/>
              <w:left w:val="single" w:sz="4" w:space="0" w:color="auto"/>
              <w:bottom w:val="single" w:sz="4" w:space="0" w:color="auto"/>
              <w:right w:val="single" w:sz="4" w:space="0" w:color="auto"/>
            </w:tcBorders>
            <w:hideMark/>
          </w:tcPr>
          <w:p w14:paraId="37755C09" w14:textId="77777777" w:rsidR="00BB1E63" w:rsidRPr="00BB1E63" w:rsidRDefault="00BB1E63" w:rsidP="00BB1E63">
            <w:r w:rsidRPr="00BB1E63">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C588B1B" w14:textId="77777777" w:rsidR="00BB1E63" w:rsidRPr="00BB1E63" w:rsidRDefault="00BB1E63" w:rsidP="00BB1E63">
            <w:r w:rsidRPr="00BB1E63">
              <w:t>3GPPMEMBER (CCSA)</w:t>
            </w:r>
          </w:p>
        </w:tc>
      </w:tr>
      <w:tr w:rsidR="00BB1E63" w:rsidRPr="00BB1E63" w14:paraId="3EA009E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54B50D" w14:textId="77777777" w:rsidR="00BB1E63" w:rsidRPr="00BB1E63" w:rsidRDefault="00BB1E63" w:rsidP="00BB1E63">
            <w:r w:rsidRPr="00BB1E63">
              <w:t>CHEN, Jingran</w:t>
            </w:r>
          </w:p>
        </w:tc>
        <w:tc>
          <w:tcPr>
            <w:tcW w:w="0" w:type="auto"/>
            <w:tcBorders>
              <w:top w:val="single" w:sz="4" w:space="0" w:color="auto"/>
              <w:left w:val="single" w:sz="4" w:space="0" w:color="auto"/>
              <w:bottom w:val="single" w:sz="4" w:space="0" w:color="auto"/>
              <w:right w:val="single" w:sz="4" w:space="0" w:color="auto"/>
            </w:tcBorders>
            <w:hideMark/>
          </w:tcPr>
          <w:p w14:paraId="73B29101" w14:textId="77777777" w:rsidR="00BB1E63" w:rsidRPr="00BB1E63" w:rsidRDefault="00BB1E63" w:rsidP="00BB1E63">
            <w:r w:rsidRPr="00BB1E63">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2471D90A" w14:textId="77777777" w:rsidR="00BB1E63" w:rsidRPr="00BB1E63" w:rsidRDefault="00BB1E63" w:rsidP="00BB1E63">
            <w:r w:rsidRPr="00BB1E63">
              <w:t>3GPPMEMBER (CCSA)</w:t>
            </w:r>
          </w:p>
        </w:tc>
      </w:tr>
      <w:tr w:rsidR="00BB1E63" w:rsidRPr="00BB1E63" w14:paraId="74D2626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CA8E8BE" w14:textId="77777777" w:rsidR="00BB1E63" w:rsidRPr="00BB1E63" w:rsidRDefault="00BB1E63" w:rsidP="00BB1E63">
            <w:r w:rsidRPr="00BB1E63">
              <w:t>CHEN, Jing-wen</w:t>
            </w:r>
          </w:p>
        </w:tc>
        <w:tc>
          <w:tcPr>
            <w:tcW w:w="0" w:type="auto"/>
            <w:tcBorders>
              <w:top w:val="single" w:sz="4" w:space="0" w:color="auto"/>
              <w:left w:val="single" w:sz="4" w:space="0" w:color="auto"/>
              <w:bottom w:val="single" w:sz="4" w:space="0" w:color="auto"/>
              <w:right w:val="single" w:sz="4" w:space="0" w:color="auto"/>
            </w:tcBorders>
            <w:hideMark/>
          </w:tcPr>
          <w:p w14:paraId="16F5843D" w14:textId="77777777" w:rsidR="00BB1E63" w:rsidRPr="00BB1E63" w:rsidRDefault="00BB1E63" w:rsidP="00BB1E63">
            <w:r w:rsidRPr="00BB1E63">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63DEC903" w14:textId="77777777" w:rsidR="00BB1E63" w:rsidRPr="00BB1E63" w:rsidRDefault="00BB1E63" w:rsidP="00BB1E63">
            <w:r w:rsidRPr="00BB1E63">
              <w:t>3GPPMEMBER (CCSA)</w:t>
            </w:r>
          </w:p>
        </w:tc>
      </w:tr>
      <w:tr w:rsidR="00BB1E63" w:rsidRPr="00BB1E63" w14:paraId="3285DCF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6164CAE" w14:textId="77777777" w:rsidR="00BB1E63" w:rsidRPr="00BB1E63" w:rsidRDefault="00BB1E63" w:rsidP="00BB1E63">
            <w:r w:rsidRPr="00BB1E63">
              <w:t>CHEN, Xu</w:t>
            </w:r>
          </w:p>
        </w:tc>
        <w:tc>
          <w:tcPr>
            <w:tcW w:w="0" w:type="auto"/>
            <w:tcBorders>
              <w:top w:val="single" w:sz="4" w:space="0" w:color="auto"/>
              <w:left w:val="single" w:sz="4" w:space="0" w:color="auto"/>
              <w:bottom w:val="single" w:sz="4" w:space="0" w:color="auto"/>
              <w:right w:val="single" w:sz="4" w:space="0" w:color="auto"/>
            </w:tcBorders>
            <w:hideMark/>
          </w:tcPr>
          <w:p w14:paraId="608896D6" w14:textId="77777777" w:rsidR="00BB1E63" w:rsidRPr="00BB1E63" w:rsidRDefault="00BB1E63" w:rsidP="00BB1E63">
            <w:r w:rsidRPr="00BB1E63">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730F7199" w14:textId="77777777" w:rsidR="00BB1E63" w:rsidRPr="00BB1E63" w:rsidRDefault="00BB1E63" w:rsidP="00BB1E63">
            <w:r w:rsidRPr="00BB1E63">
              <w:t>3GPPMEMBER (CCSA)</w:t>
            </w:r>
          </w:p>
        </w:tc>
      </w:tr>
      <w:tr w:rsidR="00BB1E63" w:rsidRPr="00BB1E63" w14:paraId="127A672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47AB63D" w14:textId="77777777" w:rsidR="00BB1E63" w:rsidRPr="00BB1E63" w:rsidRDefault="00BB1E63" w:rsidP="00BB1E63">
            <w:r w:rsidRPr="00BB1E63">
              <w:t>CHEN, Yinglin</w:t>
            </w:r>
          </w:p>
        </w:tc>
        <w:tc>
          <w:tcPr>
            <w:tcW w:w="0" w:type="auto"/>
            <w:tcBorders>
              <w:top w:val="single" w:sz="4" w:space="0" w:color="auto"/>
              <w:left w:val="single" w:sz="4" w:space="0" w:color="auto"/>
              <w:bottom w:val="single" w:sz="4" w:space="0" w:color="auto"/>
              <w:right w:val="single" w:sz="4" w:space="0" w:color="auto"/>
            </w:tcBorders>
            <w:hideMark/>
          </w:tcPr>
          <w:p w14:paraId="02AE1915"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C04E2B7" w14:textId="77777777" w:rsidR="00BB1E63" w:rsidRPr="00BB1E63" w:rsidRDefault="00BB1E63" w:rsidP="00BB1E63">
            <w:r w:rsidRPr="00BB1E63">
              <w:t>3GPPMEMBER (CCSA)</w:t>
            </w:r>
          </w:p>
        </w:tc>
      </w:tr>
      <w:tr w:rsidR="00BB1E63" w:rsidRPr="00BB1E63" w14:paraId="293AFCA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D3A6C4" w14:textId="77777777" w:rsidR="00BB1E63" w:rsidRPr="00BB1E63" w:rsidRDefault="00BB1E63" w:rsidP="00BB1E63">
            <w:r w:rsidRPr="00BB1E63">
              <w:t>CHEN, Zhuoyi</w:t>
            </w:r>
          </w:p>
        </w:tc>
        <w:tc>
          <w:tcPr>
            <w:tcW w:w="0" w:type="auto"/>
            <w:tcBorders>
              <w:top w:val="single" w:sz="4" w:space="0" w:color="auto"/>
              <w:left w:val="single" w:sz="4" w:space="0" w:color="auto"/>
              <w:bottom w:val="single" w:sz="4" w:space="0" w:color="auto"/>
              <w:right w:val="single" w:sz="4" w:space="0" w:color="auto"/>
            </w:tcBorders>
            <w:hideMark/>
          </w:tcPr>
          <w:p w14:paraId="5EB1B379" w14:textId="77777777" w:rsidR="00BB1E63" w:rsidRPr="00BB1E63" w:rsidRDefault="00BB1E63" w:rsidP="00BB1E63">
            <w:r w:rsidRPr="00BB1E63">
              <w:t>Chinatelecom Cloud</w:t>
            </w:r>
          </w:p>
        </w:tc>
        <w:tc>
          <w:tcPr>
            <w:tcW w:w="0" w:type="auto"/>
            <w:tcBorders>
              <w:top w:val="single" w:sz="4" w:space="0" w:color="auto"/>
              <w:left w:val="single" w:sz="4" w:space="0" w:color="auto"/>
              <w:bottom w:val="single" w:sz="4" w:space="0" w:color="auto"/>
              <w:right w:val="single" w:sz="4" w:space="0" w:color="auto"/>
            </w:tcBorders>
            <w:hideMark/>
          </w:tcPr>
          <w:p w14:paraId="623F15FA" w14:textId="77777777" w:rsidR="00BB1E63" w:rsidRPr="00BB1E63" w:rsidRDefault="00BB1E63" w:rsidP="00BB1E63">
            <w:r w:rsidRPr="00BB1E63">
              <w:t>3GPPMEMBER (CCSA)</w:t>
            </w:r>
          </w:p>
        </w:tc>
      </w:tr>
      <w:tr w:rsidR="00BB1E63" w:rsidRPr="00BB1E63" w14:paraId="30AA43E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6FC3F0E" w14:textId="77777777" w:rsidR="00BB1E63" w:rsidRPr="00BB1E63" w:rsidRDefault="00BB1E63" w:rsidP="00BB1E63">
            <w:r w:rsidRPr="00BB1E63">
              <w:t>CHENG, Hong</w:t>
            </w:r>
          </w:p>
        </w:tc>
        <w:tc>
          <w:tcPr>
            <w:tcW w:w="0" w:type="auto"/>
            <w:tcBorders>
              <w:top w:val="single" w:sz="4" w:space="0" w:color="auto"/>
              <w:left w:val="single" w:sz="4" w:space="0" w:color="auto"/>
              <w:bottom w:val="single" w:sz="4" w:space="0" w:color="auto"/>
              <w:right w:val="single" w:sz="4" w:space="0" w:color="auto"/>
            </w:tcBorders>
            <w:hideMark/>
          </w:tcPr>
          <w:p w14:paraId="260BDD7F" w14:textId="77777777" w:rsidR="00BB1E63" w:rsidRPr="00BB1E63" w:rsidRDefault="00BB1E63" w:rsidP="00BB1E63">
            <w:r w:rsidRPr="00BB1E63">
              <w:t>Qualcomm Korea</w:t>
            </w:r>
          </w:p>
        </w:tc>
        <w:tc>
          <w:tcPr>
            <w:tcW w:w="0" w:type="auto"/>
            <w:tcBorders>
              <w:top w:val="single" w:sz="4" w:space="0" w:color="auto"/>
              <w:left w:val="single" w:sz="4" w:space="0" w:color="auto"/>
              <w:bottom w:val="single" w:sz="4" w:space="0" w:color="auto"/>
              <w:right w:val="single" w:sz="4" w:space="0" w:color="auto"/>
            </w:tcBorders>
            <w:hideMark/>
          </w:tcPr>
          <w:p w14:paraId="303D09B5" w14:textId="77777777" w:rsidR="00BB1E63" w:rsidRPr="00BB1E63" w:rsidRDefault="00BB1E63" w:rsidP="00BB1E63">
            <w:r w:rsidRPr="00BB1E63">
              <w:t>3GPPMEMBER (TTA)</w:t>
            </w:r>
          </w:p>
        </w:tc>
      </w:tr>
      <w:tr w:rsidR="00BB1E63" w:rsidRPr="00BB1E63" w14:paraId="101C4C1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EFC35B6" w14:textId="77777777" w:rsidR="00BB1E63" w:rsidRPr="00BB1E63" w:rsidRDefault="00BB1E63" w:rsidP="00BB1E63">
            <w:r w:rsidRPr="00BB1E63">
              <w:t>CHI, YUTING</w:t>
            </w:r>
          </w:p>
        </w:tc>
        <w:tc>
          <w:tcPr>
            <w:tcW w:w="0" w:type="auto"/>
            <w:tcBorders>
              <w:top w:val="single" w:sz="4" w:space="0" w:color="auto"/>
              <w:left w:val="single" w:sz="4" w:space="0" w:color="auto"/>
              <w:bottom w:val="single" w:sz="4" w:space="0" w:color="auto"/>
              <w:right w:val="single" w:sz="4" w:space="0" w:color="auto"/>
            </w:tcBorders>
            <w:hideMark/>
          </w:tcPr>
          <w:p w14:paraId="7CA54874" w14:textId="77777777" w:rsidR="00BB1E63" w:rsidRPr="00BB1E63" w:rsidRDefault="00BB1E63" w:rsidP="00BB1E63">
            <w:r w:rsidRPr="00BB1E63">
              <w:t>Mediatek India Technology Pvt.</w:t>
            </w:r>
          </w:p>
        </w:tc>
        <w:tc>
          <w:tcPr>
            <w:tcW w:w="0" w:type="auto"/>
            <w:tcBorders>
              <w:top w:val="single" w:sz="4" w:space="0" w:color="auto"/>
              <w:left w:val="single" w:sz="4" w:space="0" w:color="auto"/>
              <w:bottom w:val="single" w:sz="4" w:space="0" w:color="auto"/>
              <w:right w:val="single" w:sz="4" w:space="0" w:color="auto"/>
            </w:tcBorders>
            <w:hideMark/>
          </w:tcPr>
          <w:p w14:paraId="6BD972F7" w14:textId="77777777" w:rsidR="00BB1E63" w:rsidRPr="00BB1E63" w:rsidRDefault="00BB1E63" w:rsidP="00BB1E63">
            <w:r w:rsidRPr="00BB1E63">
              <w:t>3GPPMEMBER (TSDSI)</w:t>
            </w:r>
          </w:p>
        </w:tc>
      </w:tr>
      <w:tr w:rsidR="00BB1E63" w:rsidRPr="00BB1E63" w14:paraId="2475455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89EF607" w14:textId="77777777" w:rsidR="00BB1E63" w:rsidRPr="00BB1E63" w:rsidRDefault="00BB1E63" w:rsidP="00BB1E63">
            <w:r w:rsidRPr="00BB1E63">
              <w:t>CHIBA, Tsunehiko</w:t>
            </w:r>
          </w:p>
        </w:tc>
        <w:tc>
          <w:tcPr>
            <w:tcW w:w="0" w:type="auto"/>
            <w:tcBorders>
              <w:top w:val="single" w:sz="4" w:space="0" w:color="auto"/>
              <w:left w:val="single" w:sz="4" w:space="0" w:color="auto"/>
              <w:bottom w:val="single" w:sz="4" w:space="0" w:color="auto"/>
              <w:right w:val="single" w:sz="4" w:space="0" w:color="auto"/>
            </w:tcBorders>
            <w:hideMark/>
          </w:tcPr>
          <w:p w14:paraId="755139D0" w14:textId="77777777" w:rsidR="00BB1E63" w:rsidRPr="00BB1E63" w:rsidRDefault="00BB1E63" w:rsidP="00BB1E63">
            <w:r w:rsidRPr="00BB1E63">
              <w:t>VIAVI Solutions</w:t>
            </w:r>
          </w:p>
        </w:tc>
        <w:tc>
          <w:tcPr>
            <w:tcW w:w="0" w:type="auto"/>
            <w:tcBorders>
              <w:top w:val="single" w:sz="4" w:space="0" w:color="auto"/>
              <w:left w:val="single" w:sz="4" w:space="0" w:color="auto"/>
              <w:bottom w:val="single" w:sz="4" w:space="0" w:color="auto"/>
              <w:right w:val="single" w:sz="4" w:space="0" w:color="auto"/>
            </w:tcBorders>
            <w:hideMark/>
          </w:tcPr>
          <w:p w14:paraId="4823E782" w14:textId="77777777" w:rsidR="00BB1E63" w:rsidRPr="00BB1E63" w:rsidRDefault="00BB1E63" w:rsidP="00BB1E63">
            <w:r w:rsidRPr="00BB1E63">
              <w:t>3GPPMEMBER (ETSI)</w:t>
            </w:r>
          </w:p>
        </w:tc>
      </w:tr>
      <w:tr w:rsidR="00BB1E63" w:rsidRPr="00BB1E63" w14:paraId="036F576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F0D4CC" w14:textId="77777777" w:rsidR="00BB1E63" w:rsidRPr="00BB1E63" w:rsidRDefault="00BB1E63" w:rsidP="00BB1E63">
            <w:r w:rsidRPr="00BB1E63">
              <w:t>COLLET, Hervé</w:t>
            </w:r>
          </w:p>
        </w:tc>
        <w:tc>
          <w:tcPr>
            <w:tcW w:w="0" w:type="auto"/>
            <w:tcBorders>
              <w:top w:val="single" w:sz="4" w:space="0" w:color="auto"/>
              <w:left w:val="single" w:sz="4" w:space="0" w:color="auto"/>
              <w:bottom w:val="single" w:sz="4" w:space="0" w:color="auto"/>
              <w:right w:val="single" w:sz="4" w:space="0" w:color="auto"/>
            </w:tcBorders>
            <w:hideMark/>
          </w:tcPr>
          <w:p w14:paraId="4F205B91"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2765B221" w14:textId="77777777" w:rsidR="00BB1E63" w:rsidRPr="00BB1E63" w:rsidRDefault="00BB1E63" w:rsidP="00BB1E63">
            <w:r w:rsidRPr="00BB1E63">
              <w:t>3GPPMEMBER (ETSI)</w:t>
            </w:r>
          </w:p>
        </w:tc>
      </w:tr>
      <w:tr w:rsidR="00BB1E63" w:rsidRPr="00BB1E63" w14:paraId="48263D1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790C31" w14:textId="77777777" w:rsidR="00BB1E63" w:rsidRPr="00BB1E63" w:rsidRDefault="00BB1E63" w:rsidP="00BB1E63">
            <w:r w:rsidRPr="00BB1E63">
              <w:t>DOJIRI, Shunsuke</w:t>
            </w:r>
          </w:p>
        </w:tc>
        <w:tc>
          <w:tcPr>
            <w:tcW w:w="0" w:type="auto"/>
            <w:tcBorders>
              <w:top w:val="single" w:sz="4" w:space="0" w:color="auto"/>
              <w:left w:val="single" w:sz="4" w:space="0" w:color="auto"/>
              <w:bottom w:val="single" w:sz="4" w:space="0" w:color="auto"/>
              <w:right w:val="single" w:sz="4" w:space="0" w:color="auto"/>
            </w:tcBorders>
            <w:hideMark/>
          </w:tcPr>
          <w:p w14:paraId="7BD5A4B7" w14:textId="77777777" w:rsidR="00BB1E63" w:rsidRPr="00BB1E63" w:rsidRDefault="00BB1E63" w:rsidP="00BB1E63">
            <w:r w:rsidRPr="00BB1E63">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E1CF66B" w14:textId="77777777" w:rsidR="00BB1E63" w:rsidRPr="00BB1E63" w:rsidRDefault="00BB1E63" w:rsidP="00BB1E63">
            <w:r w:rsidRPr="00BB1E63">
              <w:t>3GPPMEMBER (CCSA)</w:t>
            </w:r>
          </w:p>
        </w:tc>
      </w:tr>
      <w:tr w:rsidR="00BB1E63" w:rsidRPr="00BB1E63" w14:paraId="2F32DB7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E035DFE" w14:textId="77777777" w:rsidR="00BB1E63" w:rsidRPr="00BB1E63" w:rsidRDefault="00BB1E63" w:rsidP="00BB1E63">
            <w:r w:rsidRPr="00BB1E63">
              <w:t>ESCOTT, Adrian</w:t>
            </w:r>
          </w:p>
        </w:tc>
        <w:tc>
          <w:tcPr>
            <w:tcW w:w="0" w:type="auto"/>
            <w:tcBorders>
              <w:top w:val="single" w:sz="4" w:space="0" w:color="auto"/>
              <w:left w:val="single" w:sz="4" w:space="0" w:color="auto"/>
              <w:bottom w:val="single" w:sz="4" w:space="0" w:color="auto"/>
              <w:right w:val="single" w:sz="4" w:space="0" w:color="auto"/>
            </w:tcBorders>
            <w:hideMark/>
          </w:tcPr>
          <w:p w14:paraId="6239DF05" w14:textId="77777777" w:rsidR="00BB1E63" w:rsidRPr="00BB1E63" w:rsidRDefault="00BB1E63" w:rsidP="00BB1E63">
            <w:r w:rsidRPr="00BB1E63">
              <w:t>QWCT</w:t>
            </w:r>
          </w:p>
        </w:tc>
        <w:tc>
          <w:tcPr>
            <w:tcW w:w="0" w:type="auto"/>
            <w:tcBorders>
              <w:top w:val="single" w:sz="4" w:space="0" w:color="auto"/>
              <w:left w:val="single" w:sz="4" w:space="0" w:color="auto"/>
              <w:bottom w:val="single" w:sz="4" w:space="0" w:color="auto"/>
              <w:right w:val="single" w:sz="4" w:space="0" w:color="auto"/>
            </w:tcBorders>
            <w:hideMark/>
          </w:tcPr>
          <w:p w14:paraId="612DA57F" w14:textId="77777777" w:rsidR="00BB1E63" w:rsidRPr="00BB1E63" w:rsidRDefault="00BB1E63" w:rsidP="00BB1E63">
            <w:r w:rsidRPr="00BB1E63">
              <w:t>3GPPMEMBER (CCSA)</w:t>
            </w:r>
          </w:p>
        </w:tc>
      </w:tr>
      <w:tr w:rsidR="00BB1E63" w:rsidRPr="00BB1E63" w14:paraId="54F4337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D1963E1" w14:textId="77777777" w:rsidR="00BB1E63" w:rsidRPr="00BB1E63" w:rsidRDefault="00BB1E63" w:rsidP="00BB1E63">
            <w:r w:rsidRPr="00BB1E63">
              <w:t>FU, danbo</w:t>
            </w:r>
          </w:p>
        </w:tc>
        <w:tc>
          <w:tcPr>
            <w:tcW w:w="0" w:type="auto"/>
            <w:tcBorders>
              <w:top w:val="single" w:sz="4" w:space="0" w:color="auto"/>
              <w:left w:val="single" w:sz="4" w:space="0" w:color="auto"/>
              <w:bottom w:val="single" w:sz="4" w:space="0" w:color="auto"/>
              <w:right w:val="single" w:sz="4" w:space="0" w:color="auto"/>
            </w:tcBorders>
            <w:hideMark/>
          </w:tcPr>
          <w:p w14:paraId="621982CE" w14:textId="77777777" w:rsidR="00BB1E63" w:rsidRPr="00BB1E63" w:rsidRDefault="00BB1E63" w:rsidP="00BB1E63">
            <w:r w:rsidRPr="00BB1E63">
              <w:t>MediaTek Sweden AB</w:t>
            </w:r>
          </w:p>
        </w:tc>
        <w:tc>
          <w:tcPr>
            <w:tcW w:w="0" w:type="auto"/>
            <w:tcBorders>
              <w:top w:val="single" w:sz="4" w:space="0" w:color="auto"/>
              <w:left w:val="single" w:sz="4" w:space="0" w:color="auto"/>
              <w:bottom w:val="single" w:sz="4" w:space="0" w:color="auto"/>
              <w:right w:val="single" w:sz="4" w:space="0" w:color="auto"/>
            </w:tcBorders>
            <w:hideMark/>
          </w:tcPr>
          <w:p w14:paraId="07BC1166" w14:textId="77777777" w:rsidR="00BB1E63" w:rsidRPr="00BB1E63" w:rsidRDefault="00BB1E63" w:rsidP="00BB1E63">
            <w:r w:rsidRPr="00BB1E63">
              <w:t>3GPPMEMBER (ETSI)</w:t>
            </w:r>
          </w:p>
        </w:tc>
      </w:tr>
      <w:tr w:rsidR="00BB1E63" w:rsidRPr="00BB1E63" w14:paraId="5EEFD2C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76866E1" w14:textId="77777777" w:rsidR="00BB1E63" w:rsidRPr="00BB1E63" w:rsidRDefault="00BB1E63" w:rsidP="00BB1E63">
            <w:r w:rsidRPr="00BB1E63">
              <w:t>GAN, Lu</w:t>
            </w:r>
          </w:p>
        </w:tc>
        <w:tc>
          <w:tcPr>
            <w:tcW w:w="0" w:type="auto"/>
            <w:tcBorders>
              <w:top w:val="single" w:sz="4" w:space="0" w:color="auto"/>
              <w:left w:val="single" w:sz="4" w:space="0" w:color="auto"/>
              <w:bottom w:val="single" w:sz="4" w:space="0" w:color="auto"/>
              <w:right w:val="single" w:sz="4" w:space="0" w:color="auto"/>
            </w:tcBorders>
            <w:hideMark/>
          </w:tcPr>
          <w:p w14:paraId="3B3F941D" w14:textId="77777777" w:rsidR="00BB1E63" w:rsidRPr="00BB1E63" w:rsidRDefault="00BB1E63" w:rsidP="00BB1E63">
            <w:r w:rsidRPr="00BB1E63">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1121F63A" w14:textId="77777777" w:rsidR="00BB1E63" w:rsidRPr="00BB1E63" w:rsidRDefault="00BB1E63" w:rsidP="00BB1E63">
            <w:r w:rsidRPr="00BB1E63">
              <w:t>3GPPMEMBER (CCSA)</w:t>
            </w:r>
          </w:p>
        </w:tc>
      </w:tr>
      <w:tr w:rsidR="00BB1E63" w:rsidRPr="00BB1E63" w14:paraId="6F2F061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770A78" w14:textId="77777777" w:rsidR="00BB1E63" w:rsidRPr="00BB1E63" w:rsidRDefault="00BB1E63" w:rsidP="00BB1E63">
            <w:r w:rsidRPr="00BB1E63">
              <w:t>GULBANI, Giorgi</w:t>
            </w:r>
          </w:p>
        </w:tc>
        <w:tc>
          <w:tcPr>
            <w:tcW w:w="0" w:type="auto"/>
            <w:tcBorders>
              <w:top w:val="single" w:sz="4" w:space="0" w:color="auto"/>
              <w:left w:val="single" w:sz="4" w:space="0" w:color="auto"/>
              <w:bottom w:val="single" w:sz="4" w:space="0" w:color="auto"/>
              <w:right w:val="single" w:sz="4" w:space="0" w:color="auto"/>
            </w:tcBorders>
            <w:hideMark/>
          </w:tcPr>
          <w:p w14:paraId="3ED96B12" w14:textId="77777777" w:rsidR="00BB1E63" w:rsidRPr="00BB1E63" w:rsidRDefault="00BB1E63" w:rsidP="00BB1E63">
            <w:r w:rsidRPr="00BB1E63">
              <w:t>Reflection B.V.</w:t>
            </w:r>
          </w:p>
        </w:tc>
        <w:tc>
          <w:tcPr>
            <w:tcW w:w="0" w:type="auto"/>
            <w:tcBorders>
              <w:top w:val="single" w:sz="4" w:space="0" w:color="auto"/>
              <w:left w:val="single" w:sz="4" w:space="0" w:color="auto"/>
              <w:bottom w:val="single" w:sz="4" w:space="0" w:color="auto"/>
              <w:right w:val="single" w:sz="4" w:space="0" w:color="auto"/>
            </w:tcBorders>
            <w:hideMark/>
          </w:tcPr>
          <w:p w14:paraId="35ED6456" w14:textId="77777777" w:rsidR="00BB1E63" w:rsidRPr="00BB1E63" w:rsidRDefault="00BB1E63" w:rsidP="00BB1E63">
            <w:r w:rsidRPr="00BB1E63">
              <w:t>3GPPMEMBER (ETSI)</w:t>
            </w:r>
          </w:p>
        </w:tc>
      </w:tr>
      <w:tr w:rsidR="00BB1E63" w:rsidRPr="00BB1E63" w14:paraId="1AAE525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08974F" w14:textId="77777777" w:rsidR="00BB1E63" w:rsidRPr="00BB1E63" w:rsidRDefault="00BB1E63" w:rsidP="00BB1E63">
            <w:r w:rsidRPr="00BB1E63">
              <w:t>GUO, Boren</w:t>
            </w:r>
          </w:p>
        </w:tc>
        <w:tc>
          <w:tcPr>
            <w:tcW w:w="0" w:type="auto"/>
            <w:tcBorders>
              <w:top w:val="single" w:sz="4" w:space="0" w:color="auto"/>
              <w:left w:val="single" w:sz="4" w:space="0" w:color="auto"/>
              <w:bottom w:val="single" w:sz="4" w:space="0" w:color="auto"/>
              <w:right w:val="single" w:sz="4" w:space="0" w:color="auto"/>
            </w:tcBorders>
            <w:hideMark/>
          </w:tcPr>
          <w:p w14:paraId="36A1A983" w14:textId="77777777" w:rsidR="00BB1E63" w:rsidRPr="00BB1E63" w:rsidRDefault="00BB1E63" w:rsidP="00BB1E63">
            <w:r w:rsidRPr="00BB1E63">
              <w:t>OPPO Beijing</w:t>
            </w:r>
          </w:p>
        </w:tc>
        <w:tc>
          <w:tcPr>
            <w:tcW w:w="0" w:type="auto"/>
            <w:tcBorders>
              <w:top w:val="single" w:sz="4" w:space="0" w:color="auto"/>
              <w:left w:val="single" w:sz="4" w:space="0" w:color="auto"/>
              <w:bottom w:val="single" w:sz="4" w:space="0" w:color="auto"/>
              <w:right w:val="single" w:sz="4" w:space="0" w:color="auto"/>
            </w:tcBorders>
            <w:hideMark/>
          </w:tcPr>
          <w:p w14:paraId="72F0CB25" w14:textId="77777777" w:rsidR="00BB1E63" w:rsidRPr="00BB1E63" w:rsidRDefault="00BB1E63" w:rsidP="00BB1E63">
            <w:r w:rsidRPr="00BB1E63">
              <w:t>3GPPMEMBER (CCSA)</w:t>
            </w:r>
          </w:p>
        </w:tc>
      </w:tr>
      <w:tr w:rsidR="00BB1E63" w:rsidRPr="00BB1E63" w14:paraId="5916E9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9A8072" w14:textId="77777777" w:rsidR="00BB1E63" w:rsidRPr="00BB1E63" w:rsidRDefault="00BB1E63" w:rsidP="00BB1E63">
            <w:r w:rsidRPr="00BB1E63">
              <w:t>GUPTA, Nishant</w:t>
            </w:r>
          </w:p>
        </w:tc>
        <w:tc>
          <w:tcPr>
            <w:tcW w:w="0" w:type="auto"/>
            <w:tcBorders>
              <w:top w:val="single" w:sz="4" w:space="0" w:color="auto"/>
              <w:left w:val="single" w:sz="4" w:space="0" w:color="auto"/>
              <w:bottom w:val="single" w:sz="4" w:space="0" w:color="auto"/>
              <w:right w:val="single" w:sz="4" w:space="0" w:color="auto"/>
            </w:tcBorders>
            <w:hideMark/>
          </w:tcPr>
          <w:p w14:paraId="3E3E53E8" w14:textId="77777777" w:rsidR="00BB1E63" w:rsidRPr="00BB1E63" w:rsidRDefault="00BB1E63" w:rsidP="00BB1E63">
            <w:r w:rsidRPr="00BB1E63">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7825B17C" w14:textId="77777777" w:rsidR="00BB1E63" w:rsidRPr="00BB1E63" w:rsidRDefault="00BB1E63" w:rsidP="00BB1E63">
            <w:r w:rsidRPr="00BB1E63">
              <w:t>3GPPMEMBER (ATIS)</w:t>
            </w:r>
          </w:p>
        </w:tc>
      </w:tr>
      <w:tr w:rsidR="00BB1E63" w:rsidRPr="00BB1E63" w14:paraId="167FBD3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F14D5DC" w14:textId="77777777" w:rsidR="00BB1E63" w:rsidRPr="00BB1E63" w:rsidRDefault="00BB1E63" w:rsidP="00BB1E63">
            <w:r w:rsidRPr="00BB1E63">
              <w:t>GUPTA, Vivek</w:t>
            </w:r>
          </w:p>
        </w:tc>
        <w:tc>
          <w:tcPr>
            <w:tcW w:w="0" w:type="auto"/>
            <w:tcBorders>
              <w:top w:val="single" w:sz="4" w:space="0" w:color="auto"/>
              <w:left w:val="single" w:sz="4" w:space="0" w:color="auto"/>
              <w:bottom w:val="single" w:sz="4" w:space="0" w:color="auto"/>
              <w:right w:val="single" w:sz="4" w:space="0" w:color="auto"/>
            </w:tcBorders>
            <w:hideMark/>
          </w:tcPr>
          <w:p w14:paraId="3D5D3815" w14:textId="77777777" w:rsidR="00BB1E63" w:rsidRPr="00BB1E63" w:rsidRDefault="00BB1E63" w:rsidP="00BB1E63">
            <w:r w:rsidRPr="00BB1E63">
              <w:t>Apple Inc</w:t>
            </w:r>
          </w:p>
        </w:tc>
        <w:tc>
          <w:tcPr>
            <w:tcW w:w="0" w:type="auto"/>
            <w:tcBorders>
              <w:top w:val="single" w:sz="4" w:space="0" w:color="auto"/>
              <w:left w:val="single" w:sz="4" w:space="0" w:color="auto"/>
              <w:bottom w:val="single" w:sz="4" w:space="0" w:color="auto"/>
              <w:right w:val="single" w:sz="4" w:space="0" w:color="auto"/>
            </w:tcBorders>
            <w:hideMark/>
          </w:tcPr>
          <w:p w14:paraId="3C3D4B55" w14:textId="77777777" w:rsidR="00BB1E63" w:rsidRPr="00BB1E63" w:rsidRDefault="00BB1E63" w:rsidP="00BB1E63">
            <w:r w:rsidRPr="00BB1E63">
              <w:t>3GPPMEMBER (ATIS)</w:t>
            </w:r>
          </w:p>
        </w:tc>
      </w:tr>
      <w:tr w:rsidR="00BB1E63" w:rsidRPr="00BB1E63" w14:paraId="493BB84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8ACFCE" w14:textId="77777777" w:rsidR="00BB1E63" w:rsidRPr="00BB1E63" w:rsidRDefault="00BB1E63" w:rsidP="00BB1E63">
            <w:r w:rsidRPr="00BB1E63">
              <w:t>HE, Mu</w:t>
            </w:r>
          </w:p>
        </w:tc>
        <w:tc>
          <w:tcPr>
            <w:tcW w:w="0" w:type="auto"/>
            <w:tcBorders>
              <w:top w:val="single" w:sz="4" w:space="0" w:color="auto"/>
              <w:left w:val="single" w:sz="4" w:space="0" w:color="auto"/>
              <w:bottom w:val="single" w:sz="4" w:space="0" w:color="auto"/>
              <w:right w:val="single" w:sz="4" w:space="0" w:color="auto"/>
            </w:tcBorders>
            <w:hideMark/>
          </w:tcPr>
          <w:p w14:paraId="1152F019" w14:textId="77777777" w:rsidR="00BB1E63" w:rsidRPr="00BB1E63" w:rsidRDefault="00BB1E63" w:rsidP="00BB1E63">
            <w:r w:rsidRPr="00BB1E63">
              <w:t>Verizon France</w:t>
            </w:r>
          </w:p>
        </w:tc>
        <w:tc>
          <w:tcPr>
            <w:tcW w:w="0" w:type="auto"/>
            <w:tcBorders>
              <w:top w:val="single" w:sz="4" w:space="0" w:color="auto"/>
              <w:left w:val="single" w:sz="4" w:space="0" w:color="auto"/>
              <w:bottom w:val="single" w:sz="4" w:space="0" w:color="auto"/>
              <w:right w:val="single" w:sz="4" w:space="0" w:color="auto"/>
            </w:tcBorders>
            <w:hideMark/>
          </w:tcPr>
          <w:p w14:paraId="35D1B5E4" w14:textId="77777777" w:rsidR="00BB1E63" w:rsidRPr="00BB1E63" w:rsidRDefault="00BB1E63" w:rsidP="00BB1E63">
            <w:r w:rsidRPr="00BB1E63">
              <w:t>3GPPMEMBER (ETSI)</w:t>
            </w:r>
          </w:p>
        </w:tc>
      </w:tr>
      <w:tr w:rsidR="00BB1E63" w:rsidRPr="00BB1E63" w14:paraId="6711E5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1879F2" w14:textId="77777777" w:rsidR="00BB1E63" w:rsidRPr="00BB1E63" w:rsidRDefault="00BB1E63" w:rsidP="00BB1E63">
            <w:r w:rsidRPr="00BB1E63">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2D0AF4B5" w14:textId="77777777" w:rsidR="00BB1E63" w:rsidRPr="00BB1E63" w:rsidRDefault="00BB1E63" w:rsidP="00BB1E63">
            <w:r w:rsidRPr="00BB1E63">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85A9BA6" w14:textId="77777777" w:rsidR="00BB1E63" w:rsidRPr="00BB1E63" w:rsidRDefault="00BB1E63" w:rsidP="00BB1E63">
            <w:r w:rsidRPr="00BB1E63">
              <w:t>3GPPMEMBER (ETSI)</w:t>
            </w:r>
          </w:p>
        </w:tc>
      </w:tr>
      <w:tr w:rsidR="00BB1E63" w:rsidRPr="00BB1E63" w14:paraId="4FE8AF2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494C010" w14:textId="77777777" w:rsidR="00BB1E63" w:rsidRPr="00BB1E63" w:rsidRDefault="00BB1E63" w:rsidP="00BB1E63">
            <w:r w:rsidRPr="00BB1E63">
              <w:t>HOLMSTRÖM, Tomas</w:t>
            </w:r>
          </w:p>
        </w:tc>
        <w:tc>
          <w:tcPr>
            <w:tcW w:w="0" w:type="auto"/>
            <w:tcBorders>
              <w:top w:val="single" w:sz="4" w:space="0" w:color="auto"/>
              <w:left w:val="single" w:sz="4" w:space="0" w:color="auto"/>
              <w:bottom w:val="single" w:sz="4" w:space="0" w:color="auto"/>
              <w:right w:val="single" w:sz="4" w:space="0" w:color="auto"/>
            </w:tcBorders>
            <w:hideMark/>
          </w:tcPr>
          <w:p w14:paraId="4998EA4C" w14:textId="77777777" w:rsidR="00BB1E63" w:rsidRPr="00BB1E63" w:rsidRDefault="00BB1E63" w:rsidP="00BB1E63">
            <w:r w:rsidRPr="00BB1E63">
              <w:t>Ericsson (China)</w:t>
            </w:r>
          </w:p>
        </w:tc>
        <w:tc>
          <w:tcPr>
            <w:tcW w:w="0" w:type="auto"/>
            <w:tcBorders>
              <w:top w:val="single" w:sz="4" w:space="0" w:color="auto"/>
              <w:left w:val="single" w:sz="4" w:space="0" w:color="auto"/>
              <w:bottom w:val="single" w:sz="4" w:space="0" w:color="auto"/>
              <w:right w:val="single" w:sz="4" w:space="0" w:color="auto"/>
            </w:tcBorders>
            <w:hideMark/>
          </w:tcPr>
          <w:p w14:paraId="0A614034" w14:textId="77777777" w:rsidR="00BB1E63" w:rsidRPr="00BB1E63" w:rsidRDefault="00BB1E63" w:rsidP="00BB1E63">
            <w:r w:rsidRPr="00BB1E63">
              <w:t>3GPPMEMBER (CCSA)</w:t>
            </w:r>
          </w:p>
        </w:tc>
      </w:tr>
      <w:tr w:rsidR="00BB1E63" w:rsidRPr="00BB1E63" w14:paraId="0B24C38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946813" w14:textId="77777777" w:rsidR="00BB1E63" w:rsidRPr="00BB1E63" w:rsidRDefault="00BB1E63" w:rsidP="00BB1E63">
            <w:r w:rsidRPr="00BB1E63">
              <w:t>HU, Yushuang</w:t>
            </w:r>
          </w:p>
        </w:tc>
        <w:tc>
          <w:tcPr>
            <w:tcW w:w="0" w:type="auto"/>
            <w:tcBorders>
              <w:top w:val="single" w:sz="4" w:space="0" w:color="auto"/>
              <w:left w:val="single" w:sz="4" w:space="0" w:color="auto"/>
              <w:bottom w:val="single" w:sz="4" w:space="0" w:color="auto"/>
              <w:right w:val="single" w:sz="4" w:space="0" w:color="auto"/>
            </w:tcBorders>
            <w:hideMark/>
          </w:tcPr>
          <w:p w14:paraId="546972DF" w14:textId="77777777" w:rsidR="00BB1E63" w:rsidRPr="00BB1E63" w:rsidRDefault="00BB1E63" w:rsidP="00BB1E63">
            <w:r w:rsidRPr="00BB1E63">
              <w:t>CMDI</w:t>
            </w:r>
          </w:p>
        </w:tc>
        <w:tc>
          <w:tcPr>
            <w:tcW w:w="0" w:type="auto"/>
            <w:tcBorders>
              <w:top w:val="single" w:sz="4" w:space="0" w:color="auto"/>
              <w:left w:val="single" w:sz="4" w:space="0" w:color="auto"/>
              <w:bottom w:val="single" w:sz="4" w:space="0" w:color="auto"/>
              <w:right w:val="single" w:sz="4" w:space="0" w:color="auto"/>
            </w:tcBorders>
            <w:hideMark/>
          </w:tcPr>
          <w:p w14:paraId="6C68CA46" w14:textId="77777777" w:rsidR="00BB1E63" w:rsidRPr="00BB1E63" w:rsidRDefault="00BB1E63" w:rsidP="00BB1E63">
            <w:r w:rsidRPr="00BB1E63">
              <w:t>3GPPMEMBER (CCSA)</w:t>
            </w:r>
          </w:p>
        </w:tc>
      </w:tr>
      <w:tr w:rsidR="00BB1E63" w:rsidRPr="00BB1E63" w14:paraId="4F0D949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C6E2C06" w14:textId="77777777" w:rsidR="00BB1E63" w:rsidRPr="00BB1E63" w:rsidRDefault="00BB1E63" w:rsidP="00BB1E63">
            <w:r w:rsidRPr="00BB1E63">
              <w:t>HUANG, Juan</w:t>
            </w:r>
          </w:p>
        </w:tc>
        <w:tc>
          <w:tcPr>
            <w:tcW w:w="0" w:type="auto"/>
            <w:tcBorders>
              <w:top w:val="single" w:sz="4" w:space="0" w:color="auto"/>
              <w:left w:val="single" w:sz="4" w:space="0" w:color="auto"/>
              <w:bottom w:val="single" w:sz="4" w:space="0" w:color="auto"/>
              <w:right w:val="single" w:sz="4" w:space="0" w:color="auto"/>
            </w:tcBorders>
            <w:hideMark/>
          </w:tcPr>
          <w:p w14:paraId="499BA012" w14:textId="77777777" w:rsidR="00BB1E63" w:rsidRPr="00BB1E63" w:rsidRDefault="00BB1E63" w:rsidP="00BB1E63">
            <w:r w:rsidRPr="00BB1E63">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258ADB9" w14:textId="77777777" w:rsidR="00BB1E63" w:rsidRPr="00BB1E63" w:rsidRDefault="00BB1E63" w:rsidP="00BB1E63">
            <w:r w:rsidRPr="00BB1E63">
              <w:t>3GPPMEMBER (CCSA)</w:t>
            </w:r>
          </w:p>
        </w:tc>
      </w:tr>
      <w:tr w:rsidR="00BB1E63" w:rsidRPr="00BB1E63" w14:paraId="3A297B1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09F411" w14:textId="77777777" w:rsidR="00BB1E63" w:rsidRPr="00BB1E63" w:rsidRDefault="00BB1E63" w:rsidP="00BB1E63">
            <w:r w:rsidRPr="00BB1E63">
              <w:t>HUANG, Zhenning</w:t>
            </w:r>
          </w:p>
        </w:tc>
        <w:tc>
          <w:tcPr>
            <w:tcW w:w="0" w:type="auto"/>
            <w:tcBorders>
              <w:top w:val="single" w:sz="4" w:space="0" w:color="auto"/>
              <w:left w:val="single" w:sz="4" w:space="0" w:color="auto"/>
              <w:bottom w:val="single" w:sz="4" w:space="0" w:color="auto"/>
              <w:right w:val="single" w:sz="4" w:space="0" w:color="auto"/>
            </w:tcBorders>
            <w:hideMark/>
          </w:tcPr>
          <w:p w14:paraId="33E50525" w14:textId="77777777" w:rsidR="00BB1E63" w:rsidRPr="00BB1E63" w:rsidRDefault="00BB1E63" w:rsidP="00BB1E63">
            <w:r w:rsidRPr="00BB1E63">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4033587" w14:textId="77777777" w:rsidR="00BB1E63" w:rsidRPr="00BB1E63" w:rsidRDefault="00BB1E63" w:rsidP="00BB1E63">
            <w:r w:rsidRPr="00BB1E63">
              <w:t>3GPPMEMBER (CCSA)</w:t>
            </w:r>
          </w:p>
        </w:tc>
      </w:tr>
      <w:tr w:rsidR="00BB1E63" w:rsidRPr="00BB1E63" w14:paraId="7923789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65307F" w14:textId="77777777" w:rsidR="00BB1E63" w:rsidRPr="00BB1E63" w:rsidRDefault="00BB1E63" w:rsidP="00BB1E63">
            <w:r w:rsidRPr="00BB1E63">
              <w:lastRenderedPageBreak/>
              <w:t>JIANG, Yi</w:t>
            </w:r>
          </w:p>
        </w:tc>
        <w:tc>
          <w:tcPr>
            <w:tcW w:w="0" w:type="auto"/>
            <w:tcBorders>
              <w:top w:val="single" w:sz="4" w:space="0" w:color="auto"/>
              <w:left w:val="single" w:sz="4" w:space="0" w:color="auto"/>
              <w:bottom w:val="single" w:sz="4" w:space="0" w:color="auto"/>
              <w:right w:val="single" w:sz="4" w:space="0" w:color="auto"/>
            </w:tcBorders>
            <w:hideMark/>
          </w:tcPr>
          <w:p w14:paraId="190268FB" w14:textId="77777777" w:rsidR="00BB1E63" w:rsidRPr="00BB1E63" w:rsidRDefault="00BB1E63" w:rsidP="00BB1E63">
            <w:r w:rsidRPr="00BB1E63">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0C822DCB" w14:textId="77777777" w:rsidR="00BB1E63" w:rsidRPr="00BB1E63" w:rsidRDefault="00BB1E63" w:rsidP="00BB1E63">
            <w:r w:rsidRPr="00BB1E63">
              <w:t>3GPPMEMBER (CCSA)</w:t>
            </w:r>
          </w:p>
        </w:tc>
      </w:tr>
      <w:tr w:rsidR="00BB1E63" w:rsidRPr="00BB1E63" w14:paraId="56B302F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0D653BB" w14:textId="77777777" w:rsidR="00BB1E63" w:rsidRPr="00BB1E63" w:rsidRDefault="00BB1E63" w:rsidP="00BB1E63">
            <w:r w:rsidRPr="00BB1E63">
              <w:t>KRUSE, Heiko</w:t>
            </w:r>
          </w:p>
        </w:tc>
        <w:tc>
          <w:tcPr>
            <w:tcW w:w="0" w:type="auto"/>
            <w:tcBorders>
              <w:top w:val="single" w:sz="4" w:space="0" w:color="auto"/>
              <w:left w:val="single" w:sz="4" w:space="0" w:color="auto"/>
              <w:bottom w:val="single" w:sz="4" w:space="0" w:color="auto"/>
              <w:right w:val="single" w:sz="4" w:space="0" w:color="auto"/>
            </w:tcBorders>
            <w:hideMark/>
          </w:tcPr>
          <w:p w14:paraId="19571829" w14:textId="77777777" w:rsidR="00BB1E63" w:rsidRPr="00BB1E63" w:rsidRDefault="00BB1E63" w:rsidP="00BB1E63">
            <w:r w:rsidRPr="00BB1E63">
              <w:t>IDEMIA</w:t>
            </w:r>
          </w:p>
        </w:tc>
        <w:tc>
          <w:tcPr>
            <w:tcW w:w="0" w:type="auto"/>
            <w:tcBorders>
              <w:top w:val="single" w:sz="4" w:space="0" w:color="auto"/>
              <w:left w:val="single" w:sz="4" w:space="0" w:color="auto"/>
              <w:bottom w:val="single" w:sz="4" w:space="0" w:color="auto"/>
              <w:right w:val="single" w:sz="4" w:space="0" w:color="auto"/>
            </w:tcBorders>
            <w:hideMark/>
          </w:tcPr>
          <w:p w14:paraId="3D468D99" w14:textId="77777777" w:rsidR="00BB1E63" w:rsidRPr="00BB1E63" w:rsidRDefault="00BB1E63" w:rsidP="00BB1E63">
            <w:r w:rsidRPr="00BB1E63">
              <w:t>3GPPMEMBER (ETSI)</w:t>
            </w:r>
          </w:p>
        </w:tc>
      </w:tr>
      <w:tr w:rsidR="00BB1E63" w:rsidRPr="00BB1E63" w14:paraId="327FB56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85BC83" w14:textId="77777777" w:rsidR="00BB1E63" w:rsidRPr="00BB1E63" w:rsidRDefault="00BB1E63" w:rsidP="00BB1E63">
            <w:r w:rsidRPr="00BB1E63">
              <w:t>LI, Aihua</w:t>
            </w:r>
          </w:p>
        </w:tc>
        <w:tc>
          <w:tcPr>
            <w:tcW w:w="0" w:type="auto"/>
            <w:tcBorders>
              <w:top w:val="single" w:sz="4" w:space="0" w:color="auto"/>
              <w:left w:val="single" w:sz="4" w:space="0" w:color="auto"/>
              <w:bottom w:val="single" w:sz="4" w:space="0" w:color="auto"/>
              <w:right w:val="single" w:sz="4" w:space="0" w:color="auto"/>
            </w:tcBorders>
            <w:hideMark/>
          </w:tcPr>
          <w:p w14:paraId="219DADF5" w14:textId="77777777" w:rsidR="00BB1E63" w:rsidRPr="00BB1E63" w:rsidRDefault="00BB1E63" w:rsidP="00BB1E63">
            <w:r w:rsidRPr="00BB1E63">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927449B" w14:textId="77777777" w:rsidR="00BB1E63" w:rsidRPr="00BB1E63" w:rsidRDefault="00BB1E63" w:rsidP="00BB1E63">
            <w:r w:rsidRPr="00BB1E63">
              <w:t>3GPPMEMBER (CCSA)</w:t>
            </w:r>
          </w:p>
        </w:tc>
      </w:tr>
      <w:tr w:rsidR="00BB1E63" w:rsidRPr="00BB1E63" w14:paraId="72DBAD7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5F8BCE" w14:textId="77777777" w:rsidR="00BB1E63" w:rsidRPr="00BB1E63" w:rsidRDefault="00BB1E63" w:rsidP="00BB1E63">
            <w:r w:rsidRPr="00BB1E63">
              <w:t>LI, Jiahui</w:t>
            </w:r>
          </w:p>
        </w:tc>
        <w:tc>
          <w:tcPr>
            <w:tcW w:w="0" w:type="auto"/>
            <w:tcBorders>
              <w:top w:val="single" w:sz="4" w:space="0" w:color="auto"/>
              <w:left w:val="single" w:sz="4" w:space="0" w:color="auto"/>
              <w:bottom w:val="single" w:sz="4" w:space="0" w:color="auto"/>
              <w:right w:val="single" w:sz="4" w:space="0" w:color="auto"/>
            </w:tcBorders>
            <w:hideMark/>
          </w:tcPr>
          <w:p w14:paraId="3483580C" w14:textId="77777777" w:rsidR="00BB1E63" w:rsidRPr="00BB1E63" w:rsidRDefault="00BB1E63" w:rsidP="00BB1E63">
            <w:r w:rsidRPr="00BB1E63">
              <w:t>Esurfing IoT</w:t>
            </w:r>
          </w:p>
        </w:tc>
        <w:tc>
          <w:tcPr>
            <w:tcW w:w="0" w:type="auto"/>
            <w:tcBorders>
              <w:top w:val="single" w:sz="4" w:space="0" w:color="auto"/>
              <w:left w:val="single" w:sz="4" w:space="0" w:color="auto"/>
              <w:bottom w:val="single" w:sz="4" w:space="0" w:color="auto"/>
              <w:right w:val="single" w:sz="4" w:space="0" w:color="auto"/>
            </w:tcBorders>
            <w:hideMark/>
          </w:tcPr>
          <w:p w14:paraId="2DD581A7" w14:textId="77777777" w:rsidR="00BB1E63" w:rsidRPr="00BB1E63" w:rsidRDefault="00BB1E63" w:rsidP="00BB1E63">
            <w:r w:rsidRPr="00BB1E63">
              <w:t>3GPPMEMBER (CCSA)</w:t>
            </w:r>
          </w:p>
        </w:tc>
      </w:tr>
      <w:tr w:rsidR="00BB1E63" w:rsidRPr="00BB1E63" w14:paraId="65C82AC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9AD192" w14:textId="77777777" w:rsidR="00BB1E63" w:rsidRPr="00BB1E63" w:rsidRDefault="00BB1E63" w:rsidP="00BB1E63">
            <w:r w:rsidRPr="00BB1E63">
              <w:t>LI, Meng</w:t>
            </w:r>
          </w:p>
        </w:tc>
        <w:tc>
          <w:tcPr>
            <w:tcW w:w="0" w:type="auto"/>
            <w:tcBorders>
              <w:top w:val="single" w:sz="4" w:space="0" w:color="auto"/>
              <w:left w:val="single" w:sz="4" w:space="0" w:color="auto"/>
              <w:bottom w:val="single" w:sz="4" w:space="0" w:color="auto"/>
              <w:right w:val="single" w:sz="4" w:space="0" w:color="auto"/>
            </w:tcBorders>
            <w:hideMark/>
          </w:tcPr>
          <w:p w14:paraId="7E66CD57" w14:textId="77777777" w:rsidR="00BB1E63" w:rsidRPr="00BB1E63" w:rsidRDefault="00BB1E63" w:rsidP="00BB1E63">
            <w:r w:rsidRPr="00BB1E63">
              <w:t>Realme Shenzhen</w:t>
            </w:r>
          </w:p>
        </w:tc>
        <w:tc>
          <w:tcPr>
            <w:tcW w:w="0" w:type="auto"/>
            <w:tcBorders>
              <w:top w:val="single" w:sz="4" w:space="0" w:color="auto"/>
              <w:left w:val="single" w:sz="4" w:space="0" w:color="auto"/>
              <w:bottom w:val="single" w:sz="4" w:space="0" w:color="auto"/>
              <w:right w:val="single" w:sz="4" w:space="0" w:color="auto"/>
            </w:tcBorders>
            <w:hideMark/>
          </w:tcPr>
          <w:p w14:paraId="48E073D2" w14:textId="77777777" w:rsidR="00BB1E63" w:rsidRPr="00BB1E63" w:rsidRDefault="00BB1E63" w:rsidP="00BB1E63">
            <w:r w:rsidRPr="00BB1E63">
              <w:t>3GPPMEMBER (ETSI)</w:t>
            </w:r>
          </w:p>
        </w:tc>
      </w:tr>
      <w:tr w:rsidR="00BB1E63" w:rsidRPr="00BB1E63" w14:paraId="23B3A4B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B1F3A24" w14:textId="77777777" w:rsidR="00BB1E63" w:rsidRPr="00BB1E63" w:rsidRDefault="00BB1E63" w:rsidP="00BB1E63">
            <w:r w:rsidRPr="00BB1E63">
              <w:t>LIM, Hanna</w:t>
            </w:r>
          </w:p>
        </w:tc>
        <w:tc>
          <w:tcPr>
            <w:tcW w:w="0" w:type="auto"/>
            <w:tcBorders>
              <w:top w:val="single" w:sz="4" w:space="0" w:color="auto"/>
              <w:left w:val="single" w:sz="4" w:space="0" w:color="auto"/>
              <w:bottom w:val="single" w:sz="4" w:space="0" w:color="auto"/>
              <w:right w:val="single" w:sz="4" w:space="0" w:color="auto"/>
            </w:tcBorders>
            <w:hideMark/>
          </w:tcPr>
          <w:p w14:paraId="080642FC" w14:textId="77777777" w:rsidR="00BB1E63" w:rsidRPr="00BB1E63" w:rsidRDefault="00BB1E63" w:rsidP="00BB1E63">
            <w:r w:rsidRPr="00BB1E63">
              <w:t>Qualcomm Innovation Center Inc</w:t>
            </w:r>
          </w:p>
        </w:tc>
        <w:tc>
          <w:tcPr>
            <w:tcW w:w="0" w:type="auto"/>
            <w:tcBorders>
              <w:top w:val="single" w:sz="4" w:space="0" w:color="auto"/>
              <w:left w:val="single" w:sz="4" w:space="0" w:color="auto"/>
              <w:bottom w:val="single" w:sz="4" w:space="0" w:color="auto"/>
              <w:right w:val="single" w:sz="4" w:space="0" w:color="auto"/>
            </w:tcBorders>
            <w:hideMark/>
          </w:tcPr>
          <w:p w14:paraId="73447118" w14:textId="77777777" w:rsidR="00BB1E63" w:rsidRPr="00BB1E63" w:rsidRDefault="00BB1E63" w:rsidP="00BB1E63">
            <w:r w:rsidRPr="00BB1E63">
              <w:t>3GPPMEMBER (ATIS)</w:t>
            </w:r>
          </w:p>
        </w:tc>
      </w:tr>
      <w:tr w:rsidR="00BB1E63" w:rsidRPr="00BB1E63" w14:paraId="7A7F92A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C3228D" w14:textId="77777777" w:rsidR="00BB1E63" w:rsidRPr="00BB1E63" w:rsidRDefault="00BB1E63" w:rsidP="00BB1E63">
            <w:r w:rsidRPr="00BB1E63">
              <w:t>LIN, Ty</w:t>
            </w:r>
          </w:p>
        </w:tc>
        <w:tc>
          <w:tcPr>
            <w:tcW w:w="0" w:type="auto"/>
            <w:tcBorders>
              <w:top w:val="single" w:sz="4" w:space="0" w:color="auto"/>
              <w:left w:val="single" w:sz="4" w:space="0" w:color="auto"/>
              <w:bottom w:val="single" w:sz="4" w:space="0" w:color="auto"/>
              <w:right w:val="single" w:sz="4" w:space="0" w:color="auto"/>
            </w:tcBorders>
            <w:hideMark/>
          </w:tcPr>
          <w:p w14:paraId="021150CB" w14:textId="77777777" w:rsidR="00BB1E63" w:rsidRPr="00BB1E63" w:rsidRDefault="00BB1E63" w:rsidP="00BB1E63">
            <w:r w:rsidRPr="00BB1E63">
              <w:t>RICHTEK KOREA</w:t>
            </w:r>
          </w:p>
        </w:tc>
        <w:tc>
          <w:tcPr>
            <w:tcW w:w="0" w:type="auto"/>
            <w:tcBorders>
              <w:top w:val="single" w:sz="4" w:space="0" w:color="auto"/>
              <w:left w:val="single" w:sz="4" w:space="0" w:color="auto"/>
              <w:bottom w:val="single" w:sz="4" w:space="0" w:color="auto"/>
              <w:right w:val="single" w:sz="4" w:space="0" w:color="auto"/>
            </w:tcBorders>
            <w:hideMark/>
          </w:tcPr>
          <w:p w14:paraId="6D553FDA" w14:textId="77777777" w:rsidR="00BB1E63" w:rsidRPr="00BB1E63" w:rsidRDefault="00BB1E63" w:rsidP="00BB1E63">
            <w:r w:rsidRPr="00BB1E63">
              <w:t>3GPPMEMBER (TTA)</w:t>
            </w:r>
          </w:p>
        </w:tc>
      </w:tr>
      <w:tr w:rsidR="00BB1E63" w:rsidRPr="00BB1E63" w14:paraId="6469767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B2AA070" w14:textId="77777777" w:rsidR="00BB1E63" w:rsidRPr="00BB1E63" w:rsidRDefault="00BB1E63" w:rsidP="00BB1E63">
            <w:r w:rsidRPr="00BB1E63">
              <w:t>LIU, Doris</w:t>
            </w:r>
          </w:p>
        </w:tc>
        <w:tc>
          <w:tcPr>
            <w:tcW w:w="0" w:type="auto"/>
            <w:tcBorders>
              <w:top w:val="single" w:sz="4" w:space="0" w:color="auto"/>
              <w:left w:val="single" w:sz="4" w:space="0" w:color="auto"/>
              <w:bottom w:val="single" w:sz="4" w:space="0" w:color="auto"/>
              <w:right w:val="single" w:sz="4" w:space="0" w:color="auto"/>
            </w:tcBorders>
            <w:hideMark/>
          </w:tcPr>
          <w:p w14:paraId="7D5994F7" w14:textId="77777777" w:rsidR="00BB1E63" w:rsidRPr="00BB1E63" w:rsidRDefault="00BB1E63" w:rsidP="00BB1E63">
            <w:r w:rsidRPr="00BB1E63">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0B4D558" w14:textId="77777777" w:rsidR="00BB1E63" w:rsidRPr="00BB1E63" w:rsidRDefault="00BB1E63" w:rsidP="00BB1E63">
            <w:r w:rsidRPr="00BB1E63">
              <w:t>3GPPMEMBER (CCSA)</w:t>
            </w:r>
          </w:p>
        </w:tc>
      </w:tr>
      <w:tr w:rsidR="00BB1E63" w:rsidRPr="00BB1E63" w14:paraId="3B0D588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F3C4C6" w14:textId="77777777" w:rsidR="00BB1E63" w:rsidRPr="00BB1E63" w:rsidRDefault="00BB1E63" w:rsidP="00BB1E63">
            <w:r w:rsidRPr="00BB1E63">
              <w:t>LIU, Liu</w:t>
            </w:r>
          </w:p>
        </w:tc>
        <w:tc>
          <w:tcPr>
            <w:tcW w:w="0" w:type="auto"/>
            <w:tcBorders>
              <w:top w:val="single" w:sz="4" w:space="0" w:color="auto"/>
              <w:left w:val="single" w:sz="4" w:space="0" w:color="auto"/>
              <w:bottom w:val="single" w:sz="4" w:space="0" w:color="auto"/>
              <w:right w:val="single" w:sz="4" w:space="0" w:color="auto"/>
            </w:tcBorders>
            <w:hideMark/>
          </w:tcPr>
          <w:p w14:paraId="6ED0A336" w14:textId="77777777" w:rsidR="00BB1E63" w:rsidRPr="00BB1E63" w:rsidRDefault="00BB1E63" w:rsidP="00BB1E63">
            <w:r w:rsidRPr="00BB1E63">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512532A" w14:textId="77777777" w:rsidR="00BB1E63" w:rsidRPr="00BB1E63" w:rsidRDefault="00BB1E63" w:rsidP="00BB1E63">
            <w:r w:rsidRPr="00BB1E63">
              <w:t>3GPPMEMBER (CCSA)</w:t>
            </w:r>
          </w:p>
        </w:tc>
      </w:tr>
      <w:tr w:rsidR="00BB1E63" w:rsidRPr="00BB1E63" w14:paraId="63B9255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A0A574A" w14:textId="77777777" w:rsidR="00BB1E63" w:rsidRPr="00BB1E63" w:rsidRDefault="00BB1E63" w:rsidP="00BB1E63">
            <w:r w:rsidRPr="00BB1E63">
              <w:t>LIU, Zehan</w:t>
            </w:r>
          </w:p>
        </w:tc>
        <w:tc>
          <w:tcPr>
            <w:tcW w:w="0" w:type="auto"/>
            <w:tcBorders>
              <w:top w:val="single" w:sz="4" w:space="0" w:color="auto"/>
              <w:left w:val="single" w:sz="4" w:space="0" w:color="auto"/>
              <w:bottom w:val="single" w:sz="4" w:space="0" w:color="auto"/>
              <w:right w:val="single" w:sz="4" w:space="0" w:color="auto"/>
            </w:tcBorders>
            <w:hideMark/>
          </w:tcPr>
          <w:p w14:paraId="49C36B5A" w14:textId="77777777" w:rsidR="00BB1E63" w:rsidRPr="00BB1E63" w:rsidRDefault="00BB1E63" w:rsidP="00BB1E63">
            <w:r w:rsidRPr="00BB1E63">
              <w:t>BJTU</w:t>
            </w:r>
          </w:p>
        </w:tc>
        <w:tc>
          <w:tcPr>
            <w:tcW w:w="0" w:type="auto"/>
            <w:tcBorders>
              <w:top w:val="single" w:sz="4" w:space="0" w:color="auto"/>
              <w:left w:val="single" w:sz="4" w:space="0" w:color="auto"/>
              <w:bottom w:val="single" w:sz="4" w:space="0" w:color="auto"/>
              <w:right w:val="single" w:sz="4" w:space="0" w:color="auto"/>
            </w:tcBorders>
            <w:hideMark/>
          </w:tcPr>
          <w:p w14:paraId="68FA41BF" w14:textId="77777777" w:rsidR="00BB1E63" w:rsidRPr="00BB1E63" w:rsidRDefault="00BB1E63" w:rsidP="00BB1E63">
            <w:r w:rsidRPr="00BB1E63">
              <w:t>3GPPMEMBER (CCSA)</w:t>
            </w:r>
          </w:p>
        </w:tc>
      </w:tr>
      <w:tr w:rsidR="00BB1E63" w:rsidRPr="00BB1E63" w14:paraId="118ABA9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0DB269E" w14:textId="77777777" w:rsidR="00BB1E63" w:rsidRPr="00BB1E63" w:rsidRDefault="00BB1E63" w:rsidP="00BB1E63">
            <w:r w:rsidRPr="00BB1E63">
              <w:t>LOTFALLAH, Osama</w:t>
            </w:r>
          </w:p>
        </w:tc>
        <w:tc>
          <w:tcPr>
            <w:tcW w:w="0" w:type="auto"/>
            <w:tcBorders>
              <w:top w:val="single" w:sz="4" w:space="0" w:color="auto"/>
              <w:left w:val="single" w:sz="4" w:space="0" w:color="auto"/>
              <w:bottom w:val="single" w:sz="4" w:space="0" w:color="auto"/>
              <w:right w:val="single" w:sz="4" w:space="0" w:color="auto"/>
            </w:tcBorders>
            <w:hideMark/>
          </w:tcPr>
          <w:p w14:paraId="02656055" w14:textId="77777777" w:rsidR="00BB1E63" w:rsidRPr="00BB1E63" w:rsidRDefault="00BB1E63" w:rsidP="00BB1E63">
            <w:r w:rsidRPr="00BB1E63">
              <w:t>Qualcomm Technologies</w:t>
            </w:r>
          </w:p>
        </w:tc>
        <w:tc>
          <w:tcPr>
            <w:tcW w:w="0" w:type="auto"/>
            <w:tcBorders>
              <w:top w:val="single" w:sz="4" w:space="0" w:color="auto"/>
              <w:left w:val="single" w:sz="4" w:space="0" w:color="auto"/>
              <w:bottom w:val="single" w:sz="4" w:space="0" w:color="auto"/>
              <w:right w:val="single" w:sz="4" w:space="0" w:color="auto"/>
            </w:tcBorders>
            <w:hideMark/>
          </w:tcPr>
          <w:p w14:paraId="062D43B2" w14:textId="77777777" w:rsidR="00BB1E63" w:rsidRPr="00BB1E63" w:rsidRDefault="00BB1E63" w:rsidP="00BB1E63">
            <w:r w:rsidRPr="00BB1E63">
              <w:t>3GPPMEMBER (ATIS)</w:t>
            </w:r>
          </w:p>
        </w:tc>
      </w:tr>
      <w:tr w:rsidR="00BB1E63" w:rsidRPr="00BB1E63" w14:paraId="7B8D738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2502CC" w14:textId="77777777" w:rsidR="00BB1E63" w:rsidRPr="00BB1E63" w:rsidRDefault="00BB1E63" w:rsidP="00BB1E63">
            <w:r w:rsidRPr="00BB1E63">
              <w:t>LU, Fei</w:t>
            </w:r>
          </w:p>
        </w:tc>
        <w:tc>
          <w:tcPr>
            <w:tcW w:w="0" w:type="auto"/>
            <w:tcBorders>
              <w:top w:val="single" w:sz="4" w:space="0" w:color="auto"/>
              <w:left w:val="single" w:sz="4" w:space="0" w:color="auto"/>
              <w:bottom w:val="single" w:sz="4" w:space="0" w:color="auto"/>
              <w:right w:val="single" w:sz="4" w:space="0" w:color="auto"/>
            </w:tcBorders>
            <w:hideMark/>
          </w:tcPr>
          <w:p w14:paraId="30E90F6F" w14:textId="77777777" w:rsidR="00BB1E63" w:rsidRPr="00BB1E63" w:rsidRDefault="00BB1E63" w:rsidP="00BB1E63">
            <w:r w:rsidRPr="00BB1E63">
              <w:t>Realme (Shenzhen)</w:t>
            </w:r>
          </w:p>
        </w:tc>
        <w:tc>
          <w:tcPr>
            <w:tcW w:w="0" w:type="auto"/>
            <w:tcBorders>
              <w:top w:val="single" w:sz="4" w:space="0" w:color="auto"/>
              <w:left w:val="single" w:sz="4" w:space="0" w:color="auto"/>
              <w:bottom w:val="single" w:sz="4" w:space="0" w:color="auto"/>
              <w:right w:val="single" w:sz="4" w:space="0" w:color="auto"/>
            </w:tcBorders>
            <w:hideMark/>
          </w:tcPr>
          <w:p w14:paraId="7801E3CF" w14:textId="77777777" w:rsidR="00BB1E63" w:rsidRPr="00BB1E63" w:rsidRDefault="00BB1E63" w:rsidP="00BB1E63">
            <w:r w:rsidRPr="00BB1E63">
              <w:t>3GPPMEMBER (CCSA)</w:t>
            </w:r>
          </w:p>
        </w:tc>
      </w:tr>
      <w:tr w:rsidR="00BB1E63" w:rsidRPr="00BB1E63" w14:paraId="760C60A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95AC86" w14:textId="77777777" w:rsidR="00BB1E63" w:rsidRPr="00BB1E63" w:rsidRDefault="00BB1E63" w:rsidP="00BB1E63">
            <w:r w:rsidRPr="00BB1E63">
              <w:t>LU, Yang</w:t>
            </w:r>
          </w:p>
        </w:tc>
        <w:tc>
          <w:tcPr>
            <w:tcW w:w="0" w:type="auto"/>
            <w:tcBorders>
              <w:top w:val="single" w:sz="4" w:space="0" w:color="auto"/>
              <w:left w:val="single" w:sz="4" w:space="0" w:color="auto"/>
              <w:bottom w:val="single" w:sz="4" w:space="0" w:color="auto"/>
              <w:right w:val="single" w:sz="4" w:space="0" w:color="auto"/>
            </w:tcBorders>
            <w:hideMark/>
          </w:tcPr>
          <w:p w14:paraId="15089096"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049F805F" w14:textId="77777777" w:rsidR="00BB1E63" w:rsidRPr="00BB1E63" w:rsidRDefault="00BB1E63" w:rsidP="00BB1E63">
            <w:r w:rsidRPr="00BB1E63">
              <w:t>3GPPMEMBER (ETSI)</w:t>
            </w:r>
          </w:p>
        </w:tc>
      </w:tr>
      <w:tr w:rsidR="00BB1E63" w:rsidRPr="00BB1E63" w14:paraId="57247A7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E3C918" w14:textId="77777777" w:rsidR="00BB1E63" w:rsidRPr="00BB1E63" w:rsidRDefault="00BB1E63" w:rsidP="00BB1E63">
            <w:r w:rsidRPr="00BB1E63">
              <w:t>MARQUORDT, Arne</w:t>
            </w:r>
          </w:p>
        </w:tc>
        <w:tc>
          <w:tcPr>
            <w:tcW w:w="0" w:type="auto"/>
            <w:tcBorders>
              <w:top w:val="single" w:sz="4" w:space="0" w:color="auto"/>
              <w:left w:val="single" w:sz="4" w:space="0" w:color="auto"/>
              <w:bottom w:val="single" w:sz="4" w:space="0" w:color="auto"/>
              <w:right w:val="single" w:sz="4" w:space="0" w:color="auto"/>
            </w:tcBorders>
            <w:hideMark/>
          </w:tcPr>
          <w:p w14:paraId="64A67801" w14:textId="77777777" w:rsidR="00BB1E63" w:rsidRPr="00BB1E63" w:rsidRDefault="00BB1E63" w:rsidP="00BB1E63">
            <w:r w:rsidRPr="00BB1E63">
              <w:t>Comprion GmbH</w:t>
            </w:r>
          </w:p>
        </w:tc>
        <w:tc>
          <w:tcPr>
            <w:tcW w:w="0" w:type="auto"/>
            <w:tcBorders>
              <w:top w:val="single" w:sz="4" w:space="0" w:color="auto"/>
              <w:left w:val="single" w:sz="4" w:space="0" w:color="auto"/>
              <w:bottom w:val="single" w:sz="4" w:space="0" w:color="auto"/>
              <w:right w:val="single" w:sz="4" w:space="0" w:color="auto"/>
            </w:tcBorders>
            <w:hideMark/>
          </w:tcPr>
          <w:p w14:paraId="6156B9D8" w14:textId="77777777" w:rsidR="00BB1E63" w:rsidRPr="00BB1E63" w:rsidRDefault="00BB1E63" w:rsidP="00BB1E63">
            <w:r w:rsidRPr="00BB1E63">
              <w:t>3GPPMEMBER (ETSI)</w:t>
            </w:r>
          </w:p>
        </w:tc>
      </w:tr>
      <w:tr w:rsidR="00BB1E63" w:rsidRPr="00BB1E63" w14:paraId="3500662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7C2A9C" w14:textId="77777777" w:rsidR="00BB1E63" w:rsidRPr="00BB1E63" w:rsidRDefault="00BB1E63" w:rsidP="00BB1E63">
            <w:r w:rsidRPr="00BB1E63">
              <w:t>MAYALIL, Stanley</w:t>
            </w:r>
          </w:p>
        </w:tc>
        <w:tc>
          <w:tcPr>
            <w:tcW w:w="0" w:type="auto"/>
            <w:tcBorders>
              <w:top w:val="single" w:sz="4" w:space="0" w:color="auto"/>
              <w:left w:val="single" w:sz="4" w:space="0" w:color="auto"/>
              <w:bottom w:val="single" w:sz="4" w:space="0" w:color="auto"/>
              <w:right w:val="single" w:sz="4" w:space="0" w:color="auto"/>
            </w:tcBorders>
            <w:hideMark/>
          </w:tcPr>
          <w:p w14:paraId="0F7B7FA9"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0FDD39D5" w14:textId="77777777" w:rsidR="00BB1E63" w:rsidRPr="00BB1E63" w:rsidRDefault="00BB1E63" w:rsidP="00BB1E63">
            <w:r w:rsidRPr="00BB1E63">
              <w:t>3GPPMEMBER (ETSI)</w:t>
            </w:r>
          </w:p>
        </w:tc>
      </w:tr>
      <w:tr w:rsidR="00BB1E63" w:rsidRPr="00BB1E63" w14:paraId="498607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B5B2AAC" w14:textId="77777777" w:rsidR="00BB1E63" w:rsidRPr="00BB1E63" w:rsidRDefault="00BB1E63" w:rsidP="00BB1E63">
            <w:r w:rsidRPr="00BB1E63">
              <w:t>MO, Zhiwei</w:t>
            </w:r>
          </w:p>
        </w:tc>
        <w:tc>
          <w:tcPr>
            <w:tcW w:w="0" w:type="auto"/>
            <w:tcBorders>
              <w:top w:val="single" w:sz="4" w:space="0" w:color="auto"/>
              <w:left w:val="single" w:sz="4" w:space="0" w:color="auto"/>
              <w:bottom w:val="single" w:sz="4" w:space="0" w:color="auto"/>
              <w:right w:val="single" w:sz="4" w:space="0" w:color="auto"/>
            </w:tcBorders>
            <w:hideMark/>
          </w:tcPr>
          <w:p w14:paraId="23810026" w14:textId="77777777" w:rsidR="00BB1E63" w:rsidRPr="00BB1E63" w:rsidRDefault="00BB1E63" w:rsidP="00BB1E63">
            <w:r w:rsidRPr="00BB1E63">
              <w:t>CTSI</w:t>
            </w:r>
          </w:p>
        </w:tc>
        <w:tc>
          <w:tcPr>
            <w:tcW w:w="0" w:type="auto"/>
            <w:tcBorders>
              <w:top w:val="single" w:sz="4" w:space="0" w:color="auto"/>
              <w:left w:val="single" w:sz="4" w:space="0" w:color="auto"/>
              <w:bottom w:val="single" w:sz="4" w:space="0" w:color="auto"/>
              <w:right w:val="single" w:sz="4" w:space="0" w:color="auto"/>
            </w:tcBorders>
            <w:hideMark/>
          </w:tcPr>
          <w:p w14:paraId="26EF686E" w14:textId="77777777" w:rsidR="00BB1E63" w:rsidRPr="00BB1E63" w:rsidRDefault="00BB1E63" w:rsidP="00BB1E63">
            <w:r w:rsidRPr="00BB1E63">
              <w:t>3GPPMEMBER (CCSA)</w:t>
            </w:r>
          </w:p>
        </w:tc>
      </w:tr>
      <w:tr w:rsidR="00BB1E63" w:rsidRPr="00BB1E63" w14:paraId="371492B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5D699D0" w14:textId="77777777" w:rsidR="00BB1E63" w:rsidRPr="00BB1E63" w:rsidRDefault="00BB1E63" w:rsidP="00BB1E63">
            <w:r w:rsidRPr="00BB1E63">
              <w:t>NAKAMURA, Kazuo</w:t>
            </w:r>
          </w:p>
        </w:tc>
        <w:tc>
          <w:tcPr>
            <w:tcW w:w="0" w:type="auto"/>
            <w:tcBorders>
              <w:top w:val="single" w:sz="4" w:space="0" w:color="auto"/>
              <w:left w:val="single" w:sz="4" w:space="0" w:color="auto"/>
              <w:bottom w:val="single" w:sz="4" w:space="0" w:color="auto"/>
              <w:right w:val="single" w:sz="4" w:space="0" w:color="auto"/>
            </w:tcBorders>
            <w:hideMark/>
          </w:tcPr>
          <w:p w14:paraId="04D79E87" w14:textId="77777777" w:rsidR="00BB1E63" w:rsidRPr="00BB1E63" w:rsidRDefault="00BB1E63" w:rsidP="00BB1E63">
            <w:r w:rsidRPr="00BB1E63">
              <w:t>NICT</w:t>
            </w:r>
          </w:p>
        </w:tc>
        <w:tc>
          <w:tcPr>
            <w:tcW w:w="0" w:type="auto"/>
            <w:tcBorders>
              <w:top w:val="single" w:sz="4" w:space="0" w:color="auto"/>
              <w:left w:val="single" w:sz="4" w:space="0" w:color="auto"/>
              <w:bottom w:val="single" w:sz="4" w:space="0" w:color="auto"/>
              <w:right w:val="single" w:sz="4" w:space="0" w:color="auto"/>
            </w:tcBorders>
            <w:hideMark/>
          </w:tcPr>
          <w:p w14:paraId="5EE94BFA" w14:textId="77777777" w:rsidR="00BB1E63" w:rsidRPr="00BB1E63" w:rsidRDefault="00BB1E63" w:rsidP="00BB1E63">
            <w:r w:rsidRPr="00BB1E63">
              <w:t>3GPPMEMBER (ARIB)</w:t>
            </w:r>
          </w:p>
        </w:tc>
      </w:tr>
      <w:tr w:rsidR="00BB1E63" w:rsidRPr="00BB1E63" w14:paraId="0F4D14C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B4DF2C4" w14:textId="77777777" w:rsidR="00BB1E63" w:rsidRPr="00BB1E63" w:rsidRDefault="00BB1E63" w:rsidP="00BB1E63">
            <w:r w:rsidRPr="00BB1E63">
              <w:t>NAYAK MANJESHWAR, Akshatha</w:t>
            </w:r>
          </w:p>
        </w:tc>
        <w:tc>
          <w:tcPr>
            <w:tcW w:w="0" w:type="auto"/>
            <w:tcBorders>
              <w:top w:val="single" w:sz="4" w:space="0" w:color="auto"/>
              <w:left w:val="single" w:sz="4" w:space="0" w:color="auto"/>
              <w:bottom w:val="single" w:sz="4" w:space="0" w:color="auto"/>
              <w:right w:val="single" w:sz="4" w:space="0" w:color="auto"/>
            </w:tcBorders>
            <w:hideMark/>
          </w:tcPr>
          <w:p w14:paraId="68671315" w14:textId="77777777" w:rsidR="00BB1E63" w:rsidRPr="00BB1E63" w:rsidRDefault="00BB1E63" w:rsidP="00BB1E63">
            <w:r w:rsidRPr="00BB1E63">
              <w:t>Tejas Network Limited</w:t>
            </w:r>
          </w:p>
        </w:tc>
        <w:tc>
          <w:tcPr>
            <w:tcW w:w="0" w:type="auto"/>
            <w:tcBorders>
              <w:top w:val="single" w:sz="4" w:space="0" w:color="auto"/>
              <w:left w:val="single" w:sz="4" w:space="0" w:color="auto"/>
              <w:bottom w:val="single" w:sz="4" w:space="0" w:color="auto"/>
              <w:right w:val="single" w:sz="4" w:space="0" w:color="auto"/>
            </w:tcBorders>
            <w:hideMark/>
          </w:tcPr>
          <w:p w14:paraId="5553EA37" w14:textId="77777777" w:rsidR="00BB1E63" w:rsidRPr="00BB1E63" w:rsidRDefault="00BB1E63" w:rsidP="00BB1E63">
            <w:r w:rsidRPr="00BB1E63">
              <w:t>3GPPMEMBER (TSDSI)</w:t>
            </w:r>
          </w:p>
        </w:tc>
      </w:tr>
      <w:tr w:rsidR="00BB1E63" w:rsidRPr="00BB1E63" w14:paraId="3AD1836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B23C7A1" w14:textId="77777777" w:rsidR="00BB1E63" w:rsidRPr="00BB1E63" w:rsidRDefault="00BB1E63" w:rsidP="00BB1E63">
            <w:r w:rsidRPr="00BB1E63">
              <w:t>NIEMI, Marko</w:t>
            </w:r>
          </w:p>
        </w:tc>
        <w:tc>
          <w:tcPr>
            <w:tcW w:w="0" w:type="auto"/>
            <w:tcBorders>
              <w:top w:val="single" w:sz="4" w:space="0" w:color="auto"/>
              <w:left w:val="single" w:sz="4" w:space="0" w:color="auto"/>
              <w:bottom w:val="single" w:sz="4" w:space="0" w:color="auto"/>
              <w:right w:val="single" w:sz="4" w:space="0" w:color="auto"/>
            </w:tcBorders>
            <w:hideMark/>
          </w:tcPr>
          <w:p w14:paraId="46AE2615" w14:textId="77777777" w:rsidR="00BB1E63" w:rsidRPr="00BB1E63" w:rsidRDefault="00BB1E63" w:rsidP="00BB1E63">
            <w:r w:rsidRPr="00BB1E63">
              <w:t>MediaTek Finland</w:t>
            </w:r>
          </w:p>
        </w:tc>
        <w:tc>
          <w:tcPr>
            <w:tcW w:w="0" w:type="auto"/>
            <w:tcBorders>
              <w:top w:val="single" w:sz="4" w:space="0" w:color="auto"/>
              <w:left w:val="single" w:sz="4" w:space="0" w:color="auto"/>
              <w:bottom w:val="single" w:sz="4" w:space="0" w:color="auto"/>
              <w:right w:val="single" w:sz="4" w:space="0" w:color="auto"/>
            </w:tcBorders>
            <w:hideMark/>
          </w:tcPr>
          <w:p w14:paraId="21F7CF1E" w14:textId="77777777" w:rsidR="00BB1E63" w:rsidRPr="00BB1E63" w:rsidRDefault="00BB1E63" w:rsidP="00BB1E63">
            <w:r w:rsidRPr="00BB1E63">
              <w:t>3GPPMEMBER (ETSI)</w:t>
            </w:r>
          </w:p>
        </w:tc>
      </w:tr>
      <w:tr w:rsidR="00BB1E63" w:rsidRPr="00BB1E63" w14:paraId="23030D0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AB91B1" w14:textId="77777777" w:rsidR="00BB1E63" w:rsidRPr="00BB1E63" w:rsidRDefault="00BB1E63" w:rsidP="00BB1E63">
            <w:r w:rsidRPr="00BB1E63">
              <w:t>PHAN, Ly-Thanh</w:t>
            </w:r>
          </w:p>
        </w:tc>
        <w:tc>
          <w:tcPr>
            <w:tcW w:w="0" w:type="auto"/>
            <w:tcBorders>
              <w:top w:val="single" w:sz="4" w:space="0" w:color="auto"/>
              <w:left w:val="single" w:sz="4" w:space="0" w:color="auto"/>
              <w:bottom w:val="single" w:sz="4" w:space="0" w:color="auto"/>
              <w:right w:val="single" w:sz="4" w:space="0" w:color="auto"/>
            </w:tcBorders>
            <w:hideMark/>
          </w:tcPr>
          <w:p w14:paraId="5B00E367"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4C20D7C9" w14:textId="77777777" w:rsidR="00BB1E63" w:rsidRPr="00BB1E63" w:rsidRDefault="00BB1E63" w:rsidP="00BB1E63">
            <w:r w:rsidRPr="00BB1E63">
              <w:t>3GPPMEMBER (ETSI)</w:t>
            </w:r>
          </w:p>
        </w:tc>
      </w:tr>
      <w:tr w:rsidR="00BB1E63" w:rsidRPr="00BB1E63" w14:paraId="21287AB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7181C5D" w14:textId="77777777" w:rsidR="00BB1E63" w:rsidRPr="00BB1E63" w:rsidRDefault="00BB1E63" w:rsidP="00BB1E63">
            <w:r w:rsidRPr="00BB1E63">
              <w:t>PICA, Francesco</w:t>
            </w:r>
          </w:p>
        </w:tc>
        <w:tc>
          <w:tcPr>
            <w:tcW w:w="0" w:type="auto"/>
            <w:tcBorders>
              <w:top w:val="single" w:sz="4" w:space="0" w:color="auto"/>
              <w:left w:val="single" w:sz="4" w:space="0" w:color="auto"/>
              <w:bottom w:val="single" w:sz="4" w:space="0" w:color="auto"/>
              <w:right w:val="single" w:sz="4" w:space="0" w:color="auto"/>
            </w:tcBorders>
            <w:hideMark/>
          </w:tcPr>
          <w:p w14:paraId="0304EC90" w14:textId="77777777" w:rsidR="00BB1E63" w:rsidRPr="00BB1E63" w:rsidRDefault="00BB1E63" w:rsidP="00BB1E63">
            <w:r w:rsidRPr="00BB1E63">
              <w:t>Qualcomm Sweden</w:t>
            </w:r>
          </w:p>
        </w:tc>
        <w:tc>
          <w:tcPr>
            <w:tcW w:w="0" w:type="auto"/>
            <w:tcBorders>
              <w:top w:val="single" w:sz="4" w:space="0" w:color="auto"/>
              <w:left w:val="single" w:sz="4" w:space="0" w:color="auto"/>
              <w:bottom w:val="single" w:sz="4" w:space="0" w:color="auto"/>
              <w:right w:val="single" w:sz="4" w:space="0" w:color="auto"/>
            </w:tcBorders>
            <w:hideMark/>
          </w:tcPr>
          <w:p w14:paraId="6EF3FC71" w14:textId="77777777" w:rsidR="00BB1E63" w:rsidRPr="00BB1E63" w:rsidRDefault="00BB1E63" w:rsidP="00BB1E63">
            <w:r w:rsidRPr="00BB1E63">
              <w:t>3GPPMEMBER (ETSI)</w:t>
            </w:r>
          </w:p>
        </w:tc>
      </w:tr>
      <w:tr w:rsidR="00BB1E63" w:rsidRPr="00BB1E63" w14:paraId="6602B0B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8F93645" w14:textId="77777777" w:rsidR="00BB1E63" w:rsidRPr="00BB1E63" w:rsidRDefault="00BB1E63" w:rsidP="00BB1E63">
            <w:r w:rsidRPr="00BB1E63">
              <w:t>PREMAN, Vishnu</w:t>
            </w:r>
          </w:p>
        </w:tc>
        <w:tc>
          <w:tcPr>
            <w:tcW w:w="0" w:type="auto"/>
            <w:tcBorders>
              <w:top w:val="single" w:sz="4" w:space="0" w:color="auto"/>
              <w:left w:val="single" w:sz="4" w:space="0" w:color="auto"/>
              <w:bottom w:val="single" w:sz="4" w:space="0" w:color="auto"/>
              <w:right w:val="single" w:sz="4" w:space="0" w:color="auto"/>
            </w:tcBorders>
            <w:hideMark/>
          </w:tcPr>
          <w:p w14:paraId="7BA3C2D7" w14:textId="77777777" w:rsidR="00BB1E63" w:rsidRPr="00BB1E63" w:rsidRDefault="00BB1E63" w:rsidP="00BB1E63">
            <w:r w:rsidRPr="00BB1E63">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5476A0C6" w14:textId="77777777" w:rsidR="00BB1E63" w:rsidRPr="00BB1E63" w:rsidRDefault="00BB1E63" w:rsidP="00BB1E63">
            <w:r w:rsidRPr="00BB1E63">
              <w:t>3GPPMEMBER (CCSA)</w:t>
            </w:r>
          </w:p>
        </w:tc>
      </w:tr>
      <w:tr w:rsidR="00BB1E63" w:rsidRPr="00BB1E63" w14:paraId="540ABB6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41F55C" w14:textId="77777777" w:rsidR="00BB1E63" w:rsidRPr="00BB1E63" w:rsidRDefault="00BB1E63" w:rsidP="00BB1E63">
            <w:r w:rsidRPr="00BB1E63">
              <w:t>RAGUENET, Alain</w:t>
            </w:r>
          </w:p>
        </w:tc>
        <w:tc>
          <w:tcPr>
            <w:tcW w:w="0" w:type="auto"/>
            <w:tcBorders>
              <w:top w:val="single" w:sz="4" w:space="0" w:color="auto"/>
              <w:left w:val="single" w:sz="4" w:space="0" w:color="auto"/>
              <w:bottom w:val="single" w:sz="4" w:space="0" w:color="auto"/>
              <w:right w:val="single" w:sz="4" w:space="0" w:color="auto"/>
            </w:tcBorders>
            <w:hideMark/>
          </w:tcPr>
          <w:p w14:paraId="4D6E8996"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24A11E0E" w14:textId="77777777" w:rsidR="00BB1E63" w:rsidRPr="00BB1E63" w:rsidRDefault="00BB1E63" w:rsidP="00BB1E63">
            <w:r w:rsidRPr="00BB1E63">
              <w:t>3GPPMEMBER (ETSI)</w:t>
            </w:r>
          </w:p>
        </w:tc>
      </w:tr>
      <w:tr w:rsidR="00BB1E63" w:rsidRPr="00BB1E63" w14:paraId="330B4BC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C440B9" w14:textId="77777777" w:rsidR="00BB1E63" w:rsidRPr="00BB1E63" w:rsidRDefault="00BB1E63" w:rsidP="00BB1E63">
            <w:r w:rsidRPr="00BB1E63">
              <w:t>REDDY, Vijayakumar</w:t>
            </w:r>
          </w:p>
        </w:tc>
        <w:tc>
          <w:tcPr>
            <w:tcW w:w="0" w:type="auto"/>
            <w:tcBorders>
              <w:top w:val="single" w:sz="4" w:space="0" w:color="auto"/>
              <w:left w:val="single" w:sz="4" w:space="0" w:color="auto"/>
              <w:bottom w:val="single" w:sz="4" w:space="0" w:color="auto"/>
              <w:right w:val="single" w:sz="4" w:space="0" w:color="auto"/>
            </w:tcBorders>
            <w:hideMark/>
          </w:tcPr>
          <w:p w14:paraId="15F3DF0A" w14:textId="77777777" w:rsidR="00BB1E63" w:rsidRPr="00BB1E63" w:rsidRDefault="00BB1E63" w:rsidP="00BB1E63">
            <w:r w:rsidRPr="00BB1E63">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7C03057" w14:textId="77777777" w:rsidR="00BB1E63" w:rsidRPr="00BB1E63" w:rsidRDefault="00BB1E63" w:rsidP="00BB1E63">
            <w:r w:rsidRPr="00BB1E63">
              <w:t>3GPPMEMBER (TSDSI)</w:t>
            </w:r>
          </w:p>
        </w:tc>
      </w:tr>
      <w:tr w:rsidR="00BB1E63" w:rsidRPr="00BB1E63" w14:paraId="0E507D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67DB47" w14:textId="77777777" w:rsidR="00BB1E63" w:rsidRPr="00BB1E63" w:rsidRDefault="00BB1E63" w:rsidP="00BB1E63">
            <w:r w:rsidRPr="00BB1E63">
              <w:t>SALMON, Michael</w:t>
            </w:r>
          </w:p>
        </w:tc>
        <w:tc>
          <w:tcPr>
            <w:tcW w:w="0" w:type="auto"/>
            <w:tcBorders>
              <w:top w:val="single" w:sz="4" w:space="0" w:color="auto"/>
              <w:left w:val="single" w:sz="4" w:space="0" w:color="auto"/>
              <w:bottom w:val="single" w:sz="4" w:space="0" w:color="auto"/>
              <w:right w:val="single" w:sz="4" w:space="0" w:color="auto"/>
            </w:tcBorders>
            <w:hideMark/>
          </w:tcPr>
          <w:p w14:paraId="52540A89" w14:textId="77777777" w:rsidR="00BB1E63" w:rsidRPr="00BB1E63" w:rsidRDefault="00BB1E63" w:rsidP="00BB1E63">
            <w:r w:rsidRPr="00BB1E63">
              <w:t>Verizon Finland</w:t>
            </w:r>
          </w:p>
        </w:tc>
        <w:tc>
          <w:tcPr>
            <w:tcW w:w="0" w:type="auto"/>
            <w:tcBorders>
              <w:top w:val="single" w:sz="4" w:space="0" w:color="auto"/>
              <w:left w:val="single" w:sz="4" w:space="0" w:color="auto"/>
              <w:bottom w:val="single" w:sz="4" w:space="0" w:color="auto"/>
              <w:right w:val="single" w:sz="4" w:space="0" w:color="auto"/>
            </w:tcBorders>
            <w:hideMark/>
          </w:tcPr>
          <w:p w14:paraId="7D24F824" w14:textId="77777777" w:rsidR="00BB1E63" w:rsidRPr="00BB1E63" w:rsidRDefault="00BB1E63" w:rsidP="00BB1E63">
            <w:r w:rsidRPr="00BB1E63">
              <w:t>3GPPMEMBER (ETSI)</w:t>
            </w:r>
          </w:p>
        </w:tc>
      </w:tr>
      <w:tr w:rsidR="00BB1E63" w:rsidRPr="00BB1E63" w14:paraId="357D2FF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DD4529" w14:textId="77777777" w:rsidR="00BB1E63" w:rsidRPr="00BB1E63" w:rsidRDefault="00BB1E63" w:rsidP="00BB1E63">
            <w:r w:rsidRPr="00BB1E63">
              <w:t>SCHMITT, Peter</w:t>
            </w:r>
          </w:p>
        </w:tc>
        <w:tc>
          <w:tcPr>
            <w:tcW w:w="0" w:type="auto"/>
            <w:tcBorders>
              <w:top w:val="single" w:sz="4" w:space="0" w:color="auto"/>
              <w:left w:val="single" w:sz="4" w:space="0" w:color="auto"/>
              <w:bottom w:val="single" w:sz="4" w:space="0" w:color="auto"/>
              <w:right w:val="single" w:sz="4" w:space="0" w:color="auto"/>
            </w:tcBorders>
            <w:hideMark/>
          </w:tcPr>
          <w:p w14:paraId="03B31E80" w14:textId="77777777" w:rsidR="00BB1E63" w:rsidRPr="00BB1E63" w:rsidRDefault="00BB1E63" w:rsidP="00BB1E63">
            <w:r w:rsidRPr="00BB1E63">
              <w:t>HUAWEI TECH. GmbH</w:t>
            </w:r>
          </w:p>
        </w:tc>
        <w:tc>
          <w:tcPr>
            <w:tcW w:w="0" w:type="auto"/>
            <w:tcBorders>
              <w:top w:val="single" w:sz="4" w:space="0" w:color="auto"/>
              <w:left w:val="single" w:sz="4" w:space="0" w:color="auto"/>
              <w:bottom w:val="single" w:sz="4" w:space="0" w:color="auto"/>
              <w:right w:val="single" w:sz="4" w:space="0" w:color="auto"/>
            </w:tcBorders>
            <w:hideMark/>
          </w:tcPr>
          <w:p w14:paraId="09A5B77F" w14:textId="77777777" w:rsidR="00BB1E63" w:rsidRPr="00BB1E63" w:rsidRDefault="00BB1E63" w:rsidP="00BB1E63">
            <w:r w:rsidRPr="00BB1E63">
              <w:t>3GPPMEMBER (ETSI)</w:t>
            </w:r>
          </w:p>
        </w:tc>
      </w:tr>
      <w:tr w:rsidR="00BB1E63" w:rsidRPr="00BB1E63" w14:paraId="38BC300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A52238" w14:textId="77777777" w:rsidR="00BB1E63" w:rsidRPr="00BB1E63" w:rsidRDefault="00BB1E63" w:rsidP="00BB1E63">
            <w:r w:rsidRPr="00BB1E63">
              <w:t>SEBIRE, Guillaume</w:t>
            </w:r>
          </w:p>
        </w:tc>
        <w:tc>
          <w:tcPr>
            <w:tcW w:w="0" w:type="auto"/>
            <w:tcBorders>
              <w:top w:val="single" w:sz="4" w:space="0" w:color="auto"/>
              <w:left w:val="single" w:sz="4" w:space="0" w:color="auto"/>
              <w:bottom w:val="single" w:sz="4" w:space="0" w:color="auto"/>
              <w:right w:val="single" w:sz="4" w:space="0" w:color="auto"/>
            </w:tcBorders>
            <w:hideMark/>
          </w:tcPr>
          <w:p w14:paraId="401E86E0" w14:textId="77777777" w:rsidR="00BB1E63" w:rsidRPr="00BB1E63" w:rsidRDefault="00BB1E63" w:rsidP="00BB1E63">
            <w:r w:rsidRPr="00BB1E63">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E29129E" w14:textId="77777777" w:rsidR="00BB1E63" w:rsidRPr="00BB1E63" w:rsidRDefault="00BB1E63" w:rsidP="00BB1E63">
            <w:r w:rsidRPr="00BB1E63">
              <w:t>3GPPMEMBER (TTA)</w:t>
            </w:r>
          </w:p>
        </w:tc>
      </w:tr>
      <w:tr w:rsidR="00BB1E63" w:rsidRPr="00BB1E63" w14:paraId="45C0519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68B8DD5" w14:textId="77777777" w:rsidR="00BB1E63" w:rsidRPr="00BB1E63" w:rsidRDefault="00BB1E63" w:rsidP="00BB1E63">
            <w:r w:rsidRPr="00BB1E63">
              <w:t>SEDLACEK, Ivo</w:t>
            </w:r>
          </w:p>
        </w:tc>
        <w:tc>
          <w:tcPr>
            <w:tcW w:w="0" w:type="auto"/>
            <w:tcBorders>
              <w:top w:val="single" w:sz="4" w:space="0" w:color="auto"/>
              <w:left w:val="single" w:sz="4" w:space="0" w:color="auto"/>
              <w:bottom w:val="single" w:sz="4" w:space="0" w:color="auto"/>
              <w:right w:val="single" w:sz="4" w:space="0" w:color="auto"/>
            </w:tcBorders>
            <w:hideMark/>
          </w:tcPr>
          <w:p w14:paraId="52CCDF92" w14:textId="77777777" w:rsidR="00BB1E63" w:rsidRPr="00BB1E63" w:rsidRDefault="00BB1E63" w:rsidP="00BB1E63">
            <w:r w:rsidRPr="00BB1E63">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8A9D0EA" w14:textId="77777777" w:rsidR="00BB1E63" w:rsidRPr="00BB1E63" w:rsidRDefault="00BB1E63" w:rsidP="00BB1E63">
            <w:r w:rsidRPr="00BB1E63">
              <w:t>3GPPMEMBER (TSDSI)</w:t>
            </w:r>
          </w:p>
        </w:tc>
      </w:tr>
      <w:tr w:rsidR="00BB1E63" w:rsidRPr="00BB1E63" w14:paraId="5F5C1C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E05CFC2" w14:textId="77777777" w:rsidR="00BB1E63" w:rsidRPr="00BB1E63" w:rsidRDefault="00BB1E63" w:rsidP="00BB1E63">
            <w:r w:rsidRPr="00BB1E63">
              <w:t>SHAN, Changhong</w:t>
            </w:r>
          </w:p>
        </w:tc>
        <w:tc>
          <w:tcPr>
            <w:tcW w:w="0" w:type="auto"/>
            <w:tcBorders>
              <w:top w:val="single" w:sz="4" w:space="0" w:color="auto"/>
              <w:left w:val="single" w:sz="4" w:space="0" w:color="auto"/>
              <w:bottom w:val="single" w:sz="4" w:space="0" w:color="auto"/>
              <w:right w:val="single" w:sz="4" w:space="0" w:color="auto"/>
            </w:tcBorders>
            <w:hideMark/>
          </w:tcPr>
          <w:p w14:paraId="40004C7F" w14:textId="77777777" w:rsidR="00BB1E63" w:rsidRPr="00BB1E63" w:rsidRDefault="00BB1E63" w:rsidP="00BB1E63">
            <w:r w:rsidRPr="00BB1E63">
              <w:t>OnePlus</w:t>
            </w:r>
          </w:p>
        </w:tc>
        <w:tc>
          <w:tcPr>
            <w:tcW w:w="0" w:type="auto"/>
            <w:tcBorders>
              <w:top w:val="single" w:sz="4" w:space="0" w:color="auto"/>
              <w:left w:val="single" w:sz="4" w:space="0" w:color="auto"/>
              <w:bottom w:val="single" w:sz="4" w:space="0" w:color="auto"/>
              <w:right w:val="single" w:sz="4" w:space="0" w:color="auto"/>
            </w:tcBorders>
            <w:hideMark/>
          </w:tcPr>
          <w:p w14:paraId="66838A43" w14:textId="77777777" w:rsidR="00BB1E63" w:rsidRPr="00BB1E63" w:rsidRDefault="00BB1E63" w:rsidP="00BB1E63">
            <w:r w:rsidRPr="00BB1E63">
              <w:t>3GPPMEMBER (ETSI)</w:t>
            </w:r>
          </w:p>
        </w:tc>
      </w:tr>
      <w:tr w:rsidR="00BB1E63" w:rsidRPr="00BB1E63" w14:paraId="510A0A1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BB5DE3B" w14:textId="77777777" w:rsidR="00BB1E63" w:rsidRPr="00BB1E63" w:rsidRDefault="00BB1E63" w:rsidP="00BB1E63">
            <w:r w:rsidRPr="00BB1E63">
              <w:t>SHEN, Yang</w:t>
            </w:r>
          </w:p>
        </w:tc>
        <w:tc>
          <w:tcPr>
            <w:tcW w:w="0" w:type="auto"/>
            <w:tcBorders>
              <w:top w:val="single" w:sz="4" w:space="0" w:color="auto"/>
              <w:left w:val="single" w:sz="4" w:space="0" w:color="auto"/>
              <w:bottom w:val="single" w:sz="4" w:space="0" w:color="auto"/>
              <w:right w:val="single" w:sz="4" w:space="0" w:color="auto"/>
            </w:tcBorders>
            <w:hideMark/>
          </w:tcPr>
          <w:p w14:paraId="3B1B62BD" w14:textId="77777777" w:rsidR="00BB1E63" w:rsidRPr="00BB1E63" w:rsidRDefault="00BB1E63" w:rsidP="00BB1E63">
            <w:r w:rsidRPr="00BB1E63">
              <w:t>Hangzhou Mengyuxiang</w:t>
            </w:r>
          </w:p>
        </w:tc>
        <w:tc>
          <w:tcPr>
            <w:tcW w:w="0" w:type="auto"/>
            <w:tcBorders>
              <w:top w:val="single" w:sz="4" w:space="0" w:color="auto"/>
              <w:left w:val="single" w:sz="4" w:space="0" w:color="auto"/>
              <w:bottom w:val="single" w:sz="4" w:space="0" w:color="auto"/>
              <w:right w:val="single" w:sz="4" w:space="0" w:color="auto"/>
            </w:tcBorders>
            <w:hideMark/>
          </w:tcPr>
          <w:p w14:paraId="24A7B651" w14:textId="77777777" w:rsidR="00BB1E63" w:rsidRPr="00BB1E63" w:rsidRDefault="00BB1E63" w:rsidP="00BB1E63">
            <w:r w:rsidRPr="00BB1E63">
              <w:t>3GPPMEMBER (CCSA)</w:t>
            </w:r>
          </w:p>
        </w:tc>
      </w:tr>
      <w:tr w:rsidR="00BB1E63" w:rsidRPr="00BB1E63" w14:paraId="572C45C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9328EFF" w14:textId="77777777" w:rsidR="00BB1E63" w:rsidRPr="00BB1E63" w:rsidRDefault="00BB1E63" w:rsidP="00BB1E63">
            <w:r w:rsidRPr="00BB1E63">
              <w:t>SHI, Cong</w:t>
            </w:r>
          </w:p>
        </w:tc>
        <w:tc>
          <w:tcPr>
            <w:tcW w:w="0" w:type="auto"/>
            <w:tcBorders>
              <w:top w:val="single" w:sz="4" w:space="0" w:color="auto"/>
              <w:left w:val="single" w:sz="4" w:space="0" w:color="auto"/>
              <w:bottom w:val="single" w:sz="4" w:space="0" w:color="auto"/>
              <w:right w:val="single" w:sz="4" w:space="0" w:color="auto"/>
            </w:tcBorders>
            <w:hideMark/>
          </w:tcPr>
          <w:p w14:paraId="73A4704D" w14:textId="77777777" w:rsidR="00BB1E63" w:rsidRPr="00BB1E63" w:rsidRDefault="00BB1E63" w:rsidP="00BB1E63">
            <w:r w:rsidRPr="00BB1E63">
              <w:t>BARADINE</w:t>
            </w:r>
          </w:p>
        </w:tc>
        <w:tc>
          <w:tcPr>
            <w:tcW w:w="0" w:type="auto"/>
            <w:tcBorders>
              <w:top w:val="single" w:sz="4" w:space="0" w:color="auto"/>
              <w:left w:val="single" w:sz="4" w:space="0" w:color="auto"/>
              <w:bottom w:val="single" w:sz="4" w:space="0" w:color="auto"/>
              <w:right w:val="single" w:sz="4" w:space="0" w:color="auto"/>
            </w:tcBorders>
            <w:hideMark/>
          </w:tcPr>
          <w:p w14:paraId="06752580" w14:textId="77777777" w:rsidR="00BB1E63" w:rsidRPr="00BB1E63" w:rsidRDefault="00BB1E63" w:rsidP="00BB1E63">
            <w:r w:rsidRPr="00BB1E63">
              <w:t>3GPPMEMBER (ETSI)</w:t>
            </w:r>
          </w:p>
        </w:tc>
      </w:tr>
      <w:tr w:rsidR="00BB1E63" w:rsidRPr="00BB1E63" w14:paraId="5E9291D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87E2941" w14:textId="77777777" w:rsidR="00BB1E63" w:rsidRPr="00BB1E63" w:rsidRDefault="00BB1E63" w:rsidP="00BB1E63">
            <w:r w:rsidRPr="00BB1E63">
              <w:t>SHI, Xiaonan</w:t>
            </w:r>
          </w:p>
        </w:tc>
        <w:tc>
          <w:tcPr>
            <w:tcW w:w="0" w:type="auto"/>
            <w:tcBorders>
              <w:top w:val="single" w:sz="4" w:space="0" w:color="auto"/>
              <w:left w:val="single" w:sz="4" w:space="0" w:color="auto"/>
              <w:bottom w:val="single" w:sz="4" w:space="0" w:color="auto"/>
              <w:right w:val="single" w:sz="4" w:space="0" w:color="auto"/>
            </w:tcBorders>
            <w:hideMark/>
          </w:tcPr>
          <w:p w14:paraId="7B017867" w14:textId="77777777" w:rsidR="00BB1E63" w:rsidRPr="00BB1E63" w:rsidRDefault="00BB1E63" w:rsidP="00BB1E63">
            <w:r w:rsidRPr="00BB1E63">
              <w:t>China Mobile lnfo.Tech.Co. Ltd</w:t>
            </w:r>
          </w:p>
        </w:tc>
        <w:tc>
          <w:tcPr>
            <w:tcW w:w="0" w:type="auto"/>
            <w:tcBorders>
              <w:top w:val="single" w:sz="4" w:space="0" w:color="auto"/>
              <w:left w:val="single" w:sz="4" w:space="0" w:color="auto"/>
              <w:bottom w:val="single" w:sz="4" w:space="0" w:color="auto"/>
              <w:right w:val="single" w:sz="4" w:space="0" w:color="auto"/>
            </w:tcBorders>
            <w:hideMark/>
          </w:tcPr>
          <w:p w14:paraId="027506CD" w14:textId="77777777" w:rsidR="00BB1E63" w:rsidRPr="00BB1E63" w:rsidRDefault="00BB1E63" w:rsidP="00BB1E63">
            <w:r w:rsidRPr="00BB1E63">
              <w:t>3GPPMEMBER (CCSA)</w:t>
            </w:r>
          </w:p>
        </w:tc>
      </w:tr>
      <w:tr w:rsidR="00BB1E63" w:rsidRPr="00BB1E63" w14:paraId="446AE3A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7F25EEB" w14:textId="77777777" w:rsidR="00BB1E63" w:rsidRPr="00BB1E63" w:rsidRDefault="00BB1E63" w:rsidP="00BB1E63">
            <w:r w:rsidRPr="00BB1E63">
              <w:t>SONG, Yue</w:t>
            </w:r>
          </w:p>
        </w:tc>
        <w:tc>
          <w:tcPr>
            <w:tcW w:w="0" w:type="auto"/>
            <w:tcBorders>
              <w:top w:val="single" w:sz="4" w:space="0" w:color="auto"/>
              <w:left w:val="single" w:sz="4" w:space="0" w:color="auto"/>
              <w:bottom w:val="single" w:sz="4" w:space="0" w:color="auto"/>
              <w:right w:val="single" w:sz="4" w:space="0" w:color="auto"/>
            </w:tcBorders>
            <w:hideMark/>
          </w:tcPr>
          <w:p w14:paraId="68303E7A" w14:textId="77777777" w:rsidR="00BB1E63" w:rsidRPr="00BB1E63" w:rsidRDefault="00BB1E63" w:rsidP="00BB1E63">
            <w:r w:rsidRPr="00BB1E63">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DD9B7BF" w14:textId="77777777" w:rsidR="00BB1E63" w:rsidRPr="00BB1E63" w:rsidRDefault="00BB1E63" w:rsidP="00BB1E63">
            <w:r w:rsidRPr="00BB1E63">
              <w:t>3GPPMEMBER (CCSA)</w:t>
            </w:r>
          </w:p>
        </w:tc>
      </w:tr>
      <w:tr w:rsidR="00BB1E63" w:rsidRPr="00BB1E63" w14:paraId="5F4F1B8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ACE353" w14:textId="77777777" w:rsidR="00BB1E63" w:rsidRPr="00BB1E63" w:rsidRDefault="00BB1E63" w:rsidP="00BB1E63">
            <w:r w:rsidRPr="00BB1E63">
              <w:lastRenderedPageBreak/>
              <w:t>SPEICHER, Sebastian</w:t>
            </w:r>
          </w:p>
        </w:tc>
        <w:tc>
          <w:tcPr>
            <w:tcW w:w="0" w:type="auto"/>
            <w:tcBorders>
              <w:top w:val="single" w:sz="4" w:space="0" w:color="auto"/>
              <w:left w:val="single" w:sz="4" w:space="0" w:color="auto"/>
              <w:bottom w:val="single" w:sz="4" w:space="0" w:color="auto"/>
              <w:right w:val="single" w:sz="4" w:space="0" w:color="auto"/>
            </w:tcBorders>
            <w:hideMark/>
          </w:tcPr>
          <w:p w14:paraId="2A99B694" w14:textId="77777777" w:rsidR="00BB1E63" w:rsidRPr="00BB1E63" w:rsidRDefault="00BB1E63" w:rsidP="00BB1E63">
            <w:r w:rsidRPr="00BB1E63">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5FE13EB" w14:textId="77777777" w:rsidR="00BB1E63" w:rsidRPr="00BB1E63" w:rsidRDefault="00BB1E63" w:rsidP="00BB1E63">
            <w:r w:rsidRPr="00BB1E63">
              <w:t>3GPPMEMBER (ARIB)</w:t>
            </w:r>
          </w:p>
        </w:tc>
      </w:tr>
      <w:tr w:rsidR="00BB1E63" w:rsidRPr="00BB1E63" w14:paraId="1956EB9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8DEE460" w14:textId="77777777" w:rsidR="00BB1E63" w:rsidRPr="00BB1E63" w:rsidRDefault="00BB1E63" w:rsidP="00BB1E63">
            <w:r w:rsidRPr="00BB1E63">
              <w:t>STEFANO, Faccin</w:t>
            </w:r>
          </w:p>
        </w:tc>
        <w:tc>
          <w:tcPr>
            <w:tcW w:w="0" w:type="auto"/>
            <w:tcBorders>
              <w:top w:val="single" w:sz="4" w:space="0" w:color="auto"/>
              <w:left w:val="single" w:sz="4" w:space="0" w:color="auto"/>
              <w:bottom w:val="single" w:sz="4" w:space="0" w:color="auto"/>
              <w:right w:val="single" w:sz="4" w:space="0" w:color="auto"/>
            </w:tcBorders>
            <w:hideMark/>
          </w:tcPr>
          <w:p w14:paraId="19EC1FC7" w14:textId="77777777" w:rsidR="00BB1E63" w:rsidRPr="00BB1E63" w:rsidRDefault="00BB1E63" w:rsidP="00BB1E63">
            <w:r w:rsidRPr="00BB1E63">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8BD429" w14:textId="77777777" w:rsidR="00BB1E63" w:rsidRPr="00BB1E63" w:rsidRDefault="00BB1E63" w:rsidP="00BB1E63">
            <w:r w:rsidRPr="00BB1E63">
              <w:t>3GPPMEMBER (ETSI)</w:t>
            </w:r>
          </w:p>
        </w:tc>
      </w:tr>
      <w:tr w:rsidR="00BB1E63" w:rsidRPr="00BB1E63" w14:paraId="27D339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6987FEE" w14:textId="77777777" w:rsidR="00BB1E63" w:rsidRPr="00BB1E63" w:rsidRDefault="00BB1E63" w:rsidP="00BB1E63">
            <w:r w:rsidRPr="00BB1E63">
              <w:t>SUN, Yue</w:t>
            </w:r>
          </w:p>
        </w:tc>
        <w:tc>
          <w:tcPr>
            <w:tcW w:w="0" w:type="auto"/>
            <w:tcBorders>
              <w:top w:val="single" w:sz="4" w:space="0" w:color="auto"/>
              <w:left w:val="single" w:sz="4" w:space="0" w:color="auto"/>
              <w:bottom w:val="single" w:sz="4" w:space="0" w:color="auto"/>
              <w:right w:val="single" w:sz="4" w:space="0" w:color="auto"/>
            </w:tcBorders>
            <w:hideMark/>
          </w:tcPr>
          <w:p w14:paraId="1370AE45"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4DA5A9E" w14:textId="77777777" w:rsidR="00BB1E63" w:rsidRPr="00BB1E63" w:rsidRDefault="00BB1E63" w:rsidP="00BB1E63">
            <w:r w:rsidRPr="00BB1E63">
              <w:t>3GPPMEMBER (CCSA)</w:t>
            </w:r>
          </w:p>
        </w:tc>
      </w:tr>
      <w:tr w:rsidR="00BB1E63" w:rsidRPr="00BB1E63" w14:paraId="174CBD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D44CAF5" w14:textId="77777777" w:rsidR="00BB1E63" w:rsidRPr="00BB1E63" w:rsidRDefault="00BB1E63" w:rsidP="00BB1E63">
            <w:r w:rsidRPr="00BB1E63">
              <w:t>TARGALI, Yousif</w:t>
            </w:r>
          </w:p>
        </w:tc>
        <w:tc>
          <w:tcPr>
            <w:tcW w:w="0" w:type="auto"/>
            <w:tcBorders>
              <w:top w:val="single" w:sz="4" w:space="0" w:color="auto"/>
              <w:left w:val="single" w:sz="4" w:space="0" w:color="auto"/>
              <w:bottom w:val="single" w:sz="4" w:space="0" w:color="auto"/>
              <w:right w:val="single" w:sz="4" w:space="0" w:color="auto"/>
            </w:tcBorders>
            <w:hideMark/>
          </w:tcPr>
          <w:p w14:paraId="032B1CE2" w14:textId="77777777" w:rsidR="00BB1E63" w:rsidRPr="00BB1E63" w:rsidRDefault="00BB1E63" w:rsidP="00BB1E63">
            <w:r w:rsidRPr="00BB1E63">
              <w:t>Verizon Sweden</w:t>
            </w:r>
          </w:p>
        </w:tc>
        <w:tc>
          <w:tcPr>
            <w:tcW w:w="0" w:type="auto"/>
            <w:tcBorders>
              <w:top w:val="single" w:sz="4" w:space="0" w:color="auto"/>
              <w:left w:val="single" w:sz="4" w:space="0" w:color="auto"/>
              <w:bottom w:val="single" w:sz="4" w:space="0" w:color="auto"/>
              <w:right w:val="single" w:sz="4" w:space="0" w:color="auto"/>
            </w:tcBorders>
            <w:hideMark/>
          </w:tcPr>
          <w:p w14:paraId="27FFB197" w14:textId="77777777" w:rsidR="00BB1E63" w:rsidRPr="00BB1E63" w:rsidRDefault="00BB1E63" w:rsidP="00BB1E63">
            <w:r w:rsidRPr="00BB1E63">
              <w:t>3GPPMEMBER (ETSI)</w:t>
            </w:r>
          </w:p>
        </w:tc>
      </w:tr>
      <w:tr w:rsidR="00BB1E63" w:rsidRPr="00BB1E63" w14:paraId="578C641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6009292" w14:textId="77777777" w:rsidR="00BB1E63" w:rsidRPr="00BB1E63" w:rsidRDefault="00BB1E63" w:rsidP="00BB1E63">
            <w:r w:rsidRPr="00BB1E63">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0F03E759" w14:textId="77777777" w:rsidR="00BB1E63" w:rsidRPr="00BB1E63" w:rsidRDefault="00BB1E63" w:rsidP="00BB1E63">
            <w:r w:rsidRPr="00BB1E63">
              <w:t>Verizon UK Ltd</w:t>
            </w:r>
          </w:p>
        </w:tc>
        <w:tc>
          <w:tcPr>
            <w:tcW w:w="0" w:type="auto"/>
            <w:tcBorders>
              <w:top w:val="single" w:sz="4" w:space="0" w:color="auto"/>
              <w:left w:val="single" w:sz="4" w:space="0" w:color="auto"/>
              <w:bottom w:val="single" w:sz="4" w:space="0" w:color="auto"/>
              <w:right w:val="single" w:sz="4" w:space="0" w:color="auto"/>
            </w:tcBorders>
            <w:hideMark/>
          </w:tcPr>
          <w:p w14:paraId="23CF01FF" w14:textId="77777777" w:rsidR="00BB1E63" w:rsidRPr="00BB1E63" w:rsidRDefault="00BB1E63" w:rsidP="00BB1E63">
            <w:r w:rsidRPr="00BB1E63">
              <w:t>3GPPMEMBER (ETSI)</w:t>
            </w:r>
          </w:p>
        </w:tc>
      </w:tr>
      <w:tr w:rsidR="00BB1E63" w:rsidRPr="00BB1E63" w14:paraId="39BC9C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E96329" w14:textId="77777777" w:rsidR="00BB1E63" w:rsidRPr="00BB1E63" w:rsidRDefault="00BB1E63" w:rsidP="00BB1E63">
            <w:r w:rsidRPr="00BB1E63">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778DDF54" w14:textId="77777777" w:rsidR="00BB1E63" w:rsidRPr="00BB1E63" w:rsidRDefault="00BB1E63" w:rsidP="00BB1E63">
            <w:r w:rsidRPr="00BB1E63">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8BD85A4" w14:textId="77777777" w:rsidR="00BB1E63" w:rsidRPr="00BB1E63" w:rsidRDefault="00BB1E63" w:rsidP="00BB1E63">
            <w:r w:rsidRPr="00BB1E63">
              <w:t>3GPPMEMBER (ETSI)</w:t>
            </w:r>
          </w:p>
        </w:tc>
      </w:tr>
      <w:tr w:rsidR="00BB1E63" w:rsidRPr="00BB1E63" w14:paraId="706930C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C31B85" w14:textId="77777777" w:rsidR="00BB1E63" w:rsidRPr="00BB1E63" w:rsidRDefault="00BB1E63" w:rsidP="00BB1E63">
            <w:r w:rsidRPr="00BB1E63">
              <w:t>WANG, Baixiao</w:t>
            </w:r>
          </w:p>
        </w:tc>
        <w:tc>
          <w:tcPr>
            <w:tcW w:w="0" w:type="auto"/>
            <w:tcBorders>
              <w:top w:val="single" w:sz="4" w:space="0" w:color="auto"/>
              <w:left w:val="single" w:sz="4" w:space="0" w:color="auto"/>
              <w:bottom w:val="single" w:sz="4" w:space="0" w:color="auto"/>
              <w:right w:val="single" w:sz="4" w:space="0" w:color="auto"/>
            </w:tcBorders>
            <w:hideMark/>
          </w:tcPr>
          <w:p w14:paraId="3F036FBE" w14:textId="77777777" w:rsidR="00BB1E63" w:rsidRPr="00BB1E63" w:rsidRDefault="00BB1E63" w:rsidP="00BB1E63">
            <w:r w:rsidRPr="00BB1E63">
              <w:t>CICT</w:t>
            </w:r>
          </w:p>
        </w:tc>
        <w:tc>
          <w:tcPr>
            <w:tcW w:w="0" w:type="auto"/>
            <w:tcBorders>
              <w:top w:val="single" w:sz="4" w:space="0" w:color="auto"/>
              <w:left w:val="single" w:sz="4" w:space="0" w:color="auto"/>
              <w:bottom w:val="single" w:sz="4" w:space="0" w:color="auto"/>
              <w:right w:val="single" w:sz="4" w:space="0" w:color="auto"/>
            </w:tcBorders>
            <w:hideMark/>
          </w:tcPr>
          <w:p w14:paraId="01E2AF3C" w14:textId="77777777" w:rsidR="00BB1E63" w:rsidRPr="00BB1E63" w:rsidRDefault="00BB1E63" w:rsidP="00BB1E63">
            <w:r w:rsidRPr="00BB1E63">
              <w:t>3GPPMEMBER (CCSA)</w:t>
            </w:r>
          </w:p>
        </w:tc>
      </w:tr>
      <w:tr w:rsidR="00BB1E63" w:rsidRPr="00BB1E63" w14:paraId="6DD9E03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E81A4BB" w14:textId="77777777" w:rsidR="00BB1E63" w:rsidRPr="00BB1E63" w:rsidRDefault="00BB1E63" w:rsidP="00BB1E63">
            <w:r w:rsidRPr="00BB1E63">
              <w:t>WANG, RONG</w:t>
            </w:r>
          </w:p>
        </w:tc>
        <w:tc>
          <w:tcPr>
            <w:tcW w:w="0" w:type="auto"/>
            <w:tcBorders>
              <w:top w:val="single" w:sz="4" w:space="0" w:color="auto"/>
              <w:left w:val="single" w:sz="4" w:space="0" w:color="auto"/>
              <w:bottom w:val="single" w:sz="4" w:space="0" w:color="auto"/>
              <w:right w:val="single" w:sz="4" w:space="0" w:color="auto"/>
            </w:tcBorders>
            <w:hideMark/>
          </w:tcPr>
          <w:p w14:paraId="1E996158" w14:textId="77777777" w:rsidR="00BB1E63" w:rsidRPr="00BB1E63" w:rsidRDefault="00BB1E63" w:rsidP="00BB1E63">
            <w:r w:rsidRPr="00BB1E63">
              <w:t>China Mobile lnfo.Tech.Co. Ltd</w:t>
            </w:r>
          </w:p>
        </w:tc>
        <w:tc>
          <w:tcPr>
            <w:tcW w:w="0" w:type="auto"/>
            <w:tcBorders>
              <w:top w:val="single" w:sz="4" w:space="0" w:color="auto"/>
              <w:left w:val="single" w:sz="4" w:space="0" w:color="auto"/>
              <w:bottom w:val="single" w:sz="4" w:space="0" w:color="auto"/>
              <w:right w:val="single" w:sz="4" w:space="0" w:color="auto"/>
            </w:tcBorders>
            <w:hideMark/>
          </w:tcPr>
          <w:p w14:paraId="7D38246A" w14:textId="77777777" w:rsidR="00BB1E63" w:rsidRPr="00BB1E63" w:rsidRDefault="00BB1E63" w:rsidP="00BB1E63">
            <w:r w:rsidRPr="00BB1E63">
              <w:t>3GPPMEMBER (CCSA)</w:t>
            </w:r>
          </w:p>
        </w:tc>
      </w:tr>
      <w:tr w:rsidR="00BB1E63" w:rsidRPr="00BB1E63" w14:paraId="70604AA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A7C1CA9" w14:textId="77777777" w:rsidR="00BB1E63" w:rsidRPr="00BB1E63" w:rsidRDefault="00BB1E63" w:rsidP="00BB1E63">
            <w:r w:rsidRPr="00BB1E63">
              <w:t>WANG, Yaxin</w:t>
            </w:r>
          </w:p>
        </w:tc>
        <w:tc>
          <w:tcPr>
            <w:tcW w:w="0" w:type="auto"/>
            <w:tcBorders>
              <w:top w:val="single" w:sz="4" w:space="0" w:color="auto"/>
              <w:left w:val="single" w:sz="4" w:space="0" w:color="auto"/>
              <w:bottom w:val="single" w:sz="4" w:space="0" w:color="auto"/>
              <w:right w:val="single" w:sz="4" w:space="0" w:color="auto"/>
            </w:tcBorders>
            <w:hideMark/>
          </w:tcPr>
          <w:p w14:paraId="66646884" w14:textId="77777777" w:rsidR="00BB1E63" w:rsidRPr="00BB1E63" w:rsidRDefault="00BB1E63" w:rsidP="00BB1E63">
            <w:r w:rsidRPr="00BB1E63">
              <w:t>OPPO (chongqing) Intelligence</w:t>
            </w:r>
          </w:p>
        </w:tc>
        <w:tc>
          <w:tcPr>
            <w:tcW w:w="0" w:type="auto"/>
            <w:tcBorders>
              <w:top w:val="single" w:sz="4" w:space="0" w:color="auto"/>
              <w:left w:val="single" w:sz="4" w:space="0" w:color="auto"/>
              <w:bottom w:val="single" w:sz="4" w:space="0" w:color="auto"/>
              <w:right w:val="single" w:sz="4" w:space="0" w:color="auto"/>
            </w:tcBorders>
            <w:hideMark/>
          </w:tcPr>
          <w:p w14:paraId="350A8A16" w14:textId="77777777" w:rsidR="00BB1E63" w:rsidRPr="00BB1E63" w:rsidRDefault="00BB1E63" w:rsidP="00BB1E63">
            <w:r w:rsidRPr="00BB1E63">
              <w:t>3GPPMEMBER (CCSA)</w:t>
            </w:r>
          </w:p>
        </w:tc>
      </w:tr>
      <w:tr w:rsidR="00BB1E63" w:rsidRPr="00BB1E63" w14:paraId="74D59E9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1DC323" w14:textId="77777777" w:rsidR="00BB1E63" w:rsidRPr="00BB1E63" w:rsidRDefault="00BB1E63" w:rsidP="00BB1E63">
            <w:r w:rsidRPr="00BB1E63">
              <w:t>WONG, Marcus</w:t>
            </w:r>
          </w:p>
        </w:tc>
        <w:tc>
          <w:tcPr>
            <w:tcW w:w="0" w:type="auto"/>
            <w:tcBorders>
              <w:top w:val="single" w:sz="4" w:space="0" w:color="auto"/>
              <w:left w:val="single" w:sz="4" w:space="0" w:color="auto"/>
              <w:bottom w:val="single" w:sz="4" w:space="0" w:color="auto"/>
              <w:right w:val="single" w:sz="4" w:space="0" w:color="auto"/>
            </w:tcBorders>
            <w:hideMark/>
          </w:tcPr>
          <w:p w14:paraId="45D3EBF5" w14:textId="77777777" w:rsidR="00BB1E63" w:rsidRPr="00BB1E63" w:rsidRDefault="00BB1E63" w:rsidP="00BB1E63">
            <w:r w:rsidRPr="00BB1E63">
              <w:t>OnePlus</w:t>
            </w:r>
          </w:p>
        </w:tc>
        <w:tc>
          <w:tcPr>
            <w:tcW w:w="0" w:type="auto"/>
            <w:tcBorders>
              <w:top w:val="single" w:sz="4" w:space="0" w:color="auto"/>
              <w:left w:val="single" w:sz="4" w:space="0" w:color="auto"/>
              <w:bottom w:val="single" w:sz="4" w:space="0" w:color="auto"/>
              <w:right w:val="single" w:sz="4" w:space="0" w:color="auto"/>
            </w:tcBorders>
            <w:hideMark/>
          </w:tcPr>
          <w:p w14:paraId="6E0FF277" w14:textId="77777777" w:rsidR="00BB1E63" w:rsidRPr="00BB1E63" w:rsidRDefault="00BB1E63" w:rsidP="00BB1E63">
            <w:r w:rsidRPr="00BB1E63">
              <w:t>3GPPMEMBER (ETSI)</w:t>
            </w:r>
          </w:p>
        </w:tc>
      </w:tr>
      <w:tr w:rsidR="00BB1E63" w:rsidRPr="00BB1E63" w14:paraId="2A9D7FC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232CFB7" w14:textId="77777777" w:rsidR="00BB1E63" w:rsidRPr="00BB1E63" w:rsidRDefault="00BB1E63" w:rsidP="00BB1E63">
            <w:r w:rsidRPr="00BB1E63">
              <w:t>XIONG, Lihui</w:t>
            </w:r>
          </w:p>
        </w:tc>
        <w:tc>
          <w:tcPr>
            <w:tcW w:w="0" w:type="auto"/>
            <w:tcBorders>
              <w:top w:val="single" w:sz="4" w:space="0" w:color="auto"/>
              <w:left w:val="single" w:sz="4" w:space="0" w:color="auto"/>
              <w:bottom w:val="single" w:sz="4" w:space="0" w:color="auto"/>
              <w:right w:val="single" w:sz="4" w:space="0" w:color="auto"/>
            </w:tcBorders>
            <w:hideMark/>
          </w:tcPr>
          <w:p w14:paraId="325781DD" w14:textId="77777777" w:rsidR="00BB1E63" w:rsidRPr="00BB1E63" w:rsidRDefault="00BB1E63" w:rsidP="00BB1E63">
            <w:r w:rsidRPr="00BB1E63">
              <w:t>Unumplus</w:t>
            </w:r>
          </w:p>
        </w:tc>
        <w:tc>
          <w:tcPr>
            <w:tcW w:w="0" w:type="auto"/>
            <w:tcBorders>
              <w:top w:val="single" w:sz="4" w:space="0" w:color="auto"/>
              <w:left w:val="single" w:sz="4" w:space="0" w:color="auto"/>
              <w:bottom w:val="single" w:sz="4" w:space="0" w:color="auto"/>
              <w:right w:val="single" w:sz="4" w:space="0" w:color="auto"/>
            </w:tcBorders>
            <w:hideMark/>
          </w:tcPr>
          <w:p w14:paraId="621DC1B7" w14:textId="77777777" w:rsidR="00BB1E63" w:rsidRPr="00BB1E63" w:rsidRDefault="00BB1E63" w:rsidP="00BB1E63">
            <w:r w:rsidRPr="00BB1E63">
              <w:t>3GPPMEMBER (ETSI)</w:t>
            </w:r>
          </w:p>
        </w:tc>
      </w:tr>
      <w:tr w:rsidR="00BB1E63" w:rsidRPr="00BB1E63" w14:paraId="57CAF2B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73C6150" w14:textId="77777777" w:rsidR="00BB1E63" w:rsidRPr="00BB1E63" w:rsidRDefault="00BB1E63" w:rsidP="00BB1E63">
            <w:r w:rsidRPr="00BB1E63">
              <w:t>XU, Yang</w:t>
            </w:r>
          </w:p>
        </w:tc>
        <w:tc>
          <w:tcPr>
            <w:tcW w:w="0" w:type="auto"/>
            <w:tcBorders>
              <w:top w:val="single" w:sz="4" w:space="0" w:color="auto"/>
              <w:left w:val="single" w:sz="4" w:space="0" w:color="auto"/>
              <w:bottom w:val="single" w:sz="4" w:space="0" w:color="auto"/>
              <w:right w:val="single" w:sz="4" w:space="0" w:color="auto"/>
            </w:tcBorders>
            <w:hideMark/>
          </w:tcPr>
          <w:p w14:paraId="626E40B5" w14:textId="77777777" w:rsidR="00BB1E63" w:rsidRPr="00BB1E63" w:rsidRDefault="00BB1E63" w:rsidP="00BB1E63">
            <w:r w:rsidRPr="00BB1E63">
              <w:t>OPPO</w:t>
            </w:r>
          </w:p>
        </w:tc>
        <w:tc>
          <w:tcPr>
            <w:tcW w:w="0" w:type="auto"/>
            <w:tcBorders>
              <w:top w:val="single" w:sz="4" w:space="0" w:color="auto"/>
              <w:left w:val="single" w:sz="4" w:space="0" w:color="auto"/>
              <w:bottom w:val="single" w:sz="4" w:space="0" w:color="auto"/>
              <w:right w:val="single" w:sz="4" w:space="0" w:color="auto"/>
            </w:tcBorders>
            <w:hideMark/>
          </w:tcPr>
          <w:p w14:paraId="3AB54954" w14:textId="77777777" w:rsidR="00BB1E63" w:rsidRPr="00BB1E63" w:rsidRDefault="00BB1E63" w:rsidP="00BB1E63">
            <w:r w:rsidRPr="00BB1E63">
              <w:t>3GPPMEMBER (ETSI)</w:t>
            </w:r>
          </w:p>
        </w:tc>
      </w:tr>
      <w:tr w:rsidR="00BB1E63" w:rsidRPr="00BB1E63" w14:paraId="6EA0C91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FCEDA42" w14:textId="77777777" w:rsidR="00BB1E63" w:rsidRPr="00BB1E63" w:rsidRDefault="00BB1E63" w:rsidP="00BB1E63">
            <w:r w:rsidRPr="00BB1E63">
              <w:t>ZHANG, Kefeng</w:t>
            </w:r>
          </w:p>
        </w:tc>
        <w:tc>
          <w:tcPr>
            <w:tcW w:w="0" w:type="auto"/>
            <w:tcBorders>
              <w:top w:val="single" w:sz="4" w:space="0" w:color="auto"/>
              <w:left w:val="single" w:sz="4" w:space="0" w:color="auto"/>
              <w:bottom w:val="single" w:sz="4" w:space="0" w:color="auto"/>
              <w:right w:val="single" w:sz="4" w:space="0" w:color="auto"/>
            </w:tcBorders>
            <w:hideMark/>
          </w:tcPr>
          <w:p w14:paraId="5D97E626" w14:textId="77777777" w:rsidR="00BB1E63" w:rsidRPr="00BB1E63" w:rsidRDefault="00BB1E63" w:rsidP="00BB1E63">
            <w:r w:rsidRPr="00BB1E63">
              <w:t>Qualcomm France</w:t>
            </w:r>
          </w:p>
        </w:tc>
        <w:tc>
          <w:tcPr>
            <w:tcW w:w="0" w:type="auto"/>
            <w:tcBorders>
              <w:top w:val="single" w:sz="4" w:space="0" w:color="auto"/>
              <w:left w:val="single" w:sz="4" w:space="0" w:color="auto"/>
              <w:bottom w:val="single" w:sz="4" w:space="0" w:color="auto"/>
              <w:right w:val="single" w:sz="4" w:space="0" w:color="auto"/>
            </w:tcBorders>
            <w:hideMark/>
          </w:tcPr>
          <w:p w14:paraId="27652748" w14:textId="77777777" w:rsidR="00BB1E63" w:rsidRPr="00BB1E63" w:rsidRDefault="00BB1E63" w:rsidP="00BB1E63">
            <w:r w:rsidRPr="00BB1E63">
              <w:t>3GPPMEMBER (ETSI)</w:t>
            </w:r>
          </w:p>
        </w:tc>
      </w:tr>
      <w:tr w:rsidR="00BB1E63" w:rsidRPr="00BB1E63" w14:paraId="4EE9D99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94EC887" w14:textId="77777777" w:rsidR="00BB1E63" w:rsidRPr="00BB1E63" w:rsidRDefault="00BB1E63" w:rsidP="00BB1E63">
            <w:r w:rsidRPr="00BB1E63">
              <w:t>ZHANG, Shuang(Allen)</w:t>
            </w:r>
          </w:p>
        </w:tc>
        <w:tc>
          <w:tcPr>
            <w:tcW w:w="0" w:type="auto"/>
            <w:tcBorders>
              <w:top w:val="single" w:sz="4" w:space="0" w:color="auto"/>
              <w:left w:val="single" w:sz="4" w:space="0" w:color="auto"/>
              <w:bottom w:val="single" w:sz="4" w:space="0" w:color="auto"/>
              <w:right w:val="single" w:sz="4" w:space="0" w:color="auto"/>
            </w:tcBorders>
            <w:hideMark/>
          </w:tcPr>
          <w:p w14:paraId="4E6FA8CD" w14:textId="77777777" w:rsidR="00BB1E63" w:rsidRPr="00BB1E63" w:rsidRDefault="00BB1E63" w:rsidP="00BB1E63">
            <w:r w:rsidRPr="00BB1E63">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2CAB9E6F" w14:textId="77777777" w:rsidR="00BB1E63" w:rsidRPr="00BB1E63" w:rsidRDefault="00BB1E63" w:rsidP="00BB1E63">
            <w:r w:rsidRPr="00BB1E63">
              <w:t>3GPPMEMBER (CCSA)</w:t>
            </w:r>
          </w:p>
        </w:tc>
      </w:tr>
      <w:tr w:rsidR="00BB1E63" w:rsidRPr="00BB1E63" w14:paraId="7DE7D0D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4E85AB" w14:textId="77777777" w:rsidR="00BB1E63" w:rsidRPr="00BB1E63" w:rsidRDefault="00BB1E63" w:rsidP="00BB1E63">
            <w:r w:rsidRPr="00BB1E63">
              <w:t>ZHANG, Yuying</w:t>
            </w:r>
          </w:p>
        </w:tc>
        <w:tc>
          <w:tcPr>
            <w:tcW w:w="0" w:type="auto"/>
            <w:tcBorders>
              <w:top w:val="single" w:sz="4" w:space="0" w:color="auto"/>
              <w:left w:val="single" w:sz="4" w:space="0" w:color="auto"/>
              <w:bottom w:val="single" w:sz="4" w:space="0" w:color="auto"/>
              <w:right w:val="single" w:sz="4" w:space="0" w:color="auto"/>
            </w:tcBorders>
            <w:hideMark/>
          </w:tcPr>
          <w:p w14:paraId="6B6AFA50" w14:textId="77777777" w:rsidR="00BB1E63" w:rsidRPr="00BB1E63" w:rsidRDefault="00BB1E63" w:rsidP="00BB1E63">
            <w:r w:rsidRPr="00BB1E63">
              <w:t>E-surfing Digital</w:t>
            </w:r>
          </w:p>
        </w:tc>
        <w:tc>
          <w:tcPr>
            <w:tcW w:w="0" w:type="auto"/>
            <w:tcBorders>
              <w:top w:val="single" w:sz="4" w:space="0" w:color="auto"/>
              <w:left w:val="single" w:sz="4" w:space="0" w:color="auto"/>
              <w:bottom w:val="single" w:sz="4" w:space="0" w:color="auto"/>
              <w:right w:val="single" w:sz="4" w:space="0" w:color="auto"/>
            </w:tcBorders>
            <w:hideMark/>
          </w:tcPr>
          <w:p w14:paraId="0211BF62" w14:textId="77777777" w:rsidR="00BB1E63" w:rsidRPr="00BB1E63" w:rsidRDefault="00BB1E63" w:rsidP="00BB1E63">
            <w:r w:rsidRPr="00BB1E63">
              <w:t>3GPPMEMBER (CCSA)</w:t>
            </w:r>
          </w:p>
        </w:tc>
      </w:tr>
      <w:tr w:rsidR="00BB1E63" w:rsidRPr="00BB1E63" w14:paraId="3EEF9C7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44AC51" w14:textId="77777777" w:rsidR="00BB1E63" w:rsidRPr="00BB1E63" w:rsidRDefault="00BB1E63" w:rsidP="00BB1E63">
            <w:r w:rsidRPr="00BB1E63">
              <w:t>ZHAO, Xiaoxue</w:t>
            </w:r>
          </w:p>
        </w:tc>
        <w:tc>
          <w:tcPr>
            <w:tcW w:w="0" w:type="auto"/>
            <w:tcBorders>
              <w:top w:val="single" w:sz="4" w:space="0" w:color="auto"/>
              <w:left w:val="single" w:sz="4" w:space="0" w:color="auto"/>
              <w:bottom w:val="single" w:sz="4" w:space="0" w:color="auto"/>
              <w:right w:val="single" w:sz="4" w:space="0" w:color="auto"/>
            </w:tcBorders>
            <w:hideMark/>
          </w:tcPr>
          <w:p w14:paraId="02937DEA" w14:textId="77777777" w:rsidR="00BB1E63" w:rsidRPr="00BB1E63" w:rsidRDefault="00BB1E63" w:rsidP="00BB1E63">
            <w:r w:rsidRPr="00BB1E63">
              <w:t>CATT</w:t>
            </w:r>
          </w:p>
        </w:tc>
        <w:tc>
          <w:tcPr>
            <w:tcW w:w="0" w:type="auto"/>
            <w:tcBorders>
              <w:top w:val="single" w:sz="4" w:space="0" w:color="auto"/>
              <w:left w:val="single" w:sz="4" w:space="0" w:color="auto"/>
              <w:bottom w:val="single" w:sz="4" w:space="0" w:color="auto"/>
              <w:right w:val="single" w:sz="4" w:space="0" w:color="auto"/>
            </w:tcBorders>
            <w:hideMark/>
          </w:tcPr>
          <w:p w14:paraId="6F522F5B" w14:textId="77777777" w:rsidR="00BB1E63" w:rsidRPr="00BB1E63" w:rsidRDefault="00BB1E63" w:rsidP="00BB1E63">
            <w:r w:rsidRPr="00BB1E63">
              <w:t>3GPPMEMBER (CCSA)</w:t>
            </w:r>
          </w:p>
        </w:tc>
      </w:tr>
      <w:tr w:rsidR="00BB1E63" w:rsidRPr="00BB1E63" w14:paraId="329FD7B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9533D82" w14:textId="77777777" w:rsidR="00BB1E63" w:rsidRPr="00BB1E63" w:rsidRDefault="00BB1E63" w:rsidP="00BB1E63">
            <w:r w:rsidRPr="00BB1E63">
              <w:t>ZHOU, Daiwei</w:t>
            </w:r>
          </w:p>
        </w:tc>
        <w:tc>
          <w:tcPr>
            <w:tcW w:w="0" w:type="auto"/>
            <w:tcBorders>
              <w:top w:val="single" w:sz="4" w:space="0" w:color="auto"/>
              <w:left w:val="single" w:sz="4" w:space="0" w:color="auto"/>
              <w:bottom w:val="single" w:sz="4" w:space="0" w:color="auto"/>
              <w:right w:val="single" w:sz="4" w:space="0" w:color="auto"/>
            </w:tcBorders>
            <w:hideMark/>
          </w:tcPr>
          <w:p w14:paraId="596B4C63" w14:textId="77777777" w:rsidR="00BB1E63" w:rsidRPr="00BB1E63" w:rsidRDefault="00BB1E63" w:rsidP="00BB1E63">
            <w:r w:rsidRPr="00BB1E63">
              <w:t>MediaTek UK</w:t>
            </w:r>
          </w:p>
        </w:tc>
        <w:tc>
          <w:tcPr>
            <w:tcW w:w="0" w:type="auto"/>
            <w:tcBorders>
              <w:top w:val="single" w:sz="4" w:space="0" w:color="auto"/>
              <w:left w:val="single" w:sz="4" w:space="0" w:color="auto"/>
              <w:bottom w:val="single" w:sz="4" w:space="0" w:color="auto"/>
              <w:right w:val="single" w:sz="4" w:space="0" w:color="auto"/>
            </w:tcBorders>
            <w:hideMark/>
          </w:tcPr>
          <w:p w14:paraId="045E5998" w14:textId="77777777" w:rsidR="00BB1E63" w:rsidRPr="00BB1E63" w:rsidRDefault="00BB1E63" w:rsidP="00BB1E63">
            <w:r w:rsidRPr="00BB1E63">
              <w:t>3GPPMEMBER (ETSI)</w:t>
            </w:r>
          </w:p>
        </w:tc>
      </w:tr>
      <w:tr w:rsidR="00BB1E63" w:rsidRPr="00BB1E63" w14:paraId="05D7818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234380" w14:textId="77777777" w:rsidR="00BB1E63" w:rsidRPr="00BB1E63" w:rsidRDefault="00BB1E63" w:rsidP="00BB1E63">
            <w:r w:rsidRPr="00BB1E63">
              <w:t>ZHU, Jinguo</w:t>
            </w:r>
          </w:p>
        </w:tc>
        <w:tc>
          <w:tcPr>
            <w:tcW w:w="0" w:type="auto"/>
            <w:tcBorders>
              <w:top w:val="single" w:sz="4" w:space="0" w:color="auto"/>
              <w:left w:val="single" w:sz="4" w:space="0" w:color="auto"/>
              <w:bottom w:val="single" w:sz="4" w:space="0" w:color="auto"/>
              <w:right w:val="single" w:sz="4" w:space="0" w:color="auto"/>
            </w:tcBorders>
            <w:hideMark/>
          </w:tcPr>
          <w:p w14:paraId="18E14BEF" w14:textId="77777777" w:rsidR="00BB1E63" w:rsidRPr="00BB1E63" w:rsidRDefault="00BB1E63" w:rsidP="00BB1E63">
            <w:r w:rsidRPr="00BB1E63">
              <w:t>ZTE</w:t>
            </w:r>
          </w:p>
        </w:tc>
        <w:tc>
          <w:tcPr>
            <w:tcW w:w="0" w:type="auto"/>
            <w:tcBorders>
              <w:top w:val="single" w:sz="4" w:space="0" w:color="auto"/>
              <w:left w:val="single" w:sz="4" w:space="0" w:color="auto"/>
              <w:bottom w:val="single" w:sz="4" w:space="0" w:color="auto"/>
              <w:right w:val="single" w:sz="4" w:space="0" w:color="auto"/>
            </w:tcBorders>
            <w:hideMark/>
          </w:tcPr>
          <w:p w14:paraId="162ADFC7" w14:textId="77777777" w:rsidR="00BB1E63" w:rsidRPr="00BB1E63" w:rsidRDefault="00BB1E63" w:rsidP="00BB1E63">
            <w:r w:rsidRPr="00BB1E63">
              <w:t>3GPPMEMBER (TSDSI)</w:t>
            </w:r>
          </w:p>
        </w:tc>
      </w:tr>
    </w:tbl>
    <w:p w14:paraId="232BB2FC" w14:textId="5A3818D6" w:rsidR="00BB1E63" w:rsidRDefault="00BB1E63" w:rsidP="00BB1E63">
      <w:r>
        <w:t xml:space="preserve"> </w:t>
      </w:r>
    </w:p>
    <w:sectPr w:rsidR="00BB1E63" w:rsidSect="000F298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3E409" w14:textId="77777777" w:rsidR="00724B05" w:rsidRDefault="00724B05">
      <w:pPr>
        <w:spacing w:after="0"/>
      </w:pPr>
      <w:r>
        <w:separator/>
      </w:r>
    </w:p>
  </w:endnote>
  <w:endnote w:type="continuationSeparator" w:id="0">
    <w:p w14:paraId="5D96F333" w14:textId="77777777" w:rsidR="00724B05" w:rsidRDefault="00724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3C72" w14:textId="77777777" w:rsidR="000F298B" w:rsidRDefault="000F298B" w:rsidP="00E618E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C42EA8D" w14:textId="77777777" w:rsidR="000F298B" w:rsidRDefault="000F298B" w:rsidP="000F298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CFA2" w14:textId="3275F20B" w:rsidR="000F298B" w:rsidRDefault="000F298B" w:rsidP="00E618E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5427B9" w14:textId="77777777" w:rsidR="000F298B" w:rsidRDefault="000F298B" w:rsidP="000F298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E9C7" w14:textId="77777777" w:rsidR="00724B05" w:rsidRDefault="00724B05">
      <w:pPr>
        <w:spacing w:after="0"/>
      </w:pPr>
      <w:r>
        <w:separator/>
      </w:r>
    </w:p>
  </w:footnote>
  <w:footnote w:type="continuationSeparator" w:id="0">
    <w:p w14:paraId="1785D691" w14:textId="77777777" w:rsidR="00724B05" w:rsidRDefault="00724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0B94" w14:textId="77777777" w:rsidR="00486A4E"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98B"/>
    <w:rsid w:val="000F298B"/>
    <w:rsid w:val="00177149"/>
    <w:rsid w:val="00486A4E"/>
    <w:rsid w:val="004B4E2C"/>
    <w:rsid w:val="00697012"/>
    <w:rsid w:val="00724B05"/>
    <w:rsid w:val="00BB1E63"/>
    <w:rsid w:val="00BD1B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707A2"/>
  <w15:chartTrackingRefBased/>
  <w15:docId w15:val="{A22DEFB7-8F53-4AC5-8D95-2B7E981D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E6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B1E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1E63"/>
    <w:pPr>
      <w:pBdr>
        <w:top w:val="none" w:sz="0" w:space="0" w:color="auto"/>
      </w:pBdr>
      <w:spacing w:before="180"/>
      <w:outlineLvl w:val="1"/>
    </w:pPr>
    <w:rPr>
      <w:sz w:val="32"/>
    </w:rPr>
  </w:style>
  <w:style w:type="paragraph" w:styleId="Heading3">
    <w:name w:val="heading 3"/>
    <w:basedOn w:val="Heading2"/>
    <w:next w:val="Normal"/>
    <w:link w:val="Heading3Char"/>
    <w:qFormat/>
    <w:rsid w:val="00BB1E63"/>
    <w:pPr>
      <w:spacing w:before="120"/>
      <w:outlineLvl w:val="2"/>
    </w:pPr>
    <w:rPr>
      <w:sz w:val="28"/>
    </w:rPr>
  </w:style>
  <w:style w:type="paragraph" w:styleId="Heading4">
    <w:name w:val="heading 4"/>
    <w:basedOn w:val="Heading3"/>
    <w:next w:val="Normal"/>
    <w:link w:val="Heading4Char"/>
    <w:qFormat/>
    <w:rsid w:val="00BB1E63"/>
    <w:pPr>
      <w:ind w:left="1418" w:hanging="1418"/>
      <w:outlineLvl w:val="3"/>
    </w:pPr>
    <w:rPr>
      <w:sz w:val="24"/>
    </w:rPr>
  </w:style>
  <w:style w:type="paragraph" w:styleId="Heading5">
    <w:name w:val="heading 5"/>
    <w:basedOn w:val="Heading4"/>
    <w:next w:val="Normal"/>
    <w:link w:val="Heading5Char"/>
    <w:qFormat/>
    <w:rsid w:val="00BB1E63"/>
    <w:pPr>
      <w:ind w:left="1701" w:hanging="1701"/>
      <w:outlineLvl w:val="4"/>
    </w:pPr>
    <w:rPr>
      <w:sz w:val="22"/>
    </w:rPr>
  </w:style>
  <w:style w:type="paragraph" w:styleId="Heading6">
    <w:name w:val="heading 6"/>
    <w:basedOn w:val="H6"/>
    <w:next w:val="Normal"/>
    <w:link w:val="Heading6Char"/>
    <w:qFormat/>
    <w:rsid w:val="00BB1E63"/>
    <w:pPr>
      <w:outlineLvl w:val="5"/>
    </w:pPr>
  </w:style>
  <w:style w:type="paragraph" w:styleId="Heading7">
    <w:name w:val="heading 7"/>
    <w:basedOn w:val="H6"/>
    <w:next w:val="Normal"/>
    <w:link w:val="Heading7Char"/>
    <w:qFormat/>
    <w:rsid w:val="00BB1E63"/>
    <w:pPr>
      <w:outlineLvl w:val="6"/>
    </w:pPr>
  </w:style>
  <w:style w:type="paragraph" w:styleId="Heading8">
    <w:name w:val="heading 8"/>
    <w:basedOn w:val="Heading1"/>
    <w:next w:val="Normal"/>
    <w:link w:val="Heading8Char"/>
    <w:qFormat/>
    <w:rsid w:val="00BB1E63"/>
    <w:pPr>
      <w:ind w:left="0" w:firstLine="0"/>
      <w:outlineLvl w:val="7"/>
    </w:pPr>
  </w:style>
  <w:style w:type="paragraph" w:styleId="Heading9">
    <w:name w:val="heading 9"/>
    <w:basedOn w:val="Heading8"/>
    <w:next w:val="Normal"/>
    <w:link w:val="Heading9Char"/>
    <w:qFormat/>
    <w:rsid w:val="00BB1E63"/>
    <w:pPr>
      <w:outlineLvl w:val="8"/>
    </w:pPr>
  </w:style>
  <w:style w:type="character" w:default="1" w:styleId="DefaultParagraphFont">
    <w:name w:val="Default Paragraph Font"/>
    <w:semiHidden/>
    <w:rsid w:val="00BB1E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E63"/>
  </w:style>
  <w:style w:type="paragraph" w:styleId="TOC8">
    <w:name w:val="toc 8"/>
    <w:basedOn w:val="TOC1"/>
    <w:uiPriority w:val="39"/>
    <w:rsid w:val="00BB1E63"/>
    <w:pPr>
      <w:spacing w:before="180"/>
      <w:ind w:left="2693" w:hanging="2693"/>
    </w:pPr>
    <w:rPr>
      <w:b/>
    </w:rPr>
  </w:style>
  <w:style w:type="paragraph" w:styleId="TOC1">
    <w:name w:val="toc 1"/>
    <w:uiPriority w:val="39"/>
    <w:rsid w:val="00BB1E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1E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BB1E63"/>
    <w:pPr>
      <w:ind w:left="1701" w:hanging="1701"/>
    </w:pPr>
  </w:style>
  <w:style w:type="paragraph" w:styleId="TOC4">
    <w:name w:val="toc 4"/>
    <w:basedOn w:val="TOC3"/>
    <w:uiPriority w:val="39"/>
    <w:rsid w:val="00BB1E63"/>
    <w:pPr>
      <w:ind w:left="1418" w:hanging="1418"/>
    </w:pPr>
  </w:style>
  <w:style w:type="paragraph" w:styleId="TOC3">
    <w:name w:val="toc 3"/>
    <w:basedOn w:val="TOC2"/>
    <w:uiPriority w:val="39"/>
    <w:rsid w:val="00BB1E63"/>
    <w:pPr>
      <w:ind w:left="1134" w:hanging="1134"/>
    </w:pPr>
  </w:style>
  <w:style w:type="paragraph" w:styleId="TOC2">
    <w:name w:val="toc 2"/>
    <w:basedOn w:val="TOC1"/>
    <w:uiPriority w:val="39"/>
    <w:rsid w:val="00BB1E63"/>
    <w:pPr>
      <w:keepNext w:val="0"/>
      <w:spacing w:before="0"/>
      <w:ind w:left="851" w:hanging="851"/>
    </w:pPr>
    <w:rPr>
      <w:sz w:val="20"/>
    </w:rPr>
  </w:style>
  <w:style w:type="paragraph" w:styleId="Index2">
    <w:name w:val="index 2"/>
    <w:basedOn w:val="Index1"/>
    <w:semiHidden/>
    <w:rsid w:val="00BB1E63"/>
    <w:pPr>
      <w:ind w:left="284"/>
    </w:pPr>
  </w:style>
  <w:style w:type="paragraph" w:styleId="Index1">
    <w:name w:val="index 1"/>
    <w:basedOn w:val="Normal"/>
    <w:semiHidden/>
    <w:rsid w:val="00BB1E63"/>
    <w:pPr>
      <w:keepLines/>
      <w:spacing w:after="0"/>
    </w:pPr>
  </w:style>
  <w:style w:type="paragraph" w:customStyle="1" w:styleId="ZH">
    <w:name w:val="ZH"/>
    <w:rsid w:val="00BB1E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1E63"/>
    <w:pPr>
      <w:outlineLvl w:val="9"/>
    </w:pPr>
  </w:style>
  <w:style w:type="paragraph" w:styleId="ListNumber2">
    <w:name w:val="List Number 2"/>
    <w:basedOn w:val="ListNumber"/>
    <w:semiHidden/>
    <w:rsid w:val="00BB1E63"/>
    <w:pPr>
      <w:ind w:left="851"/>
    </w:pPr>
  </w:style>
  <w:style w:type="paragraph" w:styleId="Header">
    <w:name w:val="header"/>
    <w:link w:val="HeaderChar"/>
    <w:semiHidden/>
    <w:rsid w:val="00BB1E6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B1E63"/>
    <w:rPr>
      <w:b/>
      <w:position w:val="6"/>
      <w:sz w:val="16"/>
    </w:rPr>
  </w:style>
  <w:style w:type="paragraph" w:styleId="FootnoteText">
    <w:name w:val="footnote text"/>
    <w:basedOn w:val="Normal"/>
    <w:link w:val="FootnoteTextChar"/>
    <w:semiHidden/>
    <w:rsid w:val="00BB1E63"/>
    <w:pPr>
      <w:keepLines/>
      <w:spacing w:after="0"/>
      <w:ind w:left="454" w:hanging="454"/>
    </w:pPr>
    <w:rPr>
      <w:sz w:val="16"/>
    </w:rPr>
  </w:style>
  <w:style w:type="paragraph" w:customStyle="1" w:styleId="TAH">
    <w:name w:val="TAH"/>
    <w:basedOn w:val="TAC"/>
    <w:rsid w:val="00BB1E63"/>
    <w:rPr>
      <w:b/>
    </w:rPr>
  </w:style>
  <w:style w:type="paragraph" w:customStyle="1" w:styleId="TAC">
    <w:name w:val="TAC"/>
    <w:basedOn w:val="TAL"/>
    <w:rsid w:val="00BB1E63"/>
    <w:pPr>
      <w:jc w:val="center"/>
    </w:pPr>
  </w:style>
  <w:style w:type="paragraph" w:customStyle="1" w:styleId="TF">
    <w:name w:val="TF"/>
    <w:basedOn w:val="TH"/>
    <w:rsid w:val="00BB1E63"/>
    <w:pPr>
      <w:keepNext w:val="0"/>
      <w:spacing w:before="0" w:after="240"/>
    </w:pPr>
  </w:style>
  <w:style w:type="paragraph" w:customStyle="1" w:styleId="NO">
    <w:name w:val="NO"/>
    <w:basedOn w:val="Normal"/>
    <w:rsid w:val="00BB1E63"/>
    <w:pPr>
      <w:keepLines/>
      <w:ind w:left="1135" w:hanging="851"/>
    </w:pPr>
  </w:style>
  <w:style w:type="paragraph" w:styleId="TOC9">
    <w:name w:val="toc 9"/>
    <w:basedOn w:val="TOC8"/>
    <w:uiPriority w:val="39"/>
    <w:rsid w:val="00BB1E63"/>
    <w:pPr>
      <w:ind w:left="1418" w:hanging="1418"/>
    </w:pPr>
  </w:style>
  <w:style w:type="paragraph" w:customStyle="1" w:styleId="EX">
    <w:name w:val="EX"/>
    <w:basedOn w:val="Normal"/>
    <w:rsid w:val="00BB1E63"/>
    <w:pPr>
      <w:keepLines/>
      <w:ind w:left="1702" w:hanging="1418"/>
    </w:pPr>
  </w:style>
  <w:style w:type="paragraph" w:customStyle="1" w:styleId="FP">
    <w:name w:val="FP"/>
    <w:basedOn w:val="Normal"/>
    <w:rsid w:val="00BB1E63"/>
    <w:pPr>
      <w:spacing w:after="0"/>
    </w:pPr>
  </w:style>
  <w:style w:type="paragraph" w:customStyle="1" w:styleId="LD">
    <w:name w:val="LD"/>
    <w:rsid w:val="00BB1E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1E63"/>
    <w:pPr>
      <w:spacing w:after="0"/>
    </w:pPr>
  </w:style>
  <w:style w:type="paragraph" w:customStyle="1" w:styleId="EW">
    <w:name w:val="EW"/>
    <w:basedOn w:val="EX"/>
    <w:rsid w:val="00BB1E63"/>
    <w:pPr>
      <w:spacing w:after="0"/>
    </w:pPr>
  </w:style>
  <w:style w:type="paragraph" w:styleId="TOC6">
    <w:name w:val="toc 6"/>
    <w:basedOn w:val="TOC5"/>
    <w:next w:val="Normal"/>
    <w:uiPriority w:val="39"/>
    <w:rsid w:val="00BB1E63"/>
    <w:pPr>
      <w:ind w:left="1985" w:hanging="1985"/>
    </w:pPr>
  </w:style>
  <w:style w:type="paragraph" w:styleId="TOC7">
    <w:name w:val="toc 7"/>
    <w:basedOn w:val="TOC6"/>
    <w:next w:val="Normal"/>
    <w:uiPriority w:val="39"/>
    <w:rsid w:val="00BB1E63"/>
    <w:pPr>
      <w:ind w:left="2268" w:hanging="2268"/>
    </w:pPr>
  </w:style>
  <w:style w:type="paragraph" w:styleId="ListBullet2">
    <w:name w:val="List Bullet 2"/>
    <w:basedOn w:val="ListBullet"/>
    <w:semiHidden/>
    <w:rsid w:val="00BB1E63"/>
    <w:pPr>
      <w:ind w:left="851"/>
    </w:pPr>
  </w:style>
  <w:style w:type="paragraph" w:styleId="ListBullet3">
    <w:name w:val="List Bullet 3"/>
    <w:basedOn w:val="ListBullet2"/>
    <w:semiHidden/>
    <w:rsid w:val="00BB1E63"/>
    <w:pPr>
      <w:ind w:left="1135"/>
    </w:pPr>
  </w:style>
  <w:style w:type="paragraph" w:styleId="ListNumber">
    <w:name w:val="List Number"/>
    <w:basedOn w:val="List"/>
    <w:semiHidden/>
    <w:rsid w:val="00BB1E63"/>
  </w:style>
  <w:style w:type="paragraph" w:customStyle="1" w:styleId="EQ">
    <w:name w:val="EQ"/>
    <w:basedOn w:val="Normal"/>
    <w:next w:val="Normal"/>
    <w:rsid w:val="00BB1E63"/>
    <w:pPr>
      <w:keepLines/>
      <w:tabs>
        <w:tab w:val="center" w:pos="4536"/>
        <w:tab w:val="right" w:pos="9072"/>
      </w:tabs>
    </w:pPr>
    <w:rPr>
      <w:noProof/>
    </w:rPr>
  </w:style>
  <w:style w:type="paragraph" w:customStyle="1" w:styleId="TH">
    <w:name w:val="TH"/>
    <w:basedOn w:val="Normal"/>
    <w:rsid w:val="00BB1E63"/>
    <w:pPr>
      <w:keepNext/>
      <w:keepLines/>
      <w:spacing w:before="60"/>
      <w:jc w:val="center"/>
    </w:pPr>
    <w:rPr>
      <w:rFonts w:ascii="Arial" w:hAnsi="Arial"/>
      <w:b/>
    </w:rPr>
  </w:style>
  <w:style w:type="paragraph" w:customStyle="1" w:styleId="NF">
    <w:name w:val="NF"/>
    <w:basedOn w:val="NO"/>
    <w:rsid w:val="00BB1E63"/>
    <w:pPr>
      <w:keepNext/>
      <w:spacing w:after="0"/>
    </w:pPr>
    <w:rPr>
      <w:rFonts w:ascii="Arial" w:hAnsi="Arial"/>
      <w:sz w:val="18"/>
    </w:rPr>
  </w:style>
  <w:style w:type="paragraph" w:customStyle="1" w:styleId="PL">
    <w:name w:val="PL"/>
    <w:rsid w:val="00BB1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1E63"/>
    <w:pPr>
      <w:jc w:val="right"/>
    </w:pPr>
  </w:style>
  <w:style w:type="paragraph" w:customStyle="1" w:styleId="H6">
    <w:name w:val="H6"/>
    <w:basedOn w:val="Heading5"/>
    <w:next w:val="Normal"/>
    <w:rsid w:val="00BB1E63"/>
    <w:pPr>
      <w:ind w:left="1985" w:hanging="1985"/>
      <w:outlineLvl w:val="9"/>
    </w:pPr>
    <w:rPr>
      <w:sz w:val="20"/>
    </w:rPr>
  </w:style>
  <w:style w:type="paragraph" w:customStyle="1" w:styleId="TAN">
    <w:name w:val="TAN"/>
    <w:basedOn w:val="TAL"/>
    <w:rsid w:val="00BB1E63"/>
    <w:pPr>
      <w:ind w:left="851" w:hanging="851"/>
    </w:pPr>
  </w:style>
  <w:style w:type="paragraph" w:customStyle="1" w:styleId="TAL">
    <w:name w:val="TAL"/>
    <w:basedOn w:val="Normal"/>
    <w:rsid w:val="00BB1E63"/>
    <w:pPr>
      <w:keepNext/>
      <w:keepLines/>
      <w:spacing w:after="0"/>
    </w:pPr>
    <w:rPr>
      <w:rFonts w:ascii="Arial" w:hAnsi="Arial"/>
      <w:sz w:val="18"/>
    </w:rPr>
  </w:style>
  <w:style w:type="paragraph" w:customStyle="1" w:styleId="ZA">
    <w:name w:val="ZA"/>
    <w:rsid w:val="00BB1E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1E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1E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1E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1E63"/>
    <w:pPr>
      <w:framePr w:wrap="notBeside" w:y="16161"/>
    </w:pPr>
  </w:style>
  <w:style w:type="character" w:customStyle="1" w:styleId="ZGSM">
    <w:name w:val="ZGSM"/>
    <w:rsid w:val="00BB1E63"/>
  </w:style>
  <w:style w:type="paragraph" w:styleId="List2">
    <w:name w:val="List 2"/>
    <w:basedOn w:val="List"/>
    <w:semiHidden/>
    <w:rsid w:val="00BB1E63"/>
    <w:pPr>
      <w:ind w:left="851"/>
    </w:pPr>
  </w:style>
  <w:style w:type="paragraph" w:customStyle="1" w:styleId="ZG">
    <w:name w:val="ZG"/>
    <w:rsid w:val="00BB1E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B1E63"/>
    <w:pPr>
      <w:ind w:left="1135"/>
    </w:pPr>
  </w:style>
  <w:style w:type="paragraph" w:styleId="List4">
    <w:name w:val="List 4"/>
    <w:basedOn w:val="List3"/>
    <w:semiHidden/>
    <w:rsid w:val="00BB1E63"/>
    <w:pPr>
      <w:ind w:left="1418"/>
    </w:pPr>
  </w:style>
  <w:style w:type="paragraph" w:styleId="List5">
    <w:name w:val="List 5"/>
    <w:basedOn w:val="List4"/>
    <w:semiHidden/>
    <w:rsid w:val="00BB1E63"/>
    <w:pPr>
      <w:ind w:left="1702"/>
    </w:pPr>
  </w:style>
  <w:style w:type="paragraph" w:customStyle="1" w:styleId="EditorsNote">
    <w:name w:val="Editor's Note"/>
    <w:basedOn w:val="NO"/>
    <w:rsid w:val="00BB1E63"/>
    <w:rPr>
      <w:color w:val="FF0000"/>
    </w:rPr>
  </w:style>
  <w:style w:type="paragraph" w:styleId="List">
    <w:name w:val="List"/>
    <w:basedOn w:val="Normal"/>
    <w:semiHidden/>
    <w:rsid w:val="00BB1E63"/>
    <w:pPr>
      <w:ind w:left="568" w:hanging="284"/>
    </w:pPr>
  </w:style>
  <w:style w:type="paragraph" w:styleId="ListBullet">
    <w:name w:val="List Bullet"/>
    <w:basedOn w:val="List"/>
    <w:semiHidden/>
    <w:rsid w:val="00BB1E63"/>
  </w:style>
  <w:style w:type="paragraph" w:styleId="ListBullet4">
    <w:name w:val="List Bullet 4"/>
    <w:basedOn w:val="ListBullet3"/>
    <w:semiHidden/>
    <w:rsid w:val="00BB1E63"/>
    <w:pPr>
      <w:ind w:left="1418"/>
    </w:pPr>
  </w:style>
  <w:style w:type="paragraph" w:styleId="ListBullet5">
    <w:name w:val="List Bullet 5"/>
    <w:basedOn w:val="ListBullet4"/>
    <w:semiHidden/>
    <w:rsid w:val="00BB1E63"/>
    <w:pPr>
      <w:ind w:left="1702"/>
    </w:pPr>
  </w:style>
  <w:style w:type="paragraph" w:customStyle="1" w:styleId="B1">
    <w:name w:val="B1"/>
    <w:basedOn w:val="List"/>
    <w:rsid w:val="00BB1E63"/>
  </w:style>
  <w:style w:type="paragraph" w:customStyle="1" w:styleId="B2">
    <w:name w:val="B2"/>
    <w:basedOn w:val="List2"/>
    <w:rsid w:val="00BB1E63"/>
  </w:style>
  <w:style w:type="paragraph" w:customStyle="1" w:styleId="B3">
    <w:name w:val="B3"/>
    <w:basedOn w:val="List3"/>
    <w:rsid w:val="00BB1E63"/>
  </w:style>
  <w:style w:type="paragraph" w:customStyle="1" w:styleId="B4">
    <w:name w:val="B4"/>
    <w:basedOn w:val="List4"/>
    <w:rsid w:val="00BB1E63"/>
  </w:style>
  <w:style w:type="paragraph" w:customStyle="1" w:styleId="B5">
    <w:name w:val="B5"/>
    <w:basedOn w:val="List5"/>
    <w:rsid w:val="00BB1E63"/>
  </w:style>
  <w:style w:type="paragraph" w:styleId="Footer">
    <w:name w:val="footer"/>
    <w:basedOn w:val="Header"/>
    <w:link w:val="FooterChar"/>
    <w:semiHidden/>
    <w:rsid w:val="00BB1E63"/>
    <w:pPr>
      <w:jc w:val="center"/>
    </w:pPr>
    <w:rPr>
      <w:i/>
    </w:rPr>
  </w:style>
  <w:style w:type="paragraph" w:customStyle="1" w:styleId="ZTD">
    <w:name w:val="ZTD"/>
    <w:basedOn w:val="ZB"/>
    <w:rsid w:val="00BB1E63"/>
    <w:pPr>
      <w:framePr w:hRule="auto" w:wrap="notBeside" w:y="852"/>
    </w:pPr>
    <w:rPr>
      <w:i w:val="0"/>
      <w:sz w:val="40"/>
    </w:rPr>
  </w:style>
  <w:style w:type="character" w:styleId="PageNumber">
    <w:name w:val="page number"/>
    <w:basedOn w:val="DefaultParagraphFont"/>
    <w:uiPriority w:val="99"/>
    <w:semiHidden/>
    <w:unhideWhenUsed/>
    <w:rsid w:val="000F298B"/>
  </w:style>
  <w:style w:type="table" w:styleId="TableGrid">
    <w:name w:val="Table Grid"/>
    <w:basedOn w:val="TableNormal"/>
    <w:uiPriority w:val="39"/>
    <w:rsid w:val="00BB1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B1E63"/>
    <w:rPr>
      <w:rFonts w:ascii="Arial" w:hAnsi="Arial"/>
      <w:sz w:val="36"/>
    </w:rPr>
  </w:style>
  <w:style w:type="character" w:customStyle="1" w:styleId="Heading2Char">
    <w:name w:val="Heading 2 Char"/>
    <w:link w:val="Heading2"/>
    <w:rsid w:val="00BB1E63"/>
    <w:rPr>
      <w:rFonts w:ascii="Arial" w:hAnsi="Arial"/>
      <w:sz w:val="32"/>
    </w:rPr>
  </w:style>
  <w:style w:type="character" w:customStyle="1" w:styleId="Heading3Char">
    <w:name w:val="Heading 3 Char"/>
    <w:link w:val="Heading3"/>
    <w:rsid w:val="00BB1E63"/>
    <w:rPr>
      <w:rFonts w:ascii="Arial" w:hAnsi="Arial"/>
      <w:sz w:val="28"/>
    </w:rPr>
  </w:style>
  <w:style w:type="character" w:customStyle="1" w:styleId="Heading4Char">
    <w:name w:val="Heading 4 Char"/>
    <w:link w:val="Heading4"/>
    <w:rsid w:val="00BB1E63"/>
    <w:rPr>
      <w:rFonts w:ascii="Arial" w:hAnsi="Arial"/>
      <w:sz w:val="24"/>
    </w:rPr>
  </w:style>
  <w:style w:type="character" w:customStyle="1" w:styleId="Heading5Char">
    <w:name w:val="Heading 5 Char"/>
    <w:link w:val="Heading5"/>
    <w:rsid w:val="00BB1E63"/>
    <w:rPr>
      <w:rFonts w:ascii="Arial" w:hAnsi="Arial"/>
      <w:sz w:val="22"/>
    </w:rPr>
  </w:style>
  <w:style w:type="character" w:customStyle="1" w:styleId="Heading6Char">
    <w:name w:val="Heading 6 Char"/>
    <w:link w:val="Heading6"/>
    <w:rsid w:val="00BB1E63"/>
    <w:rPr>
      <w:rFonts w:ascii="Arial" w:hAnsi="Arial"/>
    </w:rPr>
  </w:style>
  <w:style w:type="character" w:customStyle="1" w:styleId="Heading7Char">
    <w:name w:val="Heading 7 Char"/>
    <w:link w:val="Heading7"/>
    <w:rsid w:val="00BB1E63"/>
    <w:rPr>
      <w:rFonts w:ascii="Arial" w:hAnsi="Arial"/>
    </w:rPr>
  </w:style>
  <w:style w:type="character" w:customStyle="1" w:styleId="Heading8Char">
    <w:name w:val="Heading 8 Char"/>
    <w:link w:val="Heading8"/>
    <w:rsid w:val="00BB1E63"/>
    <w:rPr>
      <w:rFonts w:ascii="Arial" w:hAnsi="Arial"/>
      <w:sz w:val="36"/>
    </w:rPr>
  </w:style>
  <w:style w:type="character" w:customStyle="1" w:styleId="Heading9Char">
    <w:name w:val="Heading 9 Char"/>
    <w:link w:val="Heading9"/>
    <w:rsid w:val="00BB1E63"/>
    <w:rPr>
      <w:rFonts w:ascii="Arial" w:hAnsi="Arial"/>
      <w:sz w:val="36"/>
    </w:rPr>
  </w:style>
  <w:style w:type="paragraph" w:customStyle="1" w:styleId="msonormal0">
    <w:name w:val="msonormal"/>
    <w:basedOn w:val="Normal"/>
    <w:rsid w:val="00BB1E6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B1E63"/>
    <w:rPr>
      <w:rFonts w:ascii="Times New Roman" w:hAnsi="Times New Roman"/>
      <w:sz w:val="16"/>
    </w:rPr>
  </w:style>
  <w:style w:type="character" w:customStyle="1" w:styleId="HeaderChar">
    <w:name w:val="Header Char"/>
    <w:link w:val="Header"/>
    <w:semiHidden/>
    <w:rsid w:val="00BB1E63"/>
    <w:rPr>
      <w:rFonts w:ascii="Arial" w:hAnsi="Arial"/>
      <w:b/>
      <w:noProof/>
      <w:sz w:val="18"/>
    </w:rPr>
  </w:style>
  <w:style w:type="character" w:customStyle="1" w:styleId="FooterChar">
    <w:name w:val="Footer Char"/>
    <w:link w:val="Footer"/>
    <w:semiHidden/>
    <w:rsid w:val="00BB1E63"/>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927485">
      <w:bodyDiv w:val="1"/>
      <w:marLeft w:val="0"/>
      <w:marRight w:val="0"/>
      <w:marTop w:val="0"/>
      <w:marBottom w:val="0"/>
      <w:divBdr>
        <w:top w:val="none" w:sz="0" w:space="0" w:color="auto"/>
        <w:left w:val="none" w:sz="0" w:space="0" w:color="auto"/>
        <w:bottom w:val="none" w:sz="0" w:space="0" w:color="auto"/>
        <w:right w:val="none" w:sz="0" w:space="0" w:color="auto"/>
      </w:divBdr>
    </w:div>
    <w:div w:id="18600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66</Pages>
  <Words>15704</Words>
  <Characters>89514</Characters>
  <Application>Microsoft Office Word</Application>
  <DocSecurity>0</DocSecurity>
  <Lines>745</Lines>
  <Paragraphs>210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23003-j40.</dc:creator>
  <cp:keywords>ESA, style sheet, Winword</cp:keywords>
  <dc:description/>
  <cp:lastModifiedBy>23003-j40.</cp:lastModifiedBy>
  <cp:revision>2</cp:revision>
  <cp:lastPrinted>1899-12-31T23:00:00Z</cp:lastPrinted>
  <dcterms:created xsi:type="dcterms:W3CDTF">2025-11-17T23:13:00Z</dcterms:created>
  <dcterms:modified xsi:type="dcterms:W3CDTF">2025-11-17T23:13:00Z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ab6ff310-2a28-473a-ab81-c96af67c1eb1</vt:lpwstr>
  </property>
</Properties>
</file>