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1CFD9" w14:textId="09EFE6D5"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6711B5">
        <w:rPr>
          <w:b/>
          <w:noProof/>
          <w:sz w:val="24"/>
        </w:rPr>
        <w:t>1</w:t>
      </w:r>
      <w:r w:rsidR="008110FF">
        <w:rPr>
          <w:b/>
          <w:noProof/>
          <w:sz w:val="24"/>
        </w:rPr>
        <w:t>50</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6279E"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8110F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0371B" w:rsidR="001E41F3" w:rsidRPr="00410371" w:rsidRDefault="004914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5B44" w:rsidR="001E41F3" w:rsidRPr="00410371" w:rsidRDefault="004914F0" w:rsidP="004914F0">
            <w:pPr>
              <w:pStyle w:val="CRCoverPage"/>
              <w:spacing w:after="0"/>
              <w:rPr>
                <w:noProof/>
                <w:sz w:val="28"/>
              </w:rPr>
            </w:pPr>
            <w:r>
              <w:rPr>
                <w:b/>
                <w:noProof/>
                <w:sz w:val="28"/>
              </w:rPr>
              <w:t>1</w:t>
            </w:r>
            <w:r w:rsidR="00D11088">
              <w:rPr>
                <w:b/>
                <w:noProof/>
                <w:sz w:val="28"/>
              </w:rPr>
              <w:t>8</w:t>
            </w:r>
            <w:r>
              <w:rPr>
                <w:b/>
                <w:noProof/>
                <w:sz w:val="28"/>
              </w:rPr>
              <w:t>.</w:t>
            </w:r>
            <w:r w:rsidR="00D110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944D" w:rsidR="001E41F3" w:rsidRDefault="008110FF">
            <w:pPr>
              <w:pStyle w:val="CRCoverPage"/>
              <w:spacing w:after="0"/>
              <w:ind w:left="100"/>
              <w:rPr>
                <w:noProof/>
              </w:rPr>
            </w:pPr>
            <w:r w:rsidRPr="008110FF">
              <w:t xml:space="preserve">Correction to the type </w:t>
            </w:r>
            <w:proofErr w:type="spellStart"/>
            <w:r w:rsidRPr="008110FF">
              <w:t>MeasurementNotification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BC026" w:rsidR="001E41F3" w:rsidRDefault="004914F0">
            <w:pPr>
              <w:pStyle w:val="CRCoverPage"/>
              <w:spacing w:after="0"/>
              <w:ind w:left="100"/>
              <w:rPr>
                <w:noProof/>
              </w:rPr>
            </w:pPr>
            <w:r>
              <w:rPr>
                <w:noProof/>
              </w:rPr>
              <w:t>2025-11-0</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BB109" w:rsidR="001E41F3" w:rsidRDefault="00CC77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58F01" w:rsidR="001E41F3" w:rsidRDefault="004914F0">
            <w:pPr>
              <w:pStyle w:val="CRCoverPage"/>
              <w:spacing w:after="0"/>
              <w:ind w:left="100"/>
              <w:rPr>
                <w:noProof/>
              </w:rPr>
            </w:pPr>
            <w:r>
              <w:rPr>
                <w:noProof/>
              </w:rPr>
              <w:t>Rel-1</w:t>
            </w:r>
            <w:r w:rsidR="00D11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137EDD9E" w:rsidR="001F2F06" w:rsidRDefault="00C178A0" w:rsidP="00672B5D">
            <w:pPr>
              <w:pStyle w:val="CRCoverPage"/>
              <w:spacing w:after="0"/>
              <w:ind w:left="100"/>
            </w:pPr>
            <w:r>
              <w:t xml:space="preserve">The </w:t>
            </w:r>
            <w:r w:rsidR="008110FF">
              <w:rPr>
                <w:lang w:eastAsia="zh-CN"/>
              </w:rPr>
              <w:t xml:space="preserve">type </w:t>
            </w:r>
            <w:proofErr w:type="spellStart"/>
            <w:r w:rsidR="008110FF" w:rsidRPr="008110FF">
              <w:t>MeasurementNotification</w:t>
            </w:r>
            <w:proofErr w:type="spellEnd"/>
            <w:r>
              <w:t xml:space="preserve"> </w:t>
            </w:r>
            <w:r w:rsidR="001F2F06">
              <w:t>provides the average</w:t>
            </w:r>
            <w:r w:rsidR="001F2F06">
              <w:rPr>
                <w:lang w:eastAsia="zh-CN"/>
              </w:rPr>
              <w:t xml:space="preserve"> measurement values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708AA7DE" w14:textId="13036334" w:rsidR="00672B5D" w:rsidRDefault="001F2F06" w:rsidP="00672B5D">
            <w:pPr>
              <w:pStyle w:val="CRCoverPage"/>
              <w:spacing w:after="0"/>
              <w:ind w:left="100"/>
            </w:pPr>
            <w:r>
              <w:t xml:space="preserve">However, though </w:t>
            </w:r>
            <w:proofErr w:type="spellStart"/>
            <w:r>
              <w:t>newtwork</w:t>
            </w:r>
            <w:proofErr w:type="spellEnd"/>
            <w:r>
              <w:t xml:space="preserve">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2F1F1" w:rsidR="00672B5D" w:rsidRDefault="001F2F06" w:rsidP="00672B5D">
            <w:pPr>
              <w:pStyle w:val="CRCoverPage"/>
              <w:spacing w:after="0"/>
              <w:ind w:left="100"/>
              <w:rPr>
                <w:noProof/>
              </w:rPr>
            </w:pPr>
            <w:r>
              <w:t xml:space="preserve">The </w:t>
            </w:r>
            <w:r w:rsidR="008110FF">
              <w:rPr>
                <w:lang w:eastAsia="zh-CN"/>
              </w:rPr>
              <w:t xml:space="preserve">type </w:t>
            </w:r>
            <w:proofErr w:type="spellStart"/>
            <w:r w:rsidR="008110FF" w:rsidRPr="008110FF">
              <w:t>MeasurementNotification</w:t>
            </w:r>
            <w:proofErr w:type="spellEnd"/>
            <w:r>
              <w:t xml:space="preserve"> is corrected so that the average</w:t>
            </w:r>
            <w:r>
              <w:rPr>
                <w:lang w:eastAsia="zh-CN"/>
              </w:rPr>
              <w:t xml:space="preserve"> measurement values for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 xml:space="preserve">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551A9" w:rsidR="00672B5D" w:rsidRDefault="00176258" w:rsidP="00672B5D">
            <w:pPr>
              <w:pStyle w:val="CRCoverPage"/>
              <w:spacing w:after="0"/>
              <w:ind w:left="100"/>
              <w:rPr>
                <w:noProof/>
              </w:rPr>
            </w:pPr>
            <w:r>
              <w:rPr>
                <w:noProof/>
              </w:rPr>
              <w:t>A.3.2.3.2.3</w:t>
            </w:r>
            <w:bookmarkStart w:id="1" w:name="_GoBack"/>
            <w:bookmarkEnd w:id="1"/>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43524AB" w14:textId="77777777" w:rsidR="00E93046" w:rsidRDefault="00E93046" w:rsidP="00E93046">
      <w:pPr>
        <w:pStyle w:val="Heading5"/>
        <w:rPr>
          <w:lang w:eastAsia="zh-CN"/>
        </w:rPr>
      </w:pPr>
      <w:bookmarkStart w:id="2" w:name="_CR8_6"/>
      <w:bookmarkStart w:id="3" w:name="_Toc168325625"/>
      <w:bookmarkStart w:id="4" w:name="_Toc193392803"/>
      <w:bookmarkEnd w:id="2"/>
      <w:r>
        <w:rPr>
          <w:lang w:eastAsia="zh-CN"/>
        </w:rPr>
        <w:t>A.3.2.3.2.3</w:t>
      </w:r>
      <w:r>
        <w:rPr>
          <w:lang w:eastAsia="zh-CN"/>
        </w:rPr>
        <w:tab/>
        <w:t xml:space="preserve">Type: </w:t>
      </w:r>
      <w:proofErr w:type="spellStart"/>
      <w:r>
        <w:t>MeasurementNotification</w:t>
      </w:r>
      <w:bookmarkEnd w:id="3"/>
      <w:bookmarkEnd w:id="4"/>
      <w:proofErr w:type="spellEnd"/>
    </w:p>
    <w:p w14:paraId="65CC996C" w14:textId="77777777" w:rsidR="00E93046" w:rsidRDefault="00E93046" w:rsidP="00E93046">
      <w:pPr>
        <w:pStyle w:val="TH"/>
      </w:pPr>
      <w:bookmarkStart w:id="5" w:name="_CRTableA_3_2_3_2_3_1"/>
      <w:r>
        <w:rPr>
          <w:noProof/>
        </w:rPr>
        <w:t>Table </w:t>
      </w:r>
      <w:bookmarkEnd w:id="5"/>
      <w:r>
        <w:rPr>
          <w:lang w:eastAsia="zh-CN"/>
        </w:rPr>
        <w:t>A.3.2.3.2.3.</w:t>
      </w:r>
      <w:r>
        <w:t xml:space="preserve">1: </w:t>
      </w:r>
      <w:r>
        <w:rPr>
          <w:noProof/>
        </w:rPr>
        <w:t xml:space="preserve">Definition of type </w:t>
      </w:r>
      <w:proofErr w:type="spellStart"/>
      <w:r>
        <w:t>MeasurementNotification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3046" w14:paraId="1E26C490"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6B440" w14:textId="77777777" w:rsidR="00E93046" w:rsidRDefault="00E93046" w:rsidP="004B0FD5">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8DDEA4B" w14:textId="77777777" w:rsidR="00E93046" w:rsidRDefault="00E93046" w:rsidP="004B0F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2094" w14:textId="77777777" w:rsidR="00E93046" w:rsidRDefault="00E93046" w:rsidP="004B0FD5">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58A5BB" w14:textId="77777777" w:rsidR="00E93046" w:rsidRDefault="00E93046" w:rsidP="004B0FD5">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DADA36" w14:textId="77777777" w:rsidR="00E93046" w:rsidRDefault="00E93046" w:rsidP="004B0FD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F23D4F" w14:textId="77777777" w:rsidR="00E93046" w:rsidRDefault="00E93046" w:rsidP="004B0FD5">
            <w:pPr>
              <w:pStyle w:val="TAH"/>
              <w:rPr>
                <w:rFonts w:cs="Arial"/>
                <w:szCs w:val="18"/>
              </w:rPr>
            </w:pPr>
            <w:r>
              <w:t>Applicability</w:t>
            </w:r>
          </w:p>
        </w:tc>
      </w:tr>
      <w:tr w:rsidR="00E93046" w14:paraId="0462E32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04F7904" w14:textId="77777777" w:rsidR="00E93046" w:rsidRPr="004C0D68" w:rsidRDefault="00E93046" w:rsidP="004B0FD5">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3E26AD8"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0299285"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5E6DF0C" w14:textId="77777777" w:rsidR="00E93046" w:rsidRPr="004C0D68" w:rsidRDefault="00E93046" w:rsidP="004B0FD5">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507840A"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C611B59" w14:textId="77777777" w:rsidR="00E93046" w:rsidRDefault="00E93046" w:rsidP="004B0FD5">
            <w:pPr>
              <w:pStyle w:val="TAL"/>
              <w:rPr>
                <w:rFonts w:cs="Arial"/>
                <w:szCs w:val="18"/>
                <w:lang w:eastAsia="en-GB"/>
              </w:rPr>
            </w:pPr>
          </w:p>
        </w:tc>
      </w:tr>
      <w:tr w:rsidR="00E93046" w14:paraId="23FF37FE"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60B0FD06" w14:textId="77777777" w:rsidR="00E93046" w:rsidRPr="004C0D68" w:rsidRDefault="00E93046" w:rsidP="004B0FD5">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0E7AF51" w14:textId="77777777" w:rsidR="00E93046" w:rsidRPr="004C0D68" w:rsidRDefault="00E93046" w:rsidP="004B0FD5">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33D6BA0"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656B19D" w14:textId="77777777" w:rsidR="00E93046" w:rsidRPr="004C0D68" w:rsidRDefault="00E93046" w:rsidP="004B0FD5">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E8CD31"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C14C610" w14:textId="77777777" w:rsidR="00E93046" w:rsidRDefault="00E93046" w:rsidP="004B0FD5">
            <w:pPr>
              <w:pStyle w:val="TAL"/>
              <w:rPr>
                <w:rFonts w:cs="Arial"/>
                <w:szCs w:val="18"/>
                <w:lang w:eastAsia="en-GB"/>
              </w:rPr>
            </w:pPr>
          </w:p>
        </w:tc>
      </w:tr>
      <w:tr w:rsidR="00E93046" w14:paraId="15E8AC7F"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113DF7F" w14:textId="77777777" w:rsidR="00E93046" w:rsidRPr="004C0D68" w:rsidRDefault="00E93046" w:rsidP="004B0FD5">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271C4E8" w14:textId="77777777" w:rsidR="00E93046" w:rsidRPr="004C0D68" w:rsidRDefault="00E93046" w:rsidP="004B0FD5">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19BD3D9"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ADDF5" w14:textId="77777777" w:rsidR="00E93046" w:rsidRPr="00E01342" w:rsidRDefault="00E93046" w:rsidP="004B0FD5">
            <w:pPr>
              <w:pStyle w:val="TAL"/>
              <w:rPr>
                <w:lang w:val="en-US"/>
              </w:rPr>
            </w:pPr>
            <w:proofErr w:type="gramStart"/>
            <w:r>
              <w:rPr>
                <w:lang w:val="en-US"/>
              </w:rPr>
              <w:t>0..N</w:t>
            </w:r>
            <w:proofErr w:type="gramEnd"/>
          </w:p>
        </w:tc>
        <w:tc>
          <w:tcPr>
            <w:tcW w:w="3438" w:type="dxa"/>
            <w:tcBorders>
              <w:top w:val="single" w:sz="4" w:space="0" w:color="auto"/>
              <w:left w:val="single" w:sz="4" w:space="0" w:color="auto"/>
              <w:bottom w:val="single" w:sz="4" w:space="0" w:color="auto"/>
              <w:right w:val="single" w:sz="4" w:space="0" w:color="auto"/>
            </w:tcBorders>
            <w:hideMark/>
          </w:tcPr>
          <w:p w14:paraId="0BC1EDB4"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C8C2DF" w14:textId="77777777" w:rsidR="00E93046" w:rsidRDefault="00E93046" w:rsidP="004B0FD5">
            <w:pPr>
              <w:pStyle w:val="TAL"/>
              <w:rPr>
                <w:rFonts w:cs="Arial"/>
                <w:szCs w:val="18"/>
                <w:lang w:eastAsia="en-GB"/>
              </w:rPr>
            </w:pPr>
          </w:p>
        </w:tc>
      </w:tr>
      <w:tr w:rsidR="00E93046" w14:paraId="6B7F573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A2E428E" w14:textId="77777777" w:rsidR="00E93046" w:rsidRPr="00E01342" w:rsidRDefault="00E93046" w:rsidP="004B0FD5">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BBC00D2" w14:textId="77777777" w:rsidR="00E93046" w:rsidRPr="00E01342" w:rsidRDefault="00E93046" w:rsidP="004B0FD5">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78842D" w14:textId="77777777" w:rsidR="00E93046" w:rsidRPr="00E01342" w:rsidRDefault="00E93046" w:rsidP="004B0FD5">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0873B759" w14:textId="77777777" w:rsidR="00E93046" w:rsidRPr="00E01342" w:rsidRDefault="00E93046" w:rsidP="004B0FD5">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A4D94B1" w14:textId="15D633D4"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6"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7" w:author="Huawei_CHV_1" w:date="2025-11-10T13:45: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E2F74" w14:textId="77777777" w:rsidR="00E93046" w:rsidRDefault="00E93046" w:rsidP="004B0FD5">
            <w:pPr>
              <w:pStyle w:val="TAL"/>
              <w:rPr>
                <w:rFonts w:cs="Arial"/>
                <w:szCs w:val="18"/>
                <w:lang w:eastAsia="en-GB"/>
              </w:rPr>
            </w:pPr>
          </w:p>
        </w:tc>
      </w:tr>
      <w:tr w:rsidR="00E93046" w14:paraId="29786DAD"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F41F6B5" w14:textId="77777777" w:rsidR="00E93046" w:rsidRPr="004C0D68" w:rsidRDefault="00E93046" w:rsidP="004B0FD5">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A23EDD"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529E92"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B9A0B4C"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B04EA7" w14:textId="558EFB25"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8"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9"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59C65A06" w14:textId="77777777" w:rsidR="00E93046" w:rsidRDefault="00E93046" w:rsidP="004B0FD5">
            <w:pPr>
              <w:pStyle w:val="TAL"/>
              <w:rPr>
                <w:rFonts w:cs="Arial"/>
                <w:szCs w:val="18"/>
                <w:lang w:eastAsia="en-GB"/>
              </w:rPr>
            </w:pPr>
          </w:p>
        </w:tc>
      </w:tr>
      <w:tr w:rsidR="00E93046" w14:paraId="6EC3504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C1442FE" w14:textId="77777777" w:rsidR="00E93046" w:rsidRPr="004C0D68" w:rsidRDefault="00E93046" w:rsidP="004B0FD5">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05AC62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57031F0"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C389C62"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D41573" w14:textId="69459DF2" w:rsidR="00E93046" w:rsidRPr="004C0D68" w:rsidRDefault="00E93046" w:rsidP="004B0FD5">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10" w:author="Huawei_CHV_1" w:date="2025-11-10T13:45: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11"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798F1" w14:textId="77777777" w:rsidR="00E93046" w:rsidRDefault="00E93046" w:rsidP="004B0FD5">
            <w:pPr>
              <w:pStyle w:val="TAL"/>
              <w:rPr>
                <w:rFonts w:cs="Arial"/>
                <w:szCs w:val="18"/>
                <w:lang w:eastAsia="en-GB"/>
              </w:rPr>
            </w:pPr>
          </w:p>
        </w:tc>
      </w:tr>
      <w:tr w:rsidR="00E93046" w14:paraId="58043911"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5EBC860" w14:textId="77777777" w:rsidR="00E93046" w:rsidRPr="00E01342" w:rsidRDefault="00E93046" w:rsidP="004B0FD5">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5172EC3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0DC8538"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6EF989F"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EFF7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5ACA01" w14:textId="77777777" w:rsidR="00E93046" w:rsidRPr="000159E9" w:rsidRDefault="00E93046" w:rsidP="004B0FD5">
            <w:pPr>
              <w:pStyle w:val="TAL"/>
              <w:rPr>
                <w:lang w:eastAsia="zh-CN"/>
              </w:rPr>
            </w:pPr>
          </w:p>
        </w:tc>
      </w:tr>
      <w:tr w:rsidR="00E93046" w14:paraId="6548C11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350E1D90" w14:textId="77777777" w:rsidR="00E93046" w:rsidRPr="004C0D68" w:rsidRDefault="00E93046" w:rsidP="004B0FD5">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7990F5BA"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2FC74C"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FD89A6"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967361"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3D5346B" w14:textId="77777777" w:rsidR="00E93046" w:rsidRPr="000159E9" w:rsidRDefault="00E93046" w:rsidP="004B0FD5">
            <w:pPr>
              <w:pStyle w:val="TAL"/>
              <w:rPr>
                <w:lang w:eastAsia="zh-CN"/>
              </w:rPr>
            </w:pPr>
          </w:p>
        </w:tc>
      </w:tr>
      <w:tr w:rsidR="00E93046" w14:paraId="21A2FB1B"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tcPr>
          <w:p w14:paraId="33246F7D" w14:textId="77777777" w:rsidR="00E93046" w:rsidRDefault="00E93046" w:rsidP="004B0FD5">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7D5E9FA" w14:textId="77777777" w:rsidR="00E93046" w:rsidRPr="004C0D68" w:rsidRDefault="00E93046" w:rsidP="004B0FD5">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47DCDF4"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952AA9B" w14:textId="77777777" w:rsidR="00E93046" w:rsidRDefault="00E93046" w:rsidP="004B0FD5">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67F98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66DC046F" w14:textId="77777777" w:rsidR="00E93046" w:rsidRPr="000159E9" w:rsidRDefault="00E93046" w:rsidP="004B0FD5">
            <w:pPr>
              <w:pStyle w:val="TAL"/>
              <w:rPr>
                <w:lang w:eastAsia="zh-CN"/>
              </w:rPr>
            </w:pPr>
          </w:p>
        </w:tc>
      </w:tr>
      <w:tr w:rsidR="00E93046" w14:paraId="08F9D5C6"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487FA0D" w14:textId="77777777" w:rsidR="00E93046" w:rsidRDefault="00E93046" w:rsidP="004B0FD5">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6F9083E2" w14:textId="77777777" w:rsidR="00E93046" w:rsidRDefault="00E93046" w:rsidP="004B0FD5">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16207A07" w14:textId="77777777" w:rsidR="00E93046"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61B02" w14:textId="77777777" w:rsidR="00E93046"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A770BF8" w14:textId="77777777" w:rsidR="00E93046" w:rsidRDefault="00E93046" w:rsidP="004B0FD5">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41306D5" w14:textId="77777777" w:rsidR="00E93046" w:rsidRPr="00CA1AE7" w:rsidRDefault="00E93046" w:rsidP="004B0FD5">
            <w:pPr>
              <w:pStyle w:val="TAL"/>
              <w:rPr>
                <w:lang w:eastAsia="zh-CN"/>
              </w:rPr>
            </w:pPr>
          </w:p>
        </w:tc>
      </w:tr>
      <w:tr w:rsidR="00E93046" w14:paraId="2F544CD0" w14:textId="77777777" w:rsidTr="004B0FD5">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38ACFD6" w14:textId="77777777" w:rsidR="00E93046" w:rsidRPr="00430F46" w:rsidRDefault="00E93046" w:rsidP="004B0FD5">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139C02" w14:textId="77777777" w:rsidR="00E93046" w:rsidRPr="00830AC8" w:rsidRDefault="00E93046" w:rsidP="00E93046">
      <w:pPr>
        <w:rPr>
          <w:lang w:eastAsia="zh-CN"/>
        </w:rPr>
      </w:pP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B32F9" w14:textId="77777777" w:rsidR="00A81797" w:rsidRDefault="00A81797">
      <w:r>
        <w:separator/>
      </w:r>
    </w:p>
  </w:endnote>
  <w:endnote w:type="continuationSeparator" w:id="0">
    <w:p w14:paraId="6D13AACB" w14:textId="77777777" w:rsidR="00A81797" w:rsidRDefault="00A8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3C257" w14:textId="77777777" w:rsidR="00A81797" w:rsidRDefault="00A81797">
      <w:r>
        <w:separator/>
      </w:r>
    </w:p>
  </w:footnote>
  <w:footnote w:type="continuationSeparator" w:id="0">
    <w:p w14:paraId="677E8AAB" w14:textId="77777777" w:rsidR="00A81797" w:rsidRDefault="00A8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D"/>
    <w:rsid w:val="00022E4A"/>
    <w:rsid w:val="00050134"/>
    <w:rsid w:val="00060F64"/>
    <w:rsid w:val="00070E09"/>
    <w:rsid w:val="00071419"/>
    <w:rsid w:val="00076445"/>
    <w:rsid w:val="000853CB"/>
    <w:rsid w:val="00096900"/>
    <w:rsid w:val="000A6394"/>
    <w:rsid w:val="000B7FED"/>
    <w:rsid w:val="000C038A"/>
    <w:rsid w:val="000C6598"/>
    <w:rsid w:val="000D43B1"/>
    <w:rsid w:val="000D44B3"/>
    <w:rsid w:val="00104636"/>
    <w:rsid w:val="00105D65"/>
    <w:rsid w:val="00130E13"/>
    <w:rsid w:val="00131226"/>
    <w:rsid w:val="00145D43"/>
    <w:rsid w:val="00176258"/>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79D2"/>
    <w:rsid w:val="0021568E"/>
    <w:rsid w:val="00237D94"/>
    <w:rsid w:val="00241E4A"/>
    <w:rsid w:val="0024593B"/>
    <w:rsid w:val="00252900"/>
    <w:rsid w:val="00255A9A"/>
    <w:rsid w:val="0026004D"/>
    <w:rsid w:val="002640DD"/>
    <w:rsid w:val="00267C3B"/>
    <w:rsid w:val="00275D12"/>
    <w:rsid w:val="0027787F"/>
    <w:rsid w:val="00284FEB"/>
    <w:rsid w:val="002860C4"/>
    <w:rsid w:val="002B5741"/>
    <w:rsid w:val="002C51AE"/>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3F38D5"/>
    <w:rsid w:val="00407A28"/>
    <w:rsid w:val="00410371"/>
    <w:rsid w:val="004242F1"/>
    <w:rsid w:val="00445087"/>
    <w:rsid w:val="00466427"/>
    <w:rsid w:val="00480A6D"/>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6052B7"/>
    <w:rsid w:val="00613FAF"/>
    <w:rsid w:val="00615F25"/>
    <w:rsid w:val="00621188"/>
    <w:rsid w:val="006246EC"/>
    <w:rsid w:val="006257ED"/>
    <w:rsid w:val="00653DE4"/>
    <w:rsid w:val="0066028B"/>
    <w:rsid w:val="00665C47"/>
    <w:rsid w:val="006711B5"/>
    <w:rsid w:val="00672B5D"/>
    <w:rsid w:val="00695808"/>
    <w:rsid w:val="006B46FB"/>
    <w:rsid w:val="006C0452"/>
    <w:rsid w:val="006C09BF"/>
    <w:rsid w:val="006C1590"/>
    <w:rsid w:val="006D2907"/>
    <w:rsid w:val="006D52D6"/>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110FF"/>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F3789"/>
    <w:rsid w:val="008F686C"/>
    <w:rsid w:val="009148DE"/>
    <w:rsid w:val="00941E30"/>
    <w:rsid w:val="009531B0"/>
    <w:rsid w:val="00954D9E"/>
    <w:rsid w:val="009741B3"/>
    <w:rsid w:val="009777D9"/>
    <w:rsid w:val="00991B88"/>
    <w:rsid w:val="009A5753"/>
    <w:rsid w:val="009A579D"/>
    <w:rsid w:val="009C0FA0"/>
    <w:rsid w:val="009D0B6F"/>
    <w:rsid w:val="009D752D"/>
    <w:rsid w:val="009E3297"/>
    <w:rsid w:val="009F734F"/>
    <w:rsid w:val="00A17A6F"/>
    <w:rsid w:val="00A246B6"/>
    <w:rsid w:val="00A37908"/>
    <w:rsid w:val="00A47E70"/>
    <w:rsid w:val="00A50CF0"/>
    <w:rsid w:val="00A53767"/>
    <w:rsid w:val="00A7671C"/>
    <w:rsid w:val="00A81797"/>
    <w:rsid w:val="00AA2CBC"/>
    <w:rsid w:val="00AA5C72"/>
    <w:rsid w:val="00AB59B5"/>
    <w:rsid w:val="00AC5820"/>
    <w:rsid w:val="00AD1537"/>
    <w:rsid w:val="00AD1CD8"/>
    <w:rsid w:val="00B00373"/>
    <w:rsid w:val="00B21A07"/>
    <w:rsid w:val="00B258BB"/>
    <w:rsid w:val="00B66D0B"/>
    <w:rsid w:val="00B67B97"/>
    <w:rsid w:val="00B920D3"/>
    <w:rsid w:val="00B968C8"/>
    <w:rsid w:val="00BA0DF9"/>
    <w:rsid w:val="00BA1880"/>
    <w:rsid w:val="00BA38BA"/>
    <w:rsid w:val="00BA3EC5"/>
    <w:rsid w:val="00BA51D9"/>
    <w:rsid w:val="00BB5DFC"/>
    <w:rsid w:val="00BD279D"/>
    <w:rsid w:val="00BD6BB8"/>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93046"/>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29023-77AE-4095-AEAF-97E75BAF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2025-11-10T12:42:00Z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