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0D332" w14:textId="63117B4B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036637C1" w:rsidR="00B97703" w:rsidRPr="008F191B" w:rsidRDefault="004E3939" w:rsidP="00A756F8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  <w:t xml:space="preserve">LS on </w:t>
      </w:r>
      <w:r w:rsidR="00F47977" w:rsidRPr="008F191B">
        <w:rPr>
          <w:bCs/>
          <w:sz w:val="24"/>
          <w:szCs w:val="24"/>
        </w:rPr>
        <w:t>RFC 9543,</w:t>
      </w:r>
      <w:r w:rsidR="00A756F8" w:rsidRPr="008F191B">
        <w:rPr>
          <w:bCs/>
          <w:sz w:val="24"/>
          <w:szCs w:val="24"/>
        </w:rPr>
        <w:t xml:space="preserve"> </w:t>
      </w:r>
      <w:r w:rsidR="00F47977" w:rsidRPr="008F191B">
        <w:rPr>
          <w:bCs/>
          <w:sz w:val="24"/>
          <w:szCs w:val="24"/>
        </w:rPr>
        <w:t xml:space="preserve">"A </w:t>
      </w:r>
      <w:r w:rsidR="00A756F8" w:rsidRPr="008F191B">
        <w:rPr>
          <w:bCs/>
          <w:sz w:val="24"/>
          <w:szCs w:val="24"/>
        </w:rPr>
        <w:t>Framework for Network Slices in Networks Built from IETF Technologies</w:t>
      </w:r>
      <w:r w:rsidR="00F47977" w:rsidRPr="008F191B">
        <w:rPr>
          <w:bCs/>
          <w:sz w:val="24"/>
          <w:szCs w:val="24"/>
        </w:rPr>
        <w:t>"</w:t>
      </w:r>
    </w:p>
    <w:p w14:paraId="0DE1AA1F" w14:textId="67875B30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 xml:space="preserve">IETF Traffic Engineering Architecture and </w:t>
      </w:r>
      <w:proofErr w:type="spellStart"/>
      <w:r w:rsidR="00A756F8" w:rsidRPr="008F191B">
        <w:rPr>
          <w:bCs/>
          <w:sz w:val="24"/>
          <w:szCs w:val="24"/>
        </w:rPr>
        <w:t>Signaling</w:t>
      </w:r>
      <w:proofErr w:type="spellEnd"/>
      <w:r w:rsidR="00A756F8" w:rsidRPr="008F191B">
        <w:rPr>
          <w:bCs/>
          <w:sz w:val="24"/>
          <w:szCs w:val="24"/>
        </w:rPr>
        <w:t xml:space="preserve"> Working Group (teas)</w:t>
      </w:r>
    </w:p>
    <w:p w14:paraId="2548326B" w14:textId="2143D617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 xml:space="preserve">3GPP </w:t>
      </w:r>
      <w:r w:rsidR="00451887" w:rsidRPr="008F191B">
        <w:rPr>
          <w:bCs/>
          <w:sz w:val="24"/>
          <w:szCs w:val="24"/>
        </w:rPr>
        <w:t xml:space="preserve">SA2, 3GPP SA3, 3GPP </w:t>
      </w:r>
      <w:r w:rsidR="00A756F8" w:rsidRPr="008F191B">
        <w:rPr>
          <w:bCs/>
          <w:sz w:val="24"/>
          <w:szCs w:val="24"/>
        </w:rPr>
        <w:t>SA5, 3GPP RAN3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703ACB3D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r w:rsidR="00451887" w:rsidRPr="008F191B">
        <w:rPr>
          <w:bCs/>
          <w:sz w:val="24"/>
          <w:szCs w:val="24"/>
        </w:rPr>
        <w:t xml:space="preserve">ITU-T SG15 </w:t>
      </w:r>
      <w:hyperlink r:id="rId10" w:history="1">
        <w:r w:rsidR="00451887" w:rsidRPr="008F191B">
          <w:rPr>
            <w:rStyle w:val="Hyperlink"/>
            <w:bCs/>
            <w:sz w:val="24"/>
            <w:szCs w:val="24"/>
          </w:rPr>
          <w:t>tsbsg15@itu.int</w:t>
        </w:r>
      </w:hyperlink>
      <w:r w:rsidR="00451887" w:rsidRPr="008F191B">
        <w:rPr>
          <w:bCs/>
          <w:sz w:val="24"/>
          <w:szCs w:val="24"/>
        </w:rPr>
        <w:t>,</w:t>
      </w:r>
      <w:r w:rsidR="00E82B3A" w:rsidRPr="008F191B">
        <w:rPr>
          <w:bCs/>
          <w:sz w:val="24"/>
          <w:szCs w:val="24"/>
        </w:rPr>
        <w:t xml:space="preserve"> O-RAN WG1, O-RAN WG6, O-RAN WG9 </w:t>
      </w:r>
      <w:hyperlink r:id="rId11" w:history="1">
        <w:r w:rsidR="00E82B3A" w:rsidRPr="008F191B">
          <w:rPr>
            <w:rStyle w:val="Hyperlink"/>
            <w:bCs/>
            <w:sz w:val="24"/>
            <w:szCs w:val="24"/>
          </w:rPr>
          <w:t>liaisons@o-ran.org</w:t>
        </w:r>
      </w:hyperlink>
      <w:r w:rsidR="00E82B3A" w:rsidRPr="008F191B">
        <w:rPr>
          <w:rStyle w:val="Hyperlink"/>
          <w:bCs/>
          <w:sz w:val="24"/>
          <w:szCs w:val="24"/>
        </w:rPr>
        <w:t xml:space="preserve">, </w:t>
      </w:r>
      <w:r w:rsidR="0034344E" w:rsidRPr="008F191B">
        <w:rPr>
          <w:bCs/>
          <w:sz w:val="24"/>
          <w:szCs w:val="24"/>
        </w:rPr>
        <w:t xml:space="preserve">MEF </w:t>
      </w:r>
      <w:hyperlink r:id="rId12" w:history="1">
        <w:r w:rsidR="00165AEF" w:rsidRPr="008F191B">
          <w:rPr>
            <w:rStyle w:val="Hyperlink"/>
            <w:bCs/>
            <w:sz w:val="24"/>
            <w:szCs w:val="24"/>
          </w:rPr>
          <w:t>liaisons@mef.net</w:t>
        </w:r>
      </w:hyperlink>
      <w:r w:rsidR="0034344E" w:rsidRPr="008F191B">
        <w:rPr>
          <w:bCs/>
          <w:sz w:val="24"/>
          <w:szCs w:val="24"/>
        </w:rPr>
        <w:t>,</w:t>
      </w:r>
      <w:r w:rsidR="00451887" w:rsidRPr="008F191B">
        <w:rPr>
          <w:bCs/>
          <w:sz w:val="24"/>
          <w:szCs w:val="24"/>
        </w:rPr>
        <w:t xml:space="preserve"> </w:t>
      </w:r>
      <w:r w:rsidR="0034344E" w:rsidRPr="008F191B">
        <w:rPr>
          <w:bCs/>
          <w:sz w:val="24"/>
          <w:szCs w:val="24"/>
        </w:rPr>
        <w:t xml:space="preserve">GSMA Networks Working Group </w:t>
      </w:r>
      <w:hyperlink r:id="rId13" w:history="1">
        <w:r w:rsidR="00165AEF" w:rsidRPr="008F191B">
          <w:rPr>
            <w:rStyle w:val="Hyperlink"/>
            <w:bCs/>
            <w:sz w:val="24"/>
            <w:szCs w:val="24"/>
          </w:rPr>
          <w:t>ng@gsma.com</w:t>
        </w:r>
      </w:hyperlink>
      <w:bookmarkEnd w:id="0"/>
      <w:bookmarkEnd w:id="1"/>
      <w:r w:rsidR="00451887" w:rsidRPr="008F191B">
        <w:rPr>
          <w:bCs/>
          <w:sz w:val="24"/>
          <w:szCs w:val="24"/>
        </w:rPr>
        <w:t xml:space="preserve">, BBF </w:t>
      </w:r>
      <w:hyperlink r:id="rId14" w:history="1">
        <w:r w:rsidR="00451887" w:rsidRPr="008F191B">
          <w:rPr>
            <w:rStyle w:val="Hyperlink"/>
            <w:bCs/>
            <w:sz w:val="24"/>
            <w:szCs w:val="24"/>
          </w:rPr>
          <w:t>liaisons@broadband-forum.org</w:t>
        </w:r>
      </w:hyperlink>
      <w:r w:rsidR="00451887" w:rsidRPr="008F191B">
        <w:rPr>
          <w:bCs/>
          <w:sz w:val="24"/>
          <w:szCs w:val="24"/>
        </w:rPr>
        <w:t xml:space="preserve"> </w:t>
      </w:r>
    </w:p>
    <w:p w14:paraId="504B5909" w14:textId="77777777" w:rsidR="00DC0138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CA4924" w:rsidRPr="008F191B">
        <w:rPr>
          <w:bCs/>
          <w:sz w:val="24"/>
          <w:szCs w:val="24"/>
        </w:rPr>
        <w:t xml:space="preserve">TEAS WG Chairs </w:t>
      </w:r>
      <w:hyperlink r:id="rId15" w:history="1">
        <w:r w:rsidR="00165AEF" w:rsidRPr="008F191B">
          <w:rPr>
            <w:rStyle w:val="Hyperlink"/>
            <w:bCs/>
            <w:sz w:val="24"/>
            <w:szCs w:val="24"/>
          </w:rPr>
          <w:t>teas-chairs@ietf.org</w:t>
        </w:r>
      </w:hyperlink>
      <w:r w:rsidR="001A7991" w:rsidRPr="008F191B">
        <w:rPr>
          <w:rStyle w:val="Hyperlink"/>
          <w:bCs/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TEAS ADs </w:t>
      </w:r>
      <w:hyperlink r:id="rId16" w:history="1">
        <w:r w:rsidR="00DC0138" w:rsidRPr="00DC0138">
          <w:rPr>
            <w:rStyle w:val="Hyperlink"/>
            <w:bCs/>
            <w:sz w:val="24"/>
            <w:szCs w:val="24"/>
          </w:rPr>
          <w:t>teas-ads@ietf.org</w:t>
        </w:r>
      </w:hyperlink>
      <w:r w:rsidR="00DC0138">
        <w:rPr>
          <w:bCs/>
          <w:sz w:val="24"/>
          <w:szCs w:val="24"/>
        </w:rPr>
        <w:t>,</w:t>
      </w:r>
    </w:p>
    <w:p w14:paraId="5C701869" w14:textId="75A38D20" w:rsidR="00B97703" w:rsidRPr="008F191B" w:rsidRDefault="00DC0138" w:rsidP="00165AEF">
      <w:pPr>
        <w:spacing w:after="60"/>
        <w:ind w:left="1985" w:hanging="1985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165AEF" w:rsidRPr="008F191B">
        <w:rPr>
          <w:bCs/>
          <w:sz w:val="24"/>
          <w:szCs w:val="24"/>
        </w:rPr>
        <w:t xml:space="preserve">Charles Eckel </w:t>
      </w:r>
      <w:hyperlink r:id="rId17" w:history="1">
        <w:r w:rsidR="00165AEF" w:rsidRPr="008F191B">
          <w:rPr>
            <w:rStyle w:val="Hyperlink"/>
            <w:bCs/>
            <w:sz w:val="24"/>
            <w:szCs w:val="24"/>
          </w:rPr>
          <w:t>eckelcu@cisco.com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 xml:space="preserve">Send any </w:t>
      </w:r>
      <w:proofErr w:type="gramStart"/>
      <w:r w:rsidRPr="008F191B">
        <w:rPr>
          <w:bCs/>
          <w:sz w:val="24"/>
          <w:szCs w:val="24"/>
        </w:rPr>
        <w:t>reply</w:t>
      </w:r>
      <w:proofErr w:type="gramEnd"/>
      <w:r w:rsidRPr="008F191B">
        <w:rPr>
          <w:bCs/>
          <w:sz w:val="24"/>
          <w:szCs w:val="24"/>
        </w:rPr>
        <w:t xml:space="preserve"> LS to:</w:t>
      </w:r>
      <w:r w:rsidRPr="008F191B">
        <w:rPr>
          <w:bCs/>
          <w:sz w:val="24"/>
          <w:szCs w:val="24"/>
        </w:rPr>
        <w:tab/>
      </w:r>
      <w:hyperlink r:id="rId18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3E630144" w14:textId="6A267202" w:rsidR="00B97703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>For information</w:t>
      </w:r>
    </w:p>
    <w:p w14:paraId="2BE0F119" w14:textId="77777777" w:rsidR="00EE21C5" w:rsidRPr="008F191B" w:rsidRDefault="00EE21C5" w:rsidP="0034344E">
      <w:pPr>
        <w:spacing w:after="60"/>
        <w:ind w:left="1985" w:hanging="1985"/>
        <w:rPr>
          <w:b/>
          <w:sz w:val="24"/>
          <w:szCs w:val="24"/>
        </w:rPr>
      </w:pP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1EB17B9F" w14:textId="519FFDCD" w:rsidR="00EE21C5" w:rsidRPr="008F191B" w:rsidRDefault="00EE21C5" w:rsidP="00EE21C5">
      <w:pPr>
        <w:spacing w:after="60"/>
        <w:ind w:left="360" w:hanging="360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 xml:space="preserve">1. </w:t>
      </w:r>
      <w:r w:rsidR="000C4EF4" w:rsidRPr="008F191B">
        <w:rPr>
          <w:bCs/>
          <w:sz w:val="24"/>
          <w:szCs w:val="24"/>
        </w:rPr>
        <w:t>D</w:t>
      </w:r>
      <w:r w:rsidRPr="008F191B">
        <w:rPr>
          <w:bCs/>
          <w:sz w:val="24"/>
          <w:szCs w:val="24"/>
        </w:rPr>
        <w:t>escription</w:t>
      </w:r>
    </w:p>
    <w:p w14:paraId="5DEC81A3" w14:textId="77777777" w:rsidR="00EE21C5" w:rsidRPr="008F191B" w:rsidRDefault="00EE21C5" w:rsidP="00EE21C5">
      <w:pPr>
        <w:spacing w:after="60"/>
        <w:ind w:left="360" w:hanging="360"/>
        <w:rPr>
          <w:b/>
          <w:sz w:val="24"/>
          <w:szCs w:val="24"/>
        </w:rPr>
      </w:pPr>
    </w:p>
    <w:p w14:paraId="2E40BA29" w14:textId="1F00E905" w:rsidR="009B1A38" w:rsidRPr="008F191B" w:rsidRDefault="009B1A38" w:rsidP="009B1A38">
      <w:pPr>
        <w:spacing w:after="60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</w:rPr>
        <w:t>As a follow up to the liaison statement [1] that was posted on 2023-10-09, the IETF TEAS WG [2] would like to inform 3GPP and the SDOs in the Cc list about the publication of a new informational RFC - RFC9543, "A Framework for Network Slices in Networks Built from IETF Technologies” [3]. This document describes network slicing in the context of networks built from IETF technologies. It establishes the general principles of network slicing in the IETF context.</w:t>
      </w:r>
      <w:r w:rsidR="00EE21C5" w:rsidRPr="008F191B">
        <w:rPr>
          <w:bCs/>
          <w:sz w:val="24"/>
          <w:szCs w:val="24"/>
          <w:lang w:val="en-US"/>
        </w:rPr>
        <w:br/>
        <w:t> </w:t>
      </w:r>
      <w:r w:rsidR="00EE21C5" w:rsidRPr="008F191B">
        <w:rPr>
          <w:bCs/>
          <w:sz w:val="24"/>
          <w:szCs w:val="24"/>
          <w:lang w:val="en-US"/>
        </w:rPr>
        <w:br/>
      </w:r>
      <w:r w:rsidRPr="008F191B">
        <w:rPr>
          <w:bCs/>
          <w:sz w:val="24"/>
          <w:szCs w:val="24"/>
          <w:lang w:val="en-US"/>
        </w:rPr>
        <w:t xml:space="preserve">The following is the mailing list where discussions related to this framework take place [4]. </w:t>
      </w:r>
    </w:p>
    <w:p w14:paraId="0A7AA6BA" w14:textId="043283C6" w:rsidR="00EE21C5" w:rsidRPr="008F191B" w:rsidRDefault="009B1A38" w:rsidP="009B1A38">
      <w:pPr>
        <w:spacing w:after="60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Feedback on RFC9543 can be shared directly on the mailing list.</w:t>
      </w:r>
      <w:r w:rsidR="00EE21C5" w:rsidRPr="008F191B">
        <w:rPr>
          <w:bCs/>
          <w:sz w:val="24"/>
          <w:szCs w:val="24"/>
          <w:lang w:val="en-US"/>
        </w:rPr>
        <w:br/>
      </w:r>
    </w:p>
    <w:p w14:paraId="1DC6658E" w14:textId="16EDAD11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2.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4B3B462D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120 20-26 July 2024, Vancouver, Canada</w:t>
      </w:r>
    </w:p>
    <w:p w14:paraId="3C00183F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121 2-8 November 2024, Dublin, Ireland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14049A35" w14:textId="1DD1B416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3. References</w:t>
      </w:r>
    </w:p>
    <w:p w14:paraId="5BF30EFB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4CE47552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[1] </w:t>
      </w:r>
      <w:hyperlink r:id="rId19" w:tgtFrame="_blank" w:tooltip="https://datatracker.ietf.org/liaison/1861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https://datatracker.ietf.org/liaison/1861/</w:t>
        </w:r>
      </w:hyperlink>
    </w:p>
    <w:p w14:paraId="7375B70F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[2] </w:t>
      </w:r>
      <w:hyperlink r:id="rId20" w:tgtFrame="_blank" w:tooltip="https://datatracker.ietf.org/wg/teas/about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https://datatracker.ietf.org/wg/teas/about/</w:t>
        </w:r>
      </w:hyperlink>
    </w:p>
    <w:p w14:paraId="05FCA65A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[3] </w:t>
      </w:r>
      <w:hyperlink r:id="rId21" w:tgtFrame="_blank" w:tooltip="https://datatracker.ietf.org/doc/rfc9543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https://datatracker.ietf.org/doc/rfc9543/</w:t>
        </w:r>
      </w:hyperlink>
    </w:p>
    <w:p w14:paraId="15BFE758" w14:textId="2A298525" w:rsidR="000C4EF4" w:rsidRPr="008F191B" w:rsidRDefault="009B1A38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[4] </w:t>
      </w:r>
      <w:hyperlink r:id="rId22" w:tgtFrame="_blank" w:tooltip="https://www.ietf.org/mailman/listinfo/teas" w:history="1">
        <w:r w:rsidRPr="009B1A38">
          <w:rPr>
            <w:rStyle w:val="Hyperlink"/>
            <w:bCs/>
            <w:sz w:val="24"/>
            <w:szCs w:val="24"/>
            <w:lang w:val="en-US"/>
          </w:rPr>
          <w:t>https://www.ietf.org/mailman/listinfo/teas</w:t>
        </w:r>
      </w:hyperlink>
    </w:p>
    <w:sectPr w:rsidR="000C4EF4" w:rsidRPr="008F191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8EAA9" w14:textId="77777777" w:rsidR="009603C7" w:rsidRDefault="009603C7">
      <w:pPr>
        <w:spacing w:after="0"/>
      </w:pPr>
      <w:r>
        <w:separator/>
      </w:r>
    </w:p>
  </w:endnote>
  <w:endnote w:type="continuationSeparator" w:id="0">
    <w:p w14:paraId="4D04BA1E" w14:textId="77777777" w:rsidR="009603C7" w:rsidRDefault="009603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86866" w14:textId="77777777" w:rsidR="009603C7" w:rsidRDefault="009603C7">
      <w:pPr>
        <w:spacing w:after="0"/>
      </w:pPr>
      <w:r>
        <w:separator/>
      </w:r>
    </w:p>
  </w:footnote>
  <w:footnote w:type="continuationSeparator" w:id="0">
    <w:p w14:paraId="075AAEB2" w14:textId="77777777" w:rsidR="009603C7" w:rsidRDefault="009603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0"/>
  </w:num>
  <w:num w:numId="2" w16cid:durableId="1552228465">
    <w:abstractNumId w:val="9"/>
  </w:num>
  <w:num w:numId="3" w16cid:durableId="641010035">
    <w:abstractNumId w:val="8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6"/>
  </w:num>
  <w:num w:numId="9" w16cid:durableId="1087191334">
    <w:abstractNumId w:val="5"/>
  </w:num>
  <w:num w:numId="10" w16cid:durableId="1602179047">
    <w:abstractNumId w:val="3"/>
  </w:num>
  <w:num w:numId="11" w16cid:durableId="1512718949">
    <w:abstractNumId w:val="11"/>
  </w:num>
  <w:num w:numId="12" w16cid:durableId="39081147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90B94"/>
    <w:rsid w:val="000A41DE"/>
    <w:rsid w:val="000B21DF"/>
    <w:rsid w:val="000C4EF4"/>
    <w:rsid w:val="000E6116"/>
    <w:rsid w:val="000E6D17"/>
    <w:rsid w:val="000F6242"/>
    <w:rsid w:val="00103FF1"/>
    <w:rsid w:val="00165AEF"/>
    <w:rsid w:val="00196B59"/>
    <w:rsid w:val="001A14F2"/>
    <w:rsid w:val="001A7991"/>
    <w:rsid w:val="001B3A86"/>
    <w:rsid w:val="001B763F"/>
    <w:rsid w:val="001E366F"/>
    <w:rsid w:val="00220060"/>
    <w:rsid w:val="00226381"/>
    <w:rsid w:val="002466A3"/>
    <w:rsid w:val="002473B2"/>
    <w:rsid w:val="002869FE"/>
    <w:rsid w:val="002E01C1"/>
    <w:rsid w:val="002F1940"/>
    <w:rsid w:val="00322204"/>
    <w:rsid w:val="0034344E"/>
    <w:rsid w:val="00383545"/>
    <w:rsid w:val="003C06D2"/>
    <w:rsid w:val="003E4B9F"/>
    <w:rsid w:val="003F59F9"/>
    <w:rsid w:val="003F5E20"/>
    <w:rsid w:val="00433500"/>
    <w:rsid w:val="00433F71"/>
    <w:rsid w:val="0043559E"/>
    <w:rsid w:val="00440D43"/>
    <w:rsid w:val="00441B3A"/>
    <w:rsid w:val="00451887"/>
    <w:rsid w:val="00470DF6"/>
    <w:rsid w:val="00490D22"/>
    <w:rsid w:val="004E3939"/>
    <w:rsid w:val="00525286"/>
    <w:rsid w:val="00526DDD"/>
    <w:rsid w:val="005B6433"/>
    <w:rsid w:val="006052AD"/>
    <w:rsid w:val="00620CA4"/>
    <w:rsid w:val="006E0A43"/>
    <w:rsid w:val="0073766B"/>
    <w:rsid w:val="00754A73"/>
    <w:rsid w:val="007F4F92"/>
    <w:rsid w:val="008758B0"/>
    <w:rsid w:val="008D772F"/>
    <w:rsid w:val="008F191B"/>
    <w:rsid w:val="00914CD1"/>
    <w:rsid w:val="009220A6"/>
    <w:rsid w:val="009238D1"/>
    <w:rsid w:val="009603C7"/>
    <w:rsid w:val="009603F6"/>
    <w:rsid w:val="009963AC"/>
    <w:rsid w:val="0099764C"/>
    <w:rsid w:val="009B1A38"/>
    <w:rsid w:val="009C01E1"/>
    <w:rsid w:val="009E0B14"/>
    <w:rsid w:val="00A455B0"/>
    <w:rsid w:val="00A57D88"/>
    <w:rsid w:val="00A70448"/>
    <w:rsid w:val="00A756F8"/>
    <w:rsid w:val="00AA4FF3"/>
    <w:rsid w:val="00AE1B3E"/>
    <w:rsid w:val="00B35644"/>
    <w:rsid w:val="00B97703"/>
    <w:rsid w:val="00BA3D66"/>
    <w:rsid w:val="00C04BFC"/>
    <w:rsid w:val="00C17229"/>
    <w:rsid w:val="00C1733F"/>
    <w:rsid w:val="00C4084A"/>
    <w:rsid w:val="00CA4924"/>
    <w:rsid w:val="00CB2B16"/>
    <w:rsid w:val="00CF6087"/>
    <w:rsid w:val="00D14BB6"/>
    <w:rsid w:val="00D3215E"/>
    <w:rsid w:val="00D33624"/>
    <w:rsid w:val="00DC0138"/>
    <w:rsid w:val="00DE7D0A"/>
    <w:rsid w:val="00E003DF"/>
    <w:rsid w:val="00E2241D"/>
    <w:rsid w:val="00E82B3A"/>
    <w:rsid w:val="00EE21C5"/>
    <w:rsid w:val="00F25496"/>
    <w:rsid w:val="00F47977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ng@gsma.com" TargetMode="External"/><Relationship Id="rId18" Type="http://schemas.openxmlformats.org/officeDocument/2006/relationships/hyperlink" Target="mailto:statements@ietf.or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ldefense.com/v3/__https:/datatracker.ietf.org/doc/rfc9543/__;!!NEt6yMaO-gk!G7D7ekJeZLrModU-_1NDjZUScsYKT_WSoPzTOs9NA1svr4ru29fe9E8OZ9sR1ePvfSMAtRdNvNGJ7TKEDnEi$" TargetMode="External"/><Relationship Id="rId7" Type="http://schemas.openxmlformats.org/officeDocument/2006/relationships/image" Target="media/image1.jpeg"/><Relationship Id="rId12" Type="http://schemas.openxmlformats.org/officeDocument/2006/relationships/hyperlink" Target="mailto:liaisons@mef.net" TargetMode="External"/><Relationship Id="rId17" Type="http://schemas.openxmlformats.org/officeDocument/2006/relationships/hyperlink" Target="mailto:eckelcu@cisco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eas-ads@ietf.org" TargetMode="External"/><Relationship Id="rId20" Type="http://schemas.openxmlformats.org/officeDocument/2006/relationships/hyperlink" Target="https://urldefense.com/v3/__https:/datatracker.ietf.org/wg/teas/about/__;!!NEt6yMaO-gk!G7D7ekJeZLrModU-_1NDjZUScsYKT_WSoPzTOs9NA1svr4ru29fe9E8OZ9sR1ePvfSMAtRdNvNGJ7Ya1xny4$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aisons@o-ran.or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teas-chairs@ietf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tsbsg15@itu.int" TargetMode="External"/><Relationship Id="rId19" Type="http://schemas.openxmlformats.org/officeDocument/2006/relationships/hyperlink" Target="https://urldefense.com/v3/__https:/datatracker.ietf.org/liaison/1861/__;!!NEt6yMaO-gk!G7D7ekJeZLrModU-_1NDjZUScsYKT_WSoPzTOs9NA1svr4ru29fe9E8OZ9sR1ePvfSMAtRdNvNGJ7dlSUKef$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mailto:liaisons@broadband-forum.org" TargetMode="External"/><Relationship Id="rId22" Type="http://schemas.openxmlformats.org/officeDocument/2006/relationships/hyperlink" Target="https://urldefense.com/v3/__https:/www.ietf.org/mailman/listinfo/teas__;!!NEt6yMaO-gk!G7D7ekJeZLrModU-_1NDjZUScsYKT_WSoPzTOs9NA1svr4ru29fe9E8OZ9sR1ePvfSMAtRdNvNGJ7YxdLX5J$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33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Eckel</cp:lastModifiedBy>
  <cp:revision>10</cp:revision>
  <cp:lastPrinted>2002-04-23T07:10:00Z</cp:lastPrinted>
  <dcterms:created xsi:type="dcterms:W3CDTF">2023-10-04T19:40:00Z</dcterms:created>
  <dcterms:modified xsi:type="dcterms:W3CDTF">2024-04-24T17:41:00Z</dcterms:modified>
</cp:coreProperties>
</file>