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57618A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CD4B04">
              <w:t>5</w:t>
            </w:r>
            <w:r>
              <w:t>.0</w:t>
            </w:r>
            <w:r w:rsidRPr="004D3578">
              <w:t xml:space="preserve"> </w:t>
            </w:r>
            <w:r w:rsidRPr="004D3578">
              <w:rPr>
                <w:sz w:val="32"/>
              </w:rPr>
              <w:t>(</w:t>
            </w:r>
            <w:r>
              <w:rPr>
                <w:sz w:val="32"/>
              </w:rPr>
              <w:t>202</w:t>
            </w:r>
            <w:r w:rsidR="00390879">
              <w:rPr>
                <w:sz w:val="32"/>
              </w:rPr>
              <w:t>5</w:t>
            </w:r>
            <w:r w:rsidR="005A39DD">
              <w:rPr>
                <w:sz w:val="32"/>
              </w:rPr>
              <w:t>-</w:t>
            </w:r>
            <w:r w:rsidR="00CD4B04">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28436448"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15pt" o:ole="">
                  <v:imagedata r:id="rId11" o:title=""/>
                </v:shape>
                <o:OLEObject Type="Embed" ProgID="Word.Picture.8" ShapeID="_x0000_i1026" DrawAspect="Content" ObjectID="_1828436449"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_Toc217822506 \h </w:instrText>
      </w:r>
      <w:r>
        <w:rPr>
          <w:noProof/>
        </w:rPr>
      </w:r>
      <w:r>
        <w:rPr>
          <w:noProof/>
        </w:rPr>
        <w:fldChar w:fldCharType="separate"/>
      </w:r>
      <w:r>
        <w:rPr>
          <w:noProof/>
        </w:rPr>
        <w:t>14</w:t>
      </w:r>
      <w:r>
        <w:rPr>
          <w:noProof/>
        </w:rPr>
        <w:fldChar w:fldCharType="end"/>
      </w:r>
    </w:p>
    <w:p w14:paraId="73DF3926" w14:textId="79C7C2C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_Toc217822507 \h </w:instrText>
      </w:r>
      <w:r>
        <w:rPr>
          <w:noProof/>
        </w:rPr>
      </w:r>
      <w:r>
        <w:rPr>
          <w:noProof/>
        </w:rPr>
        <w:fldChar w:fldCharType="separate"/>
      </w:r>
      <w:r>
        <w:rPr>
          <w:noProof/>
        </w:rPr>
        <w:t>15</w:t>
      </w:r>
      <w:r>
        <w:rPr>
          <w:noProof/>
        </w:rPr>
        <w:fldChar w:fldCharType="end"/>
      </w:r>
    </w:p>
    <w:p w14:paraId="55A06E59" w14:textId="47F8A4AF"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_Toc217822508 \h </w:instrText>
      </w:r>
      <w:r>
        <w:rPr>
          <w:noProof/>
        </w:rPr>
      </w:r>
      <w:r>
        <w:rPr>
          <w:noProof/>
        </w:rPr>
        <w:fldChar w:fldCharType="separate"/>
      </w:r>
      <w:r>
        <w:rPr>
          <w:noProof/>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_Toc217822667 \h </w:instrText>
      </w:r>
      <w:r>
        <w:rPr>
          <w:noProof/>
        </w:rPr>
      </w:r>
      <w:r>
        <w:rPr>
          <w:noProof/>
        </w:rPr>
        <w:fldChar w:fldCharType="separate"/>
      </w:r>
      <w:r>
        <w:rPr>
          <w:noProof/>
        </w:rPr>
        <w:t>105</w:t>
      </w:r>
      <w:r>
        <w:rPr>
          <w:noProof/>
        </w:rPr>
        <w:fldChar w:fldCharType="end"/>
      </w:r>
    </w:p>
    <w:p w14:paraId="7BDBBC55" w14:textId="21625E5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_Toc217822668 \h </w:instrText>
      </w:r>
      <w:r>
        <w:rPr>
          <w:noProof/>
        </w:rPr>
      </w:r>
      <w:r>
        <w:rPr>
          <w:noProof/>
        </w:rPr>
        <w:fldChar w:fldCharType="separate"/>
      </w:r>
      <w:r>
        <w:rPr>
          <w:noProof/>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17822497"/>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17822498"/>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17822499"/>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17822500"/>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17822501"/>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17822502"/>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17822503"/>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17822504"/>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28436450"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17822505"/>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17822506"/>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17822507"/>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17822508"/>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17822509"/>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17822510"/>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17822511"/>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17822512"/>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28436451"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17822513"/>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28436452"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17822514"/>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28436453"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17822515"/>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17822516"/>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17822517"/>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28436454"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17822518"/>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17822519"/>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17822520"/>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17822521"/>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17822522"/>
      <w:r>
        <w:t>5.2.2.2.11</w:t>
      </w:r>
      <w:r>
        <w:tab/>
      </w:r>
      <w:r w:rsidR="00C424F1">
        <w:t>Void</w:t>
      </w:r>
      <w:bookmarkEnd w:id="157"/>
    </w:p>
    <w:p w14:paraId="169BA538" w14:textId="6B6C4FEB" w:rsidR="003D0D74" w:rsidRDefault="003D0D74" w:rsidP="003D0D74">
      <w:pPr>
        <w:pStyle w:val="Heading5"/>
      </w:pPr>
      <w:bookmarkStart w:id="158" w:name="_Toc73454723"/>
      <w:bookmarkStart w:id="159" w:name="_Toc217822523"/>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28436455"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17822524"/>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17822525"/>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28436456"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17822526"/>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17822527"/>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17822528"/>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28436457"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17822529"/>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28436458"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17822530"/>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28436459"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17822531"/>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28436460"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28436461"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17822532"/>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17822533"/>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17822534"/>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28436462"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17822535"/>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28436463"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17822536"/>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28436464"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17822537"/>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17822538"/>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17822539"/>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28436465"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17822540"/>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28436466"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17822541"/>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28436467"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17822542"/>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17822543"/>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17822544"/>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28436468"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17822545"/>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17822546"/>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17822547"/>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17822548"/>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17822549"/>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17822550"/>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28436469"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17822551"/>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17822552"/>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17822553"/>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17822554"/>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3.45pt" o:ole="">
            <v:imagedata r:id="rId54" o:title=""/>
          </v:shape>
          <o:OLEObject Type="Embed" ProgID="Visio.Drawing.11" ShapeID="_x0000_i1047" DrawAspect="Content" ObjectID="_1828436470"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21782255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3.45pt" o:ole="">
            <v:imagedata r:id="rId56" o:title=""/>
          </v:shape>
          <o:OLEObject Type="Embed" ProgID="Visio.Drawing.11" ShapeID="_x0000_i1048" DrawAspect="Content" ObjectID="_1828436471"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17822557"/>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28436472"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17822558"/>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28436473"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17822559"/>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28436474"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17822561"/>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28436475"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17822563"/>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45pt" o:ole="">
            <v:imagedata r:id="rId66" o:title=""/>
          </v:shape>
          <o:OLEObject Type="Embed" ProgID="Visio.Drawing.11" ShapeID="_x0000_i1053" DrawAspect="Content" ObjectID="_1828436476"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17822566"/>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28436477"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17822568"/>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28436478"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17822569"/>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17822570"/>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17822571"/>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17822572"/>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17822573"/>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17822574"/>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28436479"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17822575"/>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17822576"/>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25pt;height:100.8pt" o:ole="">
            <v:imagedata r:id="rId73" o:title=""/>
          </v:shape>
          <o:OLEObject Type="Embed" ProgID="Visio.Drawing.11" ShapeID="_x0000_i1057" DrawAspect="Content" ObjectID="_1828436480"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17822577"/>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17822578"/>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28436481"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17822579"/>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17822580"/>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28436482"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17822581"/>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17822582"/>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17822583"/>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17822584"/>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17822585"/>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17822586"/>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17822587"/>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17822588"/>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17822589"/>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28436483"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17822590"/>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17822591"/>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17822592"/>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17822594"/>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17822595"/>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17822596"/>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17822597"/>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17822598"/>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17822599"/>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17822600"/>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17822601"/>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17822602"/>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17822604"/>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17822605"/>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17822606"/>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17822608"/>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17822610"/>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17822611"/>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28436484"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444DD743"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4" w:name="_Toc217822612"/>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17822613"/>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17822614"/>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17822615"/>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17822616"/>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17822617"/>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17822618"/>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28436485"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17822619"/>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17822620"/>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17822621"/>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17822622"/>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17822623"/>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17822624"/>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17822625"/>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17822626"/>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17822627"/>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17822628"/>
      <w:r>
        <w:rPr>
          <w:rFonts w:eastAsiaTheme="minorEastAsia"/>
        </w:rPr>
        <w:t>5.2.2.8.3.11</w:t>
      </w:r>
      <w:r>
        <w:rPr>
          <w:rFonts w:eastAsiaTheme="minorEastAsia"/>
        </w:rPr>
        <w:tab/>
        <w:t>Network (e.g. AMF) triggered network slice replacement with PDU session retained</w:t>
      </w:r>
      <w:bookmarkEnd w:id="649"/>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17822629"/>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17822630"/>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17822631"/>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28436486"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17822632"/>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17822633"/>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28436487"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17822634"/>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17822635"/>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28436488"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17822636"/>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17822637"/>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28436489"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17822638"/>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17822639"/>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28436490"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17822640"/>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17822641"/>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28436491"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17822642"/>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17822643"/>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17822644"/>
      <w:r>
        <w:t>5.2.3.1.1</w:t>
      </w:r>
      <w:r>
        <w:tab/>
        <w:t>General</w:t>
      </w:r>
      <w:bookmarkEnd w:id="729"/>
      <w:bookmarkEnd w:id="730"/>
      <w:bookmarkEnd w:id="731"/>
      <w:bookmarkEnd w:id="732"/>
      <w:bookmarkEnd w:id="733"/>
      <w:bookmarkEnd w:id="73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17822645"/>
      <w:r>
        <w:t>5.2.3.1.2</w:t>
      </w:r>
      <w:r>
        <w:tab/>
        <w:t>V-SMF Behaviour</w:t>
      </w:r>
      <w:bookmarkEnd w:id="735"/>
      <w:bookmarkEnd w:id="736"/>
      <w:bookmarkEnd w:id="737"/>
      <w:bookmarkEnd w:id="738"/>
      <w:bookmarkEnd w:id="739"/>
      <w:bookmarkEnd w:id="74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17822646"/>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17822647"/>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17822648"/>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17822649"/>
      <w:r>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17822650"/>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17822651"/>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17822652"/>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17822653"/>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17822654"/>
      <w:r>
        <w:t>5.2.3.3.2.1</w:t>
      </w:r>
      <w:r>
        <w:tab/>
        <w:t>General</w:t>
      </w:r>
      <w:bookmarkEnd w:id="789"/>
      <w:bookmarkEnd w:id="790"/>
      <w:bookmarkEnd w:id="791"/>
      <w:bookmarkEnd w:id="792"/>
      <w:bookmarkEnd w:id="793"/>
      <w:bookmarkEnd w:id="79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17822655"/>
      <w:r>
        <w:t>5.2.3.4</w:t>
      </w:r>
      <w:r>
        <w:tab/>
      </w:r>
      <w:bookmarkEnd w:id="795"/>
      <w:r>
        <w:rPr>
          <w:lang w:eastAsia="fr-FR"/>
        </w:rPr>
        <w:t>UE Location Information</w:t>
      </w:r>
      <w:bookmarkEnd w:id="79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17822656"/>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17822657"/>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17822658"/>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17822659"/>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17822660"/>
      <w:r>
        <w:t>6.1.2.1</w:t>
      </w:r>
      <w:r>
        <w:tab/>
        <w:t>General</w:t>
      </w:r>
      <w:bookmarkEnd w:id="821"/>
      <w:bookmarkEnd w:id="822"/>
      <w:bookmarkEnd w:id="823"/>
      <w:bookmarkEnd w:id="824"/>
      <w:bookmarkEnd w:id="825"/>
      <w:bookmarkEnd w:id="82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17822661"/>
      <w:r>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17822662"/>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17822663"/>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17822664"/>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17822665"/>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17822666"/>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17822667"/>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17822668"/>
      <w:r w:rsidRPr="00EA1C32">
        <w:t>6.1.2.</w:t>
      </w:r>
      <w:r>
        <w:t>5</w:t>
      </w:r>
      <w:r w:rsidRPr="00EA1C32">
        <w:tab/>
        <w:t>HTTP/2 request retries</w:t>
      </w:r>
      <w:bookmarkEnd w:id="869"/>
      <w:bookmarkEnd w:id="870"/>
      <w:bookmarkEnd w:id="871"/>
      <w:bookmarkEnd w:id="872"/>
      <w:bookmarkEnd w:id="873"/>
      <w:bookmarkEnd w:id="87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17822669"/>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17822670"/>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28436492"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17822671"/>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17822672"/>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17822673"/>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17822674"/>
      <w:r>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17822675"/>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17822676"/>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17822677"/>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17822678"/>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17822679"/>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17822680"/>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17822681"/>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17822682"/>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17822683"/>
      <w:r>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17822684"/>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17822685"/>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17822686"/>
      <w:r w:rsidRPr="00384E92">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17822687"/>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17822688"/>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17822689"/>
      <w:r w:rsidRPr="00384E92">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17822690"/>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17822691"/>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17822692"/>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17822693"/>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17822694"/>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5073891"/>
      <w:bookmarkStart w:id="1036" w:name="_Toc217822695"/>
      <w:r>
        <w:rPr>
          <w:lang w:val="en-US"/>
        </w:rPr>
        <w:t>6.1.3.4</w:t>
      </w:r>
      <w:r>
        <w:rPr>
          <w:lang w:val="en-US"/>
        </w:rPr>
        <w:tab/>
        <w:t>Void</w:t>
      </w:r>
      <w:bookmarkEnd w:id="1031"/>
      <w:bookmarkEnd w:id="1032"/>
      <w:bookmarkEnd w:id="1033"/>
      <w:bookmarkEnd w:id="1034"/>
      <w:bookmarkEnd w:id="1036"/>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17822696"/>
      <w:r w:rsidRPr="002F24E9">
        <w:t>6.1.3.5</w:t>
      </w:r>
      <w:r w:rsidRPr="002F24E9">
        <w:tab/>
        <w:t>Resource: PDU sessions collection (H-SMF or SMF)</w:t>
      </w:r>
      <w:bookmarkEnd w:id="1035"/>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17822697"/>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17822698"/>
      <w:r>
        <w:t>6.1.3.5.2</w:t>
      </w:r>
      <w:r>
        <w:tab/>
        <w:t>Resource Definition</w:t>
      </w:r>
      <w:bookmarkEnd w:id="1048"/>
      <w:bookmarkEnd w:id="1049"/>
      <w:bookmarkEnd w:id="1050"/>
      <w:bookmarkEnd w:id="1051"/>
      <w:bookmarkEnd w:id="1052"/>
      <w:bookmarkEnd w:id="1053"/>
    </w:p>
    <w:p w14:paraId="04A7CC09" w14:textId="0DA5F23A" w:rsidR="00FA3B9B" w:rsidRPr="00F90F8F" w:rsidRDefault="00FA3B9B" w:rsidP="00FA3B9B">
      <w:pPr>
        <w:rPr>
          <w:lang w:val="en-US"/>
        </w:rPr>
      </w:pPr>
      <w:r w:rsidRPr="00F90F8F">
        <w:rPr>
          <w:lang w:val="en-US"/>
        </w:rPr>
        <w:t xml:space="preserve">Resource URI: </w:t>
      </w:r>
      <w:r w:rsidRPr="00F90F8F">
        <w:rPr>
          <w:b/>
          <w:lang w:val="en-US"/>
        </w:rPr>
        <w:t>{apiRoot}/nsmf-pdusession/</w:t>
      </w:r>
      <w:r w:rsidR="002A0971" w:rsidRPr="00F90F8F">
        <w:rPr>
          <w:b/>
          <w:lang w:val="en-US"/>
        </w:rPr>
        <w:t>&lt;</w:t>
      </w:r>
      <w:r w:rsidRPr="00F90F8F">
        <w:rPr>
          <w:b/>
          <w:lang w:val="en-US"/>
        </w:rPr>
        <w:t>apiVersion</w:t>
      </w:r>
      <w:r w:rsidR="002A0971" w:rsidRPr="00F90F8F">
        <w:rPr>
          <w:b/>
          <w:lang w:val="en-US"/>
        </w:rPr>
        <w:t>&gt;</w:t>
      </w:r>
      <w:r w:rsidRPr="00F90F8F">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17822699"/>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17822700"/>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17822701"/>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17822702"/>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17822704"/>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17822705"/>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17822706"/>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17822707"/>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17822708"/>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17822709"/>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17822710"/>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17822711"/>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17822712"/>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17822713"/>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17822714"/>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17822715"/>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17822716"/>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17822717"/>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17822718"/>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17822719"/>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17822720"/>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17822722"/>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17822723"/>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17822724"/>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17822725"/>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17822726"/>
      <w:r>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17822727"/>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17822728"/>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17822729"/>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17822730"/>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17822731"/>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17822732"/>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17822733"/>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17822734"/>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17822735"/>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17822736"/>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17822737"/>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17822738"/>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17822739"/>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17822740"/>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17822741"/>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F90F8F"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17822743"/>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17822744"/>
      <w:r>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17822745"/>
      <w:r>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17822746"/>
      <w:r>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17822747"/>
      <w:r>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17822748"/>
      <w:r>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17822749"/>
      <w:r>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17822750"/>
      <w:r>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17822751"/>
      <w:r>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17822752"/>
      <w:r>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17822753"/>
      <w:r>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17822754"/>
      <w:r>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17822755"/>
      <w:r>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17822756"/>
      <w:r>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17822757"/>
      <w:r>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17822758"/>
      <w:r>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17822759"/>
      <w:r>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17822760"/>
      <w:r>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17822761"/>
      <w:r>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17822762"/>
      <w:r>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17822763"/>
      <w:r>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17822764"/>
      <w:r>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17822765"/>
      <w:r>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17822766"/>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17822767"/>
      <w:r>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17822768"/>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17822769"/>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17822770"/>
      <w:r>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17822771"/>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17822772"/>
      <w:r>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17822773"/>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17822774"/>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17822775"/>
      <w:r>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17822776"/>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17822777"/>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17822778"/>
      <w:r>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17822779"/>
      <w:r>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17822780"/>
      <w:r>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17822781"/>
      <w:r>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17822782"/>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17822783"/>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17822784"/>
      <w:r>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17822785"/>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17822786"/>
      <w:r>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17822787"/>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17822788"/>
      <w:r>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17822789"/>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17822790"/>
      <w:r w:rsidRPr="00E04B2F">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17822791"/>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17822792"/>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17822793"/>
      <w:r>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17822794"/>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17822795"/>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17822796"/>
      <w:r w:rsidRPr="00E04B2F">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17822797"/>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17822798"/>
      <w:r>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17822799"/>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17822800"/>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17822802"/>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17822803"/>
      <w:r>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17822804"/>
      <w:r>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17822805"/>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17822806"/>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17822807"/>
      <w:r w:rsidRPr="00B3056F">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17822808"/>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17822809"/>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17822810"/>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17822811"/>
      <w:r>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17822812"/>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17822813"/>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17822814"/>
      <w:r>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17822815"/>
      <w:r>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17822816"/>
      <w:r>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17822817"/>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17822818"/>
      <w:r>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17822819"/>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17822820"/>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17822821"/>
      <w:r>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17822822"/>
      <w:r>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17822823"/>
      <w:r>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17822824"/>
      <w:r>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17822825"/>
      <w:r>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17822827"/>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17822828"/>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17822829"/>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17822830"/>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17822831"/>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17822832"/>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17822833"/>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17822834"/>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17822835"/>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17822836"/>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17822837"/>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17822838"/>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17822839"/>
      <w:r>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17822840"/>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17822841"/>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17822842"/>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17822843"/>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17822844"/>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17822845"/>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17822846"/>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17822847"/>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17822848"/>
      <w:r>
        <w:t>6.1.6.3.22</w:t>
      </w:r>
      <w:r>
        <w:tab/>
        <w:t xml:space="preserve">Enumeration: </w:t>
      </w:r>
      <w:r>
        <w:rPr>
          <w:lang w:val="en-US" w:eastAsia="zh-CN"/>
        </w:rPr>
        <w:t>Rsn</w:t>
      </w:r>
      <w:bookmarkEnd w:id="183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17822849"/>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17822850"/>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17822851"/>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17822852"/>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17822853"/>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17822854"/>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17822855"/>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17822856"/>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17822857"/>
      <w:r>
        <w:rPr>
          <w:rFonts w:eastAsia="SimSun"/>
        </w:rPr>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17822858"/>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17822859"/>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17822861"/>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17822862"/>
      <w:r>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17822863"/>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17822864"/>
      <w:r>
        <w:rPr>
          <w:lang w:val="en-US"/>
        </w:rPr>
        <w:t>6.1.6.4.2</w:t>
      </w:r>
      <w:r>
        <w:rPr>
          <w:lang w:val="en-US"/>
        </w:rPr>
        <w:tab/>
        <w:t>N1 SM Message</w:t>
      </w:r>
      <w:bookmarkEnd w:id="1859"/>
      <w:bookmarkEnd w:id="1860"/>
      <w:bookmarkEnd w:id="1861"/>
      <w:bookmarkEnd w:id="1862"/>
      <w:bookmarkEnd w:id="1863"/>
      <w:bookmarkEnd w:id="18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17822865"/>
      <w:r>
        <w:rPr>
          <w:lang w:val="en-US"/>
        </w:rPr>
        <w:t>6.1.6.4.3</w:t>
      </w:r>
      <w:r>
        <w:rPr>
          <w:lang w:val="en-US"/>
        </w:rPr>
        <w:tab/>
        <w:t>N2 SM Information</w:t>
      </w:r>
      <w:bookmarkEnd w:id="1865"/>
      <w:bookmarkEnd w:id="1866"/>
      <w:bookmarkEnd w:id="1867"/>
      <w:bookmarkEnd w:id="1868"/>
      <w:bookmarkEnd w:id="1869"/>
      <w:bookmarkEnd w:id="187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17822866"/>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90F8F"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90F8F"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90F8F"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33730741"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COMMAND 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90F8F"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90F8F"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90F8F"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90F8F"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55B33F0"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COMPLETE 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17822867"/>
      <w:r>
        <w:rPr>
          <w:lang w:val="en-US"/>
        </w:rPr>
        <w:t>6.1.6.4.5</w:t>
      </w:r>
      <w:r>
        <w:rPr>
          <w:lang w:val="en-US"/>
        </w:rPr>
        <w:tab/>
        <w:t>N4 Message Payload</w:t>
      </w:r>
      <w:bookmarkEnd w:id="1877"/>
      <w:bookmarkEnd w:id="1878"/>
      <w:bookmarkEnd w:id="1879"/>
      <w:bookmarkEnd w:id="1880"/>
      <w:bookmarkEnd w:id="1881"/>
      <w:bookmarkEnd w:id="188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17822868"/>
      <w:r>
        <w:rPr>
          <w:lang w:val="en-US"/>
        </w:rPr>
        <w:t>6.1.6.4.6</w:t>
      </w:r>
      <w:r>
        <w:rPr>
          <w:lang w:val="en-US"/>
        </w:rPr>
        <w:tab/>
        <w:t>Mobile Originated Data</w:t>
      </w:r>
      <w:bookmarkEnd w:id="1883"/>
      <w:bookmarkEnd w:id="1884"/>
      <w:bookmarkEnd w:id="1885"/>
      <w:bookmarkEnd w:id="1886"/>
      <w:bookmarkEnd w:id="1887"/>
      <w:bookmarkEnd w:id="188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17822869"/>
      <w:r>
        <w:rPr>
          <w:lang w:val="en-US"/>
        </w:rPr>
        <w:t>6.1.6.4.7</w:t>
      </w:r>
      <w:r>
        <w:rPr>
          <w:lang w:val="en-US"/>
        </w:rPr>
        <w:tab/>
        <w:t>Mobile Terminated Data</w:t>
      </w:r>
      <w:bookmarkEnd w:id="1889"/>
      <w:bookmarkEnd w:id="1890"/>
      <w:bookmarkEnd w:id="1891"/>
      <w:bookmarkEnd w:id="1892"/>
      <w:bookmarkEnd w:id="189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17822870"/>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17822871"/>
      <w:r>
        <w:t>6.1.7.1</w:t>
      </w:r>
      <w:r>
        <w:tab/>
        <w:t>General</w:t>
      </w:r>
      <w:bookmarkEnd w:id="1900"/>
      <w:bookmarkEnd w:id="1901"/>
      <w:bookmarkEnd w:id="1902"/>
      <w:bookmarkEnd w:id="1903"/>
      <w:bookmarkEnd w:id="1904"/>
      <w:bookmarkEnd w:id="190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17822872"/>
      <w:r>
        <w:t>6.1.7.2</w:t>
      </w:r>
      <w:r>
        <w:tab/>
        <w:t>Protocol Errors</w:t>
      </w:r>
      <w:bookmarkEnd w:id="1906"/>
      <w:bookmarkEnd w:id="1907"/>
      <w:bookmarkEnd w:id="1908"/>
      <w:bookmarkEnd w:id="1909"/>
      <w:bookmarkEnd w:id="1910"/>
      <w:bookmarkEnd w:id="191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17822873"/>
      <w:r>
        <w:t>6.1.7.3</w:t>
      </w:r>
      <w:r>
        <w:tab/>
        <w:t>Application Errors</w:t>
      </w:r>
      <w:bookmarkEnd w:id="1912"/>
      <w:bookmarkEnd w:id="1913"/>
      <w:bookmarkEnd w:id="1914"/>
      <w:bookmarkEnd w:id="1915"/>
      <w:bookmarkEnd w:id="1916"/>
      <w:bookmarkEnd w:id="19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17822874"/>
      <w:r>
        <w:t>6.1.8</w:t>
      </w:r>
      <w:r>
        <w:tab/>
        <w:t>Feature Negotiation</w:t>
      </w:r>
      <w:bookmarkEnd w:id="1918"/>
      <w:bookmarkEnd w:id="1919"/>
      <w:bookmarkEnd w:id="1920"/>
      <w:bookmarkEnd w:id="1921"/>
      <w:bookmarkEnd w:id="1922"/>
      <w:bookmarkEnd w:id="1923"/>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17822875"/>
      <w:r>
        <w:rPr>
          <w:lang w:val="en-US"/>
        </w:rPr>
        <w:t>6.1.9</w:t>
      </w:r>
      <w:r>
        <w:rPr>
          <w:lang w:val="en-US"/>
        </w:rPr>
        <w:tab/>
        <w:t>Security</w:t>
      </w:r>
      <w:bookmarkEnd w:id="1924"/>
      <w:bookmarkEnd w:id="1925"/>
      <w:bookmarkEnd w:id="1926"/>
      <w:bookmarkEnd w:id="1927"/>
      <w:bookmarkEnd w:id="1928"/>
      <w:bookmarkEnd w:id="192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17822876"/>
      <w:r>
        <w:rPr>
          <w:lang w:val="en-US"/>
        </w:rPr>
        <w:t>6.1.10</w:t>
      </w:r>
      <w:r>
        <w:rPr>
          <w:lang w:val="en-US"/>
        </w:rPr>
        <w:tab/>
        <w:t>HTTP redirection</w:t>
      </w:r>
      <w:bookmarkEnd w:id="1930"/>
      <w:bookmarkEnd w:id="193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17822877"/>
      <w:r w:rsidRPr="004D3578">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17822878"/>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Hlk104212256"/>
      <w:bookmarkStart w:id="1950" w:name="_Hlk207631772"/>
      <w:bookmarkStart w:id="1951" w:name="_Toc217822879"/>
      <w:r>
        <w:t>A.2</w:t>
      </w:r>
      <w:r>
        <w:tab/>
        <w:t>Nsmf_PDUSession API</w:t>
      </w:r>
      <w:bookmarkEnd w:id="1944"/>
      <w:bookmarkEnd w:id="1945"/>
      <w:bookmarkEnd w:id="1946"/>
      <w:bookmarkEnd w:id="1947"/>
      <w:bookmarkEnd w:id="1948"/>
      <w:bookmarkEnd w:id="1951"/>
    </w:p>
    <w:bookmarkEnd w:id="1949"/>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12185A7" w:rsidR="00373D8E" w:rsidRPr="002E5CBA" w:rsidRDefault="00373D8E" w:rsidP="00373D8E">
      <w:pPr>
        <w:pStyle w:val="PL"/>
        <w:rPr>
          <w:lang w:val="en-US"/>
        </w:rPr>
      </w:pPr>
      <w:r w:rsidRPr="002E5CBA">
        <w:rPr>
          <w:lang w:val="en-US"/>
        </w:rPr>
        <w:t xml:space="preserve">  version: '</w:t>
      </w:r>
      <w:r>
        <w:rPr>
          <w:lang w:val="en-US"/>
        </w:rPr>
        <w:t>1.4.0</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6E11279D" w:rsidR="00373D8E" w:rsidRPr="00D27A4B" w:rsidRDefault="00373D8E" w:rsidP="00373D8E">
      <w:pPr>
        <w:pStyle w:val="PL"/>
      </w:pPr>
      <w:r w:rsidRPr="006E3917">
        <w:t xml:space="preserve">  </w:t>
      </w:r>
      <w:r w:rsidRPr="00D27A4B">
        <w:t>description: 3GPP TS 29.50</w:t>
      </w:r>
      <w:r>
        <w:t>2</w:t>
      </w:r>
      <w:r w:rsidRPr="00D27A4B">
        <w:t xml:space="preserve"> V1</w:t>
      </w:r>
      <w:r>
        <w:t>9.</w:t>
      </w:r>
      <w:r w:rsidR="001A62CD">
        <w:t>5</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06110C53" w14:textId="77777777" w:rsidR="00FA3B9B" w:rsidRPr="00423D4F" w:rsidRDefault="00FA3B9B" w:rsidP="00FA3B9B">
      <w:pPr>
        <w:pStyle w:val="PL"/>
        <w:rPr>
          <w:lang w:val="en-US"/>
        </w:rPr>
      </w:pPr>
      <w:r w:rsidRPr="00423D4F">
        <w:rPr>
          <w:lang w:val="en-US"/>
        </w:rPr>
        <w:t xml:space="preserve">                  contentType:  application/json</w:t>
      </w:r>
    </w:p>
    <w:p w14:paraId="571278CF" w14:textId="77777777" w:rsidR="00FA3B9B" w:rsidRPr="00423D4F" w:rsidRDefault="00FA3B9B" w:rsidP="00FA3B9B">
      <w:pPr>
        <w:pStyle w:val="PL"/>
        <w:rPr>
          <w:lang w:val="en-US"/>
        </w:rPr>
      </w:pPr>
      <w:r w:rsidRPr="00423D4F">
        <w:rPr>
          <w:lang w:val="en-US"/>
        </w:rPr>
        <w:t xml:space="preserve">                binaryDataN1SmMessage:</w:t>
      </w:r>
    </w:p>
    <w:p w14:paraId="7AB180ED"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0A64DF25" w14:textId="77777777" w:rsidR="00FA3B9B" w:rsidRPr="00423D4F" w:rsidRDefault="00FA3B9B" w:rsidP="00FA3B9B">
      <w:pPr>
        <w:pStyle w:val="PL"/>
        <w:rPr>
          <w:lang w:val="en-US"/>
        </w:rPr>
      </w:pPr>
      <w:r w:rsidRPr="00423D4F">
        <w:rPr>
          <w:lang w:val="en-US"/>
        </w:rPr>
        <w:t xml:space="preserve">                  contentType:  application/json</w:t>
      </w:r>
    </w:p>
    <w:p w14:paraId="5AD13C72" w14:textId="77777777" w:rsidR="00FA3B9B" w:rsidRPr="00423D4F" w:rsidRDefault="00FA3B9B" w:rsidP="00FA3B9B">
      <w:pPr>
        <w:pStyle w:val="PL"/>
        <w:rPr>
          <w:lang w:val="en-US"/>
        </w:rPr>
      </w:pPr>
      <w:r w:rsidRPr="00423D4F">
        <w:rPr>
          <w:lang w:val="en-US"/>
        </w:rPr>
        <w:t xml:space="preserve">                binaryDataN1SmMessage:</w:t>
      </w:r>
    </w:p>
    <w:p w14:paraId="2808CF7C"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3E6605A9" w14:textId="77777777" w:rsidR="00FA3B9B" w:rsidRPr="00423D4F" w:rsidRDefault="00FA3B9B" w:rsidP="00FA3B9B">
      <w:pPr>
        <w:pStyle w:val="PL"/>
        <w:rPr>
          <w:lang w:val="en-US"/>
        </w:rPr>
      </w:pPr>
      <w:r w:rsidRPr="00423D4F">
        <w:rPr>
          <w:lang w:val="en-US"/>
        </w:rPr>
        <w:t xml:space="preserve">                  contentType:  application/json</w:t>
      </w:r>
    </w:p>
    <w:p w14:paraId="6AF3FB4F" w14:textId="77777777" w:rsidR="00FA3B9B" w:rsidRPr="00423D4F" w:rsidRDefault="00FA3B9B" w:rsidP="00FA3B9B">
      <w:pPr>
        <w:pStyle w:val="PL"/>
        <w:rPr>
          <w:lang w:val="en-US"/>
        </w:rPr>
      </w:pPr>
      <w:r w:rsidRPr="00423D4F">
        <w:rPr>
          <w:lang w:val="en-US"/>
        </w:rPr>
        <w:t xml:space="preserve">                binaryDataN1SmMessage:</w:t>
      </w:r>
    </w:p>
    <w:p w14:paraId="2CFCFA84"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701A8C1F" w14:textId="77777777" w:rsidR="00FA3B9B" w:rsidRPr="00423D4F" w:rsidRDefault="00FA3B9B" w:rsidP="00FA3B9B">
      <w:pPr>
        <w:pStyle w:val="PL"/>
        <w:rPr>
          <w:lang w:val="en-US"/>
        </w:rPr>
      </w:pPr>
      <w:r w:rsidRPr="00423D4F">
        <w:rPr>
          <w:lang w:val="en-US"/>
        </w:rPr>
        <w:t xml:space="preserve">                  contentType:  application/json</w:t>
      </w:r>
    </w:p>
    <w:p w14:paraId="457E7FD1" w14:textId="77777777" w:rsidR="00FA3B9B" w:rsidRPr="00423D4F" w:rsidRDefault="00FA3B9B" w:rsidP="00FA3B9B">
      <w:pPr>
        <w:pStyle w:val="PL"/>
        <w:rPr>
          <w:lang w:val="en-US"/>
        </w:rPr>
      </w:pPr>
      <w:r w:rsidRPr="00423D4F">
        <w:rPr>
          <w:lang w:val="en-US"/>
        </w:rPr>
        <w:t xml:space="preserve">                binaryDataN1SmMessage:</w:t>
      </w:r>
    </w:p>
    <w:p w14:paraId="20FA46D3"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423D4F" w:rsidRDefault="00D674DC" w:rsidP="00D674DC">
      <w:pPr>
        <w:pStyle w:val="PL"/>
        <w:rPr>
          <w:lang w:val="en-US"/>
        </w:rPr>
      </w:pPr>
      <w:r w:rsidRPr="002E5CBA">
        <w:rPr>
          <w:lang w:val="en-US"/>
        </w:rPr>
        <w:t xml:space="preserve">                </w:t>
      </w:r>
      <w:r w:rsidRPr="00423D4F">
        <w:rPr>
          <w:lang w:val="en-US"/>
        </w:rPr>
        <w:t>jsonData:</w:t>
      </w:r>
    </w:p>
    <w:p w14:paraId="1E3EBF98" w14:textId="77777777" w:rsidR="00D674DC" w:rsidRPr="00423D4F" w:rsidRDefault="00D674DC" w:rsidP="00D674DC">
      <w:pPr>
        <w:pStyle w:val="PL"/>
        <w:rPr>
          <w:lang w:val="en-US"/>
        </w:rPr>
      </w:pPr>
      <w:r w:rsidRPr="00423D4F">
        <w:rPr>
          <w:lang w:val="en-US"/>
        </w:rPr>
        <w:t xml:space="preserve">                  contentType:  application/json</w:t>
      </w:r>
    </w:p>
    <w:p w14:paraId="6848EFD3" w14:textId="77777777" w:rsidR="00D674DC" w:rsidRPr="00423D4F" w:rsidRDefault="00D674DC" w:rsidP="00D674DC">
      <w:pPr>
        <w:pStyle w:val="PL"/>
        <w:rPr>
          <w:lang w:val="en-US"/>
        </w:rPr>
      </w:pPr>
      <w:r w:rsidRPr="00423D4F">
        <w:rPr>
          <w:lang w:val="en-US"/>
        </w:rPr>
        <w:t xml:space="preserve">                binaryDataN1SmMessage:</w:t>
      </w:r>
    </w:p>
    <w:p w14:paraId="5125680A" w14:textId="77777777" w:rsidR="00D674DC" w:rsidRPr="002E5CBA" w:rsidRDefault="00D674DC" w:rsidP="00D674DC">
      <w:pPr>
        <w:pStyle w:val="PL"/>
        <w:rPr>
          <w:lang w:val="en-US"/>
        </w:rPr>
      </w:pPr>
      <w:r w:rsidRPr="00423D4F">
        <w:rPr>
          <w:lang w:val="en-US"/>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4AE6DD42" w14:textId="77777777" w:rsidR="00FA3B9B" w:rsidRPr="00423D4F" w:rsidRDefault="00FA3B9B" w:rsidP="00FA3B9B">
      <w:pPr>
        <w:pStyle w:val="PL"/>
        <w:rPr>
          <w:lang w:val="en-US"/>
        </w:rPr>
      </w:pPr>
      <w:r w:rsidRPr="00423D4F">
        <w:rPr>
          <w:lang w:val="en-US"/>
        </w:rPr>
        <w:t xml:space="preserve">                  contentType:  application/json</w:t>
      </w:r>
    </w:p>
    <w:p w14:paraId="15C2F702" w14:textId="77777777" w:rsidR="00FA3B9B" w:rsidRPr="00423D4F" w:rsidRDefault="00FA3B9B" w:rsidP="00FA3B9B">
      <w:pPr>
        <w:pStyle w:val="PL"/>
        <w:rPr>
          <w:lang w:val="en-US"/>
        </w:rPr>
      </w:pPr>
      <w:r w:rsidRPr="00423D4F">
        <w:rPr>
          <w:lang w:val="en-US"/>
        </w:rPr>
        <w:t xml:space="preserve">                binaryDataN1SmMessage:</w:t>
      </w:r>
    </w:p>
    <w:p w14:paraId="738ACCE2"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423D4F" w:rsidRDefault="00FA3B9B" w:rsidP="00FA3B9B">
      <w:pPr>
        <w:pStyle w:val="PL"/>
        <w:rPr>
          <w:lang w:val="en-US"/>
        </w:rPr>
      </w:pPr>
      <w:r w:rsidRPr="002E5CBA">
        <w:rPr>
          <w:lang w:val="en-US"/>
        </w:rPr>
        <w:t xml:space="preserve">                </w:t>
      </w:r>
      <w:r w:rsidRPr="00423D4F">
        <w:rPr>
          <w:lang w:val="en-US"/>
        </w:rPr>
        <w:t>jsonData:</w:t>
      </w:r>
    </w:p>
    <w:p w14:paraId="1E51FE0C" w14:textId="77777777" w:rsidR="00FA3B9B" w:rsidRPr="00423D4F" w:rsidRDefault="00FA3B9B" w:rsidP="00FA3B9B">
      <w:pPr>
        <w:pStyle w:val="PL"/>
        <w:rPr>
          <w:lang w:val="en-US"/>
        </w:rPr>
      </w:pPr>
      <w:r w:rsidRPr="00423D4F">
        <w:rPr>
          <w:lang w:val="en-US"/>
        </w:rPr>
        <w:t xml:space="preserve">                  contentType:  application/json</w:t>
      </w:r>
    </w:p>
    <w:p w14:paraId="4A8BD904" w14:textId="77777777" w:rsidR="00FA3B9B" w:rsidRPr="00423D4F" w:rsidRDefault="00FA3B9B" w:rsidP="00FA3B9B">
      <w:pPr>
        <w:pStyle w:val="PL"/>
        <w:rPr>
          <w:lang w:val="en-US"/>
        </w:rPr>
      </w:pPr>
      <w:r w:rsidRPr="00423D4F">
        <w:rPr>
          <w:lang w:val="en-US"/>
        </w:rPr>
        <w:t xml:space="preserve">                binaryDataN1SmMessage:</w:t>
      </w:r>
    </w:p>
    <w:p w14:paraId="7211534E" w14:textId="77777777" w:rsidR="00FA3B9B" w:rsidRPr="002E5CBA" w:rsidRDefault="00FA3B9B" w:rsidP="00FA3B9B">
      <w:pPr>
        <w:pStyle w:val="PL"/>
        <w:rPr>
          <w:lang w:val="en-US"/>
        </w:rPr>
      </w:pPr>
      <w:r w:rsidRPr="00423D4F">
        <w:rPr>
          <w:lang w:val="en-US"/>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423D4F" w:rsidRDefault="00A83B54" w:rsidP="00A83B54">
      <w:pPr>
        <w:pStyle w:val="PL"/>
        <w:rPr>
          <w:lang w:val="en-US"/>
        </w:rPr>
      </w:pPr>
      <w:r w:rsidRPr="001D2CEF">
        <w:t xml:space="preserve">    </w:t>
      </w:r>
      <w:r w:rsidRPr="00423D4F">
        <w:rPr>
          <w:lang w:val="en-US"/>
        </w:rPr>
        <w:t>'503':</w:t>
      </w:r>
    </w:p>
    <w:p w14:paraId="46CE0067" w14:textId="77777777" w:rsidR="00A83B54" w:rsidRPr="000A3BA0" w:rsidRDefault="00A83B54" w:rsidP="00A83B54">
      <w:pPr>
        <w:pStyle w:val="PL"/>
        <w:rPr>
          <w:lang w:val="fr-FR"/>
        </w:rPr>
      </w:pPr>
      <w:r w:rsidRPr="00423D4F">
        <w:rPr>
          <w:lang w:val="en-US"/>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423D4F" w:rsidRDefault="00A83B54" w:rsidP="00A83B54">
      <w:pPr>
        <w:pStyle w:val="PL"/>
        <w:rPr>
          <w:lang w:val="fr-FR"/>
        </w:rPr>
      </w:pPr>
      <w:r w:rsidRPr="000A3BA0">
        <w:rPr>
          <w:lang w:val="fr-FR"/>
        </w:rPr>
        <w:t xml:space="preserve">        </w:t>
      </w:r>
      <w:r w:rsidRPr="00423D4F">
        <w:rPr>
          <w:lang w:val="fr-FR"/>
        </w:rPr>
        <w:t>application/problem+json:</w:t>
      </w:r>
    </w:p>
    <w:p w14:paraId="571D61CD" w14:textId="77777777" w:rsidR="00A83B54" w:rsidRPr="001D2CEF" w:rsidRDefault="00A83B54" w:rsidP="00A83B54">
      <w:pPr>
        <w:pStyle w:val="PL"/>
      </w:pPr>
      <w:r w:rsidRPr="00423D4F">
        <w:rPr>
          <w:lang w:val="fr-FR"/>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17822880"/>
      <w:r w:rsidRPr="002B35B4">
        <w:rPr>
          <w:lang w:val="en-US"/>
        </w:rPr>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17822882"/>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17822883"/>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historyclause"/>
      <w:bookmarkStart w:id="1979" w:name="_Toc217822884"/>
      <w:r w:rsidRPr="00CF4C4E">
        <w:t>Annex C (Normative):</w:t>
      </w:r>
      <w:r w:rsidRPr="00CF4C4E">
        <w:br/>
        <w:t>ABNF grammar for 3GPP SBI HTTP custom headers</w:t>
      </w:r>
      <w:bookmarkEnd w:id="1979"/>
    </w:p>
    <w:p w14:paraId="2E2EA7EA" w14:textId="77777777" w:rsidR="00CF4C4E" w:rsidRPr="006672A8" w:rsidRDefault="00CF4C4E" w:rsidP="006672A8">
      <w:pPr>
        <w:pStyle w:val="Heading1"/>
      </w:pPr>
      <w:bookmarkStart w:id="1980" w:name="_Toc217822885"/>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17822886"/>
      <w:r>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5074016"/>
      <w:bookmarkStart w:id="1983" w:name="_Toc34063208"/>
      <w:bookmarkStart w:id="1984" w:name="_Toc43120193"/>
      <w:bookmarkStart w:id="1985" w:name="_Toc49768250"/>
      <w:bookmarkStart w:id="1986" w:name="_Toc56434426"/>
      <w:bookmarkStart w:id="1987" w:name="_Toc217822887"/>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7"/>
    </w:p>
    <w:p w14:paraId="6EA3C931" w14:textId="2BD550CF" w:rsidR="00AD7A19" w:rsidRPr="002B35B4" w:rsidRDefault="00AD7A19" w:rsidP="00AD7A19">
      <w:pPr>
        <w:pStyle w:val="Heading1"/>
        <w:rPr>
          <w:lang w:val="en-US"/>
        </w:rPr>
      </w:pPr>
      <w:bookmarkStart w:id="1988" w:name="_Toc217822888"/>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17822889"/>
      <w:r w:rsidRPr="00C47176">
        <w:rPr>
          <w:lang w:val="en-US"/>
        </w:rPr>
        <w:t>D.</w:t>
      </w:r>
      <w:r w:rsidRPr="00017EC0">
        <w:rPr>
          <w:lang w:val="en-US"/>
        </w:rPr>
        <w:t>1.1</w:t>
      </w:r>
      <w:r w:rsidRPr="00017EC0">
        <w:rPr>
          <w:lang w:val="en-US"/>
        </w:rPr>
        <w:tab/>
        <w:t>General</w:t>
      </w:r>
      <w:bookmarkEnd w:id="198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17822890"/>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17822891"/>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17822892"/>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17822893"/>
      <w:r w:rsidRPr="00CF4C4E">
        <w:t xml:space="preserve">Annex </w:t>
      </w:r>
      <w:r w:rsidR="00AD7A19">
        <w:t>E</w:t>
      </w:r>
      <w:r w:rsidR="00AD7A19" w:rsidRPr="00CF4C4E">
        <w:t xml:space="preserve"> </w:t>
      </w:r>
      <w:r w:rsidRPr="00CF4C4E">
        <w:t>(informative):</w:t>
      </w:r>
      <w:r w:rsidRPr="00CF4C4E">
        <w:br/>
        <w:t>Change history</w:t>
      </w:r>
      <w:bookmarkEnd w:id="1982"/>
      <w:bookmarkEnd w:id="1983"/>
      <w:bookmarkEnd w:id="1984"/>
      <w:bookmarkEnd w:id="1985"/>
      <w:bookmarkEnd w:id="1986"/>
      <w:bookmarkEnd w:id="1993"/>
    </w:p>
    <w:bookmarkEnd w:id="197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B6FDE" w14:textId="77777777" w:rsidR="00611131" w:rsidRDefault="00611131">
      <w:r>
        <w:separator/>
      </w:r>
    </w:p>
  </w:endnote>
  <w:endnote w:type="continuationSeparator" w:id="0">
    <w:p w14:paraId="51484207" w14:textId="77777777" w:rsidR="00611131" w:rsidRDefault="00611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8DB90" w14:textId="77777777" w:rsidR="00611131" w:rsidRDefault="00611131">
      <w:r>
        <w:separator/>
      </w:r>
    </w:p>
  </w:footnote>
  <w:footnote w:type="continuationSeparator" w:id="0">
    <w:p w14:paraId="578AE08C" w14:textId="77777777" w:rsidR="00611131" w:rsidRDefault="006111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2F84B761"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00C6">
      <w:rPr>
        <w:rFonts w:ascii="Arial" w:hAnsi="Arial" w:cs="Arial"/>
        <w:b/>
        <w:noProof/>
        <w:sz w:val="18"/>
        <w:szCs w:val="18"/>
      </w:rPr>
      <w:t>3GPP TS 29.502 V19.5.0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860E2BC"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00C6">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1172</TotalTime>
  <Pages>1</Pages>
  <Words>159131</Words>
  <Characters>907049</Characters>
  <Application>Microsoft Office Word</Application>
  <DocSecurity>0</DocSecurity>
  <Lines>7558</Lines>
  <Paragraphs>2128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1064052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23003-j40.</cp:lastModifiedBy>
  <cp:revision>1356</cp:revision>
  <cp:lastPrinted>2019-02-25T14:05:00Z</cp:lastPrinted>
  <dcterms:created xsi:type="dcterms:W3CDTF">2020-03-30T08:15:00Z</dcterms:created>
  <dcterms:modified xsi:type="dcterms:W3CDTF">2025-12-28T13:13:00Z</dcterms:modified>
</cp:coreProperties>
</file>