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07698B9A"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V1</w:t>
            </w:r>
            <w:r w:rsidR="00FC3BC8">
              <w:t>9</w:t>
            </w:r>
            <w:r w:rsidRPr="001A01C4">
              <w:t>.</w:t>
            </w:r>
            <w:r w:rsidR="00444B39">
              <w:t>5</w:t>
            </w:r>
            <w:r w:rsidRPr="001A01C4">
              <w:t>.</w:t>
            </w:r>
            <w:r w:rsidR="00DF5DA1" w:rsidRPr="001A01C4">
              <w:t>0</w:t>
            </w:r>
            <w:r w:rsidRPr="001A01C4">
              <w:t xml:space="preserve"> </w:t>
            </w:r>
            <w:r w:rsidRPr="001A01C4">
              <w:rPr>
                <w:sz w:val="32"/>
              </w:rPr>
              <w:t>(</w:t>
            </w:r>
            <w:r w:rsidR="003E4214" w:rsidRPr="001A01C4">
              <w:rPr>
                <w:sz w:val="32"/>
              </w:rPr>
              <w:t>202</w:t>
            </w:r>
            <w:r w:rsidR="006F0092">
              <w:rPr>
                <w:sz w:val="32"/>
              </w:rPr>
              <w:t>5</w:t>
            </w:r>
            <w:r w:rsidR="00CA57EA">
              <w:rPr>
                <w:sz w:val="32"/>
              </w:rPr>
              <w:t>-</w:t>
            </w:r>
            <w:r w:rsidR="00444B39">
              <w:rPr>
                <w:sz w:val="32"/>
              </w:rPr>
              <w:t>12</w:t>
            </w:r>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1" w:name="spectype2"/>
            <w:r w:rsidRPr="001A01C4">
              <w:t>Specification</w:t>
            </w:r>
            <w:bookmarkEnd w:id="1"/>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3rd Generation Partnership Project;</w:t>
            </w:r>
          </w:p>
          <w:p w14:paraId="6C6EE039" w14:textId="77777777" w:rsidR="001F42BE" w:rsidRPr="001A01C4" w:rsidRDefault="001F42BE" w:rsidP="001F42BE">
            <w:pPr>
              <w:pStyle w:val="ZT"/>
              <w:framePr w:wrap="auto" w:hAnchor="text" w:yAlign="inline"/>
            </w:pPr>
            <w:r w:rsidRPr="001A01C4">
              <w:t>Technical Specification Group Core Network and Terminals;</w:t>
            </w:r>
          </w:p>
          <w:p w14:paraId="749CD673" w14:textId="77777777" w:rsidR="001F42BE" w:rsidRPr="001A01C4" w:rsidRDefault="001F42BE" w:rsidP="001F42BE">
            <w:pPr>
              <w:pStyle w:val="ZT"/>
              <w:framePr w:wrap="auto" w:hAnchor="text" w:yAlign="inline"/>
            </w:pPr>
            <w:r w:rsidRPr="001A01C4">
              <w:t>5G System; Authentication Server Services;</w:t>
            </w:r>
          </w:p>
          <w:p w14:paraId="3FDC01C6" w14:textId="77777777" w:rsidR="001F42BE" w:rsidRPr="001A01C4" w:rsidRDefault="001F42BE" w:rsidP="001F42BE">
            <w:pPr>
              <w:pStyle w:val="ZT"/>
              <w:framePr w:wrap="auto" w:hAnchor="text" w:yAlign="inline"/>
            </w:pPr>
            <w:r w:rsidRPr="001A01C4">
              <w:t>Stage 3</w:t>
            </w:r>
          </w:p>
          <w:p w14:paraId="763CD67A" w14:textId="52DE90A0" w:rsidR="004F0988" w:rsidRPr="001A01C4" w:rsidRDefault="001F42BE" w:rsidP="00133525">
            <w:pPr>
              <w:pStyle w:val="ZT"/>
              <w:framePr w:wrap="auto" w:hAnchor="text" w:yAlign="inline"/>
              <w:rPr>
                <w:i/>
                <w:sz w:val="28"/>
              </w:rPr>
            </w:pPr>
            <w:r w:rsidRPr="001A01C4">
              <w:t>(</w:t>
            </w:r>
            <w:r w:rsidRPr="001A01C4">
              <w:rPr>
                <w:rStyle w:val="ZGSM"/>
              </w:rPr>
              <w:t xml:space="preserve">Release </w:t>
            </w:r>
            <w:r w:rsidR="009C709B" w:rsidRPr="001A01C4">
              <w:rPr>
                <w:rStyle w:val="ZGSM"/>
              </w:rPr>
              <w:t>1</w:t>
            </w:r>
            <w:r w:rsidR="00DD49F6">
              <w:rPr>
                <w:rStyle w:val="ZGSM"/>
              </w:rPr>
              <w:t>9</w:t>
            </w:r>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2" w:name="_MON_1684549432"/>
      <w:bookmarkEnd w:id="2"/>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5.1pt" o:ole="">
                  <v:imagedata r:id="rId9" o:title=""/>
                </v:shape>
                <o:OLEObject Type="Embed" ProgID="Word.Picture.8" ShapeID="_x0000_i1025" DrawAspect="Content" ObjectID="_1826951738" r:id="rId10"/>
              </w:object>
            </w:r>
          </w:p>
        </w:tc>
        <w:tc>
          <w:tcPr>
            <w:tcW w:w="5540" w:type="dxa"/>
            <w:shd w:val="clear" w:color="auto" w:fill="auto"/>
          </w:tcPr>
          <w:p w14:paraId="563E5522" w14:textId="37CCDEF6" w:rsidR="001A5C2C" w:rsidRPr="001A01C4" w:rsidRDefault="001C3696" w:rsidP="001A5C2C">
            <w:pPr>
              <w:jc w:val="right"/>
            </w:pPr>
            <w:bookmarkStart w:id="3" w:name="logos"/>
            <w:r>
              <w:pict w14:anchorId="3D63C6C2">
                <v:shape id="_x0000_i1026" type="#_x0000_t75" style="width:129.6pt;height:1in">
                  <v:imagedata r:id="rId11" o:title="3GPP-logo_web"/>
                </v:shape>
              </w:pict>
            </w:r>
            <w:bookmarkEnd w:id="3"/>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4"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4"/>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FE3D5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5"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6"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6"/>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7"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73CE117D"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w:t>
            </w:r>
            <w:r w:rsidR="00DF37E7">
              <w:rPr>
                <w:noProof/>
                <w:sz w:val="18"/>
              </w:rPr>
              <w:t>5</w:t>
            </w:r>
            <w:r w:rsidRPr="001A01C4">
              <w:rPr>
                <w:noProof/>
                <w:sz w:val="18"/>
              </w:rPr>
              <w:t>, 3GPP Organizational Partners (ARIB, ATIS, CCSA, ETSI, TSDSI, TTA, TTC).</w:t>
            </w:r>
            <w:bookmarkStart w:id="8" w:name="copyrightaddon"/>
            <w:bookmarkEnd w:id="8"/>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7"/>
          </w:p>
          <w:p w14:paraId="2C33B338" w14:textId="77777777" w:rsidR="00E16509" w:rsidRPr="001A01C4" w:rsidRDefault="00E16509" w:rsidP="00133525"/>
        </w:tc>
      </w:tr>
      <w:bookmarkEnd w:id="5"/>
    </w:tbl>
    <w:p w14:paraId="00BBE76E" w14:textId="77777777" w:rsidR="00080512" w:rsidRPr="001A01C4" w:rsidRDefault="00080512" w:rsidP="000F100F">
      <w:pPr>
        <w:pStyle w:val="TT"/>
      </w:pPr>
      <w:r w:rsidRPr="001A01C4">
        <w:br w:type="page"/>
      </w:r>
      <w:bookmarkStart w:id="9" w:name="tableOfContents"/>
      <w:bookmarkEnd w:id="9"/>
      <w:r w:rsidRPr="001A01C4">
        <w:lastRenderedPageBreak/>
        <w:t>Contents</w:t>
      </w:r>
    </w:p>
    <w:p w14:paraId="11D11E4E" w14:textId="14AC41A2" w:rsidR="001E7F5B" w:rsidRDefault="00FD77F2">
      <w:pPr>
        <w:pStyle w:val="TM1"/>
        <w:rPr>
          <w:rFonts w:asciiTheme="minorHAnsi" w:eastAsiaTheme="minorEastAsia" w:hAnsiTheme="minorHAnsi" w:cstheme="minorBidi"/>
          <w:noProof/>
          <w:kern w:val="2"/>
          <w:sz w:val="24"/>
          <w:szCs w:val="24"/>
          <w:lang w:eastAsia="en-GB"/>
          <w14:ligatures w14:val="standardContextual"/>
        </w:rPr>
      </w:pPr>
      <w:r w:rsidRPr="001A01C4">
        <w:fldChar w:fldCharType="begin" w:fldLock="1"/>
      </w:r>
      <w:r w:rsidRPr="001A01C4">
        <w:instrText xml:space="preserve"> TOC \o "1-9" </w:instrText>
      </w:r>
      <w:r w:rsidRPr="001A01C4">
        <w:fldChar w:fldCharType="separate"/>
      </w:r>
      <w:r w:rsidR="001E7F5B">
        <w:rPr>
          <w:noProof/>
        </w:rPr>
        <w:t>Foreword</w:t>
      </w:r>
      <w:r w:rsidR="001E7F5B">
        <w:rPr>
          <w:noProof/>
        </w:rPr>
        <w:tab/>
      </w:r>
      <w:r w:rsidR="001E7F5B">
        <w:rPr>
          <w:noProof/>
        </w:rPr>
        <w:fldChar w:fldCharType="begin" w:fldLock="1"/>
      </w:r>
      <w:r w:rsidR="001E7F5B">
        <w:rPr>
          <w:noProof/>
        </w:rPr>
        <w:instrText xml:space="preserve"> PAGEREF _Toc200618705 \h </w:instrText>
      </w:r>
      <w:r w:rsidR="001E7F5B">
        <w:rPr>
          <w:noProof/>
        </w:rPr>
      </w:r>
      <w:r w:rsidR="001E7F5B">
        <w:rPr>
          <w:noProof/>
        </w:rPr>
        <w:fldChar w:fldCharType="separate"/>
      </w:r>
      <w:r w:rsidR="001E7F5B">
        <w:rPr>
          <w:noProof/>
        </w:rPr>
        <w:t>7</w:t>
      </w:r>
      <w:r w:rsidR="001E7F5B">
        <w:rPr>
          <w:noProof/>
        </w:rPr>
        <w:fldChar w:fldCharType="end"/>
      </w:r>
    </w:p>
    <w:p w14:paraId="1E844338" w14:textId="549FAD70"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_Toc200618706 \h </w:instrText>
      </w:r>
      <w:r>
        <w:rPr>
          <w:noProof/>
        </w:rPr>
      </w:r>
      <w:r>
        <w:rPr>
          <w:noProof/>
        </w:rPr>
        <w:fldChar w:fldCharType="separate"/>
      </w:r>
      <w:r>
        <w:rPr>
          <w:noProof/>
        </w:rPr>
        <w:t>8</w:t>
      </w:r>
      <w:r>
        <w:rPr>
          <w:noProof/>
        </w:rPr>
        <w:fldChar w:fldCharType="end"/>
      </w:r>
    </w:p>
    <w:p w14:paraId="53138D9D" w14:textId="3C1A91E2"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_Toc200618707 \h </w:instrText>
      </w:r>
      <w:r>
        <w:rPr>
          <w:noProof/>
        </w:rPr>
      </w:r>
      <w:r>
        <w:rPr>
          <w:noProof/>
        </w:rPr>
        <w:fldChar w:fldCharType="separate"/>
      </w:r>
      <w:r>
        <w:rPr>
          <w:noProof/>
        </w:rPr>
        <w:t>8</w:t>
      </w:r>
      <w:r>
        <w:rPr>
          <w:noProof/>
        </w:rPr>
        <w:fldChar w:fldCharType="end"/>
      </w:r>
    </w:p>
    <w:p w14:paraId="302CAACF" w14:textId="5AE4170B"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_Toc200618708 \h </w:instrText>
      </w:r>
      <w:r>
        <w:rPr>
          <w:noProof/>
        </w:rPr>
      </w:r>
      <w:r>
        <w:rPr>
          <w:noProof/>
        </w:rPr>
        <w:fldChar w:fldCharType="separate"/>
      </w:r>
      <w:r>
        <w:rPr>
          <w:noProof/>
        </w:rPr>
        <w:t>9</w:t>
      </w:r>
      <w:r>
        <w:rPr>
          <w:noProof/>
        </w:rPr>
        <w:fldChar w:fldCharType="end"/>
      </w:r>
    </w:p>
    <w:p w14:paraId="3CA19AD2" w14:textId="1A8D9BA2"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_Toc200618709 \h </w:instrText>
      </w:r>
      <w:r>
        <w:rPr>
          <w:noProof/>
        </w:rPr>
      </w:r>
      <w:r>
        <w:rPr>
          <w:noProof/>
        </w:rPr>
        <w:fldChar w:fldCharType="separate"/>
      </w:r>
      <w:r>
        <w:rPr>
          <w:noProof/>
        </w:rPr>
        <w:t>9</w:t>
      </w:r>
      <w:r>
        <w:rPr>
          <w:noProof/>
        </w:rPr>
        <w:fldChar w:fldCharType="end"/>
      </w:r>
    </w:p>
    <w:p w14:paraId="1EBD390B" w14:textId="0473E864"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_Toc200618710 \h </w:instrText>
      </w:r>
      <w:r>
        <w:rPr>
          <w:noProof/>
        </w:rPr>
      </w:r>
      <w:r>
        <w:rPr>
          <w:noProof/>
        </w:rPr>
        <w:fldChar w:fldCharType="separate"/>
      </w:r>
      <w:r>
        <w:rPr>
          <w:noProof/>
        </w:rPr>
        <w:t>9</w:t>
      </w:r>
      <w:r>
        <w:rPr>
          <w:noProof/>
        </w:rPr>
        <w:fldChar w:fldCharType="end"/>
      </w:r>
    </w:p>
    <w:p w14:paraId="5C420ACD" w14:textId="7F20B1AB"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_Toc200618711 \h </w:instrText>
      </w:r>
      <w:r>
        <w:rPr>
          <w:noProof/>
        </w:rPr>
      </w:r>
      <w:r>
        <w:rPr>
          <w:noProof/>
        </w:rPr>
        <w:fldChar w:fldCharType="separate"/>
      </w:r>
      <w:r>
        <w:rPr>
          <w:noProof/>
        </w:rPr>
        <w:t>10</w:t>
      </w:r>
      <w:r>
        <w:rPr>
          <w:noProof/>
        </w:rPr>
        <w:fldChar w:fldCharType="end"/>
      </w:r>
    </w:p>
    <w:p w14:paraId="6CA52FF7" w14:textId="1089D51F"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_Toc200618712 \h </w:instrText>
      </w:r>
      <w:r>
        <w:rPr>
          <w:noProof/>
        </w:rPr>
      </w:r>
      <w:r>
        <w:rPr>
          <w:noProof/>
        </w:rPr>
        <w:fldChar w:fldCharType="separate"/>
      </w:r>
      <w:r>
        <w:rPr>
          <w:noProof/>
        </w:rPr>
        <w:t>10</w:t>
      </w:r>
      <w:r>
        <w:rPr>
          <w:noProof/>
        </w:rPr>
        <w:fldChar w:fldCharType="end"/>
      </w:r>
    </w:p>
    <w:p w14:paraId="182DFA3D" w14:textId="5F1EED9C"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fldLock="1"/>
      </w:r>
      <w:r>
        <w:rPr>
          <w:noProof/>
        </w:rPr>
        <w:instrText xml:space="preserve"> PAGEREF _Toc200618713 \h </w:instrText>
      </w:r>
      <w:r>
        <w:rPr>
          <w:noProof/>
        </w:rPr>
      </w:r>
      <w:r>
        <w:rPr>
          <w:noProof/>
        </w:rPr>
        <w:fldChar w:fldCharType="separate"/>
      </w:r>
      <w:r>
        <w:rPr>
          <w:noProof/>
        </w:rPr>
        <w:t>11</w:t>
      </w:r>
      <w:r>
        <w:rPr>
          <w:noProof/>
        </w:rPr>
        <w:fldChar w:fldCharType="end"/>
      </w:r>
    </w:p>
    <w:p w14:paraId="36E5B207" w14:textId="53668C67"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_Toc200618714 \h </w:instrText>
      </w:r>
      <w:r>
        <w:rPr>
          <w:noProof/>
        </w:rPr>
      </w:r>
      <w:r>
        <w:rPr>
          <w:noProof/>
        </w:rPr>
        <w:fldChar w:fldCharType="separate"/>
      </w:r>
      <w:r>
        <w:rPr>
          <w:noProof/>
        </w:rPr>
        <w:t>11</w:t>
      </w:r>
      <w:r>
        <w:rPr>
          <w:noProof/>
        </w:rPr>
        <w:fldChar w:fldCharType="end"/>
      </w:r>
    </w:p>
    <w:p w14:paraId="24EB9567" w14:textId="1F40FC04"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1546D7">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_Toc200618715 \h </w:instrText>
      </w:r>
      <w:r>
        <w:rPr>
          <w:noProof/>
        </w:rPr>
      </w:r>
      <w:r>
        <w:rPr>
          <w:noProof/>
        </w:rPr>
        <w:fldChar w:fldCharType="separate"/>
      </w:r>
      <w:r>
        <w:rPr>
          <w:noProof/>
        </w:rPr>
        <w:t>11</w:t>
      </w:r>
      <w:r>
        <w:rPr>
          <w:noProof/>
        </w:rPr>
        <w:fldChar w:fldCharType="end"/>
      </w:r>
    </w:p>
    <w:p w14:paraId="7CCF689B" w14:textId="63DEF644"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_Toc200618716 \h </w:instrText>
      </w:r>
      <w:r>
        <w:rPr>
          <w:noProof/>
        </w:rPr>
      </w:r>
      <w:r>
        <w:rPr>
          <w:noProof/>
        </w:rPr>
        <w:fldChar w:fldCharType="separate"/>
      </w:r>
      <w:r>
        <w:rPr>
          <w:noProof/>
        </w:rPr>
        <w:t>11</w:t>
      </w:r>
      <w:r>
        <w:rPr>
          <w:noProof/>
        </w:rPr>
        <w:fldChar w:fldCharType="end"/>
      </w:r>
    </w:p>
    <w:p w14:paraId="3BECFA7F" w14:textId="6CA74A78"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_Toc200618717 \h </w:instrText>
      </w:r>
      <w:r>
        <w:rPr>
          <w:noProof/>
        </w:rPr>
      </w:r>
      <w:r>
        <w:rPr>
          <w:noProof/>
        </w:rPr>
        <w:fldChar w:fldCharType="separate"/>
      </w:r>
      <w:r>
        <w:rPr>
          <w:noProof/>
        </w:rPr>
        <w:t>11</w:t>
      </w:r>
      <w:r>
        <w:rPr>
          <w:noProof/>
        </w:rPr>
        <w:fldChar w:fldCharType="end"/>
      </w:r>
    </w:p>
    <w:p w14:paraId="0D529B1A" w14:textId="19A598FB"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_Toc200618718 \h </w:instrText>
      </w:r>
      <w:r>
        <w:rPr>
          <w:noProof/>
        </w:rPr>
      </w:r>
      <w:r>
        <w:rPr>
          <w:noProof/>
        </w:rPr>
        <w:fldChar w:fldCharType="separate"/>
      </w:r>
      <w:r>
        <w:rPr>
          <w:noProof/>
        </w:rPr>
        <w:t>11</w:t>
      </w:r>
      <w:r>
        <w:rPr>
          <w:noProof/>
        </w:rPr>
        <w:fldChar w:fldCharType="end"/>
      </w:r>
    </w:p>
    <w:p w14:paraId="3514FA6E" w14:textId="4084A0DB"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_Toc200618719 \h </w:instrText>
      </w:r>
      <w:r>
        <w:rPr>
          <w:noProof/>
        </w:rPr>
      </w:r>
      <w:r>
        <w:rPr>
          <w:noProof/>
        </w:rPr>
        <w:fldChar w:fldCharType="separate"/>
      </w:r>
      <w:r>
        <w:rPr>
          <w:noProof/>
        </w:rPr>
        <w:t>12</w:t>
      </w:r>
      <w:r>
        <w:rPr>
          <w:noProof/>
        </w:rPr>
        <w:fldChar w:fldCharType="end"/>
      </w:r>
    </w:p>
    <w:p w14:paraId="00D81A78" w14:textId="77823593"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_Toc200618720 \h </w:instrText>
      </w:r>
      <w:r>
        <w:rPr>
          <w:noProof/>
        </w:rPr>
      </w:r>
      <w:r>
        <w:rPr>
          <w:noProof/>
        </w:rPr>
        <w:fldChar w:fldCharType="separate"/>
      </w:r>
      <w:r>
        <w:rPr>
          <w:noProof/>
        </w:rPr>
        <w:t>12</w:t>
      </w:r>
      <w:r>
        <w:rPr>
          <w:noProof/>
        </w:rPr>
        <w:fldChar w:fldCharType="end"/>
      </w:r>
    </w:p>
    <w:p w14:paraId="7D7C0C29" w14:textId="0E81B6A5"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fldLock="1"/>
      </w:r>
      <w:r>
        <w:rPr>
          <w:noProof/>
        </w:rPr>
        <w:instrText xml:space="preserve"> PAGEREF _Toc200618721 \h </w:instrText>
      </w:r>
      <w:r>
        <w:rPr>
          <w:noProof/>
        </w:rPr>
      </w:r>
      <w:r>
        <w:rPr>
          <w:noProof/>
        </w:rPr>
        <w:fldChar w:fldCharType="separate"/>
      </w:r>
      <w:r>
        <w:rPr>
          <w:noProof/>
        </w:rPr>
        <w:t>12</w:t>
      </w:r>
      <w:r>
        <w:rPr>
          <w:noProof/>
        </w:rPr>
        <w:fldChar w:fldCharType="end"/>
      </w:r>
    </w:p>
    <w:p w14:paraId="1AEB854C" w14:textId="1037DB3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fldLock="1"/>
      </w:r>
      <w:r>
        <w:rPr>
          <w:noProof/>
        </w:rPr>
        <w:instrText xml:space="preserve"> PAGEREF _Toc200618722 \h </w:instrText>
      </w:r>
      <w:r>
        <w:rPr>
          <w:noProof/>
        </w:rPr>
      </w:r>
      <w:r>
        <w:rPr>
          <w:noProof/>
        </w:rPr>
        <w:fldChar w:fldCharType="separate"/>
      </w:r>
      <w:r>
        <w:rPr>
          <w:noProof/>
        </w:rPr>
        <w:t>14</w:t>
      </w:r>
      <w:r>
        <w:rPr>
          <w:noProof/>
        </w:rPr>
        <w:fldChar w:fldCharType="end"/>
      </w:r>
    </w:p>
    <w:p w14:paraId="58657220" w14:textId="02213875"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fldLock="1"/>
      </w:r>
      <w:r>
        <w:rPr>
          <w:noProof/>
        </w:rPr>
        <w:instrText xml:space="preserve"> PAGEREF _Toc200618723 \h </w:instrText>
      </w:r>
      <w:r>
        <w:rPr>
          <w:noProof/>
        </w:rPr>
      </w:r>
      <w:r>
        <w:rPr>
          <w:noProof/>
        </w:rPr>
        <w:fldChar w:fldCharType="separate"/>
      </w:r>
      <w:r>
        <w:rPr>
          <w:noProof/>
        </w:rPr>
        <w:t>15</w:t>
      </w:r>
      <w:r>
        <w:rPr>
          <w:noProof/>
        </w:rPr>
        <w:fldChar w:fldCharType="end"/>
      </w:r>
    </w:p>
    <w:p w14:paraId="46D81456" w14:textId="4E32B6B8"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fldLock="1"/>
      </w:r>
      <w:r>
        <w:rPr>
          <w:noProof/>
        </w:rPr>
        <w:instrText xml:space="preserve"> PAGEREF _Toc200618724 \h </w:instrText>
      </w:r>
      <w:r>
        <w:rPr>
          <w:noProof/>
        </w:rPr>
      </w:r>
      <w:r>
        <w:rPr>
          <w:noProof/>
        </w:rPr>
        <w:fldChar w:fldCharType="separate"/>
      </w:r>
      <w:r>
        <w:rPr>
          <w:noProof/>
        </w:rPr>
        <w:t>16</w:t>
      </w:r>
      <w:r>
        <w:rPr>
          <w:noProof/>
        </w:rPr>
        <w:fldChar w:fldCharType="end"/>
      </w:r>
    </w:p>
    <w:p w14:paraId="6A90F17E" w14:textId="784DC62E"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fldLock="1"/>
      </w:r>
      <w:r>
        <w:rPr>
          <w:noProof/>
        </w:rPr>
        <w:instrText xml:space="preserve"> PAGEREF _Toc200618725 \h </w:instrText>
      </w:r>
      <w:r>
        <w:rPr>
          <w:noProof/>
        </w:rPr>
      </w:r>
      <w:r>
        <w:rPr>
          <w:noProof/>
        </w:rPr>
        <w:fldChar w:fldCharType="separate"/>
      </w:r>
      <w:r>
        <w:rPr>
          <w:noProof/>
        </w:rPr>
        <w:t>17</w:t>
      </w:r>
      <w:r>
        <w:rPr>
          <w:noProof/>
        </w:rPr>
        <w:fldChar w:fldCharType="end"/>
      </w:r>
    </w:p>
    <w:p w14:paraId="558D6F33" w14:textId="386339D3"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fldLock="1"/>
      </w:r>
      <w:r>
        <w:rPr>
          <w:noProof/>
        </w:rPr>
        <w:instrText xml:space="preserve"> PAGEREF _Toc200618726 \h </w:instrText>
      </w:r>
      <w:r>
        <w:rPr>
          <w:noProof/>
        </w:rPr>
      </w:r>
      <w:r>
        <w:rPr>
          <w:noProof/>
        </w:rPr>
        <w:fldChar w:fldCharType="separate"/>
      </w:r>
      <w:r>
        <w:rPr>
          <w:noProof/>
        </w:rPr>
        <w:t>17</w:t>
      </w:r>
      <w:r>
        <w:rPr>
          <w:noProof/>
        </w:rPr>
        <w:fldChar w:fldCharType="end"/>
      </w:r>
    </w:p>
    <w:p w14:paraId="2DEFDE1B" w14:textId="124420FC"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_Toc200618727 \h </w:instrText>
      </w:r>
      <w:r>
        <w:rPr>
          <w:noProof/>
        </w:rPr>
      </w:r>
      <w:r>
        <w:rPr>
          <w:noProof/>
        </w:rPr>
        <w:fldChar w:fldCharType="separate"/>
      </w:r>
      <w:r>
        <w:rPr>
          <w:noProof/>
        </w:rPr>
        <w:t>17</w:t>
      </w:r>
      <w:r>
        <w:rPr>
          <w:noProof/>
        </w:rPr>
        <w:fldChar w:fldCharType="end"/>
      </w:r>
    </w:p>
    <w:p w14:paraId="66287ED5" w14:textId="4068787A"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fldLock="1"/>
      </w:r>
      <w:r>
        <w:rPr>
          <w:noProof/>
        </w:rPr>
        <w:instrText xml:space="preserve"> PAGEREF _Toc200618728 \h </w:instrText>
      </w:r>
      <w:r>
        <w:rPr>
          <w:noProof/>
        </w:rPr>
      </w:r>
      <w:r>
        <w:rPr>
          <w:noProof/>
        </w:rPr>
        <w:fldChar w:fldCharType="separate"/>
      </w:r>
      <w:r>
        <w:rPr>
          <w:noProof/>
        </w:rPr>
        <w:t>18</w:t>
      </w:r>
      <w:r>
        <w:rPr>
          <w:noProof/>
        </w:rPr>
        <w:fldChar w:fldCharType="end"/>
      </w:r>
    </w:p>
    <w:p w14:paraId="3A96A718" w14:textId="6E2AC43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_Toc200618729 \h </w:instrText>
      </w:r>
      <w:r>
        <w:rPr>
          <w:noProof/>
        </w:rPr>
      </w:r>
      <w:r>
        <w:rPr>
          <w:noProof/>
        </w:rPr>
        <w:fldChar w:fldCharType="separate"/>
      </w:r>
      <w:r>
        <w:rPr>
          <w:noProof/>
        </w:rPr>
        <w:t>18</w:t>
      </w:r>
      <w:r>
        <w:rPr>
          <w:noProof/>
        </w:rPr>
        <w:fldChar w:fldCharType="end"/>
      </w:r>
    </w:p>
    <w:p w14:paraId="409504E8" w14:textId="5E2B9730"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fldLock="1"/>
      </w:r>
      <w:r>
        <w:rPr>
          <w:noProof/>
        </w:rPr>
        <w:instrText xml:space="preserve"> PAGEREF _Toc200618730 \h </w:instrText>
      </w:r>
      <w:r>
        <w:rPr>
          <w:noProof/>
        </w:rPr>
      </w:r>
      <w:r>
        <w:rPr>
          <w:noProof/>
        </w:rPr>
        <w:fldChar w:fldCharType="separate"/>
      </w:r>
      <w:r>
        <w:rPr>
          <w:noProof/>
        </w:rPr>
        <w:t>20</w:t>
      </w:r>
      <w:r>
        <w:rPr>
          <w:noProof/>
        </w:rPr>
        <w:fldChar w:fldCharType="end"/>
      </w:r>
    </w:p>
    <w:p w14:paraId="2FEA132C" w14:textId="01CFF9FC"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sidRPr="001546D7">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Nausf_</w:t>
      </w:r>
      <w:r w:rsidRPr="001546D7">
        <w:rPr>
          <w:rFonts w:eastAsia="SimSun"/>
          <w:noProof/>
          <w:lang w:val="en-US"/>
        </w:rPr>
        <w:t>SoRProtection</w:t>
      </w:r>
      <w:r w:rsidRPr="001546D7">
        <w:rPr>
          <w:noProof/>
          <w:lang w:val="en-US"/>
        </w:rPr>
        <w:t xml:space="preserve"> Service</w:t>
      </w:r>
      <w:r>
        <w:rPr>
          <w:noProof/>
        </w:rPr>
        <w:tab/>
      </w:r>
      <w:r>
        <w:rPr>
          <w:noProof/>
        </w:rPr>
        <w:fldChar w:fldCharType="begin" w:fldLock="1"/>
      </w:r>
      <w:r>
        <w:rPr>
          <w:noProof/>
        </w:rPr>
        <w:instrText xml:space="preserve"> PAGEREF _Toc200618731 \h </w:instrText>
      </w:r>
      <w:r>
        <w:rPr>
          <w:noProof/>
        </w:rPr>
      </w:r>
      <w:r>
        <w:rPr>
          <w:noProof/>
        </w:rPr>
        <w:fldChar w:fldCharType="separate"/>
      </w:r>
      <w:r>
        <w:rPr>
          <w:noProof/>
        </w:rPr>
        <w:t>20</w:t>
      </w:r>
      <w:r>
        <w:rPr>
          <w:noProof/>
        </w:rPr>
        <w:fldChar w:fldCharType="end"/>
      </w:r>
    </w:p>
    <w:p w14:paraId="41EE3F20" w14:textId="26644B56"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Service Description</w:t>
      </w:r>
      <w:r>
        <w:rPr>
          <w:noProof/>
        </w:rPr>
        <w:tab/>
      </w:r>
      <w:r>
        <w:rPr>
          <w:noProof/>
        </w:rPr>
        <w:fldChar w:fldCharType="begin" w:fldLock="1"/>
      </w:r>
      <w:r>
        <w:rPr>
          <w:noProof/>
        </w:rPr>
        <w:instrText xml:space="preserve"> PAGEREF _Toc200618732 \h </w:instrText>
      </w:r>
      <w:r>
        <w:rPr>
          <w:noProof/>
        </w:rPr>
      </w:r>
      <w:r>
        <w:rPr>
          <w:noProof/>
        </w:rPr>
        <w:fldChar w:fldCharType="separate"/>
      </w:r>
      <w:r>
        <w:rPr>
          <w:noProof/>
        </w:rPr>
        <w:t>20</w:t>
      </w:r>
      <w:r>
        <w:rPr>
          <w:noProof/>
        </w:rPr>
        <w:fldChar w:fldCharType="end"/>
      </w:r>
    </w:p>
    <w:p w14:paraId="6BF874AE" w14:textId="5FBF2471"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_Toc200618733 \h </w:instrText>
      </w:r>
      <w:r>
        <w:rPr>
          <w:noProof/>
        </w:rPr>
      </w:r>
      <w:r>
        <w:rPr>
          <w:noProof/>
        </w:rPr>
        <w:fldChar w:fldCharType="separate"/>
      </w:r>
      <w:r>
        <w:rPr>
          <w:noProof/>
        </w:rPr>
        <w:t>21</w:t>
      </w:r>
      <w:r>
        <w:rPr>
          <w:noProof/>
        </w:rPr>
        <w:fldChar w:fldCharType="end"/>
      </w:r>
    </w:p>
    <w:p w14:paraId="35A1310C" w14:textId="0D228433"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_Toc200618734 \h </w:instrText>
      </w:r>
      <w:r>
        <w:rPr>
          <w:noProof/>
        </w:rPr>
      </w:r>
      <w:r>
        <w:rPr>
          <w:noProof/>
        </w:rPr>
        <w:fldChar w:fldCharType="separate"/>
      </w:r>
      <w:r>
        <w:rPr>
          <w:noProof/>
        </w:rPr>
        <w:t>21</w:t>
      </w:r>
      <w:r>
        <w:rPr>
          <w:noProof/>
        </w:rPr>
        <w:fldChar w:fldCharType="end"/>
      </w:r>
    </w:p>
    <w:p w14:paraId="03E35A54" w14:textId="17384F1A"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_Toc200618735 \h </w:instrText>
      </w:r>
      <w:r>
        <w:rPr>
          <w:noProof/>
        </w:rPr>
      </w:r>
      <w:r>
        <w:rPr>
          <w:noProof/>
        </w:rPr>
        <w:fldChar w:fldCharType="separate"/>
      </w:r>
      <w:r>
        <w:rPr>
          <w:noProof/>
        </w:rPr>
        <w:t>21</w:t>
      </w:r>
      <w:r>
        <w:rPr>
          <w:noProof/>
        </w:rPr>
        <w:fldChar w:fldCharType="end"/>
      </w:r>
    </w:p>
    <w:p w14:paraId="440CE823" w14:textId="6C556D4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_Toc200618736 \h </w:instrText>
      </w:r>
      <w:r>
        <w:rPr>
          <w:noProof/>
        </w:rPr>
      </w:r>
      <w:r>
        <w:rPr>
          <w:noProof/>
        </w:rPr>
        <w:fldChar w:fldCharType="separate"/>
      </w:r>
      <w:r>
        <w:rPr>
          <w:noProof/>
        </w:rPr>
        <w:t>21</w:t>
      </w:r>
      <w:r>
        <w:rPr>
          <w:noProof/>
        </w:rPr>
        <w:fldChar w:fldCharType="end"/>
      </w:r>
    </w:p>
    <w:p w14:paraId="3E325338" w14:textId="56EBDFC5"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sidRPr="001546D7">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Nausf_</w:t>
      </w:r>
      <w:r w:rsidRPr="001546D7">
        <w:rPr>
          <w:rFonts w:eastAsia="SimSun"/>
          <w:noProof/>
          <w:lang w:val="en-US" w:eastAsia="zh-CN"/>
        </w:rPr>
        <w:t>UPU</w:t>
      </w:r>
      <w:r w:rsidRPr="001546D7">
        <w:rPr>
          <w:rFonts w:eastAsia="SimSun"/>
          <w:noProof/>
          <w:lang w:val="en-US"/>
        </w:rPr>
        <w:t>Protection</w:t>
      </w:r>
      <w:r w:rsidRPr="001546D7">
        <w:rPr>
          <w:noProof/>
          <w:lang w:val="en-US"/>
        </w:rPr>
        <w:t xml:space="preserve"> Service</w:t>
      </w:r>
      <w:r>
        <w:rPr>
          <w:noProof/>
        </w:rPr>
        <w:tab/>
      </w:r>
      <w:r>
        <w:rPr>
          <w:noProof/>
        </w:rPr>
        <w:fldChar w:fldCharType="begin" w:fldLock="1"/>
      </w:r>
      <w:r>
        <w:rPr>
          <w:noProof/>
        </w:rPr>
        <w:instrText xml:space="preserve"> PAGEREF _Toc200618737 \h </w:instrText>
      </w:r>
      <w:r>
        <w:rPr>
          <w:noProof/>
        </w:rPr>
      </w:r>
      <w:r>
        <w:rPr>
          <w:noProof/>
        </w:rPr>
        <w:fldChar w:fldCharType="separate"/>
      </w:r>
      <w:r>
        <w:rPr>
          <w:noProof/>
        </w:rPr>
        <w:t>22</w:t>
      </w:r>
      <w:r>
        <w:rPr>
          <w:noProof/>
        </w:rPr>
        <w:fldChar w:fldCharType="end"/>
      </w:r>
    </w:p>
    <w:p w14:paraId="2BAF5048" w14:textId="41C0BDC7"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5.</w:t>
      </w:r>
      <w:r w:rsidRPr="001546D7">
        <w:rPr>
          <w:noProof/>
          <w:lang w:val="en-US" w:eastAsia="zh-CN"/>
        </w:rPr>
        <w:t>4</w:t>
      </w:r>
      <w:r w:rsidRPr="001546D7">
        <w:rPr>
          <w:noProof/>
          <w:lang w:val="en-US"/>
        </w:rPr>
        <w:t>.1</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Service Description</w:t>
      </w:r>
      <w:r>
        <w:rPr>
          <w:noProof/>
        </w:rPr>
        <w:tab/>
      </w:r>
      <w:r>
        <w:rPr>
          <w:noProof/>
        </w:rPr>
        <w:fldChar w:fldCharType="begin" w:fldLock="1"/>
      </w:r>
      <w:r>
        <w:rPr>
          <w:noProof/>
        </w:rPr>
        <w:instrText xml:space="preserve"> PAGEREF _Toc200618738 \h </w:instrText>
      </w:r>
      <w:r>
        <w:rPr>
          <w:noProof/>
        </w:rPr>
      </w:r>
      <w:r>
        <w:rPr>
          <w:noProof/>
        </w:rPr>
        <w:fldChar w:fldCharType="separate"/>
      </w:r>
      <w:r>
        <w:rPr>
          <w:noProof/>
        </w:rPr>
        <w:t>22</w:t>
      </w:r>
      <w:r>
        <w:rPr>
          <w:noProof/>
        </w:rPr>
        <w:fldChar w:fldCharType="end"/>
      </w:r>
    </w:p>
    <w:p w14:paraId="7FA791D3" w14:textId="4C62E3C7"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_Toc200618739 \h </w:instrText>
      </w:r>
      <w:r>
        <w:rPr>
          <w:noProof/>
        </w:rPr>
      </w:r>
      <w:r>
        <w:rPr>
          <w:noProof/>
        </w:rPr>
        <w:fldChar w:fldCharType="separate"/>
      </w:r>
      <w:r>
        <w:rPr>
          <w:noProof/>
        </w:rPr>
        <w:t>22</w:t>
      </w:r>
      <w:r>
        <w:rPr>
          <w:noProof/>
        </w:rPr>
        <w:fldChar w:fldCharType="end"/>
      </w:r>
    </w:p>
    <w:p w14:paraId="5A924A48" w14:textId="48815189"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_Toc200618740 \h </w:instrText>
      </w:r>
      <w:r>
        <w:rPr>
          <w:noProof/>
        </w:rPr>
      </w:r>
      <w:r>
        <w:rPr>
          <w:noProof/>
        </w:rPr>
        <w:fldChar w:fldCharType="separate"/>
      </w:r>
      <w:r>
        <w:rPr>
          <w:noProof/>
        </w:rPr>
        <w:t>22</w:t>
      </w:r>
      <w:r>
        <w:rPr>
          <w:noProof/>
        </w:rPr>
        <w:fldChar w:fldCharType="end"/>
      </w:r>
    </w:p>
    <w:p w14:paraId="39388519" w14:textId="07B90528"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_Toc200618741 \h </w:instrText>
      </w:r>
      <w:r>
        <w:rPr>
          <w:noProof/>
        </w:rPr>
      </w:r>
      <w:r>
        <w:rPr>
          <w:noProof/>
        </w:rPr>
        <w:fldChar w:fldCharType="separate"/>
      </w:r>
      <w:r>
        <w:rPr>
          <w:noProof/>
        </w:rPr>
        <w:t>22</w:t>
      </w:r>
      <w:r>
        <w:rPr>
          <w:noProof/>
        </w:rPr>
        <w:fldChar w:fldCharType="end"/>
      </w:r>
    </w:p>
    <w:p w14:paraId="4856DADC" w14:textId="313EF163"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_Toc200618742 \h </w:instrText>
      </w:r>
      <w:r>
        <w:rPr>
          <w:noProof/>
        </w:rPr>
      </w:r>
      <w:r>
        <w:rPr>
          <w:noProof/>
        </w:rPr>
        <w:fldChar w:fldCharType="separate"/>
      </w:r>
      <w:r>
        <w:rPr>
          <w:noProof/>
        </w:rPr>
        <w:t>22</w:t>
      </w:r>
      <w:r>
        <w:rPr>
          <w:noProof/>
        </w:rPr>
        <w:fldChar w:fldCharType="end"/>
      </w:r>
    </w:p>
    <w:p w14:paraId="47170E67" w14:textId="5AA1C13F"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_Toc200618743 \h </w:instrText>
      </w:r>
      <w:r>
        <w:rPr>
          <w:noProof/>
        </w:rPr>
      </w:r>
      <w:r>
        <w:rPr>
          <w:noProof/>
        </w:rPr>
        <w:fldChar w:fldCharType="separate"/>
      </w:r>
      <w:r>
        <w:rPr>
          <w:noProof/>
        </w:rPr>
        <w:t>23</w:t>
      </w:r>
      <w:r>
        <w:rPr>
          <w:noProof/>
        </w:rPr>
        <w:fldChar w:fldCharType="end"/>
      </w:r>
    </w:p>
    <w:p w14:paraId="5A904F25" w14:textId="10EF41DE"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1546D7">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_Toc200618744 \h </w:instrText>
      </w:r>
      <w:r>
        <w:rPr>
          <w:noProof/>
        </w:rPr>
      </w:r>
      <w:r>
        <w:rPr>
          <w:noProof/>
        </w:rPr>
        <w:fldChar w:fldCharType="separate"/>
      </w:r>
      <w:r>
        <w:rPr>
          <w:noProof/>
        </w:rPr>
        <w:t>23</w:t>
      </w:r>
      <w:r>
        <w:rPr>
          <w:noProof/>
        </w:rPr>
        <w:fldChar w:fldCharType="end"/>
      </w:r>
    </w:p>
    <w:p w14:paraId="6D393473" w14:textId="4AEA87A4"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_Toc200618745 \h </w:instrText>
      </w:r>
      <w:r>
        <w:rPr>
          <w:noProof/>
        </w:rPr>
      </w:r>
      <w:r>
        <w:rPr>
          <w:noProof/>
        </w:rPr>
        <w:fldChar w:fldCharType="separate"/>
      </w:r>
      <w:r>
        <w:rPr>
          <w:noProof/>
        </w:rPr>
        <w:t>23</w:t>
      </w:r>
      <w:r>
        <w:rPr>
          <w:noProof/>
        </w:rPr>
        <w:fldChar w:fldCharType="end"/>
      </w:r>
    </w:p>
    <w:p w14:paraId="469E2334" w14:textId="3BA2520C"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_Toc200618746 \h </w:instrText>
      </w:r>
      <w:r>
        <w:rPr>
          <w:noProof/>
        </w:rPr>
      </w:r>
      <w:r>
        <w:rPr>
          <w:noProof/>
        </w:rPr>
        <w:fldChar w:fldCharType="separate"/>
      </w:r>
      <w:r>
        <w:rPr>
          <w:noProof/>
        </w:rPr>
        <w:t>23</w:t>
      </w:r>
      <w:r>
        <w:rPr>
          <w:noProof/>
        </w:rPr>
        <w:fldChar w:fldCharType="end"/>
      </w:r>
    </w:p>
    <w:p w14:paraId="3BB94C72" w14:textId="7AA189A4"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_Toc200618747 \h </w:instrText>
      </w:r>
      <w:r>
        <w:rPr>
          <w:noProof/>
        </w:rPr>
      </w:r>
      <w:r>
        <w:rPr>
          <w:noProof/>
        </w:rPr>
        <w:fldChar w:fldCharType="separate"/>
      </w:r>
      <w:r>
        <w:rPr>
          <w:noProof/>
        </w:rPr>
        <w:t>23</w:t>
      </w:r>
      <w:r>
        <w:rPr>
          <w:noProof/>
        </w:rPr>
        <w:fldChar w:fldCharType="end"/>
      </w:r>
    </w:p>
    <w:p w14:paraId="4EB680FD" w14:textId="06717165"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_Toc200618748 \h </w:instrText>
      </w:r>
      <w:r>
        <w:rPr>
          <w:noProof/>
        </w:rPr>
      </w:r>
      <w:r>
        <w:rPr>
          <w:noProof/>
        </w:rPr>
        <w:fldChar w:fldCharType="separate"/>
      </w:r>
      <w:r>
        <w:rPr>
          <w:noProof/>
        </w:rPr>
        <w:t>23</w:t>
      </w:r>
      <w:r>
        <w:rPr>
          <w:noProof/>
        </w:rPr>
        <w:fldChar w:fldCharType="end"/>
      </w:r>
    </w:p>
    <w:p w14:paraId="4A7F4001" w14:textId="280B69BE"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_Toc200618749 \h </w:instrText>
      </w:r>
      <w:r>
        <w:rPr>
          <w:noProof/>
        </w:rPr>
      </w:r>
      <w:r>
        <w:rPr>
          <w:noProof/>
        </w:rPr>
        <w:fldChar w:fldCharType="separate"/>
      </w:r>
      <w:r>
        <w:rPr>
          <w:noProof/>
        </w:rPr>
        <w:t>23</w:t>
      </w:r>
      <w:r>
        <w:rPr>
          <w:noProof/>
        </w:rPr>
        <w:fldChar w:fldCharType="end"/>
      </w:r>
    </w:p>
    <w:p w14:paraId="0EC734E4" w14:textId="77CB22CB"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_Toc200618750 \h </w:instrText>
      </w:r>
      <w:r>
        <w:rPr>
          <w:noProof/>
        </w:rPr>
      </w:r>
      <w:r>
        <w:rPr>
          <w:noProof/>
        </w:rPr>
        <w:fldChar w:fldCharType="separate"/>
      </w:r>
      <w:r>
        <w:rPr>
          <w:noProof/>
        </w:rPr>
        <w:t>23</w:t>
      </w:r>
      <w:r>
        <w:rPr>
          <w:noProof/>
        </w:rPr>
        <w:fldChar w:fldCharType="end"/>
      </w:r>
    </w:p>
    <w:p w14:paraId="0B44D018" w14:textId="25F79C9B"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_Toc200618751 \h </w:instrText>
      </w:r>
      <w:r>
        <w:rPr>
          <w:noProof/>
        </w:rPr>
      </w:r>
      <w:r>
        <w:rPr>
          <w:noProof/>
        </w:rPr>
        <w:fldChar w:fldCharType="separate"/>
      </w:r>
      <w:r>
        <w:rPr>
          <w:noProof/>
        </w:rPr>
        <w:t>23</w:t>
      </w:r>
      <w:r>
        <w:rPr>
          <w:noProof/>
        </w:rPr>
        <w:fldChar w:fldCharType="end"/>
      </w:r>
    </w:p>
    <w:p w14:paraId="69EFE436" w14:textId="3108A4FC"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_Toc200618752 \h </w:instrText>
      </w:r>
      <w:r>
        <w:rPr>
          <w:noProof/>
        </w:rPr>
      </w:r>
      <w:r>
        <w:rPr>
          <w:noProof/>
        </w:rPr>
        <w:fldChar w:fldCharType="separate"/>
      </w:r>
      <w:r>
        <w:rPr>
          <w:noProof/>
        </w:rPr>
        <w:t>23</w:t>
      </w:r>
      <w:r>
        <w:rPr>
          <w:noProof/>
        </w:rPr>
        <w:fldChar w:fldCharType="end"/>
      </w:r>
    </w:p>
    <w:p w14:paraId="3312CE00" w14:textId="7BA2BAF3"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_Toc200618753 \h </w:instrText>
      </w:r>
      <w:r>
        <w:rPr>
          <w:noProof/>
        </w:rPr>
      </w:r>
      <w:r>
        <w:rPr>
          <w:noProof/>
        </w:rPr>
        <w:fldChar w:fldCharType="separate"/>
      </w:r>
      <w:r>
        <w:rPr>
          <w:noProof/>
        </w:rPr>
        <w:t>24</w:t>
      </w:r>
      <w:r>
        <w:rPr>
          <w:noProof/>
        </w:rPr>
        <w:fldChar w:fldCharType="end"/>
      </w:r>
    </w:p>
    <w:p w14:paraId="73759C6E" w14:textId="2DEC4514"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_Toc200618754 \h </w:instrText>
      </w:r>
      <w:r>
        <w:rPr>
          <w:noProof/>
        </w:rPr>
      </w:r>
      <w:r>
        <w:rPr>
          <w:noProof/>
        </w:rPr>
        <w:fldChar w:fldCharType="separate"/>
      </w:r>
      <w:r>
        <w:rPr>
          <w:noProof/>
        </w:rPr>
        <w:t>24</w:t>
      </w:r>
      <w:r>
        <w:rPr>
          <w:noProof/>
        </w:rPr>
        <w:fldChar w:fldCharType="end"/>
      </w:r>
    </w:p>
    <w:p w14:paraId="01FF1E47" w14:textId="27DADDC8"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fldLock="1"/>
      </w:r>
      <w:r>
        <w:rPr>
          <w:noProof/>
        </w:rPr>
        <w:instrText xml:space="preserve"> PAGEREF _Toc200618755 \h </w:instrText>
      </w:r>
      <w:r>
        <w:rPr>
          <w:noProof/>
        </w:rPr>
      </w:r>
      <w:r>
        <w:rPr>
          <w:noProof/>
        </w:rPr>
        <w:fldChar w:fldCharType="separate"/>
      </w:r>
      <w:r>
        <w:rPr>
          <w:noProof/>
        </w:rPr>
        <w:t>25</w:t>
      </w:r>
      <w:r>
        <w:rPr>
          <w:noProof/>
        </w:rPr>
        <w:fldChar w:fldCharType="end"/>
      </w:r>
    </w:p>
    <w:p w14:paraId="33393614" w14:textId="298BFF1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_Toc200618756 \h </w:instrText>
      </w:r>
      <w:r>
        <w:rPr>
          <w:noProof/>
        </w:rPr>
      </w:r>
      <w:r>
        <w:rPr>
          <w:noProof/>
        </w:rPr>
        <w:fldChar w:fldCharType="separate"/>
      </w:r>
      <w:r>
        <w:rPr>
          <w:noProof/>
        </w:rPr>
        <w:t>25</w:t>
      </w:r>
      <w:r>
        <w:rPr>
          <w:noProof/>
        </w:rPr>
        <w:fldChar w:fldCharType="end"/>
      </w:r>
    </w:p>
    <w:p w14:paraId="34DC5E28" w14:textId="4D74031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_Toc200618757 \h </w:instrText>
      </w:r>
      <w:r>
        <w:rPr>
          <w:noProof/>
        </w:rPr>
      </w:r>
      <w:r>
        <w:rPr>
          <w:noProof/>
        </w:rPr>
        <w:fldChar w:fldCharType="separate"/>
      </w:r>
      <w:r>
        <w:rPr>
          <w:noProof/>
        </w:rPr>
        <w:t>25</w:t>
      </w:r>
      <w:r>
        <w:rPr>
          <w:noProof/>
        </w:rPr>
        <w:fldChar w:fldCharType="end"/>
      </w:r>
    </w:p>
    <w:p w14:paraId="0514FA8E" w14:textId="5E40A86B"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_Toc200618758 \h </w:instrText>
      </w:r>
      <w:r>
        <w:rPr>
          <w:noProof/>
        </w:rPr>
      </w:r>
      <w:r>
        <w:rPr>
          <w:noProof/>
        </w:rPr>
        <w:fldChar w:fldCharType="separate"/>
      </w:r>
      <w:r>
        <w:rPr>
          <w:noProof/>
        </w:rPr>
        <w:t>26</w:t>
      </w:r>
      <w:r>
        <w:rPr>
          <w:noProof/>
        </w:rPr>
        <w:fldChar w:fldCharType="end"/>
      </w:r>
    </w:p>
    <w:p w14:paraId="10DCBAC8" w14:textId="31AE49E0"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_Toc200618759 \h </w:instrText>
      </w:r>
      <w:r>
        <w:rPr>
          <w:noProof/>
        </w:rPr>
      </w:r>
      <w:r>
        <w:rPr>
          <w:noProof/>
        </w:rPr>
        <w:fldChar w:fldCharType="separate"/>
      </w:r>
      <w:r>
        <w:rPr>
          <w:noProof/>
        </w:rPr>
        <w:t>28</w:t>
      </w:r>
      <w:r>
        <w:rPr>
          <w:noProof/>
        </w:rPr>
        <w:fldChar w:fldCharType="end"/>
      </w:r>
    </w:p>
    <w:p w14:paraId="7EF65009" w14:textId="0ED433EC" w:rsidR="001E7F5B" w:rsidRPr="00444B39" w:rsidRDefault="001E7F5B">
      <w:pPr>
        <w:pStyle w:val="TM4"/>
        <w:rPr>
          <w:rFonts w:asciiTheme="minorHAnsi" w:eastAsiaTheme="minorEastAsia" w:hAnsiTheme="minorHAnsi" w:cstheme="minorBidi"/>
          <w:noProof/>
          <w:kern w:val="2"/>
          <w:sz w:val="24"/>
          <w:szCs w:val="24"/>
          <w:lang w:val="fr-FR" w:eastAsia="en-GB"/>
          <w14:ligatures w14:val="standardContextual"/>
        </w:rPr>
      </w:pPr>
      <w:r w:rsidRPr="001546D7">
        <w:rPr>
          <w:noProof/>
          <w:lang w:val="fr-FR"/>
        </w:rPr>
        <w:lastRenderedPageBreak/>
        <w:t>6.1.3.3</w:t>
      </w:r>
      <w:r w:rsidRPr="00444B39">
        <w:rPr>
          <w:rFonts w:asciiTheme="minorHAnsi" w:eastAsiaTheme="minorEastAsia" w:hAnsiTheme="minorHAnsi" w:cstheme="minorBidi"/>
          <w:noProof/>
          <w:kern w:val="2"/>
          <w:sz w:val="24"/>
          <w:szCs w:val="24"/>
          <w:lang w:val="fr-FR" w:eastAsia="en-GB"/>
          <w14:ligatures w14:val="standardContextual"/>
        </w:rPr>
        <w:tab/>
      </w:r>
      <w:r w:rsidRPr="001546D7">
        <w:rPr>
          <w:noProof/>
          <w:lang w:val="fr-FR"/>
        </w:rPr>
        <w:t>Resource: 5g-aka-confirmation (Document)</w:t>
      </w:r>
      <w:r w:rsidRPr="00444B39">
        <w:rPr>
          <w:noProof/>
          <w:lang w:val="fr-FR"/>
        </w:rPr>
        <w:tab/>
      </w:r>
      <w:r>
        <w:rPr>
          <w:noProof/>
        </w:rPr>
        <w:fldChar w:fldCharType="begin" w:fldLock="1"/>
      </w:r>
      <w:r w:rsidRPr="00444B39">
        <w:rPr>
          <w:noProof/>
          <w:lang w:val="fr-FR"/>
        </w:rPr>
        <w:instrText xml:space="preserve"> PAGEREF _Toc200618760 \h </w:instrText>
      </w:r>
      <w:r>
        <w:rPr>
          <w:noProof/>
        </w:rPr>
      </w:r>
      <w:r>
        <w:rPr>
          <w:noProof/>
        </w:rPr>
        <w:fldChar w:fldCharType="separate"/>
      </w:r>
      <w:r w:rsidRPr="00444B39">
        <w:rPr>
          <w:noProof/>
          <w:lang w:val="fr-FR"/>
        </w:rPr>
        <w:t>29</w:t>
      </w:r>
      <w:r>
        <w:rPr>
          <w:noProof/>
        </w:rPr>
        <w:fldChar w:fldCharType="end"/>
      </w:r>
    </w:p>
    <w:p w14:paraId="4A69711D" w14:textId="218F04AD"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6.1.3.3.1</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Description</w:t>
      </w:r>
      <w:r w:rsidRPr="00444B39">
        <w:rPr>
          <w:noProof/>
          <w:lang w:val="fr-FR"/>
        </w:rPr>
        <w:tab/>
      </w:r>
      <w:r>
        <w:rPr>
          <w:noProof/>
        </w:rPr>
        <w:fldChar w:fldCharType="begin" w:fldLock="1"/>
      </w:r>
      <w:r w:rsidRPr="00444B39">
        <w:rPr>
          <w:noProof/>
          <w:lang w:val="fr-FR"/>
        </w:rPr>
        <w:instrText xml:space="preserve"> PAGEREF _Toc200618761 \h </w:instrText>
      </w:r>
      <w:r>
        <w:rPr>
          <w:noProof/>
        </w:rPr>
      </w:r>
      <w:r>
        <w:rPr>
          <w:noProof/>
        </w:rPr>
        <w:fldChar w:fldCharType="separate"/>
      </w:r>
      <w:r w:rsidRPr="00444B39">
        <w:rPr>
          <w:noProof/>
          <w:lang w:val="fr-FR"/>
        </w:rPr>
        <w:t>29</w:t>
      </w:r>
      <w:r>
        <w:rPr>
          <w:noProof/>
        </w:rPr>
        <w:fldChar w:fldCharType="end"/>
      </w:r>
    </w:p>
    <w:p w14:paraId="4A254B83" w14:textId="2E3079CF"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6.1.3.3.2</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Definition</w:t>
      </w:r>
      <w:r w:rsidRPr="00444B39">
        <w:rPr>
          <w:noProof/>
          <w:lang w:val="fr-FR"/>
        </w:rPr>
        <w:tab/>
      </w:r>
      <w:r>
        <w:rPr>
          <w:noProof/>
        </w:rPr>
        <w:fldChar w:fldCharType="begin" w:fldLock="1"/>
      </w:r>
      <w:r w:rsidRPr="00444B39">
        <w:rPr>
          <w:noProof/>
          <w:lang w:val="fr-FR"/>
        </w:rPr>
        <w:instrText xml:space="preserve"> PAGEREF _Toc200618762 \h </w:instrText>
      </w:r>
      <w:r>
        <w:rPr>
          <w:noProof/>
        </w:rPr>
      </w:r>
      <w:r>
        <w:rPr>
          <w:noProof/>
        </w:rPr>
        <w:fldChar w:fldCharType="separate"/>
      </w:r>
      <w:r w:rsidRPr="00444B39">
        <w:rPr>
          <w:noProof/>
          <w:lang w:val="fr-FR"/>
        </w:rPr>
        <w:t>29</w:t>
      </w:r>
      <w:r>
        <w:rPr>
          <w:noProof/>
        </w:rPr>
        <w:fldChar w:fldCharType="end"/>
      </w:r>
    </w:p>
    <w:p w14:paraId="13CEC299" w14:textId="240DA16E"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6.1.3.3.3</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Standard Methods</w:t>
      </w:r>
      <w:r w:rsidRPr="00444B39">
        <w:rPr>
          <w:noProof/>
          <w:lang w:val="fr-FR"/>
        </w:rPr>
        <w:tab/>
      </w:r>
      <w:r>
        <w:rPr>
          <w:noProof/>
        </w:rPr>
        <w:fldChar w:fldCharType="begin" w:fldLock="1"/>
      </w:r>
      <w:r w:rsidRPr="00444B39">
        <w:rPr>
          <w:noProof/>
          <w:lang w:val="fr-FR"/>
        </w:rPr>
        <w:instrText xml:space="preserve"> PAGEREF _Toc200618763 \h </w:instrText>
      </w:r>
      <w:r>
        <w:rPr>
          <w:noProof/>
        </w:rPr>
      </w:r>
      <w:r>
        <w:rPr>
          <w:noProof/>
        </w:rPr>
        <w:fldChar w:fldCharType="separate"/>
      </w:r>
      <w:r w:rsidRPr="00444B39">
        <w:rPr>
          <w:noProof/>
          <w:lang w:val="fr-FR"/>
        </w:rPr>
        <w:t>29</w:t>
      </w:r>
      <w:r>
        <w:rPr>
          <w:noProof/>
        </w:rPr>
        <w:fldChar w:fldCharType="end"/>
      </w:r>
    </w:p>
    <w:p w14:paraId="7E0C3188" w14:textId="786F5D48" w:rsidR="001E7F5B" w:rsidRPr="00444B39" w:rsidRDefault="001E7F5B">
      <w:pPr>
        <w:pStyle w:val="TM4"/>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6.1.3.4</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eap-session (Document)</w:t>
      </w:r>
      <w:r w:rsidRPr="00444B39">
        <w:rPr>
          <w:noProof/>
          <w:lang w:val="fr-FR"/>
        </w:rPr>
        <w:tab/>
      </w:r>
      <w:r>
        <w:rPr>
          <w:noProof/>
        </w:rPr>
        <w:fldChar w:fldCharType="begin" w:fldLock="1"/>
      </w:r>
      <w:r w:rsidRPr="00444B39">
        <w:rPr>
          <w:noProof/>
          <w:lang w:val="fr-FR"/>
        </w:rPr>
        <w:instrText xml:space="preserve"> PAGEREF _Toc200618764 \h </w:instrText>
      </w:r>
      <w:r>
        <w:rPr>
          <w:noProof/>
        </w:rPr>
      </w:r>
      <w:r>
        <w:rPr>
          <w:noProof/>
        </w:rPr>
        <w:fldChar w:fldCharType="separate"/>
      </w:r>
      <w:r w:rsidRPr="00444B39">
        <w:rPr>
          <w:noProof/>
          <w:lang w:val="fr-FR"/>
        </w:rPr>
        <w:t>31</w:t>
      </w:r>
      <w:r>
        <w:rPr>
          <w:noProof/>
        </w:rPr>
        <w:fldChar w:fldCharType="end"/>
      </w:r>
    </w:p>
    <w:p w14:paraId="34D53953" w14:textId="7A3AB525"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6.1.3.4.1</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Description</w:t>
      </w:r>
      <w:r w:rsidRPr="00444B39">
        <w:rPr>
          <w:noProof/>
          <w:lang w:val="fr-FR"/>
        </w:rPr>
        <w:tab/>
      </w:r>
      <w:r>
        <w:rPr>
          <w:noProof/>
        </w:rPr>
        <w:fldChar w:fldCharType="begin" w:fldLock="1"/>
      </w:r>
      <w:r w:rsidRPr="00444B39">
        <w:rPr>
          <w:noProof/>
          <w:lang w:val="fr-FR"/>
        </w:rPr>
        <w:instrText xml:space="preserve"> PAGEREF _Toc200618765 \h </w:instrText>
      </w:r>
      <w:r>
        <w:rPr>
          <w:noProof/>
        </w:rPr>
      </w:r>
      <w:r>
        <w:rPr>
          <w:noProof/>
        </w:rPr>
        <w:fldChar w:fldCharType="separate"/>
      </w:r>
      <w:r w:rsidRPr="00444B39">
        <w:rPr>
          <w:noProof/>
          <w:lang w:val="fr-FR"/>
        </w:rPr>
        <w:t>31</w:t>
      </w:r>
      <w:r>
        <w:rPr>
          <w:noProof/>
        </w:rPr>
        <w:fldChar w:fldCharType="end"/>
      </w:r>
    </w:p>
    <w:p w14:paraId="7304F5FF" w14:textId="1767BCC4"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6.1.3.4.2</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Definition</w:t>
      </w:r>
      <w:r w:rsidRPr="00444B39">
        <w:rPr>
          <w:noProof/>
          <w:lang w:val="fr-FR"/>
        </w:rPr>
        <w:tab/>
      </w:r>
      <w:r>
        <w:rPr>
          <w:noProof/>
        </w:rPr>
        <w:fldChar w:fldCharType="begin" w:fldLock="1"/>
      </w:r>
      <w:r w:rsidRPr="00444B39">
        <w:rPr>
          <w:noProof/>
          <w:lang w:val="fr-FR"/>
        </w:rPr>
        <w:instrText xml:space="preserve"> PAGEREF _Toc200618766 \h </w:instrText>
      </w:r>
      <w:r>
        <w:rPr>
          <w:noProof/>
        </w:rPr>
      </w:r>
      <w:r>
        <w:rPr>
          <w:noProof/>
        </w:rPr>
        <w:fldChar w:fldCharType="separate"/>
      </w:r>
      <w:r w:rsidRPr="00444B39">
        <w:rPr>
          <w:noProof/>
          <w:lang w:val="fr-FR"/>
        </w:rPr>
        <w:t>31</w:t>
      </w:r>
      <w:r>
        <w:rPr>
          <w:noProof/>
        </w:rPr>
        <w:fldChar w:fldCharType="end"/>
      </w:r>
    </w:p>
    <w:p w14:paraId="205E3777" w14:textId="69ADDBCE"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6.1.3.4.3</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Standard Methods</w:t>
      </w:r>
      <w:r w:rsidRPr="00444B39">
        <w:rPr>
          <w:noProof/>
          <w:lang w:val="fr-FR"/>
        </w:rPr>
        <w:tab/>
      </w:r>
      <w:r>
        <w:rPr>
          <w:noProof/>
        </w:rPr>
        <w:fldChar w:fldCharType="begin" w:fldLock="1"/>
      </w:r>
      <w:r w:rsidRPr="00444B39">
        <w:rPr>
          <w:noProof/>
          <w:lang w:val="fr-FR"/>
        </w:rPr>
        <w:instrText xml:space="preserve"> PAGEREF _Toc200618767 \h </w:instrText>
      </w:r>
      <w:r>
        <w:rPr>
          <w:noProof/>
        </w:rPr>
      </w:r>
      <w:r>
        <w:rPr>
          <w:noProof/>
        </w:rPr>
        <w:fldChar w:fldCharType="separate"/>
      </w:r>
      <w:r w:rsidRPr="00444B39">
        <w:rPr>
          <w:noProof/>
          <w:lang w:val="fr-FR"/>
        </w:rPr>
        <w:t>32</w:t>
      </w:r>
      <w:r>
        <w:rPr>
          <w:noProof/>
        </w:rPr>
        <w:fldChar w:fldCharType="end"/>
      </w:r>
    </w:p>
    <w:p w14:paraId="5982A593" w14:textId="7A62F7A8" w:rsidR="001E7F5B" w:rsidRPr="00444B39" w:rsidRDefault="001E7F5B">
      <w:pPr>
        <w:pStyle w:val="TM4"/>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6.1.3.5</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rg-authentications (Collection)</w:t>
      </w:r>
      <w:r w:rsidRPr="00444B39">
        <w:rPr>
          <w:noProof/>
          <w:lang w:val="fr-FR"/>
        </w:rPr>
        <w:tab/>
      </w:r>
      <w:r>
        <w:rPr>
          <w:noProof/>
        </w:rPr>
        <w:fldChar w:fldCharType="begin" w:fldLock="1"/>
      </w:r>
      <w:r w:rsidRPr="00444B39">
        <w:rPr>
          <w:noProof/>
          <w:lang w:val="fr-FR"/>
        </w:rPr>
        <w:instrText xml:space="preserve"> PAGEREF _Toc200618768 \h </w:instrText>
      </w:r>
      <w:r>
        <w:rPr>
          <w:noProof/>
        </w:rPr>
      </w:r>
      <w:r>
        <w:rPr>
          <w:noProof/>
        </w:rPr>
        <w:fldChar w:fldCharType="separate"/>
      </w:r>
      <w:r w:rsidRPr="00444B39">
        <w:rPr>
          <w:noProof/>
          <w:lang w:val="fr-FR"/>
        </w:rPr>
        <w:t>34</w:t>
      </w:r>
      <w:r>
        <w:rPr>
          <w:noProof/>
        </w:rPr>
        <w:fldChar w:fldCharType="end"/>
      </w:r>
    </w:p>
    <w:p w14:paraId="0416CDF9" w14:textId="7289099E"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6.1.3.5.1</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Description</w:t>
      </w:r>
      <w:r w:rsidRPr="00444B39">
        <w:rPr>
          <w:noProof/>
          <w:lang w:val="fr-FR"/>
        </w:rPr>
        <w:tab/>
      </w:r>
      <w:r>
        <w:rPr>
          <w:noProof/>
        </w:rPr>
        <w:fldChar w:fldCharType="begin" w:fldLock="1"/>
      </w:r>
      <w:r w:rsidRPr="00444B39">
        <w:rPr>
          <w:noProof/>
          <w:lang w:val="fr-FR"/>
        </w:rPr>
        <w:instrText xml:space="preserve"> PAGEREF _Toc200618769 \h </w:instrText>
      </w:r>
      <w:r>
        <w:rPr>
          <w:noProof/>
        </w:rPr>
      </w:r>
      <w:r>
        <w:rPr>
          <w:noProof/>
        </w:rPr>
        <w:fldChar w:fldCharType="separate"/>
      </w:r>
      <w:r w:rsidRPr="00444B39">
        <w:rPr>
          <w:noProof/>
          <w:lang w:val="fr-FR"/>
        </w:rPr>
        <w:t>34</w:t>
      </w:r>
      <w:r>
        <w:rPr>
          <w:noProof/>
        </w:rPr>
        <w:fldChar w:fldCharType="end"/>
      </w:r>
    </w:p>
    <w:p w14:paraId="79E88D90" w14:textId="41F184CD"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6.1.3.5.2</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Definition</w:t>
      </w:r>
      <w:r w:rsidRPr="00444B39">
        <w:rPr>
          <w:noProof/>
          <w:lang w:val="fr-FR"/>
        </w:rPr>
        <w:tab/>
      </w:r>
      <w:r>
        <w:rPr>
          <w:noProof/>
        </w:rPr>
        <w:fldChar w:fldCharType="begin" w:fldLock="1"/>
      </w:r>
      <w:r w:rsidRPr="00444B39">
        <w:rPr>
          <w:noProof/>
          <w:lang w:val="fr-FR"/>
        </w:rPr>
        <w:instrText xml:space="preserve"> PAGEREF _Toc200618770 \h </w:instrText>
      </w:r>
      <w:r>
        <w:rPr>
          <w:noProof/>
        </w:rPr>
      </w:r>
      <w:r>
        <w:rPr>
          <w:noProof/>
        </w:rPr>
        <w:fldChar w:fldCharType="separate"/>
      </w:r>
      <w:r w:rsidRPr="00444B39">
        <w:rPr>
          <w:noProof/>
          <w:lang w:val="fr-FR"/>
        </w:rPr>
        <w:t>34</w:t>
      </w:r>
      <w:r>
        <w:rPr>
          <w:noProof/>
        </w:rPr>
        <w:fldChar w:fldCharType="end"/>
      </w:r>
    </w:p>
    <w:p w14:paraId="698BD1C9" w14:textId="01CAEC71"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6.1.3.5.3</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Standard Methods</w:t>
      </w:r>
      <w:r w:rsidRPr="00444B39">
        <w:rPr>
          <w:noProof/>
          <w:lang w:val="fr-FR"/>
        </w:rPr>
        <w:tab/>
      </w:r>
      <w:r>
        <w:rPr>
          <w:noProof/>
        </w:rPr>
        <w:fldChar w:fldCharType="begin" w:fldLock="1"/>
      </w:r>
      <w:r w:rsidRPr="00444B39">
        <w:rPr>
          <w:noProof/>
          <w:lang w:val="fr-FR"/>
        </w:rPr>
        <w:instrText xml:space="preserve"> PAGEREF _Toc200618771 \h </w:instrText>
      </w:r>
      <w:r>
        <w:rPr>
          <w:noProof/>
        </w:rPr>
      </w:r>
      <w:r>
        <w:rPr>
          <w:noProof/>
        </w:rPr>
        <w:fldChar w:fldCharType="separate"/>
      </w:r>
      <w:r w:rsidRPr="00444B39">
        <w:rPr>
          <w:noProof/>
          <w:lang w:val="fr-FR"/>
        </w:rPr>
        <w:t>34</w:t>
      </w:r>
      <w:r>
        <w:rPr>
          <w:noProof/>
        </w:rPr>
        <w:fldChar w:fldCharType="end"/>
      </w:r>
    </w:p>
    <w:p w14:paraId="33FBEB41" w14:textId="1CF9E2DF" w:rsidR="001E7F5B" w:rsidRPr="00444B39" w:rsidRDefault="001E7F5B">
      <w:pPr>
        <w:pStyle w:val="TM4"/>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6.1.3.6</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prose-authentications (Collection)</w:t>
      </w:r>
      <w:r w:rsidRPr="00444B39">
        <w:rPr>
          <w:noProof/>
          <w:lang w:val="fr-FR"/>
        </w:rPr>
        <w:tab/>
      </w:r>
      <w:r>
        <w:rPr>
          <w:noProof/>
        </w:rPr>
        <w:fldChar w:fldCharType="begin" w:fldLock="1"/>
      </w:r>
      <w:r w:rsidRPr="00444B39">
        <w:rPr>
          <w:noProof/>
          <w:lang w:val="fr-FR"/>
        </w:rPr>
        <w:instrText xml:space="preserve"> PAGEREF _Toc200618772 \h </w:instrText>
      </w:r>
      <w:r>
        <w:rPr>
          <w:noProof/>
        </w:rPr>
      </w:r>
      <w:r>
        <w:rPr>
          <w:noProof/>
        </w:rPr>
        <w:fldChar w:fldCharType="separate"/>
      </w:r>
      <w:r w:rsidRPr="00444B39">
        <w:rPr>
          <w:noProof/>
          <w:lang w:val="fr-FR"/>
        </w:rPr>
        <w:t>35</w:t>
      </w:r>
      <w:r>
        <w:rPr>
          <w:noProof/>
        </w:rPr>
        <w:fldChar w:fldCharType="end"/>
      </w:r>
    </w:p>
    <w:p w14:paraId="627CF148" w14:textId="3647BCD1"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6.1.3.6.1</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Description</w:t>
      </w:r>
      <w:r w:rsidRPr="00444B39">
        <w:rPr>
          <w:noProof/>
          <w:lang w:val="fr-FR"/>
        </w:rPr>
        <w:tab/>
      </w:r>
      <w:r>
        <w:rPr>
          <w:noProof/>
        </w:rPr>
        <w:fldChar w:fldCharType="begin" w:fldLock="1"/>
      </w:r>
      <w:r w:rsidRPr="00444B39">
        <w:rPr>
          <w:noProof/>
          <w:lang w:val="fr-FR"/>
        </w:rPr>
        <w:instrText xml:space="preserve"> PAGEREF _Toc200618773 \h </w:instrText>
      </w:r>
      <w:r>
        <w:rPr>
          <w:noProof/>
        </w:rPr>
      </w:r>
      <w:r>
        <w:rPr>
          <w:noProof/>
        </w:rPr>
        <w:fldChar w:fldCharType="separate"/>
      </w:r>
      <w:r w:rsidRPr="00444B39">
        <w:rPr>
          <w:noProof/>
          <w:lang w:val="fr-FR"/>
        </w:rPr>
        <w:t>35</w:t>
      </w:r>
      <w:r>
        <w:rPr>
          <w:noProof/>
        </w:rPr>
        <w:fldChar w:fldCharType="end"/>
      </w:r>
    </w:p>
    <w:p w14:paraId="6E413ABC" w14:textId="3DD3ECD9"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6.1.3.6.2</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Definition</w:t>
      </w:r>
      <w:r w:rsidRPr="00444B39">
        <w:rPr>
          <w:noProof/>
          <w:lang w:val="fr-FR"/>
        </w:rPr>
        <w:tab/>
      </w:r>
      <w:r>
        <w:rPr>
          <w:noProof/>
        </w:rPr>
        <w:fldChar w:fldCharType="begin" w:fldLock="1"/>
      </w:r>
      <w:r w:rsidRPr="00444B39">
        <w:rPr>
          <w:noProof/>
          <w:lang w:val="fr-FR"/>
        </w:rPr>
        <w:instrText xml:space="preserve"> PAGEREF _Toc200618774 \h </w:instrText>
      </w:r>
      <w:r>
        <w:rPr>
          <w:noProof/>
        </w:rPr>
      </w:r>
      <w:r>
        <w:rPr>
          <w:noProof/>
        </w:rPr>
        <w:fldChar w:fldCharType="separate"/>
      </w:r>
      <w:r w:rsidRPr="00444B39">
        <w:rPr>
          <w:noProof/>
          <w:lang w:val="fr-FR"/>
        </w:rPr>
        <w:t>36</w:t>
      </w:r>
      <w:r>
        <w:rPr>
          <w:noProof/>
        </w:rPr>
        <w:fldChar w:fldCharType="end"/>
      </w:r>
    </w:p>
    <w:p w14:paraId="5777277F" w14:textId="79044337"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6.1.3.6.3</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Standard Methods</w:t>
      </w:r>
      <w:r w:rsidRPr="00444B39">
        <w:rPr>
          <w:noProof/>
          <w:lang w:val="fr-FR"/>
        </w:rPr>
        <w:tab/>
      </w:r>
      <w:r>
        <w:rPr>
          <w:noProof/>
        </w:rPr>
        <w:fldChar w:fldCharType="begin" w:fldLock="1"/>
      </w:r>
      <w:r w:rsidRPr="00444B39">
        <w:rPr>
          <w:noProof/>
          <w:lang w:val="fr-FR"/>
        </w:rPr>
        <w:instrText xml:space="preserve"> PAGEREF _Toc200618775 \h </w:instrText>
      </w:r>
      <w:r>
        <w:rPr>
          <w:noProof/>
        </w:rPr>
      </w:r>
      <w:r>
        <w:rPr>
          <w:noProof/>
        </w:rPr>
        <w:fldChar w:fldCharType="separate"/>
      </w:r>
      <w:r w:rsidRPr="00444B39">
        <w:rPr>
          <w:noProof/>
          <w:lang w:val="fr-FR"/>
        </w:rPr>
        <w:t>36</w:t>
      </w:r>
      <w:r>
        <w:rPr>
          <w:noProof/>
        </w:rPr>
        <w:fldChar w:fldCharType="end"/>
      </w:r>
    </w:p>
    <w:p w14:paraId="11330DE1" w14:textId="5B6D1316" w:rsidR="001E7F5B" w:rsidRPr="00444B39" w:rsidRDefault="001E7F5B">
      <w:pPr>
        <w:pStyle w:val="TM4"/>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6.1.3.7</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prose-auth (Document)</w:t>
      </w:r>
      <w:r w:rsidRPr="00444B39">
        <w:rPr>
          <w:noProof/>
          <w:lang w:val="fr-FR"/>
        </w:rPr>
        <w:tab/>
      </w:r>
      <w:r>
        <w:rPr>
          <w:noProof/>
        </w:rPr>
        <w:fldChar w:fldCharType="begin" w:fldLock="1"/>
      </w:r>
      <w:r w:rsidRPr="00444B39">
        <w:rPr>
          <w:noProof/>
          <w:lang w:val="fr-FR"/>
        </w:rPr>
        <w:instrText xml:space="preserve"> PAGEREF _Toc200618776 \h </w:instrText>
      </w:r>
      <w:r>
        <w:rPr>
          <w:noProof/>
        </w:rPr>
      </w:r>
      <w:r>
        <w:rPr>
          <w:noProof/>
        </w:rPr>
        <w:fldChar w:fldCharType="separate"/>
      </w:r>
      <w:r w:rsidRPr="00444B39">
        <w:rPr>
          <w:noProof/>
          <w:lang w:val="fr-FR"/>
        </w:rPr>
        <w:t>38</w:t>
      </w:r>
      <w:r>
        <w:rPr>
          <w:noProof/>
        </w:rPr>
        <w:fldChar w:fldCharType="end"/>
      </w:r>
    </w:p>
    <w:p w14:paraId="6EA822F0" w14:textId="52161B4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sidRPr="001546D7">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Description</w:t>
      </w:r>
      <w:r>
        <w:rPr>
          <w:noProof/>
        </w:rPr>
        <w:tab/>
      </w:r>
      <w:r>
        <w:rPr>
          <w:noProof/>
        </w:rPr>
        <w:fldChar w:fldCharType="begin" w:fldLock="1"/>
      </w:r>
      <w:r>
        <w:rPr>
          <w:noProof/>
        </w:rPr>
        <w:instrText xml:space="preserve"> PAGEREF _Toc200618777 \h </w:instrText>
      </w:r>
      <w:r>
        <w:rPr>
          <w:noProof/>
        </w:rPr>
      </w:r>
      <w:r>
        <w:rPr>
          <w:noProof/>
        </w:rPr>
        <w:fldChar w:fldCharType="separate"/>
      </w:r>
      <w:r>
        <w:rPr>
          <w:noProof/>
        </w:rPr>
        <w:t>38</w:t>
      </w:r>
      <w:r>
        <w:rPr>
          <w:noProof/>
        </w:rPr>
        <w:fldChar w:fldCharType="end"/>
      </w:r>
    </w:p>
    <w:p w14:paraId="435145DA" w14:textId="3158C43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_Toc200618778 \h </w:instrText>
      </w:r>
      <w:r>
        <w:rPr>
          <w:noProof/>
        </w:rPr>
      </w:r>
      <w:r>
        <w:rPr>
          <w:noProof/>
        </w:rPr>
        <w:fldChar w:fldCharType="separate"/>
      </w:r>
      <w:r>
        <w:rPr>
          <w:noProof/>
        </w:rPr>
        <w:t>38</w:t>
      </w:r>
      <w:r>
        <w:rPr>
          <w:noProof/>
        </w:rPr>
        <w:fldChar w:fldCharType="end"/>
      </w:r>
    </w:p>
    <w:p w14:paraId="1FF18EFE" w14:textId="6100947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_Toc200618779 \h </w:instrText>
      </w:r>
      <w:r>
        <w:rPr>
          <w:noProof/>
        </w:rPr>
      </w:r>
      <w:r>
        <w:rPr>
          <w:noProof/>
        </w:rPr>
        <w:fldChar w:fldCharType="separate"/>
      </w:r>
      <w:r>
        <w:rPr>
          <w:noProof/>
        </w:rPr>
        <w:t>38</w:t>
      </w:r>
      <w:r>
        <w:rPr>
          <w:noProof/>
        </w:rPr>
        <w:fldChar w:fldCharType="end"/>
      </w:r>
    </w:p>
    <w:p w14:paraId="1107751A" w14:textId="09D3D7C7"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_Toc200618780 \h </w:instrText>
      </w:r>
      <w:r>
        <w:rPr>
          <w:noProof/>
        </w:rPr>
      </w:r>
      <w:r>
        <w:rPr>
          <w:noProof/>
        </w:rPr>
        <w:fldChar w:fldCharType="separate"/>
      </w:r>
      <w:r>
        <w:rPr>
          <w:noProof/>
        </w:rPr>
        <w:t>40</w:t>
      </w:r>
      <w:r>
        <w:rPr>
          <w:noProof/>
        </w:rPr>
        <w:fldChar w:fldCharType="end"/>
      </w:r>
    </w:p>
    <w:p w14:paraId="66241D37" w14:textId="572FE148"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_Toc200618781 \h </w:instrText>
      </w:r>
      <w:r>
        <w:rPr>
          <w:noProof/>
        </w:rPr>
      </w:r>
      <w:r>
        <w:rPr>
          <w:noProof/>
        </w:rPr>
        <w:fldChar w:fldCharType="separate"/>
      </w:r>
      <w:r>
        <w:rPr>
          <w:noProof/>
        </w:rPr>
        <w:t>40</w:t>
      </w:r>
      <w:r>
        <w:rPr>
          <w:noProof/>
        </w:rPr>
        <w:fldChar w:fldCharType="end"/>
      </w:r>
    </w:p>
    <w:p w14:paraId="1281BEB8" w14:textId="643FEEB8"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_Toc200618782 \h </w:instrText>
      </w:r>
      <w:r>
        <w:rPr>
          <w:noProof/>
        </w:rPr>
      </w:r>
      <w:r>
        <w:rPr>
          <w:noProof/>
        </w:rPr>
        <w:fldChar w:fldCharType="separate"/>
      </w:r>
      <w:r>
        <w:rPr>
          <w:noProof/>
        </w:rPr>
        <w:t>40</w:t>
      </w:r>
      <w:r>
        <w:rPr>
          <w:noProof/>
        </w:rPr>
        <w:fldChar w:fldCharType="end"/>
      </w:r>
    </w:p>
    <w:p w14:paraId="167E565D" w14:textId="7129A75F"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_Toc200618783 \h </w:instrText>
      </w:r>
      <w:r>
        <w:rPr>
          <w:noProof/>
        </w:rPr>
      </w:r>
      <w:r>
        <w:rPr>
          <w:noProof/>
        </w:rPr>
        <w:fldChar w:fldCharType="separate"/>
      </w:r>
      <w:r>
        <w:rPr>
          <w:noProof/>
        </w:rPr>
        <w:t>40</w:t>
      </w:r>
      <w:r>
        <w:rPr>
          <w:noProof/>
        </w:rPr>
        <w:fldChar w:fldCharType="end"/>
      </w:r>
    </w:p>
    <w:p w14:paraId="07C3E623" w14:textId="2AA7E18C"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_Toc200618784 \h </w:instrText>
      </w:r>
      <w:r>
        <w:rPr>
          <w:noProof/>
        </w:rPr>
      </w:r>
      <w:r>
        <w:rPr>
          <w:noProof/>
        </w:rPr>
        <w:fldChar w:fldCharType="separate"/>
      </w:r>
      <w:r>
        <w:rPr>
          <w:noProof/>
        </w:rPr>
        <w:t>41</w:t>
      </w:r>
      <w:r>
        <w:rPr>
          <w:noProof/>
        </w:rPr>
        <w:fldChar w:fldCharType="end"/>
      </w:r>
    </w:p>
    <w:p w14:paraId="0160709C" w14:textId="3CDCE3FF"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_Toc200618785 \h </w:instrText>
      </w:r>
      <w:r>
        <w:rPr>
          <w:noProof/>
        </w:rPr>
      </w:r>
      <w:r>
        <w:rPr>
          <w:noProof/>
        </w:rPr>
        <w:fldChar w:fldCharType="separate"/>
      </w:r>
      <w:r>
        <w:rPr>
          <w:noProof/>
        </w:rPr>
        <w:t>41</w:t>
      </w:r>
      <w:r>
        <w:rPr>
          <w:noProof/>
        </w:rPr>
        <w:fldChar w:fldCharType="end"/>
      </w:r>
    </w:p>
    <w:p w14:paraId="6BCCC45F" w14:textId="5494F593"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Structured data types</w:t>
      </w:r>
      <w:r>
        <w:rPr>
          <w:noProof/>
        </w:rPr>
        <w:tab/>
      </w:r>
      <w:r>
        <w:rPr>
          <w:noProof/>
        </w:rPr>
        <w:fldChar w:fldCharType="begin" w:fldLock="1"/>
      </w:r>
      <w:r>
        <w:rPr>
          <w:noProof/>
        </w:rPr>
        <w:instrText xml:space="preserve"> PAGEREF _Toc200618786 \h </w:instrText>
      </w:r>
      <w:r>
        <w:rPr>
          <w:noProof/>
        </w:rPr>
      </w:r>
      <w:r>
        <w:rPr>
          <w:noProof/>
        </w:rPr>
        <w:fldChar w:fldCharType="separate"/>
      </w:r>
      <w:r>
        <w:rPr>
          <w:noProof/>
        </w:rPr>
        <w:t>42</w:t>
      </w:r>
      <w:r>
        <w:rPr>
          <w:noProof/>
        </w:rPr>
        <w:fldChar w:fldCharType="end"/>
      </w:r>
    </w:p>
    <w:p w14:paraId="29965717" w14:textId="73135178"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_Toc200618787 \h </w:instrText>
      </w:r>
      <w:r>
        <w:rPr>
          <w:noProof/>
        </w:rPr>
      </w:r>
      <w:r>
        <w:rPr>
          <w:noProof/>
        </w:rPr>
        <w:fldChar w:fldCharType="separate"/>
      </w:r>
      <w:r>
        <w:rPr>
          <w:noProof/>
        </w:rPr>
        <w:t>42</w:t>
      </w:r>
      <w:r>
        <w:rPr>
          <w:noProof/>
        </w:rPr>
        <w:fldChar w:fldCharType="end"/>
      </w:r>
    </w:p>
    <w:p w14:paraId="0797E600" w14:textId="398B36B2"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fldLock="1"/>
      </w:r>
      <w:r>
        <w:rPr>
          <w:noProof/>
        </w:rPr>
        <w:instrText xml:space="preserve"> PAGEREF _Toc200618788 \h </w:instrText>
      </w:r>
      <w:r>
        <w:rPr>
          <w:noProof/>
        </w:rPr>
      </w:r>
      <w:r>
        <w:rPr>
          <w:noProof/>
        </w:rPr>
        <w:fldChar w:fldCharType="separate"/>
      </w:r>
      <w:r>
        <w:rPr>
          <w:noProof/>
        </w:rPr>
        <w:t>43</w:t>
      </w:r>
      <w:r>
        <w:rPr>
          <w:noProof/>
        </w:rPr>
        <w:fldChar w:fldCharType="end"/>
      </w:r>
    </w:p>
    <w:p w14:paraId="695F3CE7" w14:textId="01C413C1"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fldLock="1"/>
      </w:r>
      <w:r>
        <w:rPr>
          <w:noProof/>
        </w:rPr>
        <w:instrText xml:space="preserve"> PAGEREF _Toc200618789 \h </w:instrText>
      </w:r>
      <w:r>
        <w:rPr>
          <w:noProof/>
        </w:rPr>
      </w:r>
      <w:r>
        <w:rPr>
          <w:noProof/>
        </w:rPr>
        <w:fldChar w:fldCharType="separate"/>
      </w:r>
      <w:r>
        <w:rPr>
          <w:noProof/>
        </w:rPr>
        <w:t>44</w:t>
      </w:r>
      <w:r>
        <w:rPr>
          <w:noProof/>
        </w:rPr>
        <w:fldChar w:fldCharType="end"/>
      </w:r>
    </w:p>
    <w:p w14:paraId="05B05EE3" w14:textId="1C19995E"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sidRPr="001546D7">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Type: 5gAuthData</w:t>
      </w:r>
      <w:r>
        <w:rPr>
          <w:noProof/>
        </w:rPr>
        <w:tab/>
      </w:r>
      <w:r>
        <w:rPr>
          <w:noProof/>
        </w:rPr>
        <w:fldChar w:fldCharType="begin" w:fldLock="1"/>
      </w:r>
      <w:r>
        <w:rPr>
          <w:noProof/>
        </w:rPr>
        <w:instrText xml:space="preserve"> PAGEREF _Toc200618790 \h </w:instrText>
      </w:r>
      <w:r>
        <w:rPr>
          <w:noProof/>
        </w:rPr>
      </w:r>
      <w:r>
        <w:rPr>
          <w:noProof/>
        </w:rPr>
        <w:fldChar w:fldCharType="separate"/>
      </w:r>
      <w:r>
        <w:rPr>
          <w:noProof/>
        </w:rPr>
        <w:t>44</w:t>
      </w:r>
      <w:r>
        <w:rPr>
          <w:noProof/>
        </w:rPr>
        <w:fldChar w:fldCharType="end"/>
      </w:r>
    </w:p>
    <w:p w14:paraId="5A34CC55" w14:textId="33D2762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sidRPr="001546D7">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Type: Av5gAka</w:t>
      </w:r>
      <w:r>
        <w:rPr>
          <w:noProof/>
        </w:rPr>
        <w:tab/>
      </w:r>
      <w:r>
        <w:rPr>
          <w:noProof/>
        </w:rPr>
        <w:fldChar w:fldCharType="begin" w:fldLock="1"/>
      </w:r>
      <w:r>
        <w:rPr>
          <w:noProof/>
        </w:rPr>
        <w:instrText xml:space="preserve"> PAGEREF _Toc200618791 \h </w:instrText>
      </w:r>
      <w:r>
        <w:rPr>
          <w:noProof/>
        </w:rPr>
      </w:r>
      <w:r>
        <w:rPr>
          <w:noProof/>
        </w:rPr>
        <w:fldChar w:fldCharType="separate"/>
      </w:r>
      <w:r>
        <w:rPr>
          <w:noProof/>
        </w:rPr>
        <w:t>44</w:t>
      </w:r>
      <w:r>
        <w:rPr>
          <w:noProof/>
        </w:rPr>
        <w:fldChar w:fldCharType="end"/>
      </w:r>
    </w:p>
    <w:p w14:paraId="368FB69D" w14:textId="1F0477F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fldLock="1"/>
      </w:r>
      <w:r>
        <w:rPr>
          <w:noProof/>
        </w:rPr>
        <w:instrText xml:space="preserve"> PAGEREF _Toc200618792 \h </w:instrText>
      </w:r>
      <w:r>
        <w:rPr>
          <w:noProof/>
        </w:rPr>
      </w:r>
      <w:r>
        <w:rPr>
          <w:noProof/>
        </w:rPr>
        <w:fldChar w:fldCharType="separate"/>
      </w:r>
      <w:r>
        <w:rPr>
          <w:noProof/>
        </w:rPr>
        <w:t>44</w:t>
      </w:r>
      <w:r>
        <w:rPr>
          <w:noProof/>
        </w:rPr>
        <w:fldChar w:fldCharType="end"/>
      </w:r>
    </w:p>
    <w:p w14:paraId="425D87CA" w14:textId="5B8E11DC"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fldLock="1"/>
      </w:r>
      <w:r>
        <w:rPr>
          <w:noProof/>
        </w:rPr>
        <w:instrText xml:space="preserve"> PAGEREF _Toc200618793 \h </w:instrText>
      </w:r>
      <w:r>
        <w:rPr>
          <w:noProof/>
        </w:rPr>
      </w:r>
      <w:r>
        <w:rPr>
          <w:noProof/>
        </w:rPr>
        <w:fldChar w:fldCharType="separate"/>
      </w:r>
      <w:r>
        <w:rPr>
          <w:noProof/>
        </w:rPr>
        <w:t>45</w:t>
      </w:r>
      <w:r>
        <w:rPr>
          <w:noProof/>
        </w:rPr>
        <w:fldChar w:fldCharType="end"/>
      </w:r>
    </w:p>
    <w:p w14:paraId="192F39A9" w14:textId="0A82F632"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fldLock="1"/>
      </w:r>
      <w:r>
        <w:rPr>
          <w:noProof/>
        </w:rPr>
        <w:instrText xml:space="preserve"> PAGEREF _Toc200618794 \h </w:instrText>
      </w:r>
      <w:r>
        <w:rPr>
          <w:noProof/>
        </w:rPr>
      </w:r>
      <w:r>
        <w:rPr>
          <w:noProof/>
        </w:rPr>
        <w:fldChar w:fldCharType="separate"/>
      </w:r>
      <w:r>
        <w:rPr>
          <w:noProof/>
        </w:rPr>
        <w:t>45</w:t>
      </w:r>
      <w:r>
        <w:rPr>
          <w:noProof/>
        </w:rPr>
        <w:fldChar w:fldCharType="end"/>
      </w:r>
    </w:p>
    <w:p w14:paraId="43C3C3BD" w14:textId="1175528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_Toc200618795 \h </w:instrText>
      </w:r>
      <w:r>
        <w:rPr>
          <w:noProof/>
        </w:rPr>
      </w:r>
      <w:r>
        <w:rPr>
          <w:noProof/>
        </w:rPr>
        <w:fldChar w:fldCharType="separate"/>
      </w:r>
      <w:r>
        <w:rPr>
          <w:noProof/>
        </w:rPr>
        <w:t>45</w:t>
      </w:r>
      <w:r>
        <w:rPr>
          <w:noProof/>
        </w:rPr>
        <w:fldChar w:fldCharType="end"/>
      </w:r>
    </w:p>
    <w:p w14:paraId="4838FE1B" w14:textId="0E19E309"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fldLock="1"/>
      </w:r>
      <w:r>
        <w:rPr>
          <w:noProof/>
        </w:rPr>
        <w:instrText xml:space="preserve"> PAGEREF _Toc200618796 \h </w:instrText>
      </w:r>
      <w:r>
        <w:rPr>
          <w:noProof/>
        </w:rPr>
      </w:r>
      <w:r>
        <w:rPr>
          <w:noProof/>
        </w:rPr>
        <w:fldChar w:fldCharType="separate"/>
      </w:r>
      <w:r>
        <w:rPr>
          <w:noProof/>
        </w:rPr>
        <w:t>46</w:t>
      </w:r>
      <w:r>
        <w:rPr>
          <w:noProof/>
        </w:rPr>
        <w:fldChar w:fldCharType="end"/>
      </w:r>
    </w:p>
    <w:p w14:paraId="4D79207C" w14:textId="3418A29A"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fldLock="1"/>
      </w:r>
      <w:r>
        <w:rPr>
          <w:noProof/>
        </w:rPr>
        <w:instrText xml:space="preserve"> PAGEREF _Toc200618797 \h </w:instrText>
      </w:r>
      <w:r>
        <w:rPr>
          <w:noProof/>
        </w:rPr>
      </w:r>
      <w:r>
        <w:rPr>
          <w:noProof/>
        </w:rPr>
        <w:fldChar w:fldCharType="separate"/>
      </w:r>
      <w:r>
        <w:rPr>
          <w:noProof/>
        </w:rPr>
        <w:t>46</w:t>
      </w:r>
      <w:r>
        <w:rPr>
          <w:noProof/>
        </w:rPr>
        <w:fldChar w:fldCharType="end"/>
      </w:r>
    </w:p>
    <w:p w14:paraId="3AE0043F" w14:textId="2726A279"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fldLock="1"/>
      </w:r>
      <w:r>
        <w:rPr>
          <w:noProof/>
        </w:rPr>
        <w:instrText xml:space="preserve"> PAGEREF _Toc200618798 \h </w:instrText>
      </w:r>
      <w:r>
        <w:rPr>
          <w:noProof/>
        </w:rPr>
      </w:r>
      <w:r>
        <w:rPr>
          <w:noProof/>
        </w:rPr>
        <w:fldChar w:fldCharType="separate"/>
      </w:r>
      <w:r>
        <w:rPr>
          <w:noProof/>
        </w:rPr>
        <w:t>46</w:t>
      </w:r>
      <w:r>
        <w:rPr>
          <w:noProof/>
        </w:rPr>
        <w:fldChar w:fldCharType="end"/>
      </w:r>
    </w:p>
    <w:p w14:paraId="3F0FBE80" w14:textId="5CB10BE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fldLock="1"/>
      </w:r>
      <w:r>
        <w:rPr>
          <w:noProof/>
        </w:rPr>
        <w:instrText xml:space="preserve"> PAGEREF _Toc200618799 \h </w:instrText>
      </w:r>
      <w:r>
        <w:rPr>
          <w:noProof/>
        </w:rPr>
      </w:r>
      <w:r>
        <w:rPr>
          <w:noProof/>
        </w:rPr>
        <w:fldChar w:fldCharType="separate"/>
      </w:r>
      <w:r>
        <w:rPr>
          <w:noProof/>
        </w:rPr>
        <w:t>46</w:t>
      </w:r>
      <w:r>
        <w:rPr>
          <w:noProof/>
        </w:rPr>
        <w:fldChar w:fldCharType="end"/>
      </w:r>
    </w:p>
    <w:p w14:paraId="5A0C17A1" w14:textId="0916CD6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fldLock="1"/>
      </w:r>
      <w:r>
        <w:rPr>
          <w:noProof/>
        </w:rPr>
        <w:instrText xml:space="preserve"> PAGEREF _Toc200618800 \h </w:instrText>
      </w:r>
      <w:r>
        <w:rPr>
          <w:noProof/>
        </w:rPr>
      </w:r>
      <w:r>
        <w:rPr>
          <w:noProof/>
        </w:rPr>
        <w:fldChar w:fldCharType="separate"/>
      </w:r>
      <w:r>
        <w:rPr>
          <w:noProof/>
        </w:rPr>
        <w:t>47</w:t>
      </w:r>
      <w:r>
        <w:rPr>
          <w:noProof/>
        </w:rPr>
        <w:fldChar w:fldCharType="end"/>
      </w:r>
    </w:p>
    <w:p w14:paraId="1CF3613E" w14:textId="1656310A"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sidRPr="001546D7">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 xml:space="preserve">Type: </w:t>
      </w:r>
      <w:r>
        <w:rPr>
          <w:noProof/>
        </w:rPr>
        <w:t>ProSe</w:t>
      </w:r>
      <w:r w:rsidRPr="001546D7">
        <w:rPr>
          <w:noProof/>
          <w:lang w:val="en-US"/>
        </w:rPr>
        <w:t>AuthData</w:t>
      </w:r>
      <w:r>
        <w:rPr>
          <w:noProof/>
        </w:rPr>
        <w:tab/>
      </w:r>
      <w:r>
        <w:rPr>
          <w:noProof/>
        </w:rPr>
        <w:fldChar w:fldCharType="begin" w:fldLock="1"/>
      </w:r>
      <w:r>
        <w:rPr>
          <w:noProof/>
        </w:rPr>
        <w:instrText xml:space="preserve"> PAGEREF _Toc200618801 \h </w:instrText>
      </w:r>
      <w:r>
        <w:rPr>
          <w:noProof/>
        </w:rPr>
      </w:r>
      <w:r>
        <w:rPr>
          <w:noProof/>
        </w:rPr>
        <w:fldChar w:fldCharType="separate"/>
      </w:r>
      <w:r>
        <w:rPr>
          <w:noProof/>
        </w:rPr>
        <w:t>47</w:t>
      </w:r>
      <w:r>
        <w:rPr>
          <w:noProof/>
        </w:rPr>
        <w:fldChar w:fldCharType="end"/>
      </w:r>
    </w:p>
    <w:p w14:paraId="3FE654A0" w14:textId="48D2CED5"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fldLock="1"/>
      </w:r>
      <w:r>
        <w:rPr>
          <w:noProof/>
        </w:rPr>
        <w:instrText xml:space="preserve"> PAGEREF _Toc200618802 \h </w:instrText>
      </w:r>
      <w:r>
        <w:rPr>
          <w:noProof/>
        </w:rPr>
      </w:r>
      <w:r>
        <w:rPr>
          <w:noProof/>
        </w:rPr>
        <w:fldChar w:fldCharType="separate"/>
      </w:r>
      <w:r>
        <w:rPr>
          <w:noProof/>
        </w:rPr>
        <w:t>47</w:t>
      </w:r>
      <w:r>
        <w:rPr>
          <w:noProof/>
        </w:rPr>
        <w:fldChar w:fldCharType="end"/>
      </w:r>
    </w:p>
    <w:p w14:paraId="02495472" w14:textId="773D5EA2"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Simple data types and enumerations</w:t>
      </w:r>
      <w:r>
        <w:rPr>
          <w:noProof/>
        </w:rPr>
        <w:tab/>
      </w:r>
      <w:r>
        <w:rPr>
          <w:noProof/>
        </w:rPr>
        <w:fldChar w:fldCharType="begin" w:fldLock="1"/>
      </w:r>
      <w:r>
        <w:rPr>
          <w:noProof/>
        </w:rPr>
        <w:instrText xml:space="preserve"> PAGEREF _Toc200618803 \h </w:instrText>
      </w:r>
      <w:r>
        <w:rPr>
          <w:noProof/>
        </w:rPr>
      </w:r>
      <w:r>
        <w:rPr>
          <w:noProof/>
        </w:rPr>
        <w:fldChar w:fldCharType="separate"/>
      </w:r>
      <w:r>
        <w:rPr>
          <w:noProof/>
        </w:rPr>
        <w:t>48</w:t>
      </w:r>
      <w:r>
        <w:rPr>
          <w:noProof/>
        </w:rPr>
        <w:fldChar w:fldCharType="end"/>
      </w:r>
    </w:p>
    <w:p w14:paraId="5239567B" w14:textId="7DF013A9"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_Toc200618804 \h </w:instrText>
      </w:r>
      <w:r>
        <w:rPr>
          <w:noProof/>
        </w:rPr>
      </w:r>
      <w:r>
        <w:rPr>
          <w:noProof/>
        </w:rPr>
        <w:fldChar w:fldCharType="separate"/>
      </w:r>
      <w:r>
        <w:rPr>
          <w:noProof/>
        </w:rPr>
        <w:t>48</w:t>
      </w:r>
      <w:r>
        <w:rPr>
          <w:noProof/>
        </w:rPr>
        <w:fldChar w:fldCharType="end"/>
      </w:r>
    </w:p>
    <w:p w14:paraId="7CB787F2" w14:textId="1B7F539D"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_Toc200618805 \h </w:instrText>
      </w:r>
      <w:r>
        <w:rPr>
          <w:noProof/>
        </w:rPr>
      </w:r>
      <w:r>
        <w:rPr>
          <w:noProof/>
        </w:rPr>
        <w:fldChar w:fldCharType="separate"/>
      </w:r>
      <w:r>
        <w:rPr>
          <w:noProof/>
        </w:rPr>
        <w:t>48</w:t>
      </w:r>
      <w:r>
        <w:rPr>
          <w:noProof/>
        </w:rPr>
        <w:fldChar w:fldCharType="end"/>
      </w:r>
    </w:p>
    <w:p w14:paraId="27E748E6" w14:textId="1D9BBEB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fldLock="1"/>
      </w:r>
      <w:r>
        <w:rPr>
          <w:noProof/>
        </w:rPr>
        <w:instrText xml:space="preserve"> PAGEREF _Toc200618806 \h </w:instrText>
      </w:r>
      <w:r>
        <w:rPr>
          <w:noProof/>
        </w:rPr>
      </w:r>
      <w:r>
        <w:rPr>
          <w:noProof/>
        </w:rPr>
        <w:fldChar w:fldCharType="separate"/>
      </w:r>
      <w:r>
        <w:rPr>
          <w:noProof/>
        </w:rPr>
        <w:t>48</w:t>
      </w:r>
      <w:r>
        <w:rPr>
          <w:noProof/>
        </w:rPr>
        <w:fldChar w:fldCharType="end"/>
      </w:r>
    </w:p>
    <w:p w14:paraId="6EE46E4D" w14:textId="4B6A5D1A"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_Toc200618807 \h </w:instrText>
      </w:r>
      <w:r>
        <w:rPr>
          <w:noProof/>
        </w:rPr>
      </w:r>
      <w:r>
        <w:rPr>
          <w:noProof/>
        </w:rPr>
        <w:fldChar w:fldCharType="separate"/>
      </w:r>
      <w:r>
        <w:rPr>
          <w:noProof/>
        </w:rPr>
        <w:t>48</w:t>
      </w:r>
      <w:r>
        <w:rPr>
          <w:noProof/>
        </w:rPr>
        <w:fldChar w:fldCharType="end"/>
      </w:r>
    </w:p>
    <w:p w14:paraId="4C687C81" w14:textId="5E1406F5"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fldLock="1"/>
      </w:r>
      <w:r>
        <w:rPr>
          <w:noProof/>
        </w:rPr>
        <w:instrText xml:space="preserve"> PAGEREF _Toc200618808 \h </w:instrText>
      </w:r>
      <w:r>
        <w:rPr>
          <w:noProof/>
        </w:rPr>
      </w:r>
      <w:r>
        <w:rPr>
          <w:noProof/>
        </w:rPr>
        <w:fldChar w:fldCharType="separate"/>
      </w:r>
      <w:r>
        <w:rPr>
          <w:noProof/>
        </w:rPr>
        <w:t>48</w:t>
      </w:r>
      <w:r>
        <w:rPr>
          <w:noProof/>
        </w:rPr>
        <w:fldChar w:fldCharType="end"/>
      </w:r>
    </w:p>
    <w:p w14:paraId="5F7D3681" w14:textId="7DACA240"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_Toc200618809 \h </w:instrText>
      </w:r>
      <w:r>
        <w:rPr>
          <w:noProof/>
        </w:rPr>
      </w:r>
      <w:r>
        <w:rPr>
          <w:noProof/>
        </w:rPr>
        <w:fldChar w:fldCharType="separate"/>
      </w:r>
      <w:r>
        <w:rPr>
          <w:noProof/>
        </w:rPr>
        <w:t>49</w:t>
      </w:r>
      <w:r>
        <w:rPr>
          <w:noProof/>
        </w:rPr>
        <w:fldChar w:fldCharType="end"/>
      </w:r>
    </w:p>
    <w:p w14:paraId="61A0E44E" w14:textId="00798694"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_Toc200618810 \h </w:instrText>
      </w:r>
      <w:r>
        <w:rPr>
          <w:noProof/>
        </w:rPr>
      </w:r>
      <w:r>
        <w:rPr>
          <w:noProof/>
        </w:rPr>
        <w:fldChar w:fldCharType="separate"/>
      </w:r>
      <w:r>
        <w:rPr>
          <w:noProof/>
        </w:rPr>
        <w:t>49</w:t>
      </w:r>
      <w:r>
        <w:rPr>
          <w:noProof/>
        </w:rPr>
        <w:fldChar w:fldCharType="end"/>
      </w:r>
    </w:p>
    <w:p w14:paraId="74635E52" w14:textId="210FE1BA"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_Toc200618811 \h </w:instrText>
      </w:r>
      <w:r>
        <w:rPr>
          <w:noProof/>
        </w:rPr>
      </w:r>
      <w:r>
        <w:rPr>
          <w:noProof/>
        </w:rPr>
        <w:fldChar w:fldCharType="separate"/>
      </w:r>
      <w:r>
        <w:rPr>
          <w:noProof/>
        </w:rPr>
        <w:t>49</w:t>
      </w:r>
      <w:r>
        <w:rPr>
          <w:noProof/>
        </w:rPr>
        <w:fldChar w:fldCharType="end"/>
      </w:r>
    </w:p>
    <w:p w14:paraId="232675C3" w14:textId="4BB63DB5"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_Toc200618812 \h </w:instrText>
      </w:r>
      <w:r>
        <w:rPr>
          <w:noProof/>
        </w:rPr>
      </w:r>
      <w:r>
        <w:rPr>
          <w:noProof/>
        </w:rPr>
        <w:fldChar w:fldCharType="separate"/>
      </w:r>
      <w:r>
        <w:rPr>
          <w:noProof/>
        </w:rPr>
        <w:t>49</w:t>
      </w:r>
      <w:r>
        <w:rPr>
          <w:noProof/>
        </w:rPr>
        <w:fldChar w:fldCharType="end"/>
      </w:r>
    </w:p>
    <w:p w14:paraId="15808AFD" w14:textId="5F3E5115"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_Toc200618813 \h </w:instrText>
      </w:r>
      <w:r>
        <w:rPr>
          <w:noProof/>
        </w:rPr>
      </w:r>
      <w:r>
        <w:rPr>
          <w:noProof/>
        </w:rPr>
        <w:fldChar w:fldCharType="separate"/>
      </w:r>
      <w:r>
        <w:rPr>
          <w:noProof/>
        </w:rPr>
        <w:t>49</w:t>
      </w:r>
      <w:r>
        <w:rPr>
          <w:noProof/>
        </w:rPr>
        <w:fldChar w:fldCharType="end"/>
      </w:r>
    </w:p>
    <w:p w14:paraId="7F60DAE2" w14:textId="3F3D5880"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_Toc200618814 \h </w:instrText>
      </w:r>
      <w:r>
        <w:rPr>
          <w:noProof/>
        </w:rPr>
      </w:r>
      <w:r>
        <w:rPr>
          <w:noProof/>
        </w:rPr>
        <w:fldChar w:fldCharType="separate"/>
      </w:r>
      <w:r>
        <w:rPr>
          <w:noProof/>
        </w:rPr>
        <w:t>49</w:t>
      </w:r>
      <w:r>
        <w:rPr>
          <w:noProof/>
        </w:rPr>
        <w:fldChar w:fldCharType="end"/>
      </w:r>
    </w:p>
    <w:p w14:paraId="41B9FB2D" w14:textId="23EC7D0C"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Security</w:t>
      </w:r>
      <w:r>
        <w:rPr>
          <w:noProof/>
        </w:rPr>
        <w:tab/>
      </w:r>
      <w:r>
        <w:rPr>
          <w:noProof/>
        </w:rPr>
        <w:fldChar w:fldCharType="begin" w:fldLock="1"/>
      </w:r>
      <w:r>
        <w:rPr>
          <w:noProof/>
        </w:rPr>
        <w:instrText xml:space="preserve"> PAGEREF _Toc200618815 \h </w:instrText>
      </w:r>
      <w:r>
        <w:rPr>
          <w:noProof/>
        </w:rPr>
      </w:r>
      <w:r>
        <w:rPr>
          <w:noProof/>
        </w:rPr>
        <w:fldChar w:fldCharType="separate"/>
      </w:r>
      <w:r>
        <w:rPr>
          <w:noProof/>
        </w:rPr>
        <w:t>50</w:t>
      </w:r>
      <w:r>
        <w:rPr>
          <w:noProof/>
        </w:rPr>
        <w:fldChar w:fldCharType="end"/>
      </w:r>
    </w:p>
    <w:p w14:paraId="16E5B68E" w14:textId="49897226"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_Toc200618816 \h </w:instrText>
      </w:r>
      <w:r>
        <w:rPr>
          <w:noProof/>
        </w:rPr>
      </w:r>
      <w:r>
        <w:rPr>
          <w:noProof/>
        </w:rPr>
        <w:fldChar w:fldCharType="separate"/>
      </w:r>
      <w:r>
        <w:rPr>
          <w:noProof/>
        </w:rPr>
        <w:t>50</w:t>
      </w:r>
      <w:r>
        <w:rPr>
          <w:noProof/>
        </w:rPr>
        <w:fldChar w:fldCharType="end"/>
      </w:r>
    </w:p>
    <w:p w14:paraId="05992AD3" w14:textId="01BA93A4"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HTTP redirection</w:t>
      </w:r>
      <w:r>
        <w:rPr>
          <w:noProof/>
        </w:rPr>
        <w:tab/>
      </w:r>
      <w:r>
        <w:rPr>
          <w:noProof/>
        </w:rPr>
        <w:fldChar w:fldCharType="begin" w:fldLock="1"/>
      </w:r>
      <w:r>
        <w:rPr>
          <w:noProof/>
        </w:rPr>
        <w:instrText xml:space="preserve"> PAGEREF _Toc200618817 \h </w:instrText>
      </w:r>
      <w:r>
        <w:rPr>
          <w:noProof/>
        </w:rPr>
      </w:r>
      <w:r>
        <w:rPr>
          <w:noProof/>
        </w:rPr>
        <w:fldChar w:fldCharType="separate"/>
      </w:r>
      <w:r>
        <w:rPr>
          <w:noProof/>
        </w:rPr>
        <w:t>50</w:t>
      </w:r>
      <w:r>
        <w:rPr>
          <w:noProof/>
        </w:rPr>
        <w:fldChar w:fldCharType="end"/>
      </w:r>
    </w:p>
    <w:p w14:paraId="600C8DD5" w14:textId="16B17DB3"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fldLock="1"/>
      </w:r>
      <w:r>
        <w:rPr>
          <w:noProof/>
        </w:rPr>
        <w:instrText xml:space="preserve"> PAGEREF _Toc200618818 \h </w:instrText>
      </w:r>
      <w:r>
        <w:rPr>
          <w:noProof/>
        </w:rPr>
      </w:r>
      <w:r>
        <w:rPr>
          <w:noProof/>
        </w:rPr>
        <w:fldChar w:fldCharType="separate"/>
      </w:r>
      <w:r>
        <w:rPr>
          <w:noProof/>
        </w:rPr>
        <w:t>51</w:t>
      </w:r>
      <w:r>
        <w:rPr>
          <w:noProof/>
        </w:rPr>
        <w:fldChar w:fldCharType="end"/>
      </w:r>
    </w:p>
    <w:p w14:paraId="5CAA1286" w14:textId="653669ED"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_Toc200618819 \h </w:instrText>
      </w:r>
      <w:r>
        <w:rPr>
          <w:noProof/>
        </w:rPr>
      </w:r>
      <w:r>
        <w:rPr>
          <w:noProof/>
        </w:rPr>
        <w:fldChar w:fldCharType="separate"/>
      </w:r>
      <w:r>
        <w:rPr>
          <w:noProof/>
        </w:rPr>
        <w:t>51</w:t>
      </w:r>
      <w:r>
        <w:rPr>
          <w:noProof/>
        </w:rPr>
        <w:fldChar w:fldCharType="end"/>
      </w:r>
    </w:p>
    <w:p w14:paraId="039578F9" w14:textId="0D9F2508"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_Toc200618820 \h </w:instrText>
      </w:r>
      <w:r>
        <w:rPr>
          <w:noProof/>
        </w:rPr>
      </w:r>
      <w:r>
        <w:rPr>
          <w:noProof/>
        </w:rPr>
        <w:fldChar w:fldCharType="separate"/>
      </w:r>
      <w:r>
        <w:rPr>
          <w:noProof/>
        </w:rPr>
        <w:t>51</w:t>
      </w:r>
      <w:r>
        <w:rPr>
          <w:noProof/>
        </w:rPr>
        <w:fldChar w:fldCharType="end"/>
      </w:r>
    </w:p>
    <w:p w14:paraId="184E9737" w14:textId="57328D3F"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_Toc200618821 \h </w:instrText>
      </w:r>
      <w:r>
        <w:rPr>
          <w:noProof/>
        </w:rPr>
      </w:r>
      <w:r>
        <w:rPr>
          <w:noProof/>
        </w:rPr>
        <w:fldChar w:fldCharType="separate"/>
      </w:r>
      <w:r>
        <w:rPr>
          <w:noProof/>
        </w:rPr>
        <w:t>51</w:t>
      </w:r>
      <w:r>
        <w:rPr>
          <w:noProof/>
        </w:rPr>
        <w:fldChar w:fldCharType="end"/>
      </w:r>
    </w:p>
    <w:p w14:paraId="1A0BD9A5" w14:textId="12219AFD"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_Toc200618822 \h </w:instrText>
      </w:r>
      <w:r>
        <w:rPr>
          <w:noProof/>
        </w:rPr>
      </w:r>
      <w:r>
        <w:rPr>
          <w:noProof/>
        </w:rPr>
        <w:fldChar w:fldCharType="separate"/>
      </w:r>
      <w:r>
        <w:rPr>
          <w:noProof/>
        </w:rPr>
        <w:t>51</w:t>
      </w:r>
      <w:r>
        <w:rPr>
          <w:noProof/>
        </w:rPr>
        <w:fldChar w:fldCharType="end"/>
      </w:r>
    </w:p>
    <w:p w14:paraId="53A95F6A" w14:textId="26DF16D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_Toc200618823 \h </w:instrText>
      </w:r>
      <w:r>
        <w:rPr>
          <w:noProof/>
        </w:rPr>
      </w:r>
      <w:r>
        <w:rPr>
          <w:noProof/>
        </w:rPr>
        <w:fldChar w:fldCharType="separate"/>
      </w:r>
      <w:r>
        <w:rPr>
          <w:noProof/>
        </w:rPr>
        <w:t>51</w:t>
      </w:r>
      <w:r>
        <w:rPr>
          <w:noProof/>
        </w:rPr>
        <w:fldChar w:fldCharType="end"/>
      </w:r>
    </w:p>
    <w:p w14:paraId="23BE427F" w14:textId="3C770A1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_Toc200618824 \h </w:instrText>
      </w:r>
      <w:r>
        <w:rPr>
          <w:noProof/>
        </w:rPr>
      </w:r>
      <w:r>
        <w:rPr>
          <w:noProof/>
        </w:rPr>
        <w:fldChar w:fldCharType="separate"/>
      </w:r>
      <w:r>
        <w:rPr>
          <w:noProof/>
        </w:rPr>
        <w:t>51</w:t>
      </w:r>
      <w:r>
        <w:rPr>
          <w:noProof/>
        </w:rPr>
        <w:fldChar w:fldCharType="end"/>
      </w:r>
    </w:p>
    <w:p w14:paraId="5509C592" w14:textId="26DA6747"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_Toc200618825 \h </w:instrText>
      </w:r>
      <w:r>
        <w:rPr>
          <w:noProof/>
        </w:rPr>
      </w:r>
      <w:r>
        <w:rPr>
          <w:noProof/>
        </w:rPr>
        <w:fldChar w:fldCharType="separate"/>
      </w:r>
      <w:r>
        <w:rPr>
          <w:noProof/>
        </w:rPr>
        <w:t>51</w:t>
      </w:r>
      <w:r>
        <w:rPr>
          <w:noProof/>
        </w:rPr>
        <w:fldChar w:fldCharType="end"/>
      </w:r>
    </w:p>
    <w:p w14:paraId="72ED5E28" w14:textId="7221A0C9"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_Toc200618826 \h </w:instrText>
      </w:r>
      <w:r>
        <w:rPr>
          <w:noProof/>
        </w:rPr>
      </w:r>
      <w:r>
        <w:rPr>
          <w:noProof/>
        </w:rPr>
        <w:fldChar w:fldCharType="separate"/>
      </w:r>
      <w:r>
        <w:rPr>
          <w:noProof/>
        </w:rPr>
        <w:t>51</w:t>
      </w:r>
      <w:r>
        <w:rPr>
          <w:noProof/>
        </w:rPr>
        <w:fldChar w:fldCharType="end"/>
      </w:r>
    </w:p>
    <w:p w14:paraId="174228DC" w14:textId="528FDE8B"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_Toc200618827 \h </w:instrText>
      </w:r>
      <w:r>
        <w:rPr>
          <w:noProof/>
        </w:rPr>
      </w:r>
      <w:r>
        <w:rPr>
          <w:noProof/>
        </w:rPr>
        <w:fldChar w:fldCharType="separate"/>
      </w:r>
      <w:r>
        <w:rPr>
          <w:noProof/>
        </w:rPr>
        <w:t>51</w:t>
      </w:r>
      <w:r>
        <w:rPr>
          <w:noProof/>
        </w:rPr>
        <w:fldChar w:fldCharType="end"/>
      </w:r>
    </w:p>
    <w:p w14:paraId="60262B01" w14:textId="6E66E56D"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_Toc200618828 \h </w:instrText>
      </w:r>
      <w:r>
        <w:rPr>
          <w:noProof/>
        </w:rPr>
      </w:r>
      <w:r>
        <w:rPr>
          <w:noProof/>
        </w:rPr>
        <w:fldChar w:fldCharType="separate"/>
      </w:r>
      <w:r>
        <w:rPr>
          <w:noProof/>
        </w:rPr>
        <w:t>51</w:t>
      </w:r>
      <w:r>
        <w:rPr>
          <w:noProof/>
        </w:rPr>
        <w:fldChar w:fldCharType="end"/>
      </w:r>
    </w:p>
    <w:p w14:paraId="334CB036" w14:textId="4CFFED9E"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Resource: supi (Custom operation)</w:t>
      </w:r>
      <w:r>
        <w:rPr>
          <w:noProof/>
        </w:rPr>
        <w:tab/>
      </w:r>
      <w:r>
        <w:rPr>
          <w:noProof/>
        </w:rPr>
        <w:fldChar w:fldCharType="begin" w:fldLock="1"/>
      </w:r>
      <w:r>
        <w:rPr>
          <w:noProof/>
        </w:rPr>
        <w:instrText xml:space="preserve"> PAGEREF _Toc200618829 \h </w:instrText>
      </w:r>
      <w:r>
        <w:rPr>
          <w:noProof/>
        </w:rPr>
      </w:r>
      <w:r>
        <w:rPr>
          <w:noProof/>
        </w:rPr>
        <w:fldChar w:fldCharType="separate"/>
      </w:r>
      <w:r>
        <w:rPr>
          <w:noProof/>
        </w:rPr>
        <w:t>52</w:t>
      </w:r>
      <w:r>
        <w:rPr>
          <w:noProof/>
        </w:rPr>
        <w:fldChar w:fldCharType="end"/>
      </w:r>
    </w:p>
    <w:p w14:paraId="2010E235" w14:textId="278A9580"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sidRPr="001546D7">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Description</w:t>
      </w:r>
      <w:r>
        <w:rPr>
          <w:noProof/>
        </w:rPr>
        <w:tab/>
      </w:r>
      <w:r>
        <w:rPr>
          <w:noProof/>
        </w:rPr>
        <w:fldChar w:fldCharType="begin" w:fldLock="1"/>
      </w:r>
      <w:r>
        <w:rPr>
          <w:noProof/>
        </w:rPr>
        <w:instrText xml:space="preserve"> PAGEREF _Toc200618830 \h </w:instrText>
      </w:r>
      <w:r>
        <w:rPr>
          <w:noProof/>
        </w:rPr>
      </w:r>
      <w:r>
        <w:rPr>
          <w:noProof/>
        </w:rPr>
        <w:fldChar w:fldCharType="separate"/>
      </w:r>
      <w:r>
        <w:rPr>
          <w:noProof/>
        </w:rPr>
        <w:t>52</w:t>
      </w:r>
      <w:r>
        <w:rPr>
          <w:noProof/>
        </w:rPr>
        <w:fldChar w:fldCharType="end"/>
      </w:r>
    </w:p>
    <w:p w14:paraId="42C2D5E2" w14:textId="24F4D6CE"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_Toc200618831 \h </w:instrText>
      </w:r>
      <w:r>
        <w:rPr>
          <w:noProof/>
        </w:rPr>
      </w:r>
      <w:r>
        <w:rPr>
          <w:noProof/>
        </w:rPr>
        <w:fldChar w:fldCharType="separate"/>
      </w:r>
      <w:r>
        <w:rPr>
          <w:noProof/>
        </w:rPr>
        <w:t>52</w:t>
      </w:r>
      <w:r>
        <w:rPr>
          <w:noProof/>
        </w:rPr>
        <w:fldChar w:fldCharType="end"/>
      </w:r>
    </w:p>
    <w:p w14:paraId="479415A5" w14:textId="3DB71EC8"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_Toc200618832 \h </w:instrText>
      </w:r>
      <w:r>
        <w:rPr>
          <w:noProof/>
        </w:rPr>
      </w:r>
      <w:r>
        <w:rPr>
          <w:noProof/>
        </w:rPr>
        <w:fldChar w:fldCharType="separate"/>
      </w:r>
      <w:r>
        <w:rPr>
          <w:noProof/>
        </w:rPr>
        <w:t>52</w:t>
      </w:r>
      <w:r>
        <w:rPr>
          <w:noProof/>
        </w:rPr>
        <w:fldChar w:fldCharType="end"/>
      </w:r>
    </w:p>
    <w:p w14:paraId="170F2CEA" w14:textId="51AC2DEE"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_Toc200618833 \h </w:instrText>
      </w:r>
      <w:r>
        <w:rPr>
          <w:noProof/>
        </w:rPr>
      </w:r>
      <w:r>
        <w:rPr>
          <w:noProof/>
        </w:rPr>
        <w:fldChar w:fldCharType="separate"/>
      </w:r>
      <w:r>
        <w:rPr>
          <w:noProof/>
        </w:rPr>
        <w:t>53</w:t>
      </w:r>
      <w:r>
        <w:rPr>
          <w:noProof/>
        </w:rPr>
        <w:fldChar w:fldCharType="end"/>
      </w:r>
    </w:p>
    <w:p w14:paraId="3C3ADBE8" w14:textId="45FEDE01"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_Toc200618834 \h </w:instrText>
      </w:r>
      <w:r>
        <w:rPr>
          <w:noProof/>
        </w:rPr>
      </w:r>
      <w:r>
        <w:rPr>
          <w:noProof/>
        </w:rPr>
        <w:fldChar w:fldCharType="separate"/>
      </w:r>
      <w:r>
        <w:rPr>
          <w:noProof/>
        </w:rPr>
        <w:t>54</w:t>
      </w:r>
      <w:r>
        <w:rPr>
          <w:noProof/>
        </w:rPr>
        <w:fldChar w:fldCharType="end"/>
      </w:r>
    </w:p>
    <w:p w14:paraId="39133763" w14:textId="57A0B03C"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_Toc200618835 \h </w:instrText>
      </w:r>
      <w:r>
        <w:rPr>
          <w:noProof/>
        </w:rPr>
      </w:r>
      <w:r>
        <w:rPr>
          <w:noProof/>
        </w:rPr>
        <w:fldChar w:fldCharType="separate"/>
      </w:r>
      <w:r>
        <w:rPr>
          <w:noProof/>
        </w:rPr>
        <w:t>54</w:t>
      </w:r>
      <w:r>
        <w:rPr>
          <w:noProof/>
        </w:rPr>
        <w:fldChar w:fldCharType="end"/>
      </w:r>
    </w:p>
    <w:p w14:paraId="31409E38" w14:textId="6A2EC5C2"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_Toc200618836 \h </w:instrText>
      </w:r>
      <w:r>
        <w:rPr>
          <w:noProof/>
        </w:rPr>
      </w:r>
      <w:r>
        <w:rPr>
          <w:noProof/>
        </w:rPr>
        <w:fldChar w:fldCharType="separate"/>
      </w:r>
      <w:r>
        <w:rPr>
          <w:noProof/>
        </w:rPr>
        <w:t>54</w:t>
      </w:r>
      <w:r>
        <w:rPr>
          <w:noProof/>
        </w:rPr>
        <w:fldChar w:fldCharType="end"/>
      </w:r>
    </w:p>
    <w:p w14:paraId="1702883D" w14:textId="3EB081DD"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_Toc200618837 \h </w:instrText>
      </w:r>
      <w:r>
        <w:rPr>
          <w:noProof/>
        </w:rPr>
      </w:r>
      <w:r>
        <w:rPr>
          <w:noProof/>
        </w:rPr>
        <w:fldChar w:fldCharType="separate"/>
      </w:r>
      <w:r>
        <w:rPr>
          <w:noProof/>
        </w:rPr>
        <w:t>54</w:t>
      </w:r>
      <w:r>
        <w:rPr>
          <w:noProof/>
        </w:rPr>
        <w:fldChar w:fldCharType="end"/>
      </w:r>
    </w:p>
    <w:p w14:paraId="573140FC" w14:textId="176116D3"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_Toc200618838 \h </w:instrText>
      </w:r>
      <w:r>
        <w:rPr>
          <w:noProof/>
        </w:rPr>
      </w:r>
      <w:r>
        <w:rPr>
          <w:noProof/>
        </w:rPr>
        <w:fldChar w:fldCharType="separate"/>
      </w:r>
      <w:r>
        <w:rPr>
          <w:noProof/>
        </w:rPr>
        <w:t>54</w:t>
      </w:r>
      <w:r>
        <w:rPr>
          <w:noProof/>
        </w:rPr>
        <w:fldChar w:fldCharType="end"/>
      </w:r>
    </w:p>
    <w:p w14:paraId="1796DF90" w14:textId="02D229E3"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_Toc200618839 \h </w:instrText>
      </w:r>
      <w:r>
        <w:rPr>
          <w:noProof/>
        </w:rPr>
      </w:r>
      <w:r>
        <w:rPr>
          <w:noProof/>
        </w:rPr>
        <w:fldChar w:fldCharType="separate"/>
      </w:r>
      <w:r>
        <w:rPr>
          <w:noProof/>
        </w:rPr>
        <w:t>54</w:t>
      </w:r>
      <w:r>
        <w:rPr>
          <w:noProof/>
        </w:rPr>
        <w:fldChar w:fldCharType="end"/>
      </w:r>
    </w:p>
    <w:p w14:paraId="120B4CE4" w14:textId="58E31B2F"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Structured data types</w:t>
      </w:r>
      <w:r>
        <w:rPr>
          <w:noProof/>
        </w:rPr>
        <w:tab/>
      </w:r>
      <w:r>
        <w:rPr>
          <w:noProof/>
        </w:rPr>
        <w:fldChar w:fldCharType="begin" w:fldLock="1"/>
      </w:r>
      <w:r>
        <w:rPr>
          <w:noProof/>
        </w:rPr>
        <w:instrText xml:space="preserve"> PAGEREF _Toc200618840 \h </w:instrText>
      </w:r>
      <w:r>
        <w:rPr>
          <w:noProof/>
        </w:rPr>
      </w:r>
      <w:r>
        <w:rPr>
          <w:noProof/>
        </w:rPr>
        <w:fldChar w:fldCharType="separate"/>
      </w:r>
      <w:r>
        <w:rPr>
          <w:noProof/>
        </w:rPr>
        <w:t>55</w:t>
      </w:r>
      <w:r>
        <w:rPr>
          <w:noProof/>
        </w:rPr>
        <w:fldChar w:fldCharType="end"/>
      </w:r>
    </w:p>
    <w:p w14:paraId="5691756F" w14:textId="662B7EF9"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_Toc200618841 \h </w:instrText>
      </w:r>
      <w:r>
        <w:rPr>
          <w:noProof/>
        </w:rPr>
      </w:r>
      <w:r>
        <w:rPr>
          <w:noProof/>
        </w:rPr>
        <w:fldChar w:fldCharType="separate"/>
      </w:r>
      <w:r>
        <w:rPr>
          <w:noProof/>
        </w:rPr>
        <w:t>55</w:t>
      </w:r>
      <w:r>
        <w:rPr>
          <w:noProof/>
        </w:rPr>
        <w:fldChar w:fldCharType="end"/>
      </w:r>
    </w:p>
    <w:p w14:paraId="2552FC6A" w14:textId="7EE90C47"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fldLock="1"/>
      </w:r>
      <w:r>
        <w:rPr>
          <w:noProof/>
        </w:rPr>
        <w:instrText xml:space="preserve"> PAGEREF _Toc200618842 \h </w:instrText>
      </w:r>
      <w:r>
        <w:rPr>
          <w:noProof/>
        </w:rPr>
      </w:r>
      <w:r>
        <w:rPr>
          <w:noProof/>
        </w:rPr>
        <w:fldChar w:fldCharType="separate"/>
      </w:r>
      <w:r>
        <w:rPr>
          <w:noProof/>
        </w:rPr>
        <w:t>55</w:t>
      </w:r>
      <w:r>
        <w:rPr>
          <w:noProof/>
        </w:rPr>
        <w:fldChar w:fldCharType="end"/>
      </w:r>
    </w:p>
    <w:p w14:paraId="7BAA4738" w14:textId="631AE862"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fldLock="1"/>
      </w:r>
      <w:r>
        <w:rPr>
          <w:noProof/>
        </w:rPr>
        <w:instrText xml:space="preserve"> PAGEREF _Toc200618843 \h </w:instrText>
      </w:r>
      <w:r>
        <w:rPr>
          <w:noProof/>
        </w:rPr>
      </w:r>
      <w:r>
        <w:rPr>
          <w:noProof/>
        </w:rPr>
        <w:fldChar w:fldCharType="separate"/>
      </w:r>
      <w:r>
        <w:rPr>
          <w:noProof/>
        </w:rPr>
        <w:t>55</w:t>
      </w:r>
      <w:r>
        <w:rPr>
          <w:noProof/>
        </w:rPr>
        <w:fldChar w:fldCharType="end"/>
      </w:r>
    </w:p>
    <w:p w14:paraId="4E7B31F1" w14:textId="6F76C652"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_Toc200618844 \h </w:instrText>
      </w:r>
      <w:r>
        <w:rPr>
          <w:noProof/>
        </w:rPr>
      </w:r>
      <w:r>
        <w:rPr>
          <w:noProof/>
        </w:rPr>
        <w:fldChar w:fldCharType="separate"/>
      </w:r>
      <w:r>
        <w:rPr>
          <w:noProof/>
        </w:rPr>
        <w:t>56</w:t>
      </w:r>
      <w:r>
        <w:rPr>
          <w:noProof/>
        </w:rPr>
        <w:fldChar w:fldCharType="end"/>
      </w:r>
    </w:p>
    <w:p w14:paraId="6737DB77" w14:textId="0BDAE195"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_Toc200618845 \h </w:instrText>
      </w:r>
      <w:r>
        <w:rPr>
          <w:noProof/>
        </w:rPr>
      </w:r>
      <w:r>
        <w:rPr>
          <w:noProof/>
        </w:rPr>
        <w:fldChar w:fldCharType="separate"/>
      </w:r>
      <w:r>
        <w:rPr>
          <w:noProof/>
        </w:rPr>
        <w:t>56</w:t>
      </w:r>
      <w:r>
        <w:rPr>
          <w:noProof/>
        </w:rPr>
        <w:fldChar w:fldCharType="end"/>
      </w:r>
    </w:p>
    <w:p w14:paraId="64EB5A2A" w14:textId="1A17574A"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Simple data types and enumerations</w:t>
      </w:r>
      <w:r>
        <w:rPr>
          <w:noProof/>
        </w:rPr>
        <w:tab/>
      </w:r>
      <w:r>
        <w:rPr>
          <w:noProof/>
        </w:rPr>
        <w:fldChar w:fldCharType="begin" w:fldLock="1"/>
      </w:r>
      <w:r>
        <w:rPr>
          <w:noProof/>
        </w:rPr>
        <w:instrText xml:space="preserve"> PAGEREF _Toc200618846 \h </w:instrText>
      </w:r>
      <w:r>
        <w:rPr>
          <w:noProof/>
        </w:rPr>
      </w:r>
      <w:r>
        <w:rPr>
          <w:noProof/>
        </w:rPr>
        <w:fldChar w:fldCharType="separate"/>
      </w:r>
      <w:r>
        <w:rPr>
          <w:noProof/>
        </w:rPr>
        <w:t>56</w:t>
      </w:r>
      <w:r>
        <w:rPr>
          <w:noProof/>
        </w:rPr>
        <w:fldChar w:fldCharType="end"/>
      </w:r>
    </w:p>
    <w:p w14:paraId="33EEF9B7" w14:textId="3E79DF8C"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_Toc200618847 \h </w:instrText>
      </w:r>
      <w:r>
        <w:rPr>
          <w:noProof/>
        </w:rPr>
      </w:r>
      <w:r>
        <w:rPr>
          <w:noProof/>
        </w:rPr>
        <w:fldChar w:fldCharType="separate"/>
      </w:r>
      <w:r>
        <w:rPr>
          <w:noProof/>
        </w:rPr>
        <w:t>56</w:t>
      </w:r>
      <w:r>
        <w:rPr>
          <w:noProof/>
        </w:rPr>
        <w:fldChar w:fldCharType="end"/>
      </w:r>
    </w:p>
    <w:p w14:paraId="71EEB001" w14:textId="7F75098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_Toc200618848 \h </w:instrText>
      </w:r>
      <w:r>
        <w:rPr>
          <w:noProof/>
        </w:rPr>
      </w:r>
      <w:r>
        <w:rPr>
          <w:noProof/>
        </w:rPr>
        <w:fldChar w:fldCharType="separate"/>
      </w:r>
      <w:r>
        <w:rPr>
          <w:noProof/>
        </w:rPr>
        <w:t>56</w:t>
      </w:r>
      <w:r>
        <w:rPr>
          <w:noProof/>
        </w:rPr>
        <w:fldChar w:fldCharType="end"/>
      </w:r>
    </w:p>
    <w:p w14:paraId="6CE2FDFD" w14:textId="5490DF0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fldLock="1"/>
      </w:r>
      <w:r>
        <w:rPr>
          <w:noProof/>
        </w:rPr>
        <w:instrText xml:space="preserve"> PAGEREF _Toc200618849 \h </w:instrText>
      </w:r>
      <w:r>
        <w:rPr>
          <w:noProof/>
        </w:rPr>
      </w:r>
      <w:r>
        <w:rPr>
          <w:noProof/>
        </w:rPr>
        <w:fldChar w:fldCharType="separate"/>
      </w:r>
      <w:r>
        <w:rPr>
          <w:noProof/>
        </w:rPr>
        <w:t>57</w:t>
      </w:r>
      <w:r>
        <w:rPr>
          <w:noProof/>
        </w:rPr>
        <w:fldChar w:fldCharType="end"/>
      </w:r>
    </w:p>
    <w:p w14:paraId="5B36B4D7" w14:textId="2F2C740E"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_Toc200618850 \h </w:instrText>
      </w:r>
      <w:r>
        <w:rPr>
          <w:noProof/>
        </w:rPr>
      </w:r>
      <w:r>
        <w:rPr>
          <w:noProof/>
        </w:rPr>
        <w:fldChar w:fldCharType="separate"/>
      </w:r>
      <w:r>
        <w:rPr>
          <w:noProof/>
        </w:rPr>
        <w:t>57</w:t>
      </w:r>
      <w:r>
        <w:rPr>
          <w:noProof/>
        </w:rPr>
        <w:fldChar w:fldCharType="end"/>
      </w:r>
    </w:p>
    <w:p w14:paraId="5CC48587" w14:textId="3CCB1526"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_Toc200618851 \h </w:instrText>
      </w:r>
      <w:r>
        <w:rPr>
          <w:noProof/>
        </w:rPr>
      </w:r>
      <w:r>
        <w:rPr>
          <w:noProof/>
        </w:rPr>
        <w:fldChar w:fldCharType="separate"/>
      </w:r>
      <w:r>
        <w:rPr>
          <w:noProof/>
        </w:rPr>
        <w:t>57</w:t>
      </w:r>
      <w:r>
        <w:rPr>
          <w:noProof/>
        </w:rPr>
        <w:fldChar w:fldCharType="end"/>
      </w:r>
    </w:p>
    <w:p w14:paraId="7A437BAF" w14:textId="299E7266"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_Toc200618852 \h </w:instrText>
      </w:r>
      <w:r>
        <w:rPr>
          <w:noProof/>
        </w:rPr>
      </w:r>
      <w:r>
        <w:rPr>
          <w:noProof/>
        </w:rPr>
        <w:fldChar w:fldCharType="separate"/>
      </w:r>
      <w:r>
        <w:rPr>
          <w:noProof/>
        </w:rPr>
        <w:t>57</w:t>
      </w:r>
      <w:r>
        <w:rPr>
          <w:noProof/>
        </w:rPr>
        <w:fldChar w:fldCharType="end"/>
      </w:r>
    </w:p>
    <w:p w14:paraId="09ECDB25" w14:textId="377F7B75"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_Toc200618853 \h </w:instrText>
      </w:r>
      <w:r>
        <w:rPr>
          <w:noProof/>
        </w:rPr>
      </w:r>
      <w:r>
        <w:rPr>
          <w:noProof/>
        </w:rPr>
        <w:fldChar w:fldCharType="separate"/>
      </w:r>
      <w:r>
        <w:rPr>
          <w:noProof/>
        </w:rPr>
        <w:t>57</w:t>
      </w:r>
      <w:r>
        <w:rPr>
          <w:noProof/>
        </w:rPr>
        <w:fldChar w:fldCharType="end"/>
      </w:r>
    </w:p>
    <w:p w14:paraId="5E9FC393" w14:textId="6D375AE4"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Security</w:t>
      </w:r>
      <w:r>
        <w:rPr>
          <w:noProof/>
        </w:rPr>
        <w:tab/>
      </w:r>
      <w:r>
        <w:rPr>
          <w:noProof/>
        </w:rPr>
        <w:fldChar w:fldCharType="begin" w:fldLock="1"/>
      </w:r>
      <w:r>
        <w:rPr>
          <w:noProof/>
        </w:rPr>
        <w:instrText xml:space="preserve"> PAGEREF _Toc200618854 \h </w:instrText>
      </w:r>
      <w:r>
        <w:rPr>
          <w:noProof/>
        </w:rPr>
      </w:r>
      <w:r>
        <w:rPr>
          <w:noProof/>
        </w:rPr>
        <w:fldChar w:fldCharType="separate"/>
      </w:r>
      <w:r>
        <w:rPr>
          <w:noProof/>
        </w:rPr>
        <w:t>57</w:t>
      </w:r>
      <w:r>
        <w:rPr>
          <w:noProof/>
        </w:rPr>
        <w:fldChar w:fldCharType="end"/>
      </w:r>
    </w:p>
    <w:p w14:paraId="321ED3E4" w14:textId="4A4452DE"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_Toc200618855 \h </w:instrText>
      </w:r>
      <w:r>
        <w:rPr>
          <w:noProof/>
        </w:rPr>
      </w:r>
      <w:r>
        <w:rPr>
          <w:noProof/>
        </w:rPr>
        <w:fldChar w:fldCharType="separate"/>
      </w:r>
      <w:r>
        <w:rPr>
          <w:noProof/>
        </w:rPr>
        <w:t>58</w:t>
      </w:r>
      <w:r>
        <w:rPr>
          <w:noProof/>
        </w:rPr>
        <w:fldChar w:fldCharType="end"/>
      </w:r>
    </w:p>
    <w:p w14:paraId="63B3A479" w14:textId="04562002"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HTTP redirection</w:t>
      </w:r>
      <w:r>
        <w:rPr>
          <w:noProof/>
        </w:rPr>
        <w:tab/>
      </w:r>
      <w:r>
        <w:rPr>
          <w:noProof/>
        </w:rPr>
        <w:fldChar w:fldCharType="begin" w:fldLock="1"/>
      </w:r>
      <w:r>
        <w:rPr>
          <w:noProof/>
        </w:rPr>
        <w:instrText xml:space="preserve"> PAGEREF _Toc200618856 \h </w:instrText>
      </w:r>
      <w:r>
        <w:rPr>
          <w:noProof/>
        </w:rPr>
      </w:r>
      <w:r>
        <w:rPr>
          <w:noProof/>
        </w:rPr>
        <w:fldChar w:fldCharType="separate"/>
      </w:r>
      <w:r>
        <w:rPr>
          <w:noProof/>
        </w:rPr>
        <w:t>58</w:t>
      </w:r>
      <w:r>
        <w:rPr>
          <w:noProof/>
        </w:rPr>
        <w:fldChar w:fldCharType="end"/>
      </w:r>
    </w:p>
    <w:p w14:paraId="7DB99D34" w14:textId="46AC5CBB"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_Toc200618857 \h </w:instrText>
      </w:r>
      <w:r>
        <w:rPr>
          <w:noProof/>
        </w:rPr>
      </w:r>
      <w:r>
        <w:rPr>
          <w:noProof/>
        </w:rPr>
        <w:fldChar w:fldCharType="separate"/>
      </w:r>
      <w:r>
        <w:rPr>
          <w:noProof/>
        </w:rPr>
        <w:t>58</w:t>
      </w:r>
      <w:r>
        <w:rPr>
          <w:noProof/>
        </w:rPr>
        <w:fldChar w:fldCharType="end"/>
      </w:r>
    </w:p>
    <w:p w14:paraId="54D0DFA2" w14:textId="48D47253"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_Toc200618858 \h </w:instrText>
      </w:r>
      <w:r>
        <w:rPr>
          <w:noProof/>
        </w:rPr>
      </w:r>
      <w:r>
        <w:rPr>
          <w:noProof/>
        </w:rPr>
        <w:fldChar w:fldCharType="separate"/>
      </w:r>
      <w:r>
        <w:rPr>
          <w:noProof/>
        </w:rPr>
        <w:t>58</w:t>
      </w:r>
      <w:r>
        <w:rPr>
          <w:noProof/>
        </w:rPr>
        <w:fldChar w:fldCharType="end"/>
      </w:r>
    </w:p>
    <w:p w14:paraId="6C201A8C" w14:textId="4A3A9D2D"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_Toc200618859 \h </w:instrText>
      </w:r>
      <w:r>
        <w:rPr>
          <w:noProof/>
        </w:rPr>
      </w:r>
      <w:r>
        <w:rPr>
          <w:noProof/>
        </w:rPr>
        <w:fldChar w:fldCharType="separate"/>
      </w:r>
      <w:r>
        <w:rPr>
          <w:noProof/>
        </w:rPr>
        <w:t>59</w:t>
      </w:r>
      <w:r>
        <w:rPr>
          <w:noProof/>
        </w:rPr>
        <w:fldChar w:fldCharType="end"/>
      </w:r>
    </w:p>
    <w:p w14:paraId="26A75EC1" w14:textId="655C4DE3"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_Toc200618860 \h </w:instrText>
      </w:r>
      <w:r>
        <w:rPr>
          <w:noProof/>
        </w:rPr>
      </w:r>
      <w:r>
        <w:rPr>
          <w:noProof/>
        </w:rPr>
        <w:fldChar w:fldCharType="separate"/>
      </w:r>
      <w:r>
        <w:rPr>
          <w:noProof/>
        </w:rPr>
        <w:t>59</w:t>
      </w:r>
      <w:r>
        <w:rPr>
          <w:noProof/>
        </w:rPr>
        <w:fldChar w:fldCharType="end"/>
      </w:r>
    </w:p>
    <w:p w14:paraId="7DEAC92F" w14:textId="09F9A5BA"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_Toc200618861 \h </w:instrText>
      </w:r>
      <w:r>
        <w:rPr>
          <w:noProof/>
        </w:rPr>
      </w:r>
      <w:r>
        <w:rPr>
          <w:noProof/>
        </w:rPr>
        <w:fldChar w:fldCharType="separate"/>
      </w:r>
      <w:r>
        <w:rPr>
          <w:noProof/>
        </w:rPr>
        <w:t>59</w:t>
      </w:r>
      <w:r>
        <w:rPr>
          <w:noProof/>
        </w:rPr>
        <w:fldChar w:fldCharType="end"/>
      </w:r>
    </w:p>
    <w:p w14:paraId="3334FD52" w14:textId="7835F237"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_Toc200618862 \h </w:instrText>
      </w:r>
      <w:r>
        <w:rPr>
          <w:noProof/>
        </w:rPr>
      </w:r>
      <w:r>
        <w:rPr>
          <w:noProof/>
        </w:rPr>
        <w:fldChar w:fldCharType="separate"/>
      </w:r>
      <w:r>
        <w:rPr>
          <w:noProof/>
        </w:rPr>
        <w:t>59</w:t>
      </w:r>
      <w:r>
        <w:rPr>
          <w:noProof/>
        </w:rPr>
        <w:fldChar w:fldCharType="end"/>
      </w:r>
    </w:p>
    <w:p w14:paraId="12E70656" w14:textId="341BDB35"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_Toc200618863 \h </w:instrText>
      </w:r>
      <w:r>
        <w:rPr>
          <w:noProof/>
        </w:rPr>
      </w:r>
      <w:r>
        <w:rPr>
          <w:noProof/>
        </w:rPr>
        <w:fldChar w:fldCharType="separate"/>
      </w:r>
      <w:r>
        <w:rPr>
          <w:noProof/>
        </w:rPr>
        <w:t>59</w:t>
      </w:r>
      <w:r>
        <w:rPr>
          <w:noProof/>
        </w:rPr>
        <w:fldChar w:fldCharType="end"/>
      </w:r>
    </w:p>
    <w:p w14:paraId="43EAD906" w14:textId="1730D580"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_Toc200618864 \h </w:instrText>
      </w:r>
      <w:r>
        <w:rPr>
          <w:noProof/>
        </w:rPr>
      </w:r>
      <w:r>
        <w:rPr>
          <w:noProof/>
        </w:rPr>
        <w:fldChar w:fldCharType="separate"/>
      </w:r>
      <w:r>
        <w:rPr>
          <w:noProof/>
        </w:rPr>
        <w:t>59</w:t>
      </w:r>
      <w:r>
        <w:rPr>
          <w:noProof/>
        </w:rPr>
        <w:fldChar w:fldCharType="end"/>
      </w:r>
    </w:p>
    <w:p w14:paraId="23949578" w14:textId="67868309"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_Toc200618865 \h </w:instrText>
      </w:r>
      <w:r>
        <w:rPr>
          <w:noProof/>
        </w:rPr>
      </w:r>
      <w:r>
        <w:rPr>
          <w:noProof/>
        </w:rPr>
        <w:fldChar w:fldCharType="separate"/>
      </w:r>
      <w:r>
        <w:rPr>
          <w:noProof/>
        </w:rPr>
        <w:t>59</w:t>
      </w:r>
      <w:r>
        <w:rPr>
          <w:noProof/>
        </w:rPr>
        <w:fldChar w:fldCharType="end"/>
      </w:r>
    </w:p>
    <w:p w14:paraId="1636F1B7" w14:textId="5A2E791D"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_Toc200618866 \h </w:instrText>
      </w:r>
      <w:r>
        <w:rPr>
          <w:noProof/>
        </w:rPr>
      </w:r>
      <w:r>
        <w:rPr>
          <w:noProof/>
        </w:rPr>
        <w:fldChar w:fldCharType="separate"/>
      </w:r>
      <w:r>
        <w:rPr>
          <w:noProof/>
        </w:rPr>
        <w:t>59</w:t>
      </w:r>
      <w:r>
        <w:rPr>
          <w:noProof/>
        </w:rPr>
        <w:fldChar w:fldCharType="end"/>
      </w:r>
    </w:p>
    <w:p w14:paraId="54E3BA25" w14:textId="5F2A4374"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_Toc200618867 \h </w:instrText>
      </w:r>
      <w:r>
        <w:rPr>
          <w:noProof/>
        </w:rPr>
      </w:r>
      <w:r>
        <w:rPr>
          <w:noProof/>
        </w:rPr>
        <w:fldChar w:fldCharType="separate"/>
      </w:r>
      <w:r>
        <w:rPr>
          <w:noProof/>
        </w:rPr>
        <w:t>59</w:t>
      </w:r>
      <w:r>
        <w:rPr>
          <w:noProof/>
        </w:rPr>
        <w:fldChar w:fldCharType="end"/>
      </w:r>
    </w:p>
    <w:p w14:paraId="3F68EDEA" w14:textId="158BC2ED"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t>6.</w:t>
      </w:r>
      <w:r w:rsidRPr="001546D7">
        <w:rPr>
          <w:noProof/>
          <w:lang w:val="en-US" w:eastAsia="zh-CN"/>
        </w:rPr>
        <w:t>3</w:t>
      </w:r>
      <w:r w:rsidRPr="001546D7">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 xml:space="preserve">Resource: </w:t>
      </w:r>
      <w:r w:rsidRPr="001546D7">
        <w:rPr>
          <w:noProof/>
          <w:lang w:val="en-US" w:eastAsia="zh-CN"/>
        </w:rPr>
        <w:t>supi (Custom operation)</w:t>
      </w:r>
      <w:r>
        <w:rPr>
          <w:noProof/>
        </w:rPr>
        <w:tab/>
      </w:r>
      <w:r>
        <w:rPr>
          <w:noProof/>
        </w:rPr>
        <w:fldChar w:fldCharType="begin" w:fldLock="1"/>
      </w:r>
      <w:r>
        <w:rPr>
          <w:noProof/>
        </w:rPr>
        <w:instrText xml:space="preserve"> PAGEREF _Toc200618868 \h </w:instrText>
      </w:r>
      <w:r>
        <w:rPr>
          <w:noProof/>
        </w:rPr>
      </w:r>
      <w:r>
        <w:rPr>
          <w:noProof/>
        </w:rPr>
        <w:fldChar w:fldCharType="separate"/>
      </w:r>
      <w:r>
        <w:rPr>
          <w:noProof/>
        </w:rPr>
        <w:t>60</w:t>
      </w:r>
      <w:r>
        <w:rPr>
          <w:noProof/>
        </w:rPr>
        <w:fldChar w:fldCharType="end"/>
      </w:r>
    </w:p>
    <w:p w14:paraId="377C06FF" w14:textId="38811B1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sidRPr="001546D7">
        <w:rPr>
          <w:noProof/>
          <w:lang w:val="en-US"/>
        </w:rPr>
        <w:t>6.</w:t>
      </w:r>
      <w:r w:rsidRPr="001546D7">
        <w:rPr>
          <w:noProof/>
          <w:lang w:val="en-US" w:eastAsia="zh-CN"/>
        </w:rPr>
        <w:t>3</w:t>
      </w:r>
      <w:r w:rsidRPr="001546D7">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Description</w:t>
      </w:r>
      <w:r>
        <w:rPr>
          <w:noProof/>
        </w:rPr>
        <w:tab/>
      </w:r>
      <w:r>
        <w:rPr>
          <w:noProof/>
        </w:rPr>
        <w:fldChar w:fldCharType="begin" w:fldLock="1"/>
      </w:r>
      <w:r>
        <w:rPr>
          <w:noProof/>
        </w:rPr>
        <w:instrText xml:space="preserve"> PAGEREF _Toc200618869 \h </w:instrText>
      </w:r>
      <w:r>
        <w:rPr>
          <w:noProof/>
        </w:rPr>
      </w:r>
      <w:r>
        <w:rPr>
          <w:noProof/>
        </w:rPr>
        <w:fldChar w:fldCharType="separate"/>
      </w:r>
      <w:r>
        <w:rPr>
          <w:noProof/>
        </w:rPr>
        <w:t>60</w:t>
      </w:r>
      <w:r>
        <w:rPr>
          <w:noProof/>
        </w:rPr>
        <w:fldChar w:fldCharType="end"/>
      </w:r>
    </w:p>
    <w:p w14:paraId="2C252813" w14:textId="6642BA0A"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_Toc200618870 \h </w:instrText>
      </w:r>
      <w:r>
        <w:rPr>
          <w:noProof/>
        </w:rPr>
      </w:r>
      <w:r>
        <w:rPr>
          <w:noProof/>
        </w:rPr>
        <w:fldChar w:fldCharType="separate"/>
      </w:r>
      <w:r>
        <w:rPr>
          <w:noProof/>
        </w:rPr>
        <w:t>60</w:t>
      </w:r>
      <w:r>
        <w:rPr>
          <w:noProof/>
        </w:rPr>
        <w:fldChar w:fldCharType="end"/>
      </w:r>
    </w:p>
    <w:p w14:paraId="287F26AA" w14:textId="09557388"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_Toc200618871 \h </w:instrText>
      </w:r>
      <w:r>
        <w:rPr>
          <w:noProof/>
        </w:rPr>
      </w:r>
      <w:r>
        <w:rPr>
          <w:noProof/>
        </w:rPr>
        <w:fldChar w:fldCharType="separate"/>
      </w:r>
      <w:r>
        <w:rPr>
          <w:noProof/>
        </w:rPr>
        <w:t>60</w:t>
      </w:r>
      <w:r>
        <w:rPr>
          <w:noProof/>
        </w:rPr>
        <w:fldChar w:fldCharType="end"/>
      </w:r>
    </w:p>
    <w:p w14:paraId="30FAFF5B" w14:textId="7A80CC79"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_Toc200618872 \h </w:instrText>
      </w:r>
      <w:r>
        <w:rPr>
          <w:noProof/>
        </w:rPr>
      </w:r>
      <w:r>
        <w:rPr>
          <w:noProof/>
        </w:rPr>
        <w:fldChar w:fldCharType="separate"/>
      </w:r>
      <w:r>
        <w:rPr>
          <w:noProof/>
        </w:rPr>
        <w:t>60</w:t>
      </w:r>
      <w:r>
        <w:rPr>
          <w:noProof/>
        </w:rPr>
        <w:fldChar w:fldCharType="end"/>
      </w:r>
    </w:p>
    <w:p w14:paraId="2823175C" w14:textId="4A1F088A"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_Toc200618873 \h </w:instrText>
      </w:r>
      <w:r>
        <w:rPr>
          <w:noProof/>
        </w:rPr>
      </w:r>
      <w:r>
        <w:rPr>
          <w:noProof/>
        </w:rPr>
        <w:fldChar w:fldCharType="separate"/>
      </w:r>
      <w:r>
        <w:rPr>
          <w:noProof/>
        </w:rPr>
        <w:t>61</w:t>
      </w:r>
      <w:r>
        <w:rPr>
          <w:noProof/>
        </w:rPr>
        <w:fldChar w:fldCharType="end"/>
      </w:r>
    </w:p>
    <w:p w14:paraId="6543DAF8" w14:textId="0ABBC30B"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_Toc200618874 \h </w:instrText>
      </w:r>
      <w:r>
        <w:rPr>
          <w:noProof/>
        </w:rPr>
      </w:r>
      <w:r>
        <w:rPr>
          <w:noProof/>
        </w:rPr>
        <w:fldChar w:fldCharType="separate"/>
      </w:r>
      <w:r>
        <w:rPr>
          <w:noProof/>
        </w:rPr>
        <w:t>61</w:t>
      </w:r>
      <w:r>
        <w:rPr>
          <w:noProof/>
        </w:rPr>
        <w:fldChar w:fldCharType="end"/>
      </w:r>
    </w:p>
    <w:p w14:paraId="77343EEC" w14:textId="5BC35D1C"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_Toc200618875 \h </w:instrText>
      </w:r>
      <w:r>
        <w:rPr>
          <w:noProof/>
        </w:rPr>
      </w:r>
      <w:r>
        <w:rPr>
          <w:noProof/>
        </w:rPr>
        <w:fldChar w:fldCharType="separate"/>
      </w:r>
      <w:r>
        <w:rPr>
          <w:noProof/>
        </w:rPr>
        <w:t>61</w:t>
      </w:r>
      <w:r>
        <w:rPr>
          <w:noProof/>
        </w:rPr>
        <w:fldChar w:fldCharType="end"/>
      </w:r>
    </w:p>
    <w:p w14:paraId="2A5ED3FB" w14:textId="4798CB82"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_Toc200618876 \h </w:instrText>
      </w:r>
      <w:r>
        <w:rPr>
          <w:noProof/>
        </w:rPr>
      </w:r>
      <w:r>
        <w:rPr>
          <w:noProof/>
        </w:rPr>
        <w:fldChar w:fldCharType="separate"/>
      </w:r>
      <w:r>
        <w:rPr>
          <w:noProof/>
        </w:rPr>
        <w:t>61</w:t>
      </w:r>
      <w:r>
        <w:rPr>
          <w:noProof/>
        </w:rPr>
        <w:fldChar w:fldCharType="end"/>
      </w:r>
    </w:p>
    <w:p w14:paraId="12F6FB8F" w14:textId="43FFCE74"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_Toc200618877 \h </w:instrText>
      </w:r>
      <w:r>
        <w:rPr>
          <w:noProof/>
        </w:rPr>
      </w:r>
      <w:r>
        <w:rPr>
          <w:noProof/>
        </w:rPr>
        <w:fldChar w:fldCharType="separate"/>
      </w:r>
      <w:r>
        <w:rPr>
          <w:noProof/>
        </w:rPr>
        <w:t>62</w:t>
      </w:r>
      <w:r>
        <w:rPr>
          <w:noProof/>
        </w:rPr>
        <w:fldChar w:fldCharType="end"/>
      </w:r>
    </w:p>
    <w:p w14:paraId="281D5958" w14:textId="3CD76510"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_Toc200618878 \h </w:instrText>
      </w:r>
      <w:r>
        <w:rPr>
          <w:noProof/>
        </w:rPr>
      </w:r>
      <w:r>
        <w:rPr>
          <w:noProof/>
        </w:rPr>
        <w:fldChar w:fldCharType="separate"/>
      </w:r>
      <w:r>
        <w:rPr>
          <w:noProof/>
        </w:rPr>
        <w:t>62</w:t>
      </w:r>
      <w:r>
        <w:rPr>
          <w:noProof/>
        </w:rPr>
        <w:fldChar w:fldCharType="end"/>
      </w:r>
    </w:p>
    <w:p w14:paraId="08F947E2" w14:textId="0A4A1D95"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Structured data types</w:t>
      </w:r>
      <w:r>
        <w:rPr>
          <w:noProof/>
        </w:rPr>
        <w:tab/>
      </w:r>
      <w:r>
        <w:rPr>
          <w:noProof/>
        </w:rPr>
        <w:fldChar w:fldCharType="begin" w:fldLock="1"/>
      </w:r>
      <w:r>
        <w:rPr>
          <w:noProof/>
        </w:rPr>
        <w:instrText xml:space="preserve"> PAGEREF _Toc200618879 \h </w:instrText>
      </w:r>
      <w:r>
        <w:rPr>
          <w:noProof/>
        </w:rPr>
      </w:r>
      <w:r>
        <w:rPr>
          <w:noProof/>
        </w:rPr>
        <w:fldChar w:fldCharType="separate"/>
      </w:r>
      <w:r>
        <w:rPr>
          <w:noProof/>
        </w:rPr>
        <w:t>62</w:t>
      </w:r>
      <w:r>
        <w:rPr>
          <w:noProof/>
        </w:rPr>
        <w:fldChar w:fldCharType="end"/>
      </w:r>
    </w:p>
    <w:p w14:paraId="5E476471" w14:textId="14263D6C"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_Toc200618880 \h </w:instrText>
      </w:r>
      <w:r>
        <w:rPr>
          <w:noProof/>
        </w:rPr>
      </w:r>
      <w:r>
        <w:rPr>
          <w:noProof/>
        </w:rPr>
        <w:fldChar w:fldCharType="separate"/>
      </w:r>
      <w:r>
        <w:rPr>
          <w:noProof/>
        </w:rPr>
        <w:t>62</w:t>
      </w:r>
      <w:r>
        <w:rPr>
          <w:noProof/>
        </w:rPr>
        <w:fldChar w:fldCharType="end"/>
      </w:r>
    </w:p>
    <w:p w14:paraId="73E53DDB" w14:textId="45B496F2"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_Toc200618881 \h </w:instrText>
      </w:r>
      <w:r>
        <w:rPr>
          <w:noProof/>
        </w:rPr>
      </w:r>
      <w:r>
        <w:rPr>
          <w:noProof/>
        </w:rPr>
        <w:fldChar w:fldCharType="separate"/>
      </w:r>
      <w:r>
        <w:rPr>
          <w:noProof/>
        </w:rPr>
        <w:t>63</w:t>
      </w:r>
      <w:r>
        <w:rPr>
          <w:noProof/>
        </w:rPr>
        <w:fldChar w:fldCharType="end"/>
      </w:r>
    </w:p>
    <w:p w14:paraId="3C82EF99" w14:textId="1B929A3A"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_Toc200618882 \h </w:instrText>
      </w:r>
      <w:r>
        <w:rPr>
          <w:noProof/>
        </w:rPr>
      </w:r>
      <w:r>
        <w:rPr>
          <w:noProof/>
        </w:rPr>
        <w:fldChar w:fldCharType="separate"/>
      </w:r>
      <w:r>
        <w:rPr>
          <w:noProof/>
        </w:rPr>
        <w:t>63</w:t>
      </w:r>
      <w:r>
        <w:rPr>
          <w:noProof/>
        </w:rPr>
        <w:fldChar w:fldCharType="end"/>
      </w:r>
    </w:p>
    <w:p w14:paraId="062E8FEF" w14:textId="745C1CCE"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1546D7">
        <w:rPr>
          <w:noProof/>
          <w:lang w:val="en-US"/>
        </w:rPr>
        <w:t>U</w:t>
      </w:r>
      <w:r w:rsidRPr="001546D7">
        <w:rPr>
          <w:noProof/>
          <w:lang w:val="en-US" w:eastAsia="zh-CN"/>
        </w:rPr>
        <w:t>puData</w:t>
      </w:r>
      <w:r>
        <w:rPr>
          <w:noProof/>
        </w:rPr>
        <w:tab/>
      </w:r>
      <w:r>
        <w:rPr>
          <w:noProof/>
        </w:rPr>
        <w:fldChar w:fldCharType="begin" w:fldLock="1"/>
      </w:r>
      <w:r>
        <w:rPr>
          <w:noProof/>
        </w:rPr>
        <w:instrText xml:space="preserve"> PAGEREF _Toc200618883 \h </w:instrText>
      </w:r>
      <w:r>
        <w:rPr>
          <w:noProof/>
        </w:rPr>
      </w:r>
      <w:r>
        <w:rPr>
          <w:noProof/>
        </w:rPr>
        <w:fldChar w:fldCharType="separate"/>
      </w:r>
      <w:r>
        <w:rPr>
          <w:noProof/>
        </w:rPr>
        <w:t>64</w:t>
      </w:r>
      <w:r>
        <w:rPr>
          <w:noProof/>
        </w:rPr>
        <w:fldChar w:fldCharType="end"/>
      </w:r>
    </w:p>
    <w:p w14:paraId="43548503" w14:textId="4BA464A1"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Simple data types and enumerations</w:t>
      </w:r>
      <w:r>
        <w:rPr>
          <w:noProof/>
        </w:rPr>
        <w:tab/>
      </w:r>
      <w:r>
        <w:rPr>
          <w:noProof/>
        </w:rPr>
        <w:fldChar w:fldCharType="begin" w:fldLock="1"/>
      </w:r>
      <w:r>
        <w:rPr>
          <w:noProof/>
        </w:rPr>
        <w:instrText xml:space="preserve"> PAGEREF _Toc200618884 \h </w:instrText>
      </w:r>
      <w:r>
        <w:rPr>
          <w:noProof/>
        </w:rPr>
      </w:r>
      <w:r>
        <w:rPr>
          <w:noProof/>
        </w:rPr>
        <w:fldChar w:fldCharType="separate"/>
      </w:r>
      <w:r>
        <w:rPr>
          <w:noProof/>
        </w:rPr>
        <w:t>64</w:t>
      </w:r>
      <w:r>
        <w:rPr>
          <w:noProof/>
        </w:rPr>
        <w:fldChar w:fldCharType="end"/>
      </w:r>
    </w:p>
    <w:p w14:paraId="1C7F9EFB" w14:textId="56B1CB1C"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_Toc200618885 \h </w:instrText>
      </w:r>
      <w:r>
        <w:rPr>
          <w:noProof/>
        </w:rPr>
      </w:r>
      <w:r>
        <w:rPr>
          <w:noProof/>
        </w:rPr>
        <w:fldChar w:fldCharType="separate"/>
      </w:r>
      <w:r>
        <w:rPr>
          <w:noProof/>
        </w:rPr>
        <w:t>64</w:t>
      </w:r>
      <w:r>
        <w:rPr>
          <w:noProof/>
        </w:rPr>
        <w:fldChar w:fldCharType="end"/>
      </w:r>
    </w:p>
    <w:p w14:paraId="6702C352" w14:textId="1E500E8B"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_Toc200618886 \h </w:instrText>
      </w:r>
      <w:r>
        <w:rPr>
          <w:noProof/>
        </w:rPr>
      </w:r>
      <w:r>
        <w:rPr>
          <w:noProof/>
        </w:rPr>
        <w:fldChar w:fldCharType="separate"/>
      </w:r>
      <w:r>
        <w:rPr>
          <w:noProof/>
        </w:rPr>
        <w:t>65</w:t>
      </w:r>
      <w:r>
        <w:rPr>
          <w:noProof/>
        </w:rPr>
        <w:fldChar w:fldCharType="end"/>
      </w:r>
    </w:p>
    <w:p w14:paraId="700C0D35" w14:textId="3F653F55"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_Toc200618887 \h </w:instrText>
      </w:r>
      <w:r>
        <w:rPr>
          <w:noProof/>
        </w:rPr>
      </w:r>
      <w:r>
        <w:rPr>
          <w:noProof/>
        </w:rPr>
        <w:fldChar w:fldCharType="separate"/>
      </w:r>
      <w:r>
        <w:rPr>
          <w:noProof/>
        </w:rPr>
        <w:t>65</w:t>
      </w:r>
      <w:r>
        <w:rPr>
          <w:noProof/>
        </w:rPr>
        <w:fldChar w:fldCharType="end"/>
      </w:r>
    </w:p>
    <w:p w14:paraId="1963A417" w14:textId="18B76D0F"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_Toc200618888 \h </w:instrText>
      </w:r>
      <w:r>
        <w:rPr>
          <w:noProof/>
        </w:rPr>
      </w:r>
      <w:r>
        <w:rPr>
          <w:noProof/>
        </w:rPr>
        <w:fldChar w:fldCharType="separate"/>
      </w:r>
      <w:r>
        <w:rPr>
          <w:noProof/>
        </w:rPr>
        <w:t>65</w:t>
      </w:r>
      <w:r>
        <w:rPr>
          <w:noProof/>
        </w:rPr>
        <w:fldChar w:fldCharType="end"/>
      </w:r>
    </w:p>
    <w:p w14:paraId="1E9AC752" w14:textId="5FB92784"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_Toc200618889 \h </w:instrText>
      </w:r>
      <w:r>
        <w:rPr>
          <w:noProof/>
        </w:rPr>
      </w:r>
      <w:r>
        <w:rPr>
          <w:noProof/>
        </w:rPr>
        <w:fldChar w:fldCharType="separate"/>
      </w:r>
      <w:r>
        <w:rPr>
          <w:noProof/>
        </w:rPr>
        <w:t>65</w:t>
      </w:r>
      <w:r>
        <w:rPr>
          <w:noProof/>
        </w:rPr>
        <w:fldChar w:fldCharType="end"/>
      </w:r>
    </w:p>
    <w:p w14:paraId="32DD5AC6" w14:textId="718D98F4"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_Toc200618890 \h </w:instrText>
      </w:r>
      <w:r>
        <w:rPr>
          <w:noProof/>
        </w:rPr>
      </w:r>
      <w:r>
        <w:rPr>
          <w:noProof/>
        </w:rPr>
        <w:fldChar w:fldCharType="separate"/>
      </w:r>
      <w:r>
        <w:rPr>
          <w:noProof/>
        </w:rPr>
        <w:t>65</w:t>
      </w:r>
      <w:r>
        <w:rPr>
          <w:noProof/>
        </w:rPr>
        <w:fldChar w:fldCharType="end"/>
      </w:r>
    </w:p>
    <w:p w14:paraId="70F02A6E" w14:textId="319EF1DA"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_Toc200618891 \h </w:instrText>
      </w:r>
      <w:r>
        <w:rPr>
          <w:noProof/>
        </w:rPr>
      </w:r>
      <w:r>
        <w:rPr>
          <w:noProof/>
        </w:rPr>
        <w:fldChar w:fldCharType="separate"/>
      </w:r>
      <w:r>
        <w:rPr>
          <w:noProof/>
        </w:rPr>
        <w:t>65</w:t>
      </w:r>
      <w:r>
        <w:rPr>
          <w:noProof/>
        </w:rPr>
        <w:fldChar w:fldCharType="end"/>
      </w:r>
    </w:p>
    <w:p w14:paraId="4898A942" w14:textId="3ACACAA2"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6.</w:t>
      </w:r>
      <w:r w:rsidRPr="001546D7">
        <w:rPr>
          <w:noProof/>
          <w:lang w:val="en-US" w:eastAsia="zh-CN"/>
        </w:rPr>
        <w:t>3</w:t>
      </w:r>
      <w:r w:rsidRPr="001546D7">
        <w:rPr>
          <w:noProof/>
          <w:lang w:val="en-US"/>
        </w:rPr>
        <w:t>.8</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Security</w:t>
      </w:r>
      <w:r>
        <w:rPr>
          <w:noProof/>
        </w:rPr>
        <w:tab/>
      </w:r>
      <w:r>
        <w:rPr>
          <w:noProof/>
        </w:rPr>
        <w:fldChar w:fldCharType="begin" w:fldLock="1"/>
      </w:r>
      <w:r>
        <w:rPr>
          <w:noProof/>
        </w:rPr>
        <w:instrText xml:space="preserve"> PAGEREF _Toc200618892 \h </w:instrText>
      </w:r>
      <w:r>
        <w:rPr>
          <w:noProof/>
        </w:rPr>
      </w:r>
      <w:r>
        <w:rPr>
          <w:noProof/>
        </w:rPr>
        <w:fldChar w:fldCharType="separate"/>
      </w:r>
      <w:r>
        <w:rPr>
          <w:noProof/>
        </w:rPr>
        <w:t>65</w:t>
      </w:r>
      <w:r>
        <w:rPr>
          <w:noProof/>
        </w:rPr>
        <w:fldChar w:fldCharType="end"/>
      </w:r>
    </w:p>
    <w:p w14:paraId="23A22703" w14:textId="5902203A"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_Toc200618893 \h </w:instrText>
      </w:r>
      <w:r>
        <w:rPr>
          <w:noProof/>
        </w:rPr>
      </w:r>
      <w:r>
        <w:rPr>
          <w:noProof/>
        </w:rPr>
        <w:fldChar w:fldCharType="separate"/>
      </w:r>
      <w:r>
        <w:rPr>
          <w:noProof/>
        </w:rPr>
        <w:t>66</w:t>
      </w:r>
      <w:r>
        <w:rPr>
          <w:noProof/>
        </w:rPr>
        <w:fldChar w:fldCharType="end"/>
      </w:r>
    </w:p>
    <w:p w14:paraId="1EBF765C" w14:textId="3553ECB8"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HTTP redirection</w:t>
      </w:r>
      <w:r>
        <w:rPr>
          <w:noProof/>
        </w:rPr>
        <w:tab/>
      </w:r>
      <w:r>
        <w:rPr>
          <w:noProof/>
        </w:rPr>
        <w:fldChar w:fldCharType="begin" w:fldLock="1"/>
      </w:r>
      <w:r>
        <w:rPr>
          <w:noProof/>
        </w:rPr>
        <w:instrText xml:space="preserve"> PAGEREF _Toc200618894 \h </w:instrText>
      </w:r>
      <w:r>
        <w:rPr>
          <w:noProof/>
        </w:rPr>
      </w:r>
      <w:r>
        <w:rPr>
          <w:noProof/>
        </w:rPr>
        <w:fldChar w:fldCharType="separate"/>
      </w:r>
      <w:r>
        <w:rPr>
          <w:noProof/>
        </w:rPr>
        <w:t>66</w:t>
      </w:r>
      <w:r>
        <w:rPr>
          <w:noProof/>
        </w:rPr>
        <w:fldChar w:fldCharType="end"/>
      </w:r>
    </w:p>
    <w:p w14:paraId="322C59DA" w14:textId="6F0124FE" w:rsidR="001E7F5B" w:rsidRDefault="001E7F5B">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_Toc200618895 \h </w:instrText>
      </w:r>
      <w:r>
        <w:rPr>
          <w:noProof/>
        </w:rPr>
      </w:r>
      <w:r>
        <w:rPr>
          <w:noProof/>
        </w:rPr>
        <w:fldChar w:fldCharType="separate"/>
      </w:r>
      <w:r>
        <w:rPr>
          <w:noProof/>
        </w:rPr>
        <w:t>67</w:t>
      </w:r>
      <w:r>
        <w:rPr>
          <w:noProof/>
        </w:rPr>
        <w:fldChar w:fldCharType="end"/>
      </w:r>
    </w:p>
    <w:p w14:paraId="6A7FBD09" w14:textId="6A3CC330"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_Toc200618896 \h </w:instrText>
      </w:r>
      <w:r>
        <w:rPr>
          <w:noProof/>
        </w:rPr>
      </w:r>
      <w:r>
        <w:rPr>
          <w:noProof/>
        </w:rPr>
        <w:fldChar w:fldCharType="separate"/>
      </w:r>
      <w:r>
        <w:rPr>
          <w:noProof/>
        </w:rPr>
        <w:t>67</w:t>
      </w:r>
      <w:r>
        <w:rPr>
          <w:noProof/>
        </w:rPr>
        <w:fldChar w:fldCharType="end"/>
      </w:r>
    </w:p>
    <w:p w14:paraId="4183EEFE" w14:textId="70348100"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1546D7">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_Toc200618897 \h </w:instrText>
      </w:r>
      <w:r>
        <w:rPr>
          <w:noProof/>
        </w:rPr>
      </w:r>
      <w:r>
        <w:rPr>
          <w:noProof/>
        </w:rPr>
        <w:fldChar w:fldCharType="separate"/>
      </w:r>
      <w:r>
        <w:rPr>
          <w:noProof/>
        </w:rPr>
        <w:t>67</w:t>
      </w:r>
      <w:r>
        <w:rPr>
          <w:noProof/>
        </w:rPr>
        <w:fldChar w:fldCharType="end"/>
      </w:r>
    </w:p>
    <w:p w14:paraId="7D744F40" w14:textId="628B4E83"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1546D7">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_Toc200618898 \h </w:instrText>
      </w:r>
      <w:r>
        <w:rPr>
          <w:noProof/>
        </w:rPr>
      </w:r>
      <w:r>
        <w:rPr>
          <w:noProof/>
        </w:rPr>
        <w:fldChar w:fldCharType="separate"/>
      </w:r>
      <w:r>
        <w:rPr>
          <w:noProof/>
        </w:rPr>
        <w:t>80</w:t>
      </w:r>
      <w:r>
        <w:rPr>
          <w:noProof/>
        </w:rPr>
        <w:fldChar w:fldCharType="end"/>
      </w:r>
    </w:p>
    <w:p w14:paraId="7211474D" w14:textId="4C014021"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1546D7">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_Toc200618899 \h </w:instrText>
      </w:r>
      <w:r>
        <w:rPr>
          <w:noProof/>
        </w:rPr>
      </w:r>
      <w:r>
        <w:rPr>
          <w:noProof/>
        </w:rPr>
        <w:fldChar w:fldCharType="separate"/>
      </w:r>
      <w:r>
        <w:rPr>
          <w:noProof/>
        </w:rPr>
        <w:t>82</w:t>
      </w:r>
      <w:r>
        <w:rPr>
          <w:noProof/>
        </w:rPr>
        <w:fldChar w:fldCharType="end"/>
      </w:r>
    </w:p>
    <w:p w14:paraId="1BE95B52" w14:textId="67AE45BB" w:rsidR="001E7F5B" w:rsidRDefault="001E7F5B">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fldLock="1"/>
      </w:r>
      <w:r>
        <w:rPr>
          <w:noProof/>
        </w:rPr>
        <w:instrText xml:space="preserve"> PAGEREF _Toc200618900 \h </w:instrText>
      </w:r>
      <w:r>
        <w:rPr>
          <w:noProof/>
        </w:rPr>
      </w:r>
      <w:r>
        <w:rPr>
          <w:noProof/>
        </w:rPr>
        <w:fldChar w:fldCharType="separate"/>
      </w:r>
      <w:r>
        <w:rPr>
          <w:noProof/>
        </w:rPr>
        <w:t>85</w:t>
      </w:r>
      <w:r>
        <w:rPr>
          <w:noProof/>
        </w:rPr>
        <w:fldChar w:fldCharType="end"/>
      </w:r>
    </w:p>
    <w:p w14:paraId="6261267D" w14:textId="5CF52F4E"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_Toc200618901 \h </w:instrText>
      </w:r>
      <w:r>
        <w:rPr>
          <w:noProof/>
        </w:rPr>
      </w:r>
      <w:r>
        <w:rPr>
          <w:noProof/>
        </w:rPr>
        <w:fldChar w:fldCharType="separate"/>
      </w:r>
      <w:r>
        <w:rPr>
          <w:noProof/>
        </w:rPr>
        <w:t>85</w:t>
      </w:r>
      <w:r>
        <w:rPr>
          <w:noProof/>
        </w:rPr>
        <w:fldChar w:fldCharType="end"/>
      </w:r>
    </w:p>
    <w:p w14:paraId="440E711C" w14:textId="34CA030D"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fldLock="1"/>
      </w:r>
      <w:r>
        <w:rPr>
          <w:noProof/>
        </w:rPr>
        <w:instrText xml:space="preserve"> PAGEREF _Toc200618902 \h </w:instrText>
      </w:r>
      <w:r>
        <w:rPr>
          <w:noProof/>
        </w:rPr>
      </w:r>
      <w:r>
        <w:rPr>
          <w:noProof/>
        </w:rPr>
        <w:fldChar w:fldCharType="separate"/>
      </w:r>
      <w:r>
        <w:rPr>
          <w:noProof/>
        </w:rPr>
        <w:t>85</w:t>
      </w:r>
      <w:r>
        <w:rPr>
          <w:noProof/>
        </w:rPr>
        <w:fldChar w:fldCharType="end"/>
      </w:r>
    </w:p>
    <w:p w14:paraId="791627FE" w14:textId="17893A98" w:rsidR="001E7F5B" w:rsidRDefault="001E7F5B">
      <w:pPr>
        <w:pStyle w:val="TM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_Toc200618903 \h </w:instrText>
      </w:r>
      <w:r>
        <w:rPr>
          <w:noProof/>
        </w:rPr>
      </w:r>
      <w:r>
        <w:rPr>
          <w:noProof/>
        </w:rPr>
        <w:fldChar w:fldCharType="separate"/>
      </w:r>
      <w:r>
        <w:rPr>
          <w:noProof/>
        </w:rPr>
        <w:t>86</w:t>
      </w:r>
      <w:r>
        <w:rPr>
          <w:noProof/>
        </w:rPr>
        <w:fldChar w:fldCharType="end"/>
      </w:r>
    </w:p>
    <w:p w14:paraId="62093FE5" w14:textId="2279BA1F"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_Toc200618904 \h </w:instrText>
      </w:r>
      <w:r>
        <w:rPr>
          <w:noProof/>
        </w:rPr>
      </w:r>
      <w:r>
        <w:rPr>
          <w:noProof/>
        </w:rPr>
        <w:fldChar w:fldCharType="separate"/>
      </w:r>
      <w:r>
        <w:rPr>
          <w:noProof/>
        </w:rPr>
        <w:t>86</w:t>
      </w:r>
      <w:r>
        <w:rPr>
          <w:noProof/>
        </w:rPr>
        <w:fldChar w:fldCharType="end"/>
      </w:r>
    </w:p>
    <w:p w14:paraId="17E52184" w14:textId="3CC0C4CB"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fldLock="1"/>
      </w:r>
      <w:r>
        <w:rPr>
          <w:noProof/>
        </w:rPr>
        <w:instrText xml:space="preserve"> PAGEREF _Toc200618905 \h </w:instrText>
      </w:r>
      <w:r>
        <w:rPr>
          <w:noProof/>
        </w:rPr>
      </w:r>
      <w:r>
        <w:rPr>
          <w:noProof/>
        </w:rPr>
        <w:fldChar w:fldCharType="separate"/>
      </w:r>
      <w:r>
        <w:rPr>
          <w:noProof/>
        </w:rPr>
        <w:t>86</w:t>
      </w:r>
      <w:r>
        <w:rPr>
          <w:noProof/>
        </w:rPr>
        <w:fldChar w:fldCharType="end"/>
      </w:r>
    </w:p>
    <w:p w14:paraId="4C4378F4" w14:textId="4CD9AD46" w:rsidR="001E7F5B" w:rsidRDefault="001E7F5B">
      <w:pPr>
        <w:pStyle w:val="TM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_Toc200618906 \h </w:instrText>
      </w:r>
      <w:r>
        <w:rPr>
          <w:noProof/>
        </w:rPr>
      </w:r>
      <w:r>
        <w:rPr>
          <w:noProof/>
        </w:rPr>
        <w:fldChar w:fldCharType="separate"/>
      </w:r>
      <w:r>
        <w:rPr>
          <w:noProof/>
        </w:rPr>
        <w:t>88</w:t>
      </w:r>
      <w:r>
        <w:rPr>
          <w:noProof/>
        </w:rPr>
        <w:fldChar w:fldCharType="end"/>
      </w:r>
    </w:p>
    <w:p w14:paraId="13B141D3" w14:textId="538404BA" w:rsidR="00080512" w:rsidRPr="001A01C4" w:rsidRDefault="00FD77F2">
      <w:r w:rsidRPr="001A01C4">
        <w:rPr>
          <w:noProof/>
          <w:sz w:val="22"/>
        </w:rPr>
        <w:fldChar w:fldCharType="end"/>
      </w:r>
    </w:p>
    <w:p w14:paraId="1236F2BA" w14:textId="77777777" w:rsidR="00080512" w:rsidRPr="001A01C4" w:rsidRDefault="00080512" w:rsidP="000F100F">
      <w:pPr>
        <w:pStyle w:val="Titre1"/>
      </w:pPr>
      <w:r w:rsidRPr="001A01C4">
        <w:br w:type="page"/>
      </w:r>
      <w:bookmarkStart w:id="10" w:name="foreword"/>
      <w:bookmarkStart w:id="11" w:name="_Toc2086433"/>
      <w:bookmarkStart w:id="12" w:name="_Toc36464799"/>
      <w:bookmarkStart w:id="13" w:name="_Toc51944529"/>
      <w:bookmarkStart w:id="14" w:name="_Toc200618705"/>
      <w:bookmarkEnd w:id="10"/>
      <w:r w:rsidRPr="001A01C4">
        <w:lastRenderedPageBreak/>
        <w:t>Foreword</w:t>
      </w:r>
      <w:bookmarkEnd w:id="11"/>
      <w:bookmarkEnd w:id="12"/>
      <w:bookmarkEnd w:id="13"/>
      <w:bookmarkEnd w:id="14"/>
    </w:p>
    <w:p w14:paraId="610A9073" w14:textId="77777777" w:rsidR="00080512" w:rsidRPr="001A01C4" w:rsidRDefault="00080512">
      <w:r w:rsidRPr="001A01C4">
        <w:t xml:space="preserve">This Technical </w:t>
      </w:r>
      <w:bookmarkStart w:id="15" w:name="spectype3"/>
      <w:r w:rsidRPr="001A01C4">
        <w:t>Specification</w:t>
      </w:r>
      <w:bookmarkEnd w:id="15"/>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 xml:space="preserve">Version </w:t>
      </w:r>
      <w:proofErr w:type="spellStart"/>
      <w:r w:rsidRPr="001A01C4">
        <w:t>x.y.z</w:t>
      </w:r>
      <w:proofErr w:type="spellEnd"/>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presented to TSG for information;</w:t>
      </w:r>
    </w:p>
    <w:p w14:paraId="38AD666C" w14:textId="77777777" w:rsidR="00080512" w:rsidRPr="001A01C4" w:rsidRDefault="00080512">
      <w:pPr>
        <w:pStyle w:val="B3"/>
      </w:pPr>
      <w:r w:rsidRPr="001A01C4">
        <w:t>2</w:t>
      </w:r>
      <w:r w:rsidRPr="001A01C4">
        <w:tab/>
        <w:t>presented to TSG for approval;</w:t>
      </w:r>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r w:rsidRPr="001A01C4">
        <w:t>y</w:t>
      </w:r>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r w:rsidR="003765B8" w:rsidRPr="001A01C4">
        <w:t xml:space="preserve">as a result of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r w:rsidR="003765B8" w:rsidRPr="001A01C4">
        <w:t xml:space="preserve">as a result of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as a result of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lastRenderedPageBreak/>
        <w:t>might not</w:t>
      </w:r>
      <w:r w:rsidRPr="001A01C4">
        <w:tab/>
        <w:t>indicates a likelihood that something will not happen as a result of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w:t>
      </w:r>
      <w:proofErr w:type="gramStart"/>
      <w:r w:rsidRPr="001A01C4">
        <w:t>is</w:t>
      </w:r>
      <w:proofErr w:type="gramEnd"/>
      <w:r w:rsidRPr="001A01C4">
        <w:t>" and "is not" do not indicate requirements.</w:t>
      </w:r>
    </w:p>
    <w:p w14:paraId="4DF3BDCD" w14:textId="77777777" w:rsidR="001F42BE" w:rsidRPr="001A01C4" w:rsidRDefault="001F42BE" w:rsidP="000F100F">
      <w:pPr>
        <w:pStyle w:val="Titre1"/>
      </w:pPr>
      <w:bookmarkStart w:id="16" w:name="introduction"/>
      <w:bookmarkStart w:id="17" w:name="_Toc25270625"/>
      <w:bookmarkStart w:id="18" w:name="_Toc34310278"/>
      <w:bookmarkStart w:id="19" w:name="_Toc36464800"/>
      <w:bookmarkStart w:id="20" w:name="_Toc51944530"/>
      <w:bookmarkStart w:id="21" w:name="_Toc200618706"/>
      <w:bookmarkEnd w:id="16"/>
      <w:r w:rsidRPr="001A01C4">
        <w:t>1</w:t>
      </w:r>
      <w:r w:rsidRPr="001A01C4">
        <w:tab/>
        <w:t>Scope</w:t>
      </w:r>
      <w:bookmarkEnd w:id="17"/>
      <w:bookmarkEnd w:id="18"/>
      <w:bookmarkEnd w:id="19"/>
      <w:bookmarkEnd w:id="20"/>
      <w:bookmarkEnd w:id="21"/>
    </w:p>
    <w:p w14:paraId="1AC5437B" w14:textId="77777777" w:rsidR="001F42BE" w:rsidRPr="001A01C4" w:rsidRDefault="001F42BE" w:rsidP="001F42BE">
      <w:r w:rsidRPr="001A01C4">
        <w:t xml:space="preserve">The present document specifies the stage 3 protocol and data model for the </w:t>
      </w:r>
      <w:proofErr w:type="spellStart"/>
      <w:r w:rsidRPr="001A01C4">
        <w:t>Nausf</w:t>
      </w:r>
      <w:proofErr w:type="spellEnd"/>
      <w:r w:rsidRPr="001A01C4">
        <w:t xml:space="preserve"> Service Based Interface. It provides stage 3 protocol definitions and message </w:t>
      </w:r>
      <w:proofErr w:type="gramStart"/>
      <w:r w:rsidRPr="001A01C4">
        <w:t>flows, and</w:t>
      </w:r>
      <w:proofErr w:type="gramEnd"/>
      <w:r w:rsidRPr="001A01C4">
        <w:t xml:space="preserve"> specifies the API for each service offered by the AUSF.</w:t>
      </w:r>
    </w:p>
    <w:p w14:paraId="1CBA8FA4" w14:textId="77777777" w:rsidR="001F42BE" w:rsidRPr="001A01C4" w:rsidRDefault="001F42BE" w:rsidP="001F42BE">
      <w:r w:rsidRPr="001A01C4">
        <w:t>The 5G System stage 2 architecture and procedures are specified in 3GPP TS 23.501 [2], 3GPP TS 23.502 [3] and 3GPP TS 33.501 [8].</w:t>
      </w:r>
    </w:p>
    <w:p w14:paraId="3C2544C5" w14:textId="77777777" w:rsidR="001F42BE" w:rsidRPr="001A01C4" w:rsidRDefault="001F42BE" w:rsidP="001F42BE">
      <w:r w:rsidRPr="001A01C4">
        <w:t xml:space="preserve">The Technical Realization of the Service Based </w:t>
      </w:r>
      <w:proofErr w:type="gramStart"/>
      <w:r w:rsidRPr="001A01C4">
        <w:t>Architecture</w:t>
      </w:r>
      <w:proofErr w:type="gramEnd"/>
      <w:r w:rsidRPr="001A01C4">
        <w:t xml:space="preserve"> and the Principles and Guidelines for Services Definition are specified in 3GPP TS 29.500 [4] and 3GPP TS 29.501 [5].</w:t>
      </w:r>
    </w:p>
    <w:p w14:paraId="7CCC0A43" w14:textId="77777777" w:rsidR="001F42BE" w:rsidRPr="001A01C4" w:rsidRDefault="001F42BE" w:rsidP="000F100F">
      <w:pPr>
        <w:pStyle w:val="Titre1"/>
      </w:pPr>
      <w:bookmarkStart w:id="22" w:name="_Toc25270626"/>
      <w:bookmarkStart w:id="23" w:name="_Toc34310279"/>
      <w:bookmarkStart w:id="24" w:name="_Toc36464801"/>
      <w:bookmarkStart w:id="25" w:name="_Toc51944531"/>
      <w:bookmarkStart w:id="26" w:name="_Toc200618707"/>
      <w:r w:rsidRPr="001A01C4">
        <w:t>2</w:t>
      </w:r>
      <w:r w:rsidRPr="001A01C4">
        <w:tab/>
        <w:t>References</w:t>
      </w:r>
      <w:bookmarkEnd w:id="22"/>
      <w:bookmarkEnd w:id="23"/>
      <w:bookmarkEnd w:id="24"/>
      <w:bookmarkEnd w:id="25"/>
      <w:bookmarkEnd w:id="26"/>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33CF6F1E" w:rsidR="001F42BE" w:rsidRPr="001A01C4" w:rsidRDefault="001F42BE" w:rsidP="001F42BE">
      <w:pPr>
        <w:pStyle w:val="EX"/>
      </w:pPr>
      <w:r w:rsidRPr="001A01C4">
        <w:t>[6]</w:t>
      </w:r>
      <w:r w:rsidRPr="001A01C4">
        <w:tab/>
        <w:t>IETF RFC </w:t>
      </w:r>
      <w:r w:rsidR="00962970">
        <w:t>9113</w:t>
      </w:r>
      <w:r w:rsidRPr="001A01C4">
        <w:t>: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37E69A94" w:rsidR="001F42BE" w:rsidRPr="001A01C4" w:rsidRDefault="001F42BE" w:rsidP="001F42BE">
      <w:pPr>
        <w:pStyle w:val="EX"/>
      </w:pPr>
      <w:r w:rsidRPr="001A01C4">
        <w:t>[11]</w:t>
      </w:r>
      <w:r w:rsidRPr="001A01C4">
        <w:tab/>
        <w:t>IETF RFC </w:t>
      </w:r>
      <w:r w:rsidR="00EB7314">
        <w:t>9457</w:t>
      </w:r>
      <w:r w:rsidRPr="001A01C4">
        <w:t>: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lastRenderedPageBreak/>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Lienhypertexte"/>
          <w:lang w:val="en-US"/>
        </w:rPr>
      </w:pPr>
      <w:bookmarkStart w:id="27"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2" w:history="1">
        <w:r w:rsidR="004D626C" w:rsidRPr="001A01C4">
          <w:rPr>
            <w:rStyle w:val="Lienhypertexte"/>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w:t>
      </w:r>
      <w:proofErr w:type="spellStart"/>
      <w:r w:rsidR="00801168" w:rsidRPr="001A01C4">
        <w:rPr>
          <w:lang w:eastAsia="zh-CN"/>
        </w:rPr>
        <w:t>ProSe</w:t>
      </w:r>
      <w:proofErr w:type="spellEnd"/>
      <w:r w:rsidR="00801168" w:rsidRPr="001A01C4">
        <w:rPr>
          <w:lang w:eastAsia="zh-CN"/>
        </w:rPr>
        <w:t>) in the 5G System (5GS)".</w:t>
      </w:r>
    </w:p>
    <w:bookmarkEnd w:id="27"/>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Titre1"/>
      </w:pPr>
      <w:bookmarkStart w:id="28" w:name="_Toc25270627"/>
      <w:bookmarkStart w:id="29" w:name="_Toc34310280"/>
      <w:bookmarkStart w:id="30" w:name="_Toc36464802"/>
      <w:bookmarkStart w:id="31" w:name="_Toc51944532"/>
      <w:bookmarkStart w:id="32" w:name="_Toc200618708"/>
      <w:r w:rsidRPr="001A01C4">
        <w:t>3</w:t>
      </w:r>
      <w:r w:rsidRPr="001A01C4">
        <w:tab/>
        <w:t>Definitions and abbreviations</w:t>
      </w:r>
      <w:bookmarkEnd w:id="28"/>
      <w:bookmarkEnd w:id="29"/>
      <w:bookmarkEnd w:id="30"/>
      <w:bookmarkEnd w:id="31"/>
      <w:bookmarkEnd w:id="32"/>
    </w:p>
    <w:p w14:paraId="6BCBBF7B" w14:textId="77777777" w:rsidR="001F42BE" w:rsidRPr="001A01C4" w:rsidRDefault="001F42BE" w:rsidP="000F100F">
      <w:pPr>
        <w:pStyle w:val="Titre2"/>
      </w:pPr>
      <w:bookmarkStart w:id="33" w:name="_Toc25270628"/>
      <w:bookmarkStart w:id="34" w:name="_Toc34310281"/>
      <w:bookmarkStart w:id="35" w:name="_Toc36464803"/>
      <w:bookmarkStart w:id="36" w:name="_Toc51944533"/>
      <w:bookmarkStart w:id="37" w:name="_Toc200618709"/>
      <w:r w:rsidRPr="001A01C4">
        <w:t>3.1</w:t>
      </w:r>
      <w:r w:rsidRPr="001A01C4">
        <w:tab/>
        <w:t>Definitions</w:t>
      </w:r>
      <w:bookmarkEnd w:id="33"/>
      <w:bookmarkEnd w:id="34"/>
      <w:bookmarkEnd w:id="35"/>
      <w:bookmarkEnd w:id="36"/>
      <w:bookmarkEnd w:id="37"/>
    </w:p>
    <w:p w14:paraId="027DB438" w14:textId="77777777" w:rsidR="001F42BE" w:rsidRPr="001A01C4" w:rsidRDefault="001F42BE" w:rsidP="001F42BE">
      <w:r w:rsidRPr="001A01C4">
        <w:t>For the purposes of the present document, the terms and definitions given in 3GPP TR 21.905 [1] and the following apply. A term defined in the present document takes precedence over the definition of the same term, if any, in 3GPP TR 21.905 [1].</w:t>
      </w:r>
    </w:p>
    <w:p w14:paraId="2B77766D" w14:textId="77777777" w:rsidR="001F42BE" w:rsidRPr="001A01C4" w:rsidRDefault="001F42BE" w:rsidP="000F100F">
      <w:pPr>
        <w:pStyle w:val="Titre2"/>
      </w:pPr>
      <w:bookmarkStart w:id="38" w:name="_Toc25270629"/>
      <w:bookmarkStart w:id="39" w:name="_Toc34310282"/>
      <w:bookmarkStart w:id="40" w:name="_Toc36464804"/>
      <w:bookmarkStart w:id="41" w:name="_Toc51944534"/>
      <w:bookmarkStart w:id="42" w:name="_Toc200618710"/>
      <w:r w:rsidRPr="001A01C4">
        <w:t>3.2</w:t>
      </w:r>
      <w:r w:rsidRPr="001A01C4">
        <w:tab/>
        <w:t>Abbreviations</w:t>
      </w:r>
      <w:bookmarkEnd w:id="38"/>
      <w:bookmarkEnd w:id="39"/>
      <w:bookmarkEnd w:id="40"/>
      <w:bookmarkEnd w:id="41"/>
      <w:bookmarkEnd w:id="42"/>
    </w:p>
    <w:p w14:paraId="21070247" w14:textId="77777777" w:rsidR="001F42BE" w:rsidRPr="001A01C4" w:rsidRDefault="001F42BE" w:rsidP="001F42BE">
      <w:pPr>
        <w:keepNext/>
      </w:pPr>
      <w:r w:rsidRPr="001A01C4">
        <w:t>For the purposes of the present document, the abbreviations given in 3GPP TR 21.905 [1] and the following apply. An abbreviation defined in the present document takes precedence over the definition of the same abbreviation, if any, in 3GPP TR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 xml:space="preserve">Message </w:t>
      </w:r>
      <w:proofErr w:type="spellStart"/>
      <w:r w:rsidRPr="001A01C4">
        <w:rPr>
          <w:lang w:val="fr-FR"/>
        </w:rPr>
        <w:t>Authentication</w:t>
      </w:r>
      <w:proofErr w:type="spellEnd"/>
      <w:r w:rsidRPr="001A01C4">
        <w:rPr>
          <w:lang w:val="fr-FR"/>
        </w:rPr>
        <w:t xml:space="preserve">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r>
      <w:proofErr w:type="spellStart"/>
      <w:r w:rsidRPr="001A01C4">
        <w:t>SEcurity</w:t>
      </w:r>
      <w:proofErr w:type="spellEnd"/>
      <w:r w:rsidRPr="001A01C4">
        <w:t xml:space="preserve">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proofErr w:type="spellStart"/>
      <w:r w:rsidRPr="001A01C4">
        <w:t>SoR</w:t>
      </w:r>
      <w:proofErr w:type="spellEnd"/>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Titre1"/>
      </w:pPr>
      <w:bookmarkStart w:id="43" w:name="_Toc25270630"/>
      <w:bookmarkStart w:id="44" w:name="_Toc34310283"/>
      <w:bookmarkStart w:id="45" w:name="_Toc36464805"/>
      <w:bookmarkStart w:id="46" w:name="_Toc51944535"/>
      <w:bookmarkStart w:id="47" w:name="_Toc200618711"/>
      <w:r w:rsidRPr="001A01C4">
        <w:lastRenderedPageBreak/>
        <w:t>4</w:t>
      </w:r>
      <w:r w:rsidRPr="001A01C4">
        <w:tab/>
        <w:t>Overview</w:t>
      </w:r>
      <w:bookmarkEnd w:id="43"/>
      <w:bookmarkEnd w:id="44"/>
      <w:bookmarkEnd w:id="45"/>
      <w:bookmarkEnd w:id="46"/>
      <w:bookmarkEnd w:id="47"/>
    </w:p>
    <w:p w14:paraId="512DE192" w14:textId="77777777" w:rsidR="001F42BE" w:rsidRPr="001A01C4" w:rsidRDefault="001F42BE" w:rsidP="000F100F">
      <w:pPr>
        <w:pStyle w:val="Titre2"/>
      </w:pPr>
      <w:bookmarkStart w:id="48" w:name="_Toc25270631"/>
      <w:bookmarkStart w:id="49" w:name="_Toc34310284"/>
      <w:bookmarkStart w:id="50" w:name="_Toc36464806"/>
      <w:bookmarkStart w:id="51" w:name="_Toc51944536"/>
      <w:bookmarkStart w:id="52" w:name="_Toc200618712"/>
      <w:r w:rsidRPr="001A01C4">
        <w:t>4.1</w:t>
      </w:r>
      <w:r w:rsidRPr="001A01C4">
        <w:tab/>
        <w:t>Introduction</w:t>
      </w:r>
      <w:bookmarkEnd w:id="48"/>
      <w:bookmarkEnd w:id="49"/>
      <w:bookmarkEnd w:id="50"/>
      <w:bookmarkEnd w:id="51"/>
      <w:bookmarkEnd w:id="52"/>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027" type="#_x0000_t75" style="width:403.2pt;height:208.5pt" o:ole="">
            <v:imagedata r:id="rId13" o:title=""/>
          </v:shape>
          <o:OLEObject Type="Embed" ProgID="Visio.Drawing.15" ShapeID="_x0000_i1027" DrawAspect="Content" ObjectID="_1826951739" r:id="rId14"/>
        </w:object>
      </w:r>
    </w:p>
    <w:p w14:paraId="7422C680" w14:textId="64E94D02" w:rsidR="001F42BE" w:rsidRPr="001A01C4" w:rsidRDefault="00947B50" w:rsidP="00947B50">
      <w:pPr>
        <w:pStyle w:val="TF"/>
      </w:pPr>
      <w:r w:rsidRPr="001A01C4">
        <w:t>Figure 4-1: AUSF in 5G System architecture</w:t>
      </w:r>
    </w:p>
    <w:p w14:paraId="7526223E" w14:textId="41877AC5"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0067143D">
        <w:t>, the interface between the UDM and the AUSF is named N13</w:t>
      </w:r>
      <w:r w:rsidRPr="001A01C4">
        <w:t>. In this release, the SEAF function is collocated with the AMF.</w:t>
      </w:r>
    </w:p>
    <w:p w14:paraId="02C2E55D" w14:textId="040B980E" w:rsidR="00BF2D4E" w:rsidRPr="001A01C4" w:rsidRDefault="00BF2D4E" w:rsidP="00BF2D4E">
      <w:r w:rsidRPr="001A01C4">
        <w:t xml:space="preserve">Figure 4-1 </w:t>
      </w:r>
      <w:r w:rsidR="00506F7E">
        <w:t>illustrates</w:t>
      </w:r>
      <w:r w:rsidRPr="001A01C4">
        <w:t xml:space="preserve"> PLMN level scenarios, but this architecture is also applicable to the SNPN scenarios, as explained below.</w:t>
      </w:r>
    </w:p>
    <w:p w14:paraId="09E5CB46" w14:textId="68917699" w:rsidR="00BF2D4E" w:rsidRPr="001A01C4" w:rsidRDefault="00BF2D4E" w:rsidP="00BF2D4E">
      <w:pPr>
        <w:rPr>
          <w:lang w:eastAsia="zh-CN"/>
        </w:rPr>
      </w:pPr>
      <w:r w:rsidRPr="001A01C4">
        <w:rPr>
          <w:lang w:eastAsia="zh-CN"/>
        </w:rPr>
        <w:t>In the case of SNPN, the AUSF provides services e.g. in the following scenarios:</w:t>
      </w:r>
    </w:p>
    <w:p w14:paraId="4FB3EF88" w14:textId="77777777" w:rsidR="00BF2D4E" w:rsidRPr="001A01C4" w:rsidRDefault="00BF2D4E" w:rsidP="00BF2D4E">
      <w:pPr>
        <w:pStyle w:val="B1"/>
      </w:pPr>
      <w:r w:rsidRPr="001A01C4">
        <w:t>-</w:t>
      </w:r>
      <w:r w:rsidRPr="001A01C4">
        <w:tab/>
        <w:t>For an SNPN for which roaming is not supported (see 3GPP TS 23.501 [2], clause 5.30.2.0)</w:t>
      </w:r>
    </w:p>
    <w:p w14:paraId="44F92098" w14:textId="77777777" w:rsidR="00BF2D4E" w:rsidRPr="001A01C4" w:rsidRDefault="00BF2D4E" w:rsidP="00BF2D4E">
      <w:pPr>
        <w:pStyle w:val="B1"/>
      </w:pPr>
      <w:r w:rsidRPr="001A01C4">
        <w:t>-</w:t>
      </w:r>
      <w:r w:rsidRPr="001A01C4">
        <w:tab/>
        <w:t>For the case of UE access to SNPN using credentials from Credentials Holder (see 3GPP TS 23.501 [2], clause 5.30.2.9)</w:t>
      </w:r>
    </w:p>
    <w:p w14:paraId="24643CDD" w14:textId="1FF2E7AC" w:rsidR="00BF2D4E" w:rsidRPr="001A01C4" w:rsidRDefault="00BF2D4E" w:rsidP="00BF2D4E">
      <w:pPr>
        <w:pStyle w:val="B1"/>
      </w:pPr>
      <w:r w:rsidRPr="001A01C4">
        <w:t>-</w:t>
      </w:r>
      <w:r w:rsidRPr="001A01C4">
        <w:tab/>
        <w:t>For the case of Onboarding of UEs for SNPNs (see 3GPP TS 23.501 [2], clause 5.30.2.10)</w:t>
      </w:r>
    </w:p>
    <w:p w14:paraId="44AE65B6" w14:textId="74059803" w:rsidR="00447686" w:rsidRPr="001A01C4" w:rsidRDefault="00447686" w:rsidP="00BF2D4E">
      <w:pPr>
        <w:pStyle w:val="B1"/>
      </w:pPr>
      <w:r w:rsidRPr="001A01C4">
        <w:t>-</w:t>
      </w:r>
      <w:r w:rsidRPr="001A01C4">
        <w:tab/>
        <w:t xml:space="preserve">For the case of </w:t>
      </w:r>
      <w:r w:rsidR="00D76364">
        <w:t>supporting</w:t>
      </w:r>
      <w:r w:rsidRPr="001A01C4">
        <w:t xml:space="preserve"> the authentication of a </w:t>
      </w:r>
      <w:r w:rsidRPr="001A01C4">
        <w:rPr>
          <w:rFonts w:hint="eastAsia"/>
          <w:lang w:eastAsia="zh-CN"/>
        </w:rPr>
        <w:t xml:space="preserve">5G </w:t>
      </w:r>
      <w:proofErr w:type="spellStart"/>
      <w:r w:rsidRPr="001A01C4">
        <w:rPr>
          <w:rFonts w:hint="eastAsia"/>
          <w:lang w:eastAsia="zh-CN"/>
        </w:rPr>
        <w:t>ProSe</w:t>
      </w:r>
      <w:proofErr w:type="spellEnd"/>
      <w:r w:rsidRPr="001A01C4">
        <w:rPr>
          <w:rFonts w:hint="eastAsia"/>
          <w:lang w:eastAsia="zh-CN"/>
        </w:rPr>
        <w:t xml:space="preserve"> R</w:t>
      </w:r>
      <w:r w:rsidRPr="001A01C4">
        <w:t>emote UE</w:t>
      </w:r>
      <w:r w:rsidR="00827B27">
        <w:t xml:space="preserve"> or a 5G </w:t>
      </w:r>
      <w:proofErr w:type="spellStart"/>
      <w:r w:rsidR="00827B27">
        <w:t>ProSe</w:t>
      </w:r>
      <w:proofErr w:type="spellEnd"/>
      <w:r w:rsidR="00827B27">
        <w:t xml:space="preserve"> End </w:t>
      </w:r>
      <w:proofErr w:type="gramStart"/>
      <w:r w:rsidR="00827B27">
        <w:t xml:space="preserve">UE </w:t>
      </w:r>
      <w:r w:rsidRPr="001A01C4">
        <w:t xml:space="preserve"> (</w:t>
      </w:r>
      <w:proofErr w:type="gramEnd"/>
      <w:r w:rsidRPr="001A01C4">
        <w:t>see 3GPP TS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Titre1"/>
      </w:pPr>
      <w:bookmarkStart w:id="53" w:name="_Toc25270632"/>
      <w:bookmarkStart w:id="54" w:name="_Toc34310285"/>
      <w:bookmarkStart w:id="55" w:name="_Toc36464807"/>
      <w:bookmarkStart w:id="56" w:name="_Toc51944537"/>
      <w:bookmarkStart w:id="57" w:name="_Toc200618713"/>
      <w:r w:rsidRPr="001A01C4">
        <w:lastRenderedPageBreak/>
        <w:t>5</w:t>
      </w:r>
      <w:r w:rsidRPr="001A01C4">
        <w:tab/>
        <w:t>Services offered by the AUSF</w:t>
      </w:r>
      <w:bookmarkEnd w:id="53"/>
      <w:bookmarkEnd w:id="54"/>
      <w:bookmarkEnd w:id="55"/>
      <w:bookmarkEnd w:id="56"/>
      <w:bookmarkEnd w:id="57"/>
    </w:p>
    <w:p w14:paraId="429B760F" w14:textId="77777777" w:rsidR="001F42BE" w:rsidRPr="001A01C4" w:rsidRDefault="001F42BE" w:rsidP="000F100F">
      <w:pPr>
        <w:pStyle w:val="Titre2"/>
      </w:pPr>
      <w:bookmarkStart w:id="58" w:name="_Toc25270633"/>
      <w:bookmarkStart w:id="59" w:name="_Toc34310286"/>
      <w:bookmarkStart w:id="60" w:name="_Toc36464808"/>
      <w:bookmarkStart w:id="61" w:name="_Toc51944538"/>
      <w:bookmarkStart w:id="62" w:name="_Toc200618714"/>
      <w:r w:rsidRPr="001A01C4">
        <w:t>5.1</w:t>
      </w:r>
      <w:r w:rsidRPr="001A01C4">
        <w:tab/>
        <w:t>Introduction</w:t>
      </w:r>
      <w:bookmarkEnd w:id="58"/>
      <w:bookmarkEnd w:id="59"/>
      <w:bookmarkEnd w:id="60"/>
      <w:bookmarkEnd w:id="61"/>
      <w:bookmarkEnd w:id="62"/>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t>Nausf_UEAuthentication</w:t>
      </w:r>
    </w:p>
    <w:p w14:paraId="7C8D364A" w14:textId="77777777" w:rsidR="001F42BE" w:rsidRPr="001A01C4" w:rsidRDefault="001F42BE" w:rsidP="001F42BE">
      <w:pPr>
        <w:pStyle w:val="B1"/>
        <w:rPr>
          <w:lang w:val="en-US"/>
        </w:rPr>
      </w:pPr>
      <w:r w:rsidRPr="001A01C4">
        <w:rPr>
          <w:lang w:val="en-US"/>
        </w:rPr>
        <w:t>-</w:t>
      </w:r>
      <w:r w:rsidRPr="001A01C4">
        <w:rPr>
          <w:lang w:val="en-US"/>
        </w:rPr>
        <w:tab/>
        <w:t>Nausf_SoRProtection</w:t>
      </w:r>
    </w:p>
    <w:p w14:paraId="5068BB87" w14:textId="77777777" w:rsidR="001F42BE" w:rsidRPr="001A01C4" w:rsidRDefault="001F42BE" w:rsidP="001F42BE">
      <w:pPr>
        <w:pStyle w:val="B1"/>
        <w:rPr>
          <w:lang w:val="en-US"/>
        </w:rPr>
      </w:pPr>
      <w:r w:rsidRPr="001A01C4">
        <w:rPr>
          <w:lang w:val="en-US"/>
        </w:rPr>
        <w:t>-</w:t>
      </w:r>
      <w:r w:rsidRPr="001A01C4">
        <w:rPr>
          <w:lang w:val="en-US"/>
        </w:rPr>
        <w:tab/>
        <w:t>Nausf_</w:t>
      </w:r>
      <w:r w:rsidRPr="001A01C4">
        <w:rPr>
          <w:rFonts w:hint="eastAsia"/>
          <w:lang w:val="en-US" w:eastAsia="zh-CN"/>
        </w:rPr>
        <w:t>UPU</w:t>
      </w:r>
      <w:r w:rsidRPr="001A01C4">
        <w:rPr>
          <w:lang w:val="en-US"/>
        </w:rPr>
        <w:t>Protection</w:t>
      </w:r>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proofErr w:type="spellStart"/>
            <w:r w:rsidRPr="001A01C4">
              <w:t>apiName</w:t>
            </w:r>
            <w:proofErr w:type="spellEnd"/>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r w:rsidRPr="001A01C4">
              <w:t>Nausf_</w:t>
            </w:r>
            <w:r w:rsidRPr="001A01C4">
              <w:rPr>
                <w:rFonts w:eastAsia="SimSun"/>
              </w:rPr>
              <w:t>UEAuthentication</w:t>
            </w:r>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proofErr w:type="spellStart"/>
            <w:r w:rsidRPr="001A01C4">
              <w:t>nausf</w:t>
            </w:r>
            <w:proofErr w:type="spellEnd"/>
            <w:r w:rsidRPr="001A01C4">
              <w:t>-auth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r w:rsidRPr="001A01C4">
              <w:t>Nausf_SoRProtection</w:t>
            </w:r>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 xml:space="preserve">AUSF </w:t>
            </w:r>
            <w:proofErr w:type="spellStart"/>
            <w:r w:rsidRPr="001A01C4">
              <w:t>SoR</w:t>
            </w:r>
            <w:proofErr w:type="spellEnd"/>
            <w:r w:rsidRPr="001A01C4">
              <w:t xml:space="preserve">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proofErr w:type="spellStart"/>
            <w:r w:rsidRPr="001A01C4">
              <w:t>nausf-sorprotection</w:t>
            </w:r>
            <w:proofErr w:type="spellEnd"/>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r w:rsidRPr="001A01C4">
              <w:t>Nausf_UPUProtection</w:t>
            </w:r>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proofErr w:type="spellStart"/>
            <w:r w:rsidRPr="001A01C4">
              <w:t>nausf-upuprotection</w:t>
            </w:r>
            <w:proofErr w:type="spellEnd"/>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77777777"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Pr="001A01C4">
        <w:t>3GPP TS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In a SNPN where roaming is not supported;</w:t>
      </w:r>
    </w:p>
    <w:p w14:paraId="647E3181" w14:textId="77777777" w:rsidR="00BF2D4E" w:rsidRPr="001A01C4" w:rsidRDefault="00BF2D4E" w:rsidP="00BF2D4E">
      <w:pPr>
        <w:pStyle w:val="B1"/>
      </w:pPr>
      <w:r w:rsidRPr="001A01C4">
        <w:t>-</w:t>
      </w:r>
      <w:r w:rsidRPr="001A01C4">
        <w:tab/>
        <w:t>In the case of UE access to SNPN using credentials from Credentials Holder with AAA-S;</w:t>
      </w:r>
    </w:p>
    <w:p w14:paraId="583E09F0" w14:textId="77777777" w:rsidR="00BF2D4E" w:rsidRPr="001A01C4" w:rsidRDefault="00BF2D4E" w:rsidP="00BF2D4E">
      <w:pPr>
        <w:pStyle w:val="B1"/>
      </w:pPr>
      <w:r w:rsidRPr="001A01C4">
        <w:t>-</w:t>
      </w:r>
      <w:r w:rsidRPr="001A01C4">
        <w:tab/>
        <w:t>In the case of UE access to SNPN using credentials from Credentials Holder with AUSF and UDM;</w:t>
      </w:r>
    </w:p>
    <w:p w14:paraId="5F10217D" w14:textId="77777777" w:rsidR="00BF2D4E" w:rsidRPr="001A01C4" w:rsidRDefault="00BF2D4E" w:rsidP="00BF2D4E">
      <w:pPr>
        <w:pStyle w:val="B1"/>
      </w:pPr>
      <w:r w:rsidRPr="001A01C4">
        <w:t>-</w:t>
      </w:r>
      <w:r w:rsidRPr="001A01C4">
        <w:tab/>
        <w:t>In the case of Onboarding of UEs for SNPNs without using Default Credentials Server;</w:t>
      </w:r>
    </w:p>
    <w:p w14:paraId="08E1A86E" w14:textId="77777777" w:rsidR="00BF2D4E" w:rsidRPr="001A01C4" w:rsidRDefault="00BF2D4E" w:rsidP="00BF2D4E">
      <w:pPr>
        <w:pStyle w:val="B1"/>
      </w:pPr>
      <w:r w:rsidRPr="001A01C4">
        <w:t>-</w:t>
      </w:r>
      <w:r w:rsidRPr="001A01C4">
        <w:tab/>
        <w:t>In the case of Onboarding of UEs for SNPNs using Default Credentials Server with AAA-S;</w:t>
      </w:r>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Titre2"/>
      </w:pPr>
      <w:bookmarkStart w:id="63" w:name="_Toc25270634"/>
      <w:bookmarkStart w:id="64" w:name="_Toc34310287"/>
      <w:bookmarkStart w:id="65" w:name="_Toc36464809"/>
      <w:bookmarkStart w:id="66" w:name="_Toc51944539"/>
      <w:bookmarkStart w:id="67" w:name="_Toc200618715"/>
      <w:r w:rsidRPr="001A01C4">
        <w:t>5.2</w:t>
      </w:r>
      <w:r w:rsidRPr="001A01C4">
        <w:tab/>
        <w:t>Nausf_</w:t>
      </w:r>
      <w:r w:rsidRPr="001A01C4">
        <w:rPr>
          <w:rFonts w:eastAsia="SimSun" w:hint="eastAsia"/>
          <w:lang w:eastAsia="zh-CN"/>
        </w:rPr>
        <w:t>UEAuthentication</w:t>
      </w:r>
      <w:r w:rsidRPr="001A01C4" w:rsidDel="00F95B57">
        <w:t xml:space="preserve"> </w:t>
      </w:r>
      <w:r w:rsidRPr="001A01C4">
        <w:t>Service</w:t>
      </w:r>
      <w:bookmarkEnd w:id="63"/>
      <w:bookmarkEnd w:id="64"/>
      <w:bookmarkEnd w:id="65"/>
      <w:bookmarkEnd w:id="66"/>
      <w:bookmarkEnd w:id="67"/>
    </w:p>
    <w:p w14:paraId="26839345" w14:textId="77777777" w:rsidR="001F42BE" w:rsidRPr="001A01C4" w:rsidRDefault="001F42BE" w:rsidP="000F100F">
      <w:pPr>
        <w:pStyle w:val="Titre3"/>
      </w:pPr>
      <w:bookmarkStart w:id="68" w:name="_Toc25270635"/>
      <w:bookmarkStart w:id="69" w:name="_Toc34310288"/>
      <w:bookmarkStart w:id="70" w:name="_Toc36464810"/>
      <w:bookmarkStart w:id="71" w:name="_Toc51944540"/>
      <w:bookmarkStart w:id="72" w:name="_Toc200618716"/>
      <w:r w:rsidRPr="001A01C4">
        <w:t>5.2.1</w:t>
      </w:r>
      <w:r w:rsidRPr="001A01C4">
        <w:tab/>
        <w:t>Service Description</w:t>
      </w:r>
      <w:bookmarkEnd w:id="68"/>
      <w:bookmarkEnd w:id="69"/>
      <w:bookmarkEnd w:id="70"/>
      <w:bookmarkEnd w:id="71"/>
      <w:bookmarkEnd w:id="72"/>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 xml:space="preserve">This service permits to authenticate the UE and to provide one or more master keys which are used by the AMF to </w:t>
      </w:r>
      <w:proofErr w:type="gramStart"/>
      <w:r w:rsidRPr="001A01C4">
        <w:t>derived</w:t>
      </w:r>
      <w:proofErr w:type="gramEnd"/>
      <w:r w:rsidRPr="001A01C4">
        <w:t xml:space="preserve"> subsequent keys.</w:t>
      </w:r>
    </w:p>
    <w:p w14:paraId="00CE790C" w14:textId="77777777" w:rsidR="001F42BE" w:rsidRPr="001A01C4" w:rsidRDefault="001F42BE" w:rsidP="000F100F">
      <w:pPr>
        <w:pStyle w:val="Titre3"/>
      </w:pPr>
      <w:bookmarkStart w:id="73" w:name="_Toc25270636"/>
      <w:bookmarkStart w:id="74" w:name="_Toc34310289"/>
      <w:bookmarkStart w:id="75" w:name="_Toc36464811"/>
      <w:bookmarkStart w:id="76" w:name="_Toc51944541"/>
      <w:bookmarkStart w:id="77" w:name="_Toc200618717"/>
      <w:r w:rsidRPr="001A01C4">
        <w:t>5.2.2</w:t>
      </w:r>
      <w:r w:rsidRPr="001A01C4">
        <w:tab/>
        <w:t>Service Operations</w:t>
      </w:r>
      <w:bookmarkEnd w:id="73"/>
      <w:bookmarkEnd w:id="74"/>
      <w:bookmarkEnd w:id="75"/>
      <w:bookmarkEnd w:id="76"/>
      <w:bookmarkEnd w:id="77"/>
    </w:p>
    <w:p w14:paraId="0C0684B9" w14:textId="77777777" w:rsidR="001F42BE" w:rsidRPr="001A01C4" w:rsidRDefault="001F42BE" w:rsidP="000F100F">
      <w:pPr>
        <w:pStyle w:val="Titre4"/>
      </w:pPr>
      <w:bookmarkStart w:id="78" w:name="_Toc25270637"/>
      <w:bookmarkStart w:id="79" w:name="_Toc34310290"/>
      <w:bookmarkStart w:id="80" w:name="_Toc36464812"/>
      <w:bookmarkStart w:id="81" w:name="_Toc51944542"/>
      <w:bookmarkStart w:id="82" w:name="_Toc200618718"/>
      <w:r w:rsidRPr="001A01C4">
        <w:t>5.2.2.1</w:t>
      </w:r>
      <w:r w:rsidRPr="001A01C4">
        <w:tab/>
        <w:t>Introduction</w:t>
      </w:r>
      <w:bookmarkEnd w:id="78"/>
      <w:bookmarkEnd w:id="79"/>
      <w:bookmarkEnd w:id="80"/>
      <w:bookmarkEnd w:id="81"/>
      <w:bookmarkEnd w:id="82"/>
    </w:p>
    <w:p w14:paraId="711E6BFF" w14:textId="77777777" w:rsidR="001F42BE" w:rsidRPr="001A01C4" w:rsidRDefault="001F42BE" w:rsidP="001F42BE">
      <w:r w:rsidRPr="001A01C4">
        <w:t>The service operation defined for the Nausf_UEAuthentication is as follows:</w:t>
      </w:r>
    </w:p>
    <w:p w14:paraId="37220338" w14:textId="77777777" w:rsidR="001F42BE" w:rsidRPr="001A01C4" w:rsidRDefault="001F42BE" w:rsidP="001F42BE">
      <w:pPr>
        <w:pStyle w:val="B1"/>
      </w:pPr>
      <w:r w:rsidRPr="001A01C4">
        <w:lastRenderedPageBreak/>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4E91114C" w:rsidR="00C5766F" w:rsidRPr="001A01C4" w:rsidRDefault="00C5766F" w:rsidP="001F42BE">
      <w:pPr>
        <w:pStyle w:val="B1"/>
      </w:pPr>
      <w:r w:rsidRPr="001A01C4">
        <w:t>-</w:t>
      </w:r>
      <w:r w:rsidRPr="001A01C4">
        <w:tab/>
      </w:r>
      <w:proofErr w:type="spellStart"/>
      <w:r w:rsidRPr="001A01C4">
        <w:rPr>
          <w:bCs/>
          <w:lang w:eastAsia="zh-CN"/>
        </w:rPr>
        <w:t>ProseAuthenticate</w:t>
      </w:r>
      <w:proofErr w:type="spellEnd"/>
      <w:r w:rsidRPr="001A01C4">
        <w:t xml:space="preserve">: It allows the AUSF </w:t>
      </w:r>
      <w:r w:rsidRPr="001A01C4">
        <w:rPr>
          <w:rFonts w:hint="eastAsia"/>
          <w:lang w:eastAsia="zh-CN"/>
        </w:rPr>
        <w:t xml:space="preserve">of the </w:t>
      </w:r>
      <w:r w:rsidRPr="001A01C4">
        <w:t xml:space="preserve">5G </w:t>
      </w:r>
      <w:proofErr w:type="spellStart"/>
      <w:r w:rsidRPr="001A01C4">
        <w:t>ProSe</w:t>
      </w:r>
      <w:proofErr w:type="spellEnd"/>
      <w:r w:rsidRPr="001A01C4">
        <w:t xml:space="preserve"> Re</w:t>
      </w:r>
      <w:r w:rsidRPr="001A01C4">
        <w:rPr>
          <w:rFonts w:hint="eastAsia"/>
          <w:lang w:eastAsia="zh-CN"/>
        </w:rPr>
        <w:t>mote UE</w:t>
      </w:r>
      <w:r w:rsidRPr="001A01C4">
        <w:t xml:space="preserve"> to support the authentication of a </w:t>
      </w:r>
      <w:r w:rsidRPr="001A01C4">
        <w:rPr>
          <w:rFonts w:hint="eastAsia"/>
          <w:lang w:eastAsia="zh-CN"/>
        </w:rPr>
        <w:t xml:space="preserve">5G </w:t>
      </w:r>
      <w:proofErr w:type="spellStart"/>
      <w:r w:rsidRPr="001A01C4">
        <w:rPr>
          <w:rFonts w:hint="eastAsia"/>
          <w:lang w:eastAsia="zh-CN"/>
        </w:rPr>
        <w:t>ProSe</w:t>
      </w:r>
      <w:proofErr w:type="spellEnd"/>
      <w:r w:rsidRPr="001A01C4">
        <w:rPr>
          <w:rFonts w:hint="eastAsia"/>
          <w:lang w:eastAsia="zh-CN"/>
        </w:rPr>
        <w:t xml:space="preserve"> R</w:t>
      </w:r>
      <w:r w:rsidRPr="001A01C4">
        <w:t xml:space="preserve">emote UE via the AMF </w:t>
      </w:r>
      <w:r w:rsidRPr="001A01C4">
        <w:rPr>
          <w:rFonts w:hint="eastAsia"/>
          <w:lang w:eastAsia="zh-CN"/>
        </w:rPr>
        <w:t xml:space="preserve">of the </w:t>
      </w:r>
      <w:r w:rsidRPr="001A01C4">
        <w:t xml:space="preserve">5G </w:t>
      </w:r>
      <w:proofErr w:type="spellStart"/>
      <w:r w:rsidRPr="001A01C4">
        <w:t>ProSe</w:t>
      </w:r>
      <w:proofErr w:type="spellEnd"/>
      <w:r w:rsidRPr="001A01C4">
        <w:t xml:space="preserve"> UE-to-Network Relay</w:t>
      </w:r>
      <w:r w:rsidR="00827B27">
        <w:t xml:space="preserve"> or allows the AUSF of the 5G </w:t>
      </w:r>
      <w:proofErr w:type="spellStart"/>
      <w:r w:rsidR="00827B27">
        <w:t>ProSe</w:t>
      </w:r>
      <w:proofErr w:type="spellEnd"/>
      <w:r w:rsidR="00827B27">
        <w:t xml:space="preserve"> End UE to support the authentication of a 5G </w:t>
      </w:r>
      <w:proofErr w:type="spellStart"/>
      <w:r w:rsidR="00827B27">
        <w:t>ProSe</w:t>
      </w:r>
      <w:proofErr w:type="spellEnd"/>
      <w:r w:rsidR="00827B27">
        <w:t xml:space="preserve"> End UE via the AMF of the 5G </w:t>
      </w:r>
      <w:proofErr w:type="spellStart"/>
      <w:r w:rsidR="00827B27">
        <w:t>ProSe</w:t>
      </w:r>
      <w:proofErr w:type="spellEnd"/>
      <w:r w:rsidR="00827B27">
        <w:t xml:space="preserve"> UE-to-UE Relay</w:t>
      </w:r>
      <w:r w:rsidRPr="001A01C4">
        <w:t>.</w:t>
      </w:r>
    </w:p>
    <w:p w14:paraId="3CCAF3A9" w14:textId="77777777" w:rsidR="001F42BE" w:rsidRPr="001A01C4" w:rsidRDefault="001F42BE" w:rsidP="000F100F">
      <w:pPr>
        <w:pStyle w:val="Titre4"/>
      </w:pPr>
      <w:bookmarkStart w:id="83" w:name="_Toc25270638"/>
      <w:bookmarkStart w:id="84" w:name="_Toc34310291"/>
      <w:bookmarkStart w:id="85" w:name="_Toc36464813"/>
      <w:bookmarkStart w:id="86" w:name="_Toc51944543"/>
      <w:bookmarkStart w:id="87" w:name="_Toc200618719"/>
      <w:r w:rsidRPr="001A01C4">
        <w:t>5.2.2.2</w:t>
      </w:r>
      <w:r w:rsidRPr="001A01C4">
        <w:tab/>
        <w:t>Authenticate</w:t>
      </w:r>
      <w:bookmarkEnd w:id="83"/>
      <w:bookmarkEnd w:id="84"/>
      <w:bookmarkEnd w:id="85"/>
      <w:bookmarkEnd w:id="86"/>
      <w:bookmarkEnd w:id="87"/>
    </w:p>
    <w:p w14:paraId="50F2653F" w14:textId="77777777" w:rsidR="001F42BE" w:rsidRPr="001A01C4" w:rsidRDefault="001F42BE" w:rsidP="000F100F">
      <w:pPr>
        <w:pStyle w:val="Titre5"/>
      </w:pPr>
      <w:bookmarkStart w:id="88" w:name="_Toc25270639"/>
      <w:bookmarkStart w:id="89" w:name="_Toc34310292"/>
      <w:bookmarkStart w:id="90" w:name="_Toc36464814"/>
      <w:bookmarkStart w:id="91" w:name="_Toc51944544"/>
      <w:bookmarkStart w:id="92" w:name="_Toc200618720"/>
      <w:r w:rsidRPr="001A01C4">
        <w:t>5.2.2.2.1</w:t>
      </w:r>
      <w:r w:rsidRPr="001A01C4">
        <w:tab/>
        <w:t>General</w:t>
      </w:r>
      <w:bookmarkEnd w:id="88"/>
      <w:bookmarkEnd w:id="89"/>
      <w:bookmarkEnd w:id="90"/>
      <w:bookmarkEnd w:id="91"/>
      <w:bookmarkEnd w:id="92"/>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645B763" w14:textId="488D9970" w:rsidR="00107428" w:rsidRDefault="001A1BAC" w:rsidP="001F42BE">
      <w:r w:rsidRPr="001A1BAC">
        <w:t>In the case of Indirect Network Sharing (see clause 5.18 of 3GPP TS 23.501 [2]), the serving AMF in the hosting operator's network shall set the PLMN ID in the Serving Network Name to the PLMN ID selected by the UE.</w:t>
      </w:r>
    </w:p>
    <w:p w14:paraId="5AE3F5C1" w14:textId="756C4952"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Titre5"/>
      </w:pPr>
      <w:bookmarkStart w:id="93" w:name="_Toc25270640"/>
      <w:bookmarkStart w:id="94" w:name="_Toc34310293"/>
      <w:bookmarkStart w:id="95" w:name="_Toc36464815"/>
      <w:bookmarkStart w:id="96" w:name="_Toc51944545"/>
      <w:bookmarkStart w:id="97" w:name="_Toc200618721"/>
      <w:r w:rsidRPr="001A01C4">
        <w:t>5.2.2.2.2</w:t>
      </w:r>
      <w:r w:rsidRPr="001A01C4">
        <w:tab/>
        <w:t>5G AKA</w:t>
      </w:r>
      <w:bookmarkEnd w:id="93"/>
      <w:bookmarkEnd w:id="94"/>
      <w:bookmarkEnd w:id="95"/>
      <w:bookmarkEnd w:id="96"/>
      <w:bookmarkEnd w:id="97"/>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028" type="#_x0000_t75" style="width:453.3pt;height:230.4pt;mso-position-horizontal:absolute" o:ole="">
            <v:imagedata r:id="rId15" o:title=""/>
          </v:shape>
          <o:OLEObject Type="Embed" ProgID="Visio.Drawing.11" ShapeID="_x0000_i1028" DrawAspect="Content" ObjectID="_1826951740" r:id="rId16"/>
        </w:object>
      </w:r>
    </w:p>
    <w:p w14:paraId="069E7DB4" w14:textId="77777777" w:rsidR="001F42BE" w:rsidRPr="001A01C4" w:rsidRDefault="001F42BE" w:rsidP="001F42BE">
      <w:pPr>
        <w:pStyle w:val="TF"/>
      </w:pPr>
      <w:r w:rsidRPr="001A01C4">
        <w:t>Figure 5.2.2.2.2-1: 5G AKA</w:t>
      </w:r>
    </w:p>
    <w:p w14:paraId="09490802" w14:textId="24C500F3" w:rsidR="001F42BE" w:rsidRPr="001A01C4" w:rsidRDefault="001F42BE" w:rsidP="001F42BE">
      <w:pPr>
        <w:pStyle w:val="B1"/>
      </w:pPr>
      <w:r w:rsidRPr="001A01C4">
        <w:t>1.</w:t>
      </w:r>
      <w:r w:rsidRPr="001A01C4">
        <w:tab/>
        <w:t xml:space="preserve">The NF Service Consumer (AMF) shall send a POST request to the AUSF. The </w:t>
      </w:r>
      <w:r w:rsidR="00962970">
        <w:t>content</w:t>
      </w:r>
      <w:r w:rsidRPr="001A01C4">
        <w:t xml:space="preserve"> shall contain at least the UE Id and the Serving Network Name.</w:t>
      </w:r>
    </w:p>
    <w:p w14:paraId="51C4EF3F" w14:textId="63E012D0"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created and the "Location" header shall contain the URI of the created resource (e.g. .../</w:t>
      </w:r>
      <w:proofErr w:type="spellStart"/>
      <w:r w:rsidRPr="001A01C4">
        <w:t>ue_authentications</w:t>
      </w:r>
      <w:proofErr w:type="spellEnd"/>
      <w:r w:rsidRPr="001A01C4">
        <w:t>/{</w:t>
      </w:r>
      <w:proofErr w:type="spellStart"/>
      <w:r w:rsidRPr="001A01C4">
        <w:t>authCtxId</w:t>
      </w:r>
      <w:proofErr w:type="spellEnd"/>
      <w:r w:rsidRPr="001A01C4">
        <w:t xml:space="preserve">}). The AUSF generates a sub-resource "5g-aka-confirmation". </w:t>
      </w:r>
      <w:r w:rsidR="00A45293" w:rsidRPr="001A01C4">
        <w:t xml:space="preserve">There shall be only one sub-resource "5g-aka-confirmation" per UE per Serving Network identified by the </w:t>
      </w:r>
      <w:proofErr w:type="spellStart"/>
      <w:r w:rsidR="00A45293" w:rsidRPr="001A01C4">
        <w:t>supiOrSuci</w:t>
      </w:r>
      <w:proofErr w:type="spellEnd"/>
      <w:r w:rsidR="00A45293" w:rsidRPr="001A01C4">
        <w:t xml:space="preserve"> and </w:t>
      </w:r>
      <w:proofErr w:type="spellStart"/>
      <w:r w:rsidR="00A45293" w:rsidRPr="001A01C4">
        <w:t>servingNetworkName</w:t>
      </w:r>
      <w:proofErr w:type="spellEnd"/>
      <w:r w:rsidR="00A45293" w:rsidRPr="001A01C4">
        <w:t xml:space="preserve"> in </w:t>
      </w:r>
      <w:proofErr w:type="spellStart"/>
      <w:r w:rsidR="00A45293" w:rsidRPr="001A01C4">
        <w:t>AuthenticationInfo</w:t>
      </w:r>
      <w:proofErr w:type="spellEnd"/>
      <w:r w:rsidR="00A45293" w:rsidRPr="001A01C4">
        <w:t xml:space="preserve">. </w:t>
      </w:r>
      <w:r w:rsidRPr="001A01C4">
        <w:t xml:space="preserve">The AUSF shall provide </w:t>
      </w:r>
      <w:r w:rsidR="005855BF">
        <w:t>a</w:t>
      </w:r>
      <w:r w:rsidRPr="001A01C4">
        <w:t xml:space="preserve"> hypermedia link towards this sub-resource in the </w:t>
      </w:r>
      <w:r w:rsidR="00962970">
        <w:t>content</w:t>
      </w:r>
      <w:r w:rsidRPr="001A01C4">
        <w:t xml:space="preserve"> to indicate to the AMF where it shall send a PUT for the confirmation.</w:t>
      </w:r>
    </w:p>
    <w:p w14:paraId="0B1B1869" w14:textId="5C0106D7"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w:t>
      </w:r>
      <w:r w:rsidR="004D35D2">
        <w:t>codes</w:t>
      </w:r>
      <w:r w:rsidRPr="001A01C4">
        <w:t xml:space="preserv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r w:rsidR="00C5613F">
        <w:t>errors</w:t>
      </w:r>
      <w:r w:rsidRPr="001A01C4">
        <w:t xml:space="preserve">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
    <w:p w14:paraId="0B11E1D7" w14:textId="02D9D23B" w:rsidR="001F42BE" w:rsidRPr="001A01C4" w:rsidRDefault="001F42BE" w:rsidP="001F42BE">
      <w:pPr>
        <w:pStyle w:val="B2"/>
      </w:pPr>
      <w:r w:rsidRPr="001A01C4">
        <w:t>-</w:t>
      </w:r>
      <w:r w:rsidRPr="001A01C4">
        <w:tab/>
        <w:t xml:space="preserve">the </w:t>
      </w:r>
      <w:r w:rsidR="00C5271C">
        <w:t>comparison</w:t>
      </w:r>
      <w:r w:rsidRPr="001A01C4">
        <w:t xml:space="preserve"> of the HRES* and HXRES* is unsuccessful in the NF Service Consumer (AMF);</w:t>
      </w:r>
    </w:p>
    <w:p w14:paraId="4811AE5A" w14:textId="77777777" w:rsidR="001F42BE" w:rsidRPr="001A01C4" w:rsidRDefault="001F42BE" w:rsidP="001F42BE">
      <w:pPr>
        <w:pStyle w:val="B2"/>
      </w:pPr>
      <w:r w:rsidRPr="001A01C4">
        <w:t>-</w:t>
      </w:r>
      <w:r w:rsidRPr="001A01C4">
        <w:tab/>
        <w:t>the authentication failure is received from the UE, e.g. synchronization failure or MAC failure;</w:t>
      </w:r>
    </w:p>
    <w:p w14:paraId="695A83D7" w14:textId="0FA040CB" w:rsidR="001F42BE" w:rsidRPr="001A01C4" w:rsidRDefault="001F42BE" w:rsidP="001F42BE">
      <w:pPr>
        <w:pStyle w:val="B1"/>
      </w:pPr>
      <w:r w:rsidRPr="001A01C4">
        <w:t>4a.</w:t>
      </w:r>
      <w:r w:rsidRPr="001A01C4">
        <w:tab/>
        <w:t xml:space="preserve">On success, "200 OK" shall be returned. If the UE is not authenticated, e.g. the verification of the RES* was not successful in the AUSF, the AUSF shall set the value of </w:t>
      </w:r>
      <w:proofErr w:type="spellStart"/>
      <w:r w:rsidRPr="001A01C4">
        <w:t>AuthResult</w:t>
      </w:r>
      <w:proofErr w:type="spellEnd"/>
      <w:r w:rsidRPr="001A01C4">
        <w:t xml:space="preserve"> to AUTHENTICATION_FAILURE.</w:t>
      </w:r>
    </w:p>
    <w:p w14:paraId="11E25449" w14:textId="6D042AD1"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3GPP TS 23.501 [2], clause 5.30.2.10.</w:t>
      </w:r>
    </w:p>
    <w:p w14:paraId="5080C471" w14:textId="44DE757A" w:rsidR="001F42BE" w:rsidRPr="001A01C4" w:rsidRDefault="001F42BE" w:rsidP="001F42BE">
      <w:pPr>
        <w:pStyle w:val="B1"/>
      </w:pPr>
      <w:r w:rsidRPr="001A01C4">
        <w:lastRenderedPageBreak/>
        <w:t>4b.</w:t>
      </w:r>
      <w:r w:rsidRPr="001A01C4">
        <w:tab/>
        <w:t>On failure</w:t>
      </w:r>
      <w:r w:rsidR="004030B8" w:rsidRPr="001A01C4">
        <w:t xml:space="preserve"> or redirection</w:t>
      </w:r>
      <w:r w:rsidRPr="001A01C4">
        <w:t xml:space="preserve">, one of the HTTP status </w:t>
      </w:r>
      <w:r w:rsidR="00197EE1">
        <w:t>codes</w:t>
      </w:r>
      <w:r w:rsidRPr="001A01C4">
        <w:t xml:space="preserv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r w:rsidR="0012119E">
        <w:t>errors</w:t>
      </w:r>
      <w:r w:rsidRPr="001A01C4">
        <w:t xml:space="preserve"> listed in Table</w:t>
      </w:r>
      <w:r w:rsidR="007B7823" w:rsidRPr="001A01C4">
        <w:t xml:space="preserve"> 6.1.3.3.3.1-3</w:t>
      </w:r>
      <w:r w:rsidRPr="001A01C4">
        <w:t>.</w:t>
      </w:r>
    </w:p>
    <w:p w14:paraId="76FD0E1F" w14:textId="77777777" w:rsidR="001F42BE" w:rsidRPr="001A01C4" w:rsidRDefault="001F42BE" w:rsidP="000F100F">
      <w:pPr>
        <w:pStyle w:val="Titre5"/>
      </w:pPr>
      <w:bookmarkStart w:id="98" w:name="_Toc25270641"/>
      <w:bookmarkStart w:id="99" w:name="_Toc34310294"/>
      <w:bookmarkStart w:id="100" w:name="_Toc36464816"/>
      <w:bookmarkStart w:id="101" w:name="_Toc51944546"/>
      <w:bookmarkStart w:id="102" w:name="_Toc200618722"/>
      <w:r w:rsidRPr="001A01C4">
        <w:t>5.2.2.2.3</w:t>
      </w:r>
      <w:r w:rsidRPr="001A01C4">
        <w:tab/>
        <w:t>EAP-based authentication method</w:t>
      </w:r>
      <w:bookmarkEnd w:id="98"/>
      <w:bookmarkEnd w:id="99"/>
      <w:bookmarkEnd w:id="100"/>
      <w:bookmarkEnd w:id="101"/>
      <w:bookmarkEnd w:id="102"/>
    </w:p>
    <w:p w14:paraId="6513AAC1" w14:textId="77777777" w:rsidR="001F42BE" w:rsidRPr="001A01C4" w:rsidRDefault="001F42BE" w:rsidP="006F0131">
      <w:pPr>
        <w:pStyle w:val="H6"/>
      </w:pPr>
      <w:bookmarkStart w:id="103" w:name="_Toc25270642"/>
      <w:bookmarkStart w:id="104" w:name="_Toc34310295"/>
      <w:bookmarkStart w:id="105" w:name="_Toc36464817"/>
      <w:bookmarkStart w:id="106" w:name="_Toc51944547"/>
      <w:r w:rsidRPr="001A01C4">
        <w:t>5.2.2.2.3.1</w:t>
      </w:r>
      <w:r w:rsidRPr="001A01C4">
        <w:tab/>
        <w:t>General</w:t>
      </w:r>
      <w:bookmarkEnd w:id="103"/>
      <w:bookmarkEnd w:id="104"/>
      <w:bookmarkEnd w:id="105"/>
      <w:bookmarkEnd w:id="106"/>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07" w:name="_Toc25270643"/>
      <w:bookmarkStart w:id="108" w:name="_Toc34310296"/>
      <w:bookmarkStart w:id="109" w:name="_Toc36464818"/>
      <w:bookmarkStart w:id="110" w:name="_Toc51944548"/>
      <w:r w:rsidRPr="001A01C4">
        <w:t>5.2.2.2.3.2</w:t>
      </w:r>
      <w:r w:rsidRPr="001A01C4">
        <w:tab/>
        <w:t>EAP method: EAP-AKA'</w:t>
      </w:r>
      <w:bookmarkEnd w:id="107"/>
      <w:bookmarkEnd w:id="108"/>
      <w:bookmarkEnd w:id="109"/>
      <w:bookmarkEnd w:id="110"/>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029" type="#_x0000_t75" style="width:482.1pt;height:352.5pt" o:ole="">
            <v:imagedata r:id="rId17" o:title=""/>
          </v:shape>
          <o:OLEObject Type="Embed" ProgID="Visio.Drawing.11" ShapeID="_x0000_i1029" DrawAspect="Content" ObjectID="_1826951741" r:id="rId18"/>
        </w:object>
      </w:r>
    </w:p>
    <w:p w14:paraId="14D0A46D" w14:textId="77777777" w:rsidR="001F42BE" w:rsidRPr="001A01C4" w:rsidRDefault="001F42BE" w:rsidP="001F42BE">
      <w:pPr>
        <w:pStyle w:val="TF"/>
      </w:pPr>
      <w:r w:rsidRPr="001A01C4">
        <w:t>Figure 5.2.2.2.3-1: EAP-based authentication with EAP-AKA' method</w:t>
      </w:r>
    </w:p>
    <w:p w14:paraId="2340A578" w14:textId="7803E566" w:rsidR="001F42BE" w:rsidRPr="001A01C4" w:rsidRDefault="001F42BE" w:rsidP="001F42BE">
      <w:pPr>
        <w:pStyle w:val="B1"/>
      </w:pPr>
      <w:r w:rsidRPr="001A01C4">
        <w:t>1.</w:t>
      </w:r>
      <w:r w:rsidRPr="001A01C4">
        <w:tab/>
        <w:t>The NF Service Consumer (AMF</w:t>
      </w:r>
      <w:r w:rsidR="00E66D24" w:rsidRPr="001A01C4">
        <w:t>, NSWOF</w:t>
      </w:r>
      <w:r w:rsidRPr="001A01C4">
        <w:t xml:space="preserve">) shall send a POST request to the AUSF. The </w:t>
      </w:r>
      <w:r w:rsidR="00962970">
        <w:t>content</w:t>
      </w:r>
      <w:r w:rsidRPr="001A01C4">
        <w:t xml:space="preserve"> shall contain at least the UE Id, Serving Network Name.</w:t>
      </w:r>
      <w:r w:rsidR="002E7ADD" w:rsidRPr="001A01C4">
        <w:t xml:space="preserve"> If the consumer is an NSWOF the NSWO Indicator shall be present in the </w:t>
      </w:r>
      <w:r w:rsidR="00962970">
        <w:t>content</w:t>
      </w:r>
      <w:r w:rsidR="002E7ADD" w:rsidRPr="001A01C4">
        <w:t>.</w:t>
      </w:r>
    </w:p>
    <w:p w14:paraId="0218A518" w14:textId="039FAE97"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generated and the "Location" header shall contain the URI of the generated resource (e.g. .../</w:t>
      </w:r>
      <w:proofErr w:type="spellStart"/>
      <w:r w:rsidRPr="001A01C4">
        <w:t>ue_authentications</w:t>
      </w:r>
      <w:proofErr w:type="spellEnd"/>
      <w:r w:rsidRPr="001A01C4">
        <w:t>/{</w:t>
      </w:r>
      <w:proofErr w:type="spellStart"/>
      <w:r w:rsidRPr="001A01C4">
        <w:t>authCtxId</w:t>
      </w:r>
      <w:proofErr w:type="spellEnd"/>
      <w:r w:rsidRPr="001A01C4">
        <w:t>}). The AUSF generates a sub-resource "</w:t>
      </w:r>
      <w:proofErr w:type="spellStart"/>
      <w:r w:rsidRPr="001A01C4">
        <w:t>eap</w:t>
      </w:r>
      <w:proofErr w:type="spellEnd"/>
      <w:r w:rsidRPr="001A01C4">
        <w:t xml:space="preserve">-session". </w:t>
      </w:r>
      <w:r w:rsidR="00A45293" w:rsidRPr="001A01C4">
        <w:t>There shall be only one sub-resource "</w:t>
      </w:r>
      <w:proofErr w:type="spellStart"/>
      <w:r w:rsidR="00A45293" w:rsidRPr="001A01C4">
        <w:t>eap</w:t>
      </w:r>
      <w:proofErr w:type="spellEnd"/>
      <w:r w:rsidR="00A45293" w:rsidRPr="001A01C4">
        <w:t xml:space="preserve">-session" per UE per Serving Network identified by the </w:t>
      </w:r>
      <w:proofErr w:type="spellStart"/>
      <w:r w:rsidR="00A45293" w:rsidRPr="001A01C4">
        <w:t>supiOrSuci</w:t>
      </w:r>
      <w:proofErr w:type="spellEnd"/>
      <w:r w:rsidR="00A45293" w:rsidRPr="001A01C4">
        <w:t xml:space="preserve"> and </w:t>
      </w:r>
      <w:proofErr w:type="spellStart"/>
      <w:r w:rsidR="00A45293" w:rsidRPr="001A01C4">
        <w:t>servingNetworkName</w:t>
      </w:r>
      <w:proofErr w:type="spellEnd"/>
      <w:r w:rsidR="00A45293" w:rsidRPr="001A01C4">
        <w:t xml:space="preserve"> in </w:t>
      </w:r>
      <w:proofErr w:type="spellStart"/>
      <w:r w:rsidR="00A45293" w:rsidRPr="001A01C4">
        <w:t>AuthenticationInfo</w:t>
      </w:r>
      <w:proofErr w:type="spellEnd"/>
      <w:r w:rsidR="00A45293" w:rsidRPr="001A01C4">
        <w:t xml:space="preserve">.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w:t>
      </w:r>
      <w:r w:rsidR="00962970">
        <w:t>content</w:t>
      </w:r>
      <w:r w:rsidRPr="001A01C4">
        <w:t xml:space="preserve"> shall also contain the EAP packet EAP-Request/AKA'-Challenge.</w:t>
      </w:r>
    </w:p>
    <w:p w14:paraId="06823B8D" w14:textId="59381976"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w:t>
      </w:r>
      <w:r w:rsidR="00E04DE0">
        <w:t>codes</w:t>
      </w:r>
      <w:r w:rsidRPr="001A01C4">
        <w:t xml:space="preserv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r w:rsidR="00CE01E5">
        <w:t>errors</w:t>
      </w:r>
      <w:r w:rsidRPr="001A01C4">
        <w:t xml:space="preserve"> listed in Table</w:t>
      </w:r>
      <w:r w:rsidR="00CB3BDF" w:rsidRPr="001A01C4">
        <w:t xml:space="preserve"> 6.1.3.2.3.1-3</w:t>
      </w:r>
      <w:r w:rsidRPr="001A01C4">
        <w:t>. In particular, if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24CDB08A"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xml:space="preserve">], the AUSF shall reply with a "200 OK" HTTP message containing the EAP Request/AKA' Notification and </w:t>
      </w:r>
      <w:r w:rsidR="00E73BF8">
        <w:t>a</w:t>
      </w:r>
      <w:r w:rsidRPr="001A01C4">
        <w:t xml:space="preserve"> hypermedia link towards the sub-resource "</w:t>
      </w:r>
      <w:proofErr w:type="spellStart"/>
      <w:r w:rsidRPr="001A01C4">
        <w:t>eap</w:t>
      </w:r>
      <w:proofErr w:type="spellEnd"/>
      <w:r w:rsidRPr="001A01C4">
        <w:t>-session".</w:t>
      </w:r>
    </w:p>
    <w:p w14:paraId="39A0B567" w14:textId="2138FC5A"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w:t>
      </w:r>
      <w:r w:rsidR="00E04DE0">
        <w:t>codes</w:t>
      </w:r>
      <w:r w:rsidRPr="001A01C4">
        <w:t xml:space="preserv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r w:rsidR="00CE01E5">
        <w:t>errors</w:t>
      </w:r>
      <w:r w:rsidRPr="001A01C4">
        <w:t xml:space="preserve">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1FF97F18"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xml:space="preserve">). The </w:t>
      </w:r>
      <w:r w:rsidR="00962970">
        <w:t>content</w:t>
      </w:r>
      <w:r w:rsidRPr="001A01C4">
        <w:t xml:space="preserve"> shall contain the result of the authentication, an EAP success/failure and if the authentication is successful</w:t>
      </w:r>
      <w:r w:rsidR="002E7ADD" w:rsidRPr="001A01C4">
        <w:t xml:space="preserve"> the </w:t>
      </w:r>
      <w:proofErr w:type="spellStart"/>
      <w:r w:rsidR="002E7ADD" w:rsidRPr="001A01C4">
        <w:t>Kseaf</w:t>
      </w:r>
      <w:proofErr w:type="spellEnd"/>
      <w:r w:rsidR="002E7ADD" w:rsidRPr="001A01C4">
        <w:t xml:space="preserve"> if the consumer is an AMF or the MSK if the consumer is a NSWOF (as indicated by the NSWO indicator received in step 1)</w:t>
      </w:r>
      <w:r w:rsidRPr="001A01C4">
        <w:t xml:space="preserve">. If the UE is not authenticated, the AUSF shall set the </w:t>
      </w:r>
      <w:proofErr w:type="spellStart"/>
      <w:r w:rsidRPr="001A01C4">
        <w:t>authResult</w:t>
      </w:r>
      <w:proofErr w:type="spellEnd"/>
      <w:r w:rsidRPr="001A01C4">
        <w:t xml:space="preserve"> to AUTHENTICATION_FAILURE.</w:t>
      </w:r>
    </w:p>
    <w:p w14:paraId="134C6F09" w14:textId="5F1403A7"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w:t>
      </w:r>
      <w:proofErr w:type="gramStart"/>
      <w:r w:rsidRPr="001A01C4">
        <w:t>) ;</w:t>
      </w:r>
      <w:proofErr w:type="gramEnd"/>
      <w:r w:rsidRPr="001A01C4">
        <w:t xml:space="preserve"> see 3GPP TS 23.501 [2], clause 5.30.2.10.</w:t>
      </w:r>
    </w:p>
    <w:p w14:paraId="4241E75A" w14:textId="6A54DB61"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w:t>
      </w:r>
      <w:r w:rsidR="00E45AEA">
        <w:t>codes</w:t>
      </w:r>
      <w:r w:rsidRPr="001A01C4">
        <w:t xml:space="preserv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r w:rsidR="00F91ABB">
        <w:t>errors</w:t>
      </w:r>
      <w:r w:rsidRPr="001A01C4">
        <w:t xml:space="preserve">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11" w:name="_Toc25270644"/>
      <w:bookmarkStart w:id="112" w:name="_Toc34310297"/>
      <w:bookmarkStart w:id="113" w:name="_Toc36464819"/>
      <w:bookmarkStart w:id="114" w:name="_Toc51944549"/>
      <w:r w:rsidRPr="001A01C4">
        <w:rPr>
          <w:noProof/>
        </w:rPr>
        <w:t>5.2.2.2.3.3</w:t>
      </w:r>
      <w:r w:rsidRPr="001A01C4">
        <w:rPr>
          <w:noProof/>
        </w:rPr>
        <w:tab/>
        <w:t>EAP method: EAP-TLS</w:t>
      </w:r>
      <w:bookmarkEnd w:id="111"/>
      <w:bookmarkEnd w:id="112"/>
      <w:bookmarkEnd w:id="113"/>
      <w:bookmarkEnd w:id="114"/>
    </w:p>
    <w:p w14:paraId="6010F559" w14:textId="77777777" w:rsidR="001F42BE" w:rsidRPr="001A01C4" w:rsidRDefault="001F42BE" w:rsidP="001F42BE">
      <w:pPr>
        <w:rPr>
          <w:noProof/>
        </w:rPr>
      </w:pPr>
      <w:r w:rsidRPr="001A01C4">
        <w:rPr>
          <w:noProof/>
        </w:rPr>
        <w:t>The EAP-TLS method can be used in private networks as an EAP method (see 3GPP TS 33.501 [8] Annex B.1). The corresponding stage 3 implementation is described in Annex B.</w:t>
      </w:r>
    </w:p>
    <w:p w14:paraId="05A14AA7" w14:textId="0B946D33" w:rsidR="00AF31E5" w:rsidRPr="001A01C4" w:rsidRDefault="00AF31E5" w:rsidP="001F42BE">
      <w:pPr>
        <w:rPr>
          <w:noProof/>
        </w:rPr>
      </w:pPr>
      <w:r w:rsidRPr="001A01C4">
        <w:rPr>
          <w:noProof/>
        </w:rPr>
        <w:t>The EAP-TLS method is applicable for N5GC devices behind Cable RGs in private networks or in deployment scenarios with wireline access; see 3GPP TS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5C6D8441" w:rsidR="00E82283" w:rsidRPr="001A01C4" w:rsidRDefault="003D58AB" w:rsidP="001F42BE">
      <w:pPr>
        <w:rPr>
          <w:noProof/>
        </w:rPr>
      </w:pPr>
      <w:r w:rsidRPr="001A01C4">
        <w:rPr>
          <w:noProof/>
        </w:rPr>
        <w:t>The EAP-TTLS method can be used as an EAP method (see 3GPP TS 33.501 [8] Annex U) in case of UE access to SNPN using credentials from Credential Holder with AAA Server.</w:t>
      </w:r>
    </w:p>
    <w:p w14:paraId="17B98AB0" w14:textId="77777777" w:rsidR="001F42BE" w:rsidRPr="001A01C4" w:rsidRDefault="001F42BE" w:rsidP="000F100F">
      <w:pPr>
        <w:pStyle w:val="Titre5"/>
      </w:pPr>
      <w:bookmarkStart w:id="115" w:name="_Toc25270645"/>
      <w:bookmarkStart w:id="116" w:name="_Toc34310298"/>
      <w:bookmarkStart w:id="117" w:name="_Toc36464820"/>
      <w:bookmarkStart w:id="118" w:name="_Toc51944550"/>
      <w:bookmarkStart w:id="119" w:name="_Toc200618723"/>
      <w:r w:rsidRPr="001A01C4">
        <w:t>5.2.2.2.4</w:t>
      </w:r>
      <w:r w:rsidRPr="001A01C4">
        <w:tab/>
        <w:t>Authentication for FN-RG</w:t>
      </w:r>
      <w:bookmarkEnd w:id="115"/>
      <w:bookmarkEnd w:id="116"/>
      <w:bookmarkEnd w:id="117"/>
      <w:bookmarkEnd w:id="118"/>
      <w:bookmarkEnd w:id="119"/>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030" type="#_x0000_t75" style="width:482.7pt;height:129.6pt" o:ole="">
            <v:imagedata r:id="rId19" o:title=""/>
          </v:shape>
          <o:OLEObject Type="Embed" ProgID="Visio.Drawing.15" ShapeID="_x0000_i1030" DrawAspect="Content" ObjectID="_1826951742" r:id="rId20"/>
        </w:object>
      </w:r>
    </w:p>
    <w:p w14:paraId="336BA6EE" w14:textId="77777777" w:rsidR="001F42BE" w:rsidRPr="001A01C4" w:rsidRDefault="001F42BE" w:rsidP="001F42BE">
      <w:pPr>
        <w:pStyle w:val="TF"/>
      </w:pPr>
      <w:r w:rsidRPr="001A01C4">
        <w:t>Figure 5.2.2.2.4-1: Authentication for FN-RG</w:t>
      </w:r>
    </w:p>
    <w:p w14:paraId="43EFCA0F" w14:textId="418D83F3" w:rsidR="001F42BE" w:rsidRPr="001A01C4" w:rsidRDefault="001F42BE" w:rsidP="001F42BE">
      <w:pPr>
        <w:pStyle w:val="B1"/>
      </w:pPr>
      <w:r w:rsidRPr="001A01C4">
        <w:t>1.</w:t>
      </w:r>
      <w:r w:rsidRPr="001A01C4">
        <w:tab/>
        <w:t xml:space="preserve">The NF Service Consumer (AMF) shall send a POST request to the AUSF. The </w:t>
      </w:r>
      <w:r w:rsidR="00AA4F38">
        <w:t>content</w:t>
      </w:r>
      <w:r w:rsidRPr="001A01C4">
        <w:t xml:space="preserve"> shall contain at least the UE Id and the authenticated indication.</w:t>
      </w:r>
    </w:p>
    <w:p w14:paraId="612773DE" w14:textId="6D0BDF03" w:rsidR="001F42BE" w:rsidRPr="001A01C4" w:rsidRDefault="001F42BE" w:rsidP="001F42BE">
      <w:pPr>
        <w:pStyle w:val="B1"/>
      </w:pPr>
      <w:r w:rsidRPr="001A01C4">
        <w:t>2a.</w:t>
      </w:r>
      <w:r w:rsidRPr="001A01C4">
        <w:tab/>
        <w:t xml:space="preserve">On success, "201 Created" shall be returned. The </w:t>
      </w:r>
      <w:r w:rsidR="00AA4F38">
        <w:t>content</w:t>
      </w:r>
      <w:r w:rsidRPr="001A01C4">
        <w:t xml:space="preserve"> shall contain the representation of the resource created and the "Location" header shall contain the URI of the created resource (e.g. .../</w:t>
      </w:r>
      <w:proofErr w:type="spellStart"/>
      <w:r w:rsidRPr="001A01C4">
        <w:t>rg</w:t>
      </w:r>
      <w:proofErr w:type="spellEnd"/>
      <w:r w:rsidRPr="001A01C4">
        <w:t>-authentications/{</w:t>
      </w:r>
      <w:proofErr w:type="spellStart"/>
      <w:r w:rsidRPr="001A01C4">
        <w:t>authCtxId</w:t>
      </w:r>
      <w:proofErr w:type="spellEnd"/>
      <w:r w:rsidRPr="001A01C4">
        <w:t>}).</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5F073B" w:rsidRPr="001A01C4">
        <w:t xml:space="preserve"> 6.1.3.4.3.1-3</w:t>
      </w:r>
      <w:r w:rsidRPr="001A01C4">
        <w:t>.</w:t>
      </w:r>
    </w:p>
    <w:p w14:paraId="63BF6FF8" w14:textId="77777777" w:rsidR="001F42BE" w:rsidRPr="001A01C4" w:rsidRDefault="001F42BE" w:rsidP="000F100F">
      <w:pPr>
        <w:pStyle w:val="Titre5"/>
      </w:pPr>
      <w:bookmarkStart w:id="120" w:name="_Toc34310299"/>
      <w:bookmarkStart w:id="121" w:name="_Toc36464821"/>
      <w:bookmarkStart w:id="122" w:name="_Toc51944551"/>
      <w:bookmarkStart w:id="123" w:name="_Toc200618724"/>
      <w:r w:rsidRPr="001A01C4">
        <w:t>5.2.2.2.5</w:t>
      </w:r>
      <w:r w:rsidRPr="001A01C4">
        <w:tab/>
        <w:t>Authentication Result Removal with 5G AKA method</w:t>
      </w:r>
      <w:bookmarkEnd w:id="120"/>
      <w:bookmarkEnd w:id="121"/>
      <w:bookmarkEnd w:id="122"/>
      <w:bookmarkEnd w:id="123"/>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031" type="#_x0000_t75" style="width:511.5pt;height:151.5pt" o:ole="">
            <v:imagedata r:id="rId21" o:title=""/>
          </v:shape>
          <o:OLEObject Type="Embed" ProgID="Visio.Drawing.11" ShapeID="_x0000_i1031" DrawAspect="Content" ObjectID="_1826951743" r:id="rId22"/>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9B5008" w:rsidRPr="001A01C4">
        <w:t xml:space="preserve"> 6.1.3.3.3.2-</w:t>
      </w:r>
      <w:proofErr w:type="gramStart"/>
      <w:r w:rsidR="009B5008" w:rsidRPr="001A01C4">
        <w:t>3.</w:t>
      </w:r>
      <w:r w:rsidRPr="001A01C4">
        <w:t>.</w:t>
      </w:r>
      <w:proofErr w:type="gramEnd"/>
    </w:p>
    <w:p w14:paraId="0C3613E0" w14:textId="77777777" w:rsidR="001F42BE" w:rsidRPr="001A01C4" w:rsidRDefault="001F42BE" w:rsidP="000F100F">
      <w:pPr>
        <w:pStyle w:val="Titre5"/>
      </w:pPr>
      <w:bookmarkStart w:id="124" w:name="_Toc34310300"/>
      <w:bookmarkStart w:id="125" w:name="_Toc36464822"/>
      <w:bookmarkStart w:id="126" w:name="_Toc51944552"/>
      <w:bookmarkStart w:id="127" w:name="_Toc200618725"/>
      <w:r w:rsidRPr="001A01C4">
        <w:lastRenderedPageBreak/>
        <w:t>5.2.2.2.6</w:t>
      </w:r>
      <w:r w:rsidRPr="001A01C4">
        <w:tab/>
        <w:t>Authentication Result Removal with EAP-AKA' method</w:t>
      </w:r>
      <w:bookmarkEnd w:id="124"/>
      <w:bookmarkEnd w:id="125"/>
      <w:bookmarkEnd w:id="126"/>
      <w:bookmarkEnd w:id="127"/>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032" type="#_x0000_t75" style="width:511.5pt;height:151.5pt" o:ole="">
            <v:imagedata r:id="rId23" o:title=""/>
          </v:shape>
          <o:OLEObject Type="Embed" ProgID="Visio.Drawing.11" ShapeID="_x0000_i1032" DrawAspect="Content" ObjectID="_1826951744" r:id="rId24"/>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w:t>
      </w:r>
      <w:proofErr w:type="spellStart"/>
      <w:r w:rsidRPr="001A01C4">
        <w:t>eap</w:t>
      </w:r>
      <w:proofErr w:type="spellEnd"/>
      <w:r w:rsidRPr="001A01C4">
        <w:t>-session".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Titre4"/>
      </w:pPr>
      <w:bookmarkStart w:id="128" w:name="_Toc51944553"/>
      <w:bookmarkStart w:id="129" w:name="_Toc200618726"/>
      <w:r w:rsidRPr="001A01C4">
        <w:t>5.2.2.</w:t>
      </w:r>
      <w:r w:rsidR="0000605C" w:rsidRPr="001A01C4">
        <w:t>3</w:t>
      </w:r>
      <w:r w:rsidRPr="001A01C4">
        <w:tab/>
        <w:t>Deregister</w:t>
      </w:r>
      <w:bookmarkEnd w:id="128"/>
      <w:bookmarkEnd w:id="129"/>
    </w:p>
    <w:p w14:paraId="3251DCFA" w14:textId="3A647A5D" w:rsidR="00F210C4" w:rsidRPr="001A01C4" w:rsidRDefault="00F210C4" w:rsidP="000F100F">
      <w:pPr>
        <w:pStyle w:val="Titre5"/>
      </w:pPr>
      <w:bookmarkStart w:id="130" w:name="_Toc51944554"/>
      <w:bookmarkStart w:id="131" w:name="_Toc200618727"/>
      <w:r w:rsidRPr="001A01C4">
        <w:t>5.2.2.</w:t>
      </w:r>
      <w:r w:rsidR="0000605C" w:rsidRPr="001A01C4">
        <w:t>3</w:t>
      </w:r>
      <w:r w:rsidRPr="001A01C4">
        <w:t>.1</w:t>
      </w:r>
      <w:r w:rsidRPr="001A01C4">
        <w:tab/>
        <w:t>General</w:t>
      </w:r>
      <w:bookmarkEnd w:id="130"/>
      <w:bookmarkEnd w:id="131"/>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 xml:space="preserve">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w:t>
      </w:r>
      <w:proofErr w:type="spellStart"/>
      <w:r w:rsidRPr="001A01C4">
        <w:t>Kausf</w:t>
      </w:r>
      <w:proofErr w:type="spellEnd"/>
      <w:r w:rsidRPr="001A01C4">
        <w:t xml:space="preserve"> is maintained in the network. The service may also be used by UDM when the UE is no longer registered via any access-type or serving-network. It is responsibility of NF Service Consumers to ensure that security context being deleted does not hold the latest </w:t>
      </w:r>
      <w:proofErr w:type="spellStart"/>
      <w:r w:rsidRPr="001A01C4">
        <w:t>Kausf</w:t>
      </w:r>
      <w:proofErr w:type="spellEnd"/>
      <w:r w:rsidRPr="001A01C4">
        <w:t xml:space="preserve">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033" type="#_x0000_t75" style="width:482.1pt;height:129.6pt" o:ole="">
            <v:imagedata r:id="rId25" o:title=""/>
          </v:shape>
          <o:OLEObject Type="Embed" ProgID="Visio.Drawing.11" ShapeID="_x0000_i1033" DrawAspect="Content" ObjectID="_1826951745" r:id="rId26"/>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7B7758D8" w:rsidR="00F210C4" w:rsidRPr="001A01C4" w:rsidRDefault="00F210C4" w:rsidP="000F100F">
      <w:pPr>
        <w:pStyle w:val="B1"/>
      </w:pPr>
      <w:r w:rsidRPr="001A01C4">
        <w:t>1.</w:t>
      </w:r>
      <w:r w:rsidRPr="001A01C4">
        <w:tab/>
        <w:t xml:space="preserve">The NF Service Consumer (e.g. UDM) shall send a POST request to the AUSF that was used to authenticate the UE. The </w:t>
      </w:r>
      <w:r w:rsidR="00AA4F38">
        <w:t>content</w:t>
      </w:r>
      <w:r w:rsidRPr="001A01C4">
        <w:t xml:space="preserve">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code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Titre4"/>
      </w:pPr>
      <w:bookmarkStart w:id="132" w:name="_Toc200618728"/>
      <w:bookmarkStart w:id="133" w:name="_Toc90561863"/>
      <w:bookmarkStart w:id="134" w:name="_Toc67681464"/>
      <w:bookmarkStart w:id="135" w:name="_Toc45028709"/>
      <w:bookmarkStart w:id="136" w:name="_Toc45027874"/>
      <w:bookmarkStart w:id="137" w:name="_Toc36456991"/>
      <w:r w:rsidRPr="001A01C4">
        <w:t>5.2.2.</w:t>
      </w:r>
      <w:r w:rsidR="001075BF" w:rsidRPr="001A01C4">
        <w:t>4</w:t>
      </w:r>
      <w:r w:rsidRPr="001A01C4">
        <w:tab/>
      </w:r>
      <w:r w:rsidRPr="001A01C4">
        <w:rPr>
          <w:noProof/>
          <w:lang w:eastAsia="zh-CN"/>
        </w:rPr>
        <w:t>ProseAuthenticate</w:t>
      </w:r>
      <w:bookmarkEnd w:id="132"/>
    </w:p>
    <w:p w14:paraId="1D654E9B" w14:textId="3D50F522" w:rsidR="00FB7BD9" w:rsidRPr="001A01C4" w:rsidRDefault="00FB7BD9" w:rsidP="00FB7BD9">
      <w:pPr>
        <w:pStyle w:val="Titre5"/>
      </w:pPr>
      <w:bookmarkStart w:id="138" w:name="_Toc200618729"/>
      <w:r w:rsidRPr="001A01C4">
        <w:t>5.2.2.</w:t>
      </w:r>
      <w:r w:rsidR="001075BF" w:rsidRPr="001A01C4">
        <w:t>4</w:t>
      </w:r>
      <w:r w:rsidRPr="001A01C4">
        <w:t>.1</w:t>
      </w:r>
      <w:r w:rsidRPr="001A01C4">
        <w:tab/>
        <w:t>General</w:t>
      </w:r>
      <w:bookmarkEnd w:id="138"/>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50EB3E7C" w:rsidR="00FB7BD9" w:rsidRPr="001A01C4" w:rsidRDefault="00FB7BD9" w:rsidP="00FB7BD9">
      <w:pPr>
        <w:pStyle w:val="B1"/>
      </w:pPr>
      <w:r w:rsidRPr="001A01C4">
        <w:t>-</w:t>
      </w:r>
      <w:r w:rsidRPr="001A01C4">
        <w:tab/>
        <w:t xml:space="preserve">Authenticate the 5G </w:t>
      </w:r>
      <w:proofErr w:type="spellStart"/>
      <w:r w:rsidRPr="001A01C4">
        <w:t>ProSe</w:t>
      </w:r>
      <w:proofErr w:type="spellEnd"/>
      <w:r w:rsidRPr="001A01C4">
        <w:t xml:space="preserve"> Remote UE in AUSF</w:t>
      </w:r>
      <w:r w:rsidR="00827B27" w:rsidRPr="00827B27">
        <w:t xml:space="preserve"> </w:t>
      </w:r>
      <w:r w:rsidR="00827B27">
        <w:t xml:space="preserve">or 5G </w:t>
      </w:r>
      <w:proofErr w:type="spellStart"/>
      <w:r w:rsidR="00827B27">
        <w:t>ProSe</w:t>
      </w:r>
      <w:proofErr w:type="spellEnd"/>
      <w:r w:rsidR="00827B27">
        <w:t xml:space="preserve"> End UE</w:t>
      </w:r>
    </w:p>
    <w:p w14:paraId="521A307D" w14:textId="4A774CA3" w:rsidR="00FB7BD9" w:rsidRPr="001A01C4" w:rsidRDefault="00FB7BD9" w:rsidP="00FB7BD9">
      <w:r w:rsidRPr="001A01C4">
        <w:t xml:space="preserve">The NF Service Consumer (AMF) requests the authentication of the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w:t>
      </w:r>
      <w:proofErr w:type="gramStart"/>
      <w:r w:rsidR="00827B27">
        <w:t xml:space="preserve">UE </w:t>
      </w:r>
      <w:r w:rsidRPr="001A01C4">
        <w:t xml:space="preserve"> by</w:t>
      </w:r>
      <w:proofErr w:type="gramEnd"/>
      <w:r w:rsidRPr="001A01C4">
        <w:t xml:space="preserve"> providing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UE </w:t>
      </w:r>
      <w:r w:rsidRPr="001A01C4">
        <w:t xml:space="preserv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w:t>
      </w:r>
      <w:proofErr w:type="spellStart"/>
      <w:r w:rsidR="00435374" w:rsidRPr="001A01C4">
        <w:t>PAnF</w:t>
      </w:r>
      <w:proofErr w:type="spellEnd"/>
      <w:r w:rsidR="00435374" w:rsidRPr="001A01C4">
        <w:t xml:space="preserve">; when SUCI is provided, the AUSF </w:t>
      </w:r>
      <w:r w:rsidRPr="001A01C4">
        <w:t xml:space="preserve">retrieves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w:t>
      </w:r>
      <w:proofErr w:type="gramStart"/>
      <w:r w:rsidR="00827B27">
        <w:t xml:space="preserve">UE </w:t>
      </w:r>
      <w:r w:rsidRPr="001A01C4">
        <w:t xml:space="preserve"> related</w:t>
      </w:r>
      <w:proofErr w:type="gramEnd"/>
      <w:r w:rsidRPr="001A01C4">
        <w:t xml:space="preserve">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w:t>
      </w:r>
      <w:proofErr w:type="spellStart"/>
      <w:r w:rsidRPr="001A01C4">
        <w:rPr>
          <w:lang w:eastAsia="zh-CN"/>
        </w:rPr>
        <w:t>ProSe</w:t>
      </w:r>
      <w:proofErr w:type="spellEnd"/>
      <w:r w:rsidRPr="001A01C4">
        <w:rPr>
          <w:lang w:eastAsia="zh-CN"/>
        </w:rPr>
        <w:t xml:space="preserve"> </w:t>
      </w:r>
      <w:r w:rsidRPr="001A01C4">
        <w:rPr>
          <w:rFonts w:hint="eastAsia"/>
          <w:lang w:eastAsia="zh-CN"/>
        </w:rPr>
        <w:t>R</w:t>
      </w:r>
      <w:r w:rsidRPr="001A01C4">
        <w:rPr>
          <w:lang w:eastAsia="zh-CN"/>
        </w:rPr>
        <w:t>emote</w:t>
      </w:r>
      <w:r w:rsidRPr="001A01C4">
        <w:t xml:space="preserve"> UE</w:t>
      </w:r>
      <w:r w:rsidR="00827B27" w:rsidRPr="00827B27">
        <w:t xml:space="preserve"> </w:t>
      </w:r>
      <w:r w:rsidR="00827B27">
        <w:t xml:space="preserve">or the 5G </w:t>
      </w:r>
      <w:proofErr w:type="spellStart"/>
      <w:r w:rsidR="00827B27">
        <w:t>ProSe</w:t>
      </w:r>
      <w:proofErr w:type="spellEnd"/>
      <w:r w:rsidR="00827B27">
        <w:t xml:space="preserve"> End </w:t>
      </w:r>
      <w:proofErr w:type="gramStart"/>
      <w:r w:rsidR="00827B27">
        <w:t xml:space="preserve">UE </w:t>
      </w:r>
      <w:r w:rsidR="00435374" w:rsidRPr="001A01C4">
        <w:t xml:space="preserve"> to</w:t>
      </w:r>
      <w:proofErr w:type="gramEnd"/>
      <w:r w:rsidR="00435374" w:rsidRPr="001A01C4">
        <w:t xml:space="preserve">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034" type="#_x0000_t75" style="width:482.1pt;height:345.6pt" o:ole="">
            <v:imagedata r:id="rId27" o:title=""/>
          </v:shape>
          <o:OLEObject Type="Embed" ProgID="Visio.Drawing.11" ShapeID="_x0000_i1034" DrawAspect="Content" ObjectID="_1826951746" r:id="rId28"/>
        </w:object>
      </w:r>
    </w:p>
    <w:p w14:paraId="7216EC11" w14:textId="6F4F9053" w:rsidR="00FB7BD9" w:rsidRPr="001A01C4" w:rsidRDefault="00FB7BD9" w:rsidP="00FB7BD9">
      <w:pPr>
        <w:pStyle w:val="TF"/>
      </w:pPr>
      <w:r w:rsidRPr="001A01C4">
        <w:t>Figure 5.2.2.</w:t>
      </w:r>
      <w:r w:rsidR="001075BF" w:rsidRPr="001A01C4">
        <w:t>4</w:t>
      </w:r>
      <w:r w:rsidRPr="001A01C4">
        <w:t xml:space="preserve">.1-1: </w:t>
      </w:r>
      <w:proofErr w:type="spellStart"/>
      <w:r w:rsidRPr="001A01C4">
        <w:t>ProSe</w:t>
      </w:r>
      <w:proofErr w:type="spellEnd"/>
      <w:r w:rsidRPr="001A01C4">
        <w:t xml:space="preserve"> Authentication</w:t>
      </w:r>
    </w:p>
    <w:p w14:paraId="746B4275" w14:textId="2C983FE5" w:rsidR="00FB7BD9" w:rsidRPr="001A01C4" w:rsidRDefault="00FB7BD9" w:rsidP="00FB7BD9">
      <w:pPr>
        <w:pStyle w:val="B1"/>
      </w:pPr>
      <w:r w:rsidRPr="001A01C4">
        <w:t>1.</w:t>
      </w:r>
      <w:r w:rsidRPr="001A01C4">
        <w:tab/>
        <w:t xml:space="preserve">The NF Service Consumer (AMF) shall send a POST request to the AUSF. The </w:t>
      </w:r>
      <w:r w:rsidR="00AA4F38">
        <w:t>content</w:t>
      </w:r>
      <w:r w:rsidRPr="001A01C4">
        <w:t xml:space="preserve">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3C487936"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w:t>
      </w:r>
      <w:r w:rsidR="00AA4F38">
        <w:t>content</w:t>
      </w:r>
      <w:r w:rsidRPr="001A01C4">
        <w:t xml:space="preserve"> shall contain the representation of the resource generated and the "Location" header shall contain the URI of the generated resource (e.g. .../</w:t>
      </w:r>
      <w:proofErr w:type="spellStart"/>
      <w:r w:rsidRPr="001A01C4">
        <w:t>prose_authentications</w:t>
      </w:r>
      <w:proofErr w:type="spellEnd"/>
      <w:r w:rsidRPr="001A01C4">
        <w:t>/{</w:t>
      </w:r>
      <w:proofErr w:type="spellStart"/>
      <w:r w:rsidRPr="001A01C4">
        <w:t>authCtxId</w:t>
      </w:r>
      <w:proofErr w:type="spellEnd"/>
      <w:r w:rsidRPr="001A01C4">
        <w:t xml:space="preserve">}). The AUSF generates a sub-resource "prose-auth". There shall be only one sub-resource "prose-auth" per UE identified by the </w:t>
      </w:r>
      <w:proofErr w:type="spellStart"/>
      <w:r w:rsidRPr="001A01C4">
        <w:t>supiOrSuci</w:t>
      </w:r>
      <w:proofErr w:type="spellEnd"/>
      <w:r w:rsidRPr="001A01C4">
        <w:t xml:space="preserve"> in </w:t>
      </w:r>
      <w:proofErr w:type="spellStart"/>
      <w:r w:rsidRPr="001A01C4">
        <w:t>ProSeAuthenticationInfo</w:t>
      </w:r>
      <w:proofErr w:type="spellEnd"/>
      <w:r w:rsidRPr="001A01C4">
        <w:t xml:space="preserve">. The AUSF shall provide </w:t>
      </w:r>
      <w:r w:rsidR="0075695B" w:rsidRPr="001A01C4">
        <w:t xml:space="preserve">a </w:t>
      </w:r>
      <w:r w:rsidRPr="001A01C4">
        <w:t xml:space="preserve">hypermedia link towards this sub-resource in the </w:t>
      </w:r>
      <w:r w:rsidR="00AA4F38">
        <w:t>content</w:t>
      </w:r>
      <w:r w:rsidRPr="001A01C4">
        <w:t xml:space="preserve"> to indicate to the AMF where it shall send a POST containing the EAP packet response. The </w:t>
      </w:r>
      <w:r w:rsidR="00AA4F38">
        <w:t>content</w:t>
      </w:r>
      <w:r w:rsidRPr="001A01C4">
        <w:t xml:space="preserve"> shall also contain the EAP packet EAP-Request/AKA'-Challenge.</w:t>
      </w:r>
    </w:p>
    <w:p w14:paraId="49EB398D" w14:textId="55014F43"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w:t>
      </w:r>
      <w:r w:rsidR="00981EBC">
        <w:t>content</w:t>
      </w:r>
      <w:r w:rsidRPr="001A01C4">
        <w:t xml:space="preserve"> shall contain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t>and Nonce_2. Step 3 to 6 are skipped.</w:t>
      </w:r>
    </w:p>
    <w:p w14:paraId="502450BF" w14:textId="2F7FCD6F" w:rsidR="00FB7BD9" w:rsidRPr="001A01C4" w:rsidRDefault="00FB7BD9" w:rsidP="00FB7BD9">
      <w:pPr>
        <w:pStyle w:val="B1"/>
      </w:pPr>
      <w:r w:rsidRPr="001A01C4">
        <w:t>2</w:t>
      </w:r>
      <w:r w:rsidR="001F42B4" w:rsidRPr="001A01C4">
        <w:t>c</w:t>
      </w:r>
      <w:r w:rsidRPr="001A01C4">
        <w:t>.</w:t>
      </w:r>
      <w:r w:rsidRPr="001A01C4">
        <w:tab/>
        <w:t xml:space="preserve">On failure or redirection, one of the HTTP status code listed in table 6.1.3.2.3.1-3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6.1.3.2.3.1-3.</w:t>
      </w:r>
    </w:p>
    <w:p w14:paraId="1C3A8D59" w14:textId="5B1F5994"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UE</w:t>
      </w:r>
      <w:r w:rsidRPr="001A01C4">
        <w:t>. The POST request is sent to the URI provided by the AUSF or derived by the NF Service Consumer (AMF).</w:t>
      </w:r>
    </w:p>
    <w:p w14:paraId="0D4D60A2" w14:textId="60F7977A" w:rsidR="00FB7BD9" w:rsidRPr="001A01C4" w:rsidRDefault="00FB7BD9" w:rsidP="00FB7BD9">
      <w:pPr>
        <w:pStyle w:val="B1"/>
      </w:pPr>
      <w:r w:rsidRPr="001A01C4">
        <w:t>4a.</w:t>
      </w:r>
      <w:r w:rsidRPr="001A01C4">
        <w:tab/>
        <w:t>On success, and if the AUSF and the UE have indicated the use of protected successful result indications as in IETF RFC </w:t>
      </w:r>
      <w:r w:rsidR="00BE293C">
        <w:t>9048 [17]</w:t>
      </w:r>
      <w:r w:rsidRPr="001A01C4">
        <w:t xml:space="preserve">, the AUSF shall reply with a "200 OK" HTTP message containing the EAP Request/AKA' Notification and </w:t>
      </w:r>
      <w:proofErr w:type="gramStart"/>
      <w:r w:rsidRPr="001A01C4">
        <w:t>an</w:t>
      </w:r>
      <w:proofErr w:type="gramEnd"/>
      <w:r w:rsidRPr="001A01C4">
        <w:t xml:space="preserve"> hypermedia link towards the sub-resource "prose-auth".</w:t>
      </w:r>
    </w:p>
    <w:p w14:paraId="6C80DD66" w14:textId="77777777" w:rsidR="00FB7BD9" w:rsidRPr="001A01C4" w:rsidRDefault="00FB7BD9" w:rsidP="00FB7BD9">
      <w:pPr>
        <w:pStyle w:val="B1"/>
      </w:pPr>
      <w:r w:rsidRPr="001A01C4">
        <w:lastRenderedPageBreak/>
        <w:t>4b.</w:t>
      </w:r>
      <w:r w:rsidRPr="001A01C4">
        <w:tab/>
        <w:t xml:space="preserve">On failure or redirection, one of the HTTP status code listed in table 6.1.3.4.3.1-3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2823E60D" w:rsidR="00FB7BD9" w:rsidRPr="001A01C4" w:rsidRDefault="00FB7BD9" w:rsidP="00FB7BD9">
      <w:pPr>
        <w:pStyle w:val="B1"/>
      </w:pPr>
      <w:r w:rsidRPr="001A01C4">
        <w:t>6a.</w:t>
      </w:r>
      <w:r w:rsidRPr="001A01C4">
        <w:tab/>
        <w:t xml:space="preserve">If the </w:t>
      </w:r>
      <w:proofErr w:type="spellStart"/>
      <w:r w:rsidRPr="001A01C4">
        <w:t>ProSe</w:t>
      </w:r>
      <w:proofErr w:type="spellEnd"/>
      <w:r w:rsidRPr="001A01C4">
        <w:t xml:space="preserve"> authentication exchange is successfully completed (with or without the optional Notification Request/Response messages exchange), "200 OK" shall be returned to the NF Service Consumer (AMF). The </w:t>
      </w:r>
      <w:r w:rsidR="00AA4F38">
        <w:t>content</w:t>
      </w:r>
      <w:r w:rsidRPr="001A01C4">
        <w:t xml:space="preserve"> shall contain the result of the authentication, an EAP success/failure</w:t>
      </w:r>
      <w:r w:rsidR="004F6EA8" w:rsidRPr="001A01C4">
        <w:t>.</w:t>
      </w:r>
      <w:r w:rsidRPr="001A01C4">
        <w:t xml:space="preserve"> </w:t>
      </w:r>
      <w:r w:rsidR="004F6EA8" w:rsidRPr="001A01C4">
        <w:t xml:space="preserve">The </w:t>
      </w:r>
      <w:r w:rsidR="00AA4F38">
        <w:t>content</w:t>
      </w:r>
      <w:r w:rsidR="004F6EA8" w:rsidRPr="001A01C4">
        <w:t xml:space="preserve"> shall also contain </w:t>
      </w:r>
      <w:r w:rsidRPr="001A01C4">
        <w:t xml:space="preserve">the </w:t>
      </w:r>
      <w:proofErr w:type="spellStart"/>
      <w:r w:rsidRPr="001A01C4">
        <w:rPr>
          <w:lang w:eastAsia="zh-CN"/>
        </w:rPr>
        <w:t>K</w:t>
      </w:r>
      <w:r w:rsidRPr="001A01C4">
        <w:rPr>
          <w:vertAlign w:val="subscript"/>
          <w:lang w:eastAsia="zh-CN"/>
        </w:rPr>
        <w:t>NR_ProSe</w:t>
      </w:r>
      <w:proofErr w:type="spellEnd"/>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w:t>
      </w:r>
      <w:proofErr w:type="gramStart"/>
      <w:r w:rsidR="00827B27">
        <w:t xml:space="preserve">UE </w:t>
      </w:r>
      <w:r w:rsidRPr="001A01C4">
        <w:t xml:space="preserve"> is</w:t>
      </w:r>
      <w:proofErr w:type="gramEnd"/>
      <w:r w:rsidRPr="001A01C4">
        <w:t xml:space="preserve"> not authenticated, the AUSF shall set the </w:t>
      </w:r>
      <w:proofErr w:type="spellStart"/>
      <w:r w:rsidRPr="001A01C4">
        <w:t>authResult</w:t>
      </w:r>
      <w:proofErr w:type="spellEnd"/>
      <w:r w:rsidRPr="001A01C4">
        <w:t xml:space="preserve"> to AUTHENTICATION_FAILURE.</w:t>
      </w:r>
    </w:p>
    <w:p w14:paraId="5FE7414B" w14:textId="77777777" w:rsidR="00FB7BD9" w:rsidRPr="001A01C4" w:rsidRDefault="00FB7BD9" w:rsidP="00FB7BD9">
      <w:pPr>
        <w:pStyle w:val="B1"/>
      </w:pPr>
      <w:r w:rsidRPr="001A01C4">
        <w:t>6b.</w:t>
      </w:r>
      <w:r w:rsidRPr="001A01C4">
        <w:tab/>
        <w:t xml:space="preserve">On failure or redirection, one of the HTTP status code listed in table 6.1.3.4.3.1-3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6.1.3.4.3.1-3.</w:t>
      </w:r>
    </w:p>
    <w:p w14:paraId="0F1A1953" w14:textId="22FFF668" w:rsidR="00AE55BA" w:rsidRPr="001A01C4" w:rsidRDefault="00AE55BA" w:rsidP="00AE55BA">
      <w:pPr>
        <w:pStyle w:val="Titre5"/>
      </w:pPr>
      <w:bookmarkStart w:id="139" w:name="_Toc200618730"/>
      <w:bookmarkEnd w:id="133"/>
      <w:bookmarkEnd w:id="134"/>
      <w:bookmarkEnd w:id="135"/>
      <w:bookmarkEnd w:id="136"/>
      <w:bookmarkEnd w:id="137"/>
      <w:r w:rsidRPr="001A01C4">
        <w:t>5.2.2.</w:t>
      </w:r>
      <w:r w:rsidR="001075BF" w:rsidRPr="001A01C4">
        <w:t>4</w:t>
      </w:r>
      <w:r w:rsidRPr="001A01C4">
        <w:t>.2</w:t>
      </w:r>
      <w:r w:rsidRPr="001A01C4">
        <w:tab/>
      </w:r>
      <w:proofErr w:type="spellStart"/>
      <w:r w:rsidRPr="001A01C4">
        <w:t>ProSe</w:t>
      </w:r>
      <w:proofErr w:type="spellEnd"/>
      <w:r w:rsidRPr="001A01C4">
        <w:t xml:space="preserve"> Authentication Result Removal with EAP-AKA' method</w:t>
      </w:r>
      <w:bookmarkEnd w:id="139"/>
    </w:p>
    <w:p w14:paraId="774A4AC2" w14:textId="663226EA" w:rsidR="00AE55BA" w:rsidRPr="001A01C4" w:rsidRDefault="00AE55BA" w:rsidP="00AE55BA">
      <w:r w:rsidRPr="001A01C4">
        <w:t xml:space="preserve">In the case that the authentication of a </w:t>
      </w:r>
      <w:r w:rsidRPr="001A01C4">
        <w:rPr>
          <w:rFonts w:hint="eastAsia"/>
          <w:lang w:eastAsia="zh-CN"/>
        </w:rPr>
        <w:t xml:space="preserve">5G </w:t>
      </w:r>
      <w:proofErr w:type="spellStart"/>
      <w:r w:rsidRPr="001A01C4">
        <w:rPr>
          <w:rFonts w:hint="eastAsia"/>
          <w:lang w:eastAsia="zh-CN"/>
        </w:rPr>
        <w:t>ProSe</w:t>
      </w:r>
      <w:proofErr w:type="spellEnd"/>
      <w:r w:rsidRPr="001A01C4">
        <w:rPr>
          <w:rFonts w:hint="eastAsia"/>
          <w:lang w:eastAsia="zh-CN"/>
        </w:rPr>
        <w:t xml:space="preserve"> R</w:t>
      </w:r>
      <w:r w:rsidRPr="001A01C4">
        <w:t>emote UE</w:t>
      </w:r>
      <w:r w:rsidR="00827B27" w:rsidRPr="00827B27">
        <w:t xml:space="preserve"> </w:t>
      </w:r>
      <w:r w:rsidR="00827B27">
        <w:t xml:space="preserve">or the 5G </w:t>
      </w:r>
      <w:proofErr w:type="spellStart"/>
      <w:r w:rsidR="00827B27">
        <w:t>ProSe</w:t>
      </w:r>
      <w:proofErr w:type="spellEnd"/>
      <w:r w:rsidR="00827B27">
        <w:t xml:space="preserve"> End </w:t>
      </w:r>
      <w:proofErr w:type="spellStart"/>
      <w:r w:rsidR="00827B27">
        <w:t>UEfails</w:t>
      </w:r>
      <w:proofErr w:type="spellEnd"/>
      <w:r w:rsidRPr="001A01C4">
        <w:t>,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035" type="#_x0000_t75" style="width:482.1pt;height:2in" o:ole="">
            <v:imagedata r:id="rId29" o:title=""/>
          </v:shape>
          <o:OLEObject Type="Embed" ProgID="Visio.Drawing.11" ShapeID="_x0000_i1035" DrawAspect="Content" ObjectID="_1826951747" r:id="rId30"/>
        </w:object>
      </w:r>
    </w:p>
    <w:p w14:paraId="7DB4EFE3" w14:textId="030F6990" w:rsidR="00AE55BA" w:rsidRPr="001A01C4" w:rsidRDefault="00AE55BA" w:rsidP="00AE55BA">
      <w:pPr>
        <w:pStyle w:val="TF"/>
      </w:pPr>
      <w:r w:rsidRPr="001A01C4">
        <w:t>Figure 5.2.2.</w:t>
      </w:r>
      <w:r w:rsidR="001075BF" w:rsidRPr="001A01C4">
        <w:t>4</w:t>
      </w:r>
      <w:r w:rsidRPr="001A01C4">
        <w:t xml:space="preserve">.2-1: </w:t>
      </w:r>
      <w:proofErr w:type="spellStart"/>
      <w:r w:rsidRPr="001A01C4">
        <w:t>ProSe</w:t>
      </w:r>
      <w:proofErr w:type="spellEnd"/>
      <w:r w:rsidRPr="001A01C4">
        <w:t xml:space="preserv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 xml:space="preserve">On failure or redirection, one of the HTTP status code listed in table 6.1.3.4.3.2-3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Titre2"/>
        <w:rPr>
          <w:lang w:val="en-US"/>
        </w:rPr>
      </w:pPr>
      <w:bookmarkStart w:id="140" w:name="_Toc25270646"/>
      <w:bookmarkStart w:id="141" w:name="_Toc34310301"/>
      <w:bookmarkStart w:id="142" w:name="_Toc36464823"/>
      <w:bookmarkStart w:id="143" w:name="_Toc51944555"/>
      <w:bookmarkStart w:id="144" w:name="_Toc200618731"/>
      <w:r w:rsidRPr="001A01C4">
        <w:rPr>
          <w:lang w:val="en-US"/>
        </w:rPr>
        <w:t>5.3</w:t>
      </w:r>
      <w:r w:rsidRPr="001A01C4">
        <w:rPr>
          <w:lang w:val="en-US"/>
        </w:rPr>
        <w:tab/>
        <w:t>Nausf_</w:t>
      </w:r>
      <w:r w:rsidRPr="001A01C4">
        <w:rPr>
          <w:rFonts w:eastAsia="SimSun"/>
          <w:lang w:val="en-US"/>
        </w:rPr>
        <w:t>SoRProtection</w:t>
      </w:r>
      <w:r w:rsidRPr="001A01C4" w:rsidDel="00F95B57">
        <w:rPr>
          <w:lang w:val="en-US"/>
        </w:rPr>
        <w:t xml:space="preserve"> </w:t>
      </w:r>
      <w:r w:rsidRPr="001A01C4">
        <w:rPr>
          <w:lang w:val="en-US"/>
        </w:rPr>
        <w:t>Service</w:t>
      </w:r>
      <w:bookmarkEnd w:id="140"/>
      <w:bookmarkEnd w:id="141"/>
      <w:bookmarkEnd w:id="142"/>
      <w:bookmarkEnd w:id="143"/>
      <w:bookmarkEnd w:id="144"/>
    </w:p>
    <w:p w14:paraId="76C401AC" w14:textId="77777777" w:rsidR="001F42BE" w:rsidRPr="001A01C4" w:rsidRDefault="001F42BE" w:rsidP="000F100F">
      <w:pPr>
        <w:pStyle w:val="Titre3"/>
        <w:rPr>
          <w:lang w:val="en-US"/>
        </w:rPr>
      </w:pPr>
      <w:bookmarkStart w:id="145" w:name="_Toc25270647"/>
      <w:bookmarkStart w:id="146" w:name="_Toc34310302"/>
      <w:bookmarkStart w:id="147" w:name="_Toc36464824"/>
      <w:bookmarkStart w:id="148" w:name="_Toc51944556"/>
      <w:bookmarkStart w:id="149" w:name="_Toc200618732"/>
      <w:r w:rsidRPr="001A01C4">
        <w:rPr>
          <w:lang w:val="en-US"/>
        </w:rPr>
        <w:t>5.3.1</w:t>
      </w:r>
      <w:r w:rsidRPr="001A01C4">
        <w:rPr>
          <w:lang w:val="en-US"/>
        </w:rPr>
        <w:tab/>
        <w:t>Service Description</w:t>
      </w:r>
      <w:bookmarkEnd w:id="145"/>
      <w:bookmarkEnd w:id="146"/>
      <w:bookmarkEnd w:id="147"/>
      <w:bookmarkEnd w:id="148"/>
      <w:bookmarkEnd w:id="149"/>
    </w:p>
    <w:p w14:paraId="58810AE2" w14:textId="77777777" w:rsidR="001F42BE" w:rsidRPr="001A01C4" w:rsidRDefault="001F42BE" w:rsidP="001F42BE">
      <w:r w:rsidRPr="001A01C4">
        <w:t>The AUSF is acting as NF Service Producer. It provides SoRProtection service to the NF Service Consumer.</w:t>
      </w:r>
    </w:p>
    <w:p w14:paraId="698B736A" w14:textId="77777777" w:rsidR="001F42BE" w:rsidRPr="001A01C4" w:rsidRDefault="001F42BE" w:rsidP="001F42BE">
      <w:r w:rsidRPr="001A01C4">
        <w:t xml:space="preserve">This service permits to provide the NF Service Consumer (e.g. UDM) with the </w:t>
      </w:r>
      <w:proofErr w:type="spellStart"/>
      <w:r w:rsidRPr="001A01C4">
        <w:rPr>
          <w:rFonts w:eastAsia="SimSun"/>
        </w:rPr>
        <w:t>SoR</w:t>
      </w:r>
      <w:proofErr w:type="spellEnd"/>
      <w:r w:rsidRPr="001A01C4">
        <w:rPr>
          <w:rFonts w:eastAsia="SimSun"/>
        </w:rPr>
        <w:t>-MAC-IAUSF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lastRenderedPageBreak/>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w:t>
      </w:r>
      <w:proofErr w:type="spellStart"/>
      <w:r w:rsidRPr="001A01C4">
        <w:t>SoR</w:t>
      </w:r>
      <w:proofErr w:type="spellEnd"/>
      <w:r w:rsidRPr="001A01C4">
        <w:t xml:space="preserve">-MAC-IAUSF and </w:t>
      </w:r>
      <w:proofErr w:type="spellStart"/>
      <w:r w:rsidRPr="001A01C4">
        <w:t>CounterSoR</w:t>
      </w:r>
      <w:proofErr w:type="spellEnd"/>
      <w:r w:rsidRPr="001A01C4">
        <w:t xml:space="preserve"> is still sent to the UE during registration. The Steering Information </w:t>
      </w:r>
      <w:r w:rsidR="00F93D9C" w:rsidRPr="001A01C4">
        <w:t>i</w:t>
      </w:r>
      <w:r w:rsidRPr="001A01C4">
        <w:t>n such a case, the NF Service Consumer shall send an empty list to the AUSF when consuming the Nausf_SoRProtection Service.</w:t>
      </w:r>
    </w:p>
    <w:p w14:paraId="5AF8BAEC" w14:textId="77777777" w:rsidR="001F42BE" w:rsidRPr="001A01C4" w:rsidRDefault="001F42BE" w:rsidP="001F42BE">
      <w:r w:rsidRPr="001A01C4">
        <w:t xml:space="preserve">In option this service also allows to provide the NF Service Consumer (e.g. UDM) with the </w:t>
      </w:r>
      <w:proofErr w:type="spellStart"/>
      <w:r w:rsidRPr="001A01C4">
        <w:t>SoR</w:t>
      </w:r>
      <w:proofErr w:type="spellEnd"/>
      <w:r w:rsidRPr="001A01C4">
        <w:t>-XMAC-IUE that allows the NF Service Consumer (e.g. UDM) to verify that the UE received the Steering Information List.</w:t>
      </w:r>
    </w:p>
    <w:p w14:paraId="1327CA40" w14:textId="77777777" w:rsidR="001F42BE" w:rsidRPr="001A01C4" w:rsidRDefault="001F42BE" w:rsidP="000F100F">
      <w:pPr>
        <w:pStyle w:val="Titre3"/>
      </w:pPr>
      <w:bookmarkStart w:id="150" w:name="_Toc25270648"/>
      <w:bookmarkStart w:id="151" w:name="_Toc34310303"/>
      <w:bookmarkStart w:id="152" w:name="_Toc36464825"/>
      <w:bookmarkStart w:id="153" w:name="_Toc51944557"/>
      <w:bookmarkStart w:id="154" w:name="_Toc200618733"/>
      <w:r w:rsidRPr="001A01C4">
        <w:t>5.3.2</w:t>
      </w:r>
      <w:r w:rsidRPr="001A01C4">
        <w:tab/>
        <w:t>Service Operations</w:t>
      </w:r>
      <w:bookmarkEnd w:id="150"/>
      <w:bookmarkEnd w:id="151"/>
      <w:bookmarkEnd w:id="152"/>
      <w:bookmarkEnd w:id="153"/>
      <w:bookmarkEnd w:id="154"/>
    </w:p>
    <w:p w14:paraId="7886BCE8" w14:textId="77777777" w:rsidR="001F42BE" w:rsidRPr="001A01C4" w:rsidRDefault="001F42BE" w:rsidP="000F100F">
      <w:pPr>
        <w:pStyle w:val="Titre4"/>
      </w:pPr>
      <w:bookmarkStart w:id="155" w:name="_Toc25270649"/>
      <w:bookmarkStart w:id="156" w:name="_Toc34310304"/>
      <w:bookmarkStart w:id="157" w:name="_Toc36464826"/>
      <w:bookmarkStart w:id="158" w:name="_Toc51944558"/>
      <w:bookmarkStart w:id="159" w:name="_Toc200618734"/>
      <w:r w:rsidRPr="001A01C4">
        <w:t>5.3.2.1</w:t>
      </w:r>
      <w:r w:rsidRPr="001A01C4">
        <w:tab/>
        <w:t>Introduction</w:t>
      </w:r>
      <w:bookmarkEnd w:id="155"/>
      <w:bookmarkEnd w:id="156"/>
      <w:bookmarkEnd w:id="157"/>
      <w:bookmarkEnd w:id="158"/>
      <w:bookmarkEnd w:id="159"/>
    </w:p>
    <w:p w14:paraId="640A114E" w14:textId="77777777" w:rsidR="001F42BE" w:rsidRPr="001A01C4" w:rsidRDefault="001F42BE" w:rsidP="001F42BE">
      <w:r w:rsidRPr="001A01C4">
        <w:t>The service operation defined for the Nausf_</w:t>
      </w:r>
      <w:r w:rsidRPr="001A01C4">
        <w:rPr>
          <w:rFonts w:eastAsia="SimSun"/>
        </w:rPr>
        <w:t>SoRProtection</w:t>
      </w:r>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Titre4"/>
      </w:pPr>
      <w:bookmarkStart w:id="160" w:name="_Toc25270650"/>
      <w:bookmarkStart w:id="161" w:name="_Toc34310305"/>
      <w:bookmarkStart w:id="162" w:name="_Toc36464827"/>
      <w:bookmarkStart w:id="163" w:name="_Toc51944559"/>
      <w:bookmarkStart w:id="164" w:name="_Toc200618735"/>
      <w:r w:rsidRPr="001A01C4">
        <w:t>5.3.2.2</w:t>
      </w:r>
      <w:r w:rsidRPr="001A01C4">
        <w:tab/>
        <w:t>Protect</w:t>
      </w:r>
      <w:bookmarkEnd w:id="160"/>
      <w:bookmarkEnd w:id="161"/>
      <w:bookmarkEnd w:id="162"/>
      <w:bookmarkEnd w:id="163"/>
      <w:bookmarkEnd w:id="164"/>
    </w:p>
    <w:p w14:paraId="0E48B430" w14:textId="77777777" w:rsidR="001F42BE" w:rsidRPr="001A01C4" w:rsidRDefault="001F42BE" w:rsidP="000F100F">
      <w:pPr>
        <w:pStyle w:val="Titre5"/>
      </w:pPr>
      <w:bookmarkStart w:id="165" w:name="_Toc25270651"/>
      <w:bookmarkStart w:id="166" w:name="_Toc34310306"/>
      <w:bookmarkStart w:id="167" w:name="_Toc36464828"/>
      <w:bookmarkStart w:id="168" w:name="_Toc51944560"/>
      <w:bookmarkStart w:id="169" w:name="_Toc200618736"/>
      <w:r w:rsidRPr="001A01C4">
        <w:t>5.3.2.2.1</w:t>
      </w:r>
      <w:r w:rsidRPr="001A01C4">
        <w:tab/>
        <w:t>General</w:t>
      </w:r>
      <w:bookmarkEnd w:id="165"/>
      <w:bookmarkEnd w:id="166"/>
      <w:bookmarkEnd w:id="167"/>
      <w:bookmarkEnd w:id="168"/>
      <w:bookmarkEnd w:id="169"/>
    </w:p>
    <w:p w14:paraId="16354924" w14:textId="77777777" w:rsidR="001F42BE" w:rsidRPr="001A01C4" w:rsidRDefault="001F42BE" w:rsidP="001F42BE">
      <w:r w:rsidRPr="001A01C4">
        <w:t>The Protect service operation is used in the following procedures:</w:t>
      </w:r>
    </w:p>
    <w:p w14:paraId="1543AA4B" w14:textId="7A9F29D5" w:rsidR="001F42BE" w:rsidRPr="001A01C4" w:rsidRDefault="001F42BE" w:rsidP="001F42BE">
      <w:pPr>
        <w:pStyle w:val="B1"/>
      </w:pPr>
      <w:r w:rsidRPr="001A01C4">
        <w:t>-</w:t>
      </w:r>
      <w:r w:rsidRPr="001A01C4">
        <w:tab/>
        <w:t xml:space="preserve">Procedure for steering of UE in VPLMN during registration (see </w:t>
      </w:r>
      <w:r w:rsidR="000E0D91" w:rsidRPr="001A01C4">
        <w:t>clause</w:t>
      </w:r>
      <w:r w:rsidR="000E0D91">
        <w:t> </w:t>
      </w:r>
      <w:r w:rsidR="000E0D91" w:rsidRPr="001A01C4">
        <w:t>6</w:t>
      </w:r>
      <w:r w:rsidRPr="001A01C4">
        <w:t>.14.2.1 of 3GPP TS 33.501 [8]);</w:t>
      </w:r>
    </w:p>
    <w:p w14:paraId="5FE8CC45" w14:textId="34395FF0" w:rsidR="001F42BE" w:rsidRPr="001A01C4" w:rsidRDefault="001F42BE" w:rsidP="001F42BE">
      <w:pPr>
        <w:pStyle w:val="B1"/>
      </w:pPr>
      <w:r w:rsidRPr="001A01C4">
        <w:t>-</w:t>
      </w:r>
      <w:r w:rsidRPr="001A01C4">
        <w:tab/>
        <w:t xml:space="preserve">Procedure for steering of UE in VPLMN after registration (see </w:t>
      </w:r>
      <w:r w:rsidR="000E0D91" w:rsidRPr="001A01C4">
        <w:t>clause</w:t>
      </w:r>
      <w:r w:rsidR="000E0D91">
        <w:t> </w:t>
      </w:r>
      <w:r w:rsidR="000E0D91" w:rsidRPr="001A01C4">
        <w:t>6</w:t>
      </w:r>
      <w:r w:rsidRPr="001A01C4">
        <w:t>.14.2.2 of 3GPP TS 33.501 [8]).</w:t>
      </w:r>
    </w:p>
    <w:p w14:paraId="00F168C8" w14:textId="77777777" w:rsidR="001F42BE" w:rsidRPr="001A01C4" w:rsidRDefault="001F42BE" w:rsidP="001F42BE">
      <w:r w:rsidRPr="001A01C4">
        <w:t xml:space="preserve">The NF Service Consumer (e.g. UDM) uses this service operation to request the AUSF to compute the </w:t>
      </w:r>
      <w:proofErr w:type="spellStart"/>
      <w:r w:rsidRPr="001A01C4">
        <w:rPr>
          <w:rFonts w:eastAsia="SimSun"/>
          <w:lang w:eastAsia="zh-CN"/>
        </w:rPr>
        <w:t>SoR</w:t>
      </w:r>
      <w:proofErr w:type="spellEnd"/>
      <w:r w:rsidRPr="001A01C4">
        <w:rPr>
          <w:rFonts w:eastAsia="SimSun"/>
          <w:lang w:eastAsia="zh-CN"/>
        </w:rPr>
        <w:t>-MAC-IAUSF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 xml:space="preserve">NF Service Consumer (e.g. UDM) may also request the AUSF to compute the </w:t>
      </w:r>
      <w:proofErr w:type="spellStart"/>
      <w:r w:rsidRPr="001A01C4">
        <w:t>SoR</w:t>
      </w:r>
      <w:proofErr w:type="spellEnd"/>
      <w:r w:rsidRPr="001A01C4">
        <w:t>-XMAC-IUE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036" type="#_x0000_t75" style="width:482.1pt;height:129.6pt" o:ole="">
            <v:imagedata r:id="rId31" o:title=""/>
          </v:shape>
          <o:OLEObject Type="Embed" ProgID="Visio.Drawing.11" ShapeID="_x0000_i1036" DrawAspect="Content" ObjectID="_1826951748" r:id="rId32"/>
        </w:object>
      </w:r>
    </w:p>
    <w:p w14:paraId="6D159306" w14:textId="77777777" w:rsidR="001F42BE" w:rsidRPr="001A01C4" w:rsidRDefault="001F42BE" w:rsidP="001F42BE">
      <w:pPr>
        <w:pStyle w:val="TF"/>
      </w:pPr>
      <w:r w:rsidRPr="001A01C4">
        <w:t>Figure 5.3.2.2.1-1: Steering of UE in VPLMN</w:t>
      </w:r>
    </w:p>
    <w:p w14:paraId="6FB63195" w14:textId="2D0BD073" w:rsidR="001F42BE" w:rsidRPr="001A01C4" w:rsidRDefault="001F42BE" w:rsidP="001F42BE">
      <w:pPr>
        <w:pStyle w:val="B1"/>
      </w:pPr>
      <w:r w:rsidRPr="001A01C4">
        <w:t>1.</w:t>
      </w:r>
      <w:r w:rsidRPr="001A01C4">
        <w:tab/>
        <w:t xml:space="preserve">The NF Service Consumer (e.g. UDM) shall send a POST request to the AUSF that was used to authenticate the UE. The </w:t>
      </w:r>
      <w:r w:rsidR="00D31D13">
        <w:t>content</w:t>
      </w:r>
      <w:r w:rsidRPr="001A01C4">
        <w:t xml:space="preserve"> shall contain the </w:t>
      </w:r>
      <w:r w:rsidRPr="001A01C4">
        <w:rPr>
          <w:noProof/>
        </w:rPr>
        <w:t>Steering Information and the acknowledge indication</w:t>
      </w:r>
      <w:r w:rsidRPr="001A01C4">
        <w:t>.</w:t>
      </w:r>
    </w:p>
    <w:p w14:paraId="3B990A41" w14:textId="3948A5C4"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w:t>
      </w:r>
      <w:r w:rsidR="007D2B16" w:rsidRPr="001A01C4">
        <w:t xml:space="preserve">(e.g. </w:t>
      </w:r>
      <w:proofErr w:type="spellStart"/>
      <w:r w:rsidR="007D2B16" w:rsidRPr="001A01C4">
        <w:rPr>
          <w:rFonts w:eastAsia="SimSun"/>
          <w:lang w:eastAsia="zh-CN"/>
        </w:rPr>
        <w:t>SoR</w:t>
      </w:r>
      <w:proofErr w:type="spellEnd"/>
      <w:r w:rsidR="007D2B16" w:rsidRPr="001A01C4">
        <w:rPr>
          <w:rFonts w:eastAsia="SimSun"/>
          <w:lang w:eastAsia="zh-CN"/>
        </w:rPr>
        <w:t>-MAC-I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proofErr w:type="spellStart"/>
      <w:r w:rsidR="007D2B16" w:rsidRPr="001A01C4">
        <w:t>SoR</w:t>
      </w:r>
      <w:proofErr w:type="spellEnd"/>
      <w:r w:rsidR="007D2B16" w:rsidRPr="001A01C4">
        <w:t>-XMAC-I</w:t>
      </w:r>
      <w:r w:rsidR="007D2B16" w:rsidRPr="001A01C4">
        <w:rPr>
          <w:vertAlign w:val="subscript"/>
        </w:rPr>
        <w:t>UE</w:t>
      </w:r>
      <w:r w:rsidR="007D2B16" w:rsidRPr="001A01C4">
        <w:t xml:space="preserve">) </w:t>
      </w:r>
      <w:r w:rsidRPr="001A01C4">
        <w:t>necessary to protect the Steering of Roaming procedure.</w:t>
      </w:r>
    </w:p>
    <w:p w14:paraId="792B3374" w14:textId="45C71184" w:rsidR="007D2B16" w:rsidRPr="001A01C4" w:rsidRDefault="007D2B16" w:rsidP="00816E5B">
      <w:pPr>
        <w:pStyle w:val="B1"/>
        <w:ind w:hanging="1"/>
      </w:pPr>
      <w:bookmarkStart w:id="170" w:name="_PERM_MCCTEMPBM_CRPT03890008___3"/>
      <w:proofErr w:type="spellStart"/>
      <w:r w:rsidRPr="001A01C4">
        <w:t>SoR</w:t>
      </w:r>
      <w:proofErr w:type="spellEnd"/>
      <w:r w:rsidRPr="001A01C4">
        <w:t xml:space="preserve"> Header shall be used to form the input as one of multiple param</w:t>
      </w:r>
      <w:r w:rsidR="00B87E70" w:rsidRPr="001A01C4">
        <w:t>e</w:t>
      </w:r>
      <w:r w:rsidRPr="001A01C4">
        <w:t xml:space="preserve">ters to calculate the </w:t>
      </w:r>
      <w:proofErr w:type="spellStart"/>
      <w:r w:rsidRPr="001A01C4">
        <w:t>SoR</w:t>
      </w:r>
      <w:proofErr w:type="spellEnd"/>
      <w:r w:rsidRPr="001A01C4">
        <w:t>-MAC-I</w:t>
      </w:r>
      <w:r w:rsidRPr="001A01C4">
        <w:rPr>
          <w:vertAlign w:val="subscript"/>
        </w:rPr>
        <w:t>AUSF</w:t>
      </w:r>
      <w:r w:rsidRPr="001A01C4">
        <w:t xml:space="preserve">. </w:t>
      </w:r>
      <w:r w:rsidR="004C14E7" w:rsidRPr="001A01C4">
        <w:t xml:space="preserve">If </w:t>
      </w:r>
      <w:proofErr w:type="spellStart"/>
      <w:r w:rsidR="004C14E7" w:rsidRPr="001A01C4">
        <w:t>SoRHeader</w:t>
      </w:r>
      <w:proofErr w:type="spellEnd"/>
      <w:r w:rsidR="004C14E7" w:rsidRPr="001A01C4">
        <w:t xml:space="preserve"> attribute is not provided by NF Service Consumer (e.g. UDM) as part of </w:t>
      </w:r>
      <w:proofErr w:type="spellStart"/>
      <w:r w:rsidR="004C14E7" w:rsidRPr="001A01C4">
        <w:t>SorInfo</w:t>
      </w:r>
      <w:proofErr w:type="spellEnd"/>
      <w:r w:rsidR="004C14E7" w:rsidRPr="001A01C4">
        <w:t xml:space="preserve">, </w:t>
      </w:r>
      <w:proofErr w:type="spellStart"/>
      <w:r w:rsidRPr="001A01C4">
        <w:t>SoR</w:t>
      </w:r>
      <w:proofErr w:type="spellEnd"/>
      <w:r w:rsidRPr="001A01C4">
        <w:t xml:space="preserve"> Header shall be constructed by AUSF based on the information received in the request and encoded as specified in cla</w:t>
      </w:r>
      <w:r w:rsidR="00633675" w:rsidRPr="001A01C4">
        <w:t>use</w:t>
      </w:r>
      <w:r w:rsidRPr="001A01C4">
        <w:t> 9.11.3.51 of 3GPP TS 24.501[20].</w:t>
      </w:r>
    </w:p>
    <w:bookmarkEnd w:id="170"/>
    <w:p w14:paraId="0961F32A" w14:textId="40E8B300"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 </w:t>
      </w:r>
      <w:r w:rsidR="00906FAE" w:rsidRPr="001A01C4">
        <w:t>6.2.3.2.4.2.2-2</w:t>
      </w:r>
      <w:r w:rsidRPr="001A01C4">
        <w:t xml:space="preserve">1. If the </w:t>
      </w:r>
      <w:proofErr w:type="spellStart"/>
      <w:r w:rsidRPr="001A01C4">
        <w:t>Counter</w:t>
      </w:r>
      <w:r w:rsidRPr="001A01C4">
        <w:rPr>
          <w:vertAlign w:val="subscript"/>
        </w:rPr>
        <w:t>SoR</w:t>
      </w:r>
      <w:proofErr w:type="spellEnd"/>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Titre2"/>
        <w:rPr>
          <w:lang w:val="en-US"/>
        </w:rPr>
      </w:pPr>
      <w:bookmarkStart w:id="171" w:name="_Toc25270652"/>
      <w:bookmarkStart w:id="172" w:name="_Toc34310307"/>
      <w:bookmarkStart w:id="173" w:name="_Toc36464829"/>
      <w:bookmarkStart w:id="174" w:name="_Toc51944561"/>
      <w:bookmarkStart w:id="175" w:name="_Toc200618737"/>
      <w:r w:rsidRPr="001A01C4">
        <w:rPr>
          <w:lang w:val="en-US"/>
        </w:rPr>
        <w:t>5.4</w:t>
      </w:r>
      <w:r w:rsidRPr="001A01C4">
        <w:rPr>
          <w:lang w:val="en-US"/>
        </w:rPr>
        <w:tab/>
        <w:t>Nausf_</w:t>
      </w:r>
      <w:r w:rsidRPr="001A01C4">
        <w:rPr>
          <w:rFonts w:eastAsia="SimSun" w:hint="eastAsia"/>
          <w:lang w:val="en-US" w:eastAsia="zh-CN"/>
        </w:rPr>
        <w:t>UPU</w:t>
      </w:r>
      <w:r w:rsidRPr="001A01C4">
        <w:rPr>
          <w:rFonts w:eastAsia="SimSun"/>
          <w:lang w:val="en-US"/>
        </w:rPr>
        <w:t>Protection</w:t>
      </w:r>
      <w:r w:rsidRPr="001A01C4" w:rsidDel="00F95B57">
        <w:rPr>
          <w:lang w:val="en-US"/>
        </w:rPr>
        <w:t xml:space="preserve"> </w:t>
      </w:r>
      <w:r w:rsidRPr="001A01C4">
        <w:rPr>
          <w:lang w:val="en-US"/>
        </w:rPr>
        <w:t>Service</w:t>
      </w:r>
      <w:bookmarkEnd w:id="171"/>
      <w:bookmarkEnd w:id="172"/>
      <w:bookmarkEnd w:id="173"/>
      <w:bookmarkEnd w:id="174"/>
      <w:bookmarkEnd w:id="175"/>
    </w:p>
    <w:p w14:paraId="3BB0AA63" w14:textId="77777777" w:rsidR="001F42BE" w:rsidRPr="001A01C4" w:rsidRDefault="001F42BE" w:rsidP="000F100F">
      <w:pPr>
        <w:pStyle w:val="Titre3"/>
        <w:rPr>
          <w:lang w:val="en-US"/>
        </w:rPr>
      </w:pPr>
      <w:bookmarkStart w:id="176" w:name="_Toc25270653"/>
      <w:bookmarkStart w:id="177" w:name="_Toc34310308"/>
      <w:bookmarkStart w:id="178" w:name="_Toc36464830"/>
      <w:bookmarkStart w:id="179" w:name="_Toc51944562"/>
      <w:bookmarkStart w:id="180" w:name="_Toc200618738"/>
      <w:r w:rsidRPr="001A01C4">
        <w:rPr>
          <w:lang w:val="en-US"/>
        </w:rPr>
        <w:t>5.</w:t>
      </w:r>
      <w:r w:rsidRPr="001A01C4">
        <w:rPr>
          <w:lang w:val="en-US" w:eastAsia="zh-CN"/>
        </w:rPr>
        <w:t>4</w:t>
      </w:r>
      <w:r w:rsidRPr="001A01C4">
        <w:rPr>
          <w:lang w:val="en-US"/>
        </w:rPr>
        <w:t>.1</w:t>
      </w:r>
      <w:r w:rsidRPr="001A01C4">
        <w:rPr>
          <w:lang w:val="en-US"/>
        </w:rPr>
        <w:tab/>
        <w:t>Service Description</w:t>
      </w:r>
      <w:bookmarkEnd w:id="176"/>
      <w:bookmarkEnd w:id="177"/>
      <w:bookmarkEnd w:id="178"/>
      <w:bookmarkEnd w:id="179"/>
      <w:bookmarkEnd w:id="180"/>
    </w:p>
    <w:p w14:paraId="038568AB" w14:textId="77777777" w:rsidR="001F42BE" w:rsidRPr="001A01C4" w:rsidRDefault="001F42BE" w:rsidP="001F42BE">
      <w:r w:rsidRPr="001A01C4">
        <w:t xml:space="preserve">The AUSF is acting as NF Service Producer. It provides </w:t>
      </w:r>
      <w:proofErr w:type="spellStart"/>
      <w:r w:rsidRPr="001A01C4">
        <w:rPr>
          <w:rFonts w:hint="eastAsia"/>
          <w:lang w:eastAsia="zh-CN"/>
        </w:rPr>
        <w:t>UPU</w:t>
      </w:r>
      <w:r w:rsidRPr="001A01C4">
        <w:t>Protection</w:t>
      </w:r>
      <w:proofErr w:type="spellEnd"/>
      <w:r w:rsidRPr="001A01C4">
        <w:t xml:space="preserve">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Titre3"/>
      </w:pPr>
      <w:bookmarkStart w:id="181" w:name="_Toc25270654"/>
      <w:bookmarkStart w:id="182" w:name="_Toc34310309"/>
      <w:bookmarkStart w:id="183" w:name="_Toc36464831"/>
      <w:bookmarkStart w:id="184" w:name="_Toc51944563"/>
      <w:bookmarkStart w:id="185" w:name="_Toc200618739"/>
      <w:r w:rsidRPr="001A01C4">
        <w:t>5.</w:t>
      </w:r>
      <w:r w:rsidRPr="001A01C4">
        <w:rPr>
          <w:lang w:eastAsia="zh-CN"/>
        </w:rPr>
        <w:t>4</w:t>
      </w:r>
      <w:r w:rsidRPr="001A01C4">
        <w:t>.2</w:t>
      </w:r>
      <w:r w:rsidRPr="001A01C4">
        <w:tab/>
        <w:t>Service Operations</w:t>
      </w:r>
      <w:bookmarkEnd w:id="181"/>
      <w:bookmarkEnd w:id="182"/>
      <w:bookmarkEnd w:id="183"/>
      <w:bookmarkEnd w:id="184"/>
      <w:bookmarkEnd w:id="185"/>
    </w:p>
    <w:p w14:paraId="79297702" w14:textId="77777777" w:rsidR="001F42BE" w:rsidRPr="001A01C4" w:rsidRDefault="001F42BE" w:rsidP="000F100F">
      <w:pPr>
        <w:pStyle w:val="Titre4"/>
      </w:pPr>
      <w:bookmarkStart w:id="186" w:name="_Toc25270655"/>
      <w:bookmarkStart w:id="187" w:name="_Toc34310310"/>
      <w:bookmarkStart w:id="188" w:name="_Toc36464832"/>
      <w:bookmarkStart w:id="189" w:name="_Toc51944564"/>
      <w:bookmarkStart w:id="190" w:name="_Toc200618740"/>
      <w:r w:rsidRPr="001A01C4">
        <w:t>5.</w:t>
      </w:r>
      <w:r w:rsidRPr="001A01C4">
        <w:rPr>
          <w:lang w:eastAsia="zh-CN"/>
        </w:rPr>
        <w:t>4</w:t>
      </w:r>
      <w:r w:rsidRPr="001A01C4">
        <w:t>.2.1</w:t>
      </w:r>
      <w:r w:rsidRPr="001A01C4">
        <w:tab/>
        <w:t>Introduction</w:t>
      </w:r>
      <w:bookmarkEnd w:id="186"/>
      <w:bookmarkEnd w:id="187"/>
      <w:bookmarkEnd w:id="188"/>
      <w:bookmarkEnd w:id="189"/>
      <w:bookmarkEnd w:id="190"/>
    </w:p>
    <w:p w14:paraId="46C775DF" w14:textId="77777777" w:rsidR="001F42BE" w:rsidRPr="001A01C4" w:rsidRDefault="001F42BE" w:rsidP="001F42BE">
      <w:r w:rsidRPr="001A01C4">
        <w:t>The service operation defined for the Nausf_</w:t>
      </w:r>
      <w:r w:rsidRPr="001A01C4">
        <w:rPr>
          <w:rFonts w:eastAsia="SimSun" w:hint="eastAsia"/>
          <w:lang w:eastAsia="zh-CN"/>
        </w:rPr>
        <w:t>UPU</w:t>
      </w:r>
      <w:r w:rsidRPr="001A01C4">
        <w:rPr>
          <w:rFonts w:eastAsia="SimSun"/>
        </w:rPr>
        <w:t>Protection</w:t>
      </w:r>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Titre4"/>
      </w:pPr>
      <w:bookmarkStart w:id="191" w:name="_Toc25270656"/>
      <w:bookmarkStart w:id="192" w:name="_Toc34310311"/>
      <w:bookmarkStart w:id="193" w:name="_Toc36464833"/>
      <w:bookmarkStart w:id="194" w:name="_Toc51944565"/>
      <w:bookmarkStart w:id="195" w:name="_Toc200618741"/>
      <w:r w:rsidRPr="001A01C4">
        <w:t>5.</w:t>
      </w:r>
      <w:r w:rsidRPr="001A01C4">
        <w:rPr>
          <w:lang w:eastAsia="zh-CN"/>
        </w:rPr>
        <w:t>4</w:t>
      </w:r>
      <w:r w:rsidRPr="001A01C4">
        <w:t>.2.2</w:t>
      </w:r>
      <w:r w:rsidRPr="001A01C4">
        <w:tab/>
        <w:t>Protect</w:t>
      </w:r>
      <w:bookmarkEnd w:id="191"/>
      <w:bookmarkEnd w:id="192"/>
      <w:bookmarkEnd w:id="193"/>
      <w:bookmarkEnd w:id="194"/>
      <w:bookmarkEnd w:id="195"/>
    </w:p>
    <w:p w14:paraId="0D242651" w14:textId="77777777" w:rsidR="001F42BE" w:rsidRPr="001A01C4" w:rsidRDefault="001F42BE" w:rsidP="000F100F">
      <w:pPr>
        <w:pStyle w:val="Titre5"/>
      </w:pPr>
      <w:bookmarkStart w:id="196" w:name="_Toc25270657"/>
      <w:bookmarkStart w:id="197" w:name="_Toc34310312"/>
      <w:bookmarkStart w:id="198" w:name="_Toc36464834"/>
      <w:bookmarkStart w:id="199" w:name="_Toc51944566"/>
      <w:bookmarkStart w:id="200" w:name="_Toc200618742"/>
      <w:r w:rsidRPr="001A01C4">
        <w:t>5.</w:t>
      </w:r>
      <w:r w:rsidRPr="001A01C4">
        <w:rPr>
          <w:lang w:eastAsia="zh-CN"/>
        </w:rPr>
        <w:t>4</w:t>
      </w:r>
      <w:r w:rsidRPr="001A01C4">
        <w:t>.2.2.1</w:t>
      </w:r>
      <w:r w:rsidRPr="001A01C4">
        <w:tab/>
        <w:t>General</w:t>
      </w:r>
      <w:bookmarkEnd w:id="196"/>
      <w:bookmarkEnd w:id="197"/>
      <w:bookmarkEnd w:id="198"/>
      <w:bookmarkEnd w:id="199"/>
      <w:bookmarkEnd w:id="200"/>
    </w:p>
    <w:p w14:paraId="3EDEAA4C" w14:textId="77777777" w:rsidR="001F42BE" w:rsidRPr="001A01C4" w:rsidRDefault="001F42BE" w:rsidP="001F42BE">
      <w:r w:rsidRPr="001A01C4">
        <w:t>The Protect service operation is used in the following procedures:</w:t>
      </w:r>
    </w:p>
    <w:p w14:paraId="7F37FA46" w14:textId="547876DD" w:rsidR="001F42BE" w:rsidRPr="001A01C4" w:rsidRDefault="001F42BE" w:rsidP="001F42BE">
      <w:pPr>
        <w:pStyle w:val="B1"/>
      </w:pPr>
      <w:r w:rsidRPr="001A01C4">
        <w:t>-</w:t>
      </w:r>
      <w:r w:rsidRPr="001A01C4">
        <w:tab/>
        <w:t xml:space="preserve">Procedure for UE Parameters Update (see </w:t>
      </w:r>
      <w:r w:rsidR="000E0D91" w:rsidRPr="001A01C4">
        <w:t>clause</w:t>
      </w:r>
      <w:r w:rsidR="000E0D91">
        <w:t> </w:t>
      </w:r>
      <w:r w:rsidR="000E0D91" w:rsidRPr="001A01C4">
        <w:t>6</w:t>
      </w:r>
      <w:r w:rsidRPr="001A01C4">
        <w:t>.1</w:t>
      </w:r>
      <w:r w:rsidRPr="001A01C4">
        <w:rPr>
          <w:rFonts w:hint="eastAsia"/>
          <w:lang w:eastAsia="zh-CN"/>
        </w:rPr>
        <w:t>5</w:t>
      </w:r>
      <w:r w:rsidRPr="001A01C4">
        <w:t>.2.</w:t>
      </w:r>
      <w:r w:rsidRPr="001A01C4">
        <w:rPr>
          <w:rFonts w:hint="eastAsia"/>
          <w:lang w:eastAsia="zh-CN"/>
        </w:rPr>
        <w:t>1</w:t>
      </w:r>
      <w:r w:rsidRPr="001A01C4">
        <w:t xml:space="preserve"> of 3GPP TS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037" type="#_x0000_t75" style="width:482.1pt;height:129.6pt" o:ole="">
            <v:imagedata r:id="rId33" o:title=""/>
          </v:shape>
          <o:OLEObject Type="Embed" ProgID="Visio.Drawing.11" ShapeID="_x0000_i1037" DrawAspect="Content" ObjectID="_1826951749" r:id="rId34"/>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330C2FD0"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w:t>
      </w:r>
      <w:r w:rsidR="00D31D13">
        <w:t>content</w:t>
      </w:r>
      <w:r w:rsidRPr="001A01C4">
        <w:t xml:space="preserve"> shall contain the </w:t>
      </w:r>
      <w:r w:rsidRPr="001A01C4">
        <w:rPr>
          <w:noProof/>
        </w:rPr>
        <w:t>UE Parameters Update Data (UPU Data)</w:t>
      </w:r>
      <w:r w:rsidR="00D41C3B" w:rsidRPr="001A01C4">
        <w:rPr>
          <w:noProof/>
        </w:rPr>
        <w:t>, the UPU Header</w:t>
      </w:r>
      <w:r w:rsidRPr="001A01C4">
        <w:rPr>
          <w:noProof/>
        </w:rPr>
        <w:t xml:space="preserve"> and the acknowledge indication</w:t>
      </w:r>
      <w:r w:rsidRPr="001A01C4">
        <w:t>.</w:t>
      </w:r>
    </w:p>
    <w:p w14:paraId="4CA07730" w14:textId="75930FB5"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lastRenderedPageBreak/>
        <w:t>2b.</w:t>
      </w:r>
      <w:r w:rsidRPr="001A01C4">
        <w:tab/>
        <w:t>On failure</w:t>
      </w:r>
      <w:r w:rsidR="004030B8" w:rsidRPr="001A01C4">
        <w:t xml:space="preserve"> or redirection</w:t>
      </w:r>
      <w:r w:rsidRPr="001A01C4">
        <w:t xml:space="preserve">, one of the HTTP status code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164D39" w:rsidRPr="001A01C4">
        <w:t xml:space="preserve"> 6.3.3.2.4.2.2-2</w:t>
      </w:r>
      <w:r w:rsidRPr="001A01C4">
        <w:t xml:space="preserve">. If the </w:t>
      </w:r>
      <w:proofErr w:type="spellStart"/>
      <w:r w:rsidRPr="001A01C4">
        <w:t>Counter</w:t>
      </w:r>
      <w:r w:rsidRPr="001A01C4">
        <w:rPr>
          <w:rFonts w:hint="eastAsia"/>
          <w:vertAlign w:val="subscript"/>
          <w:lang w:eastAsia="zh-CN"/>
        </w:rPr>
        <w:t>UPU</w:t>
      </w:r>
      <w:proofErr w:type="spellEnd"/>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Titre1"/>
      </w:pPr>
      <w:bookmarkStart w:id="201" w:name="_Toc25270658"/>
      <w:bookmarkStart w:id="202" w:name="_Toc34310313"/>
      <w:bookmarkStart w:id="203" w:name="_Toc36464835"/>
      <w:bookmarkStart w:id="204" w:name="_Toc51944567"/>
      <w:bookmarkStart w:id="205" w:name="_Toc200618743"/>
      <w:r w:rsidRPr="001A01C4">
        <w:t>6</w:t>
      </w:r>
      <w:r w:rsidRPr="001A01C4">
        <w:tab/>
        <w:t>API Definitions</w:t>
      </w:r>
      <w:bookmarkEnd w:id="201"/>
      <w:bookmarkEnd w:id="202"/>
      <w:bookmarkEnd w:id="203"/>
      <w:bookmarkEnd w:id="204"/>
      <w:bookmarkEnd w:id="205"/>
    </w:p>
    <w:p w14:paraId="5824E7F2" w14:textId="77777777" w:rsidR="001F42BE" w:rsidRPr="001A01C4" w:rsidRDefault="001F42BE" w:rsidP="000F100F">
      <w:pPr>
        <w:pStyle w:val="Titre2"/>
      </w:pPr>
      <w:bookmarkStart w:id="206" w:name="_Toc25270659"/>
      <w:bookmarkStart w:id="207" w:name="_Toc34310314"/>
      <w:bookmarkStart w:id="208" w:name="_Toc36464836"/>
      <w:bookmarkStart w:id="209" w:name="_Toc51944568"/>
      <w:bookmarkStart w:id="210" w:name="_Toc200618744"/>
      <w:r w:rsidRPr="001A01C4">
        <w:t>6.1</w:t>
      </w:r>
      <w:r w:rsidRPr="001A01C4">
        <w:tab/>
        <w:t>Nausf_</w:t>
      </w:r>
      <w:r w:rsidRPr="001A01C4">
        <w:rPr>
          <w:rFonts w:eastAsia="SimSun" w:hint="eastAsia"/>
          <w:lang w:eastAsia="zh-CN"/>
        </w:rPr>
        <w:t>UEAuthentication</w:t>
      </w:r>
      <w:r w:rsidRPr="001A01C4" w:rsidDel="00F95B57">
        <w:t xml:space="preserve"> </w:t>
      </w:r>
      <w:r w:rsidRPr="001A01C4">
        <w:t>Service API</w:t>
      </w:r>
      <w:bookmarkEnd w:id="206"/>
      <w:bookmarkEnd w:id="207"/>
      <w:bookmarkEnd w:id="208"/>
      <w:bookmarkEnd w:id="209"/>
      <w:bookmarkEnd w:id="210"/>
    </w:p>
    <w:p w14:paraId="1AE32262" w14:textId="77777777" w:rsidR="001F42BE" w:rsidRPr="001A01C4" w:rsidRDefault="001F42BE" w:rsidP="000F100F">
      <w:pPr>
        <w:pStyle w:val="Titre3"/>
      </w:pPr>
      <w:bookmarkStart w:id="211" w:name="_Toc25270660"/>
      <w:bookmarkStart w:id="212" w:name="_Toc34310315"/>
      <w:bookmarkStart w:id="213" w:name="_Toc36464837"/>
      <w:bookmarkStart w:id="214" w:name="_Toc51944569"/>
      <w:bookmarkStart w:id="215" w:name="_Toc200618745"/>
      <w:r w:rsidRPr="001A01C4">
        <w:t>6.1.1</w:t>
      </w:r>
      <w:r w:rsidRPr="001A01C4">
        <w:tab/>
        <w:t>API URI</w:t>
      </w:r>
      <w:bookmarkEnd w:id="211"/>
      <w:bookmarkEnd w:id="212"/>
      <w:bookmarkEnd w:id="213"/>
      <w:bookmarkEnd w:id="214"/>
      <w:bookmarkEnd w:id="215"/>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w:t>
      </w:r>
      <w:proofErr w:type="spellStart"/>
      <w:r w:rsidRPr="001A01C4">
        <w:t>apiRoot</w:t>
      </w:r>
      <w:proofErr w:type="spellEnd"/>
      <w:r w:rsidRPr="001A01C4">
        <w:t>}/</w:t>
      </w:r>
      <w:r w:rsidR="00EE5724" w:rsidRPr="001A01C4">
        <w:t>&lt;</w:t>
      </w:r>
      <w:proofErr w:type="spellStart"/>
      <w:r w:rsidRPr="001A01C4">
        <w:t>apiName</w:t>
      </w:r>
      <w:proofErr w:type="spellEnd"/>
      <w:r w:rsidR="00EE5724" w:rsidRPr="001A01C4">
        <w:t>&gt;</w:t>
      </w:r>
      <w:r w:rsidRPr="001A01C4">
        <w:t>/</w:t>
      </w:r>
      <w:r w:rsidR="00D87109" w:rsidRPr="001A01C4">
        <w:t>&lt;</w:t>
      </w:r>
      <w:proofErr w:type="spellStart"/>
      <w:r w:rsidRPr="001A01C4">
        <w:t>apiVersion</w:t>
      </w:r>
      <w:proofErr w:type="spellEnd"/>
      <w:r w:rsidR="00D87109" w:rsidRPr="001A01C4">
        <w:t>&gt;</w:t>
      </w:r>
    </w:p>
    <w:p w14:paraId="667954B7"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Titre3"/>
      </w:pPr>
      <w:bookmarkStart w:id="216" w:name="_Toc25270661"/>
      <w:bookmarkStart w:id="217" w:name="_Toc34310316"/>
      <w:bookmarkStart w:id="218" w:name="_Toc36464838"/>
      <w:bookmarkStart w:id="219" w:name="_Toc51944570"/>
      <w:bookmarkStart w:id="220" w:name="_Toc200618746"/>
      <w:r w:rsidRPr="001A01C4">
        <w:t>6.1.2</w:t>
      </w:r>
      <w:r w:rsidRPr="001A01C4">
        <w:tab/>
        <w:t>Usage of HTTP</w:t>
      </w:r>
      <w:bookmarkEnd w:id="216"/>
      <w:bookmarkEnd w:id="217"/>
      <w:bookmarkEnd w:id="218"/>
      <w:bookmarkEnd w:id="219"/>
      <w:bookmarkEnd w:id="220"/>
    </w:p>
    <w:p w14:paraId="299C9547" w14:textId="77777777" w:rsidR="001F42BE" w:rsidRPr="001A01C4" w:rsidRDefault="001F42BE" w:rsidP="000F100F">
      <w:pPr>
        <w:pStyle w:val="Titre4"/>
      </w:pPr>
      <w:bookmarkStart w:id="221" w:name="_Toc25270662"/>
      <w:bookmarkStart w:id="222" w:name="_Toc34310317"/>
      <w:bookmarkStart w:id="223" w:name="_Toc36464839"/>
      <w:bookmarkStart w:id="224" w:name="_Toc51944571"/>
      <w:bookmarkStart w:id="225" w:name="_Toc200618747"/>
      <w:r w:rsidRPr="001A01C4">
        <w:t>6.1.2.1</w:t>
      </w:r>
      <w:r w:rsidRPr="001A01C4">
        <w:tab/>
        <w:t>General</w:t>
      </w:r>
      <w:bookmarkEnd w:id="221"/>
      <w:bookmarkEnd w:id="222"/>
      <w:bookmarkEnd w:id="223"/>
      <w:bookmarkEnd w:id="224"/>
      <w:bookmarkEnd w:id="225"/>
    </w:p>
    <w:p w14:paraId="77178A79" w14:textId="7C085580"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5D284150" w14:textId="77777777" w:rsidR="001F42BE" w:rsidRPr="001A01C4" w:rsidRDefault="001F42BE" w:rsidP="000F100F">
      <w:pPr>
        <w:pStyle w:val="Titre4"/>
      </w:pPr>
      <w:bookmarkStart w:id="226" w:name="_Toc25270663"/>
      <w:bookmarkStart w:id="227" w:name="_Toc34310318"/>
      <w:bookmarkStart w:id="228" w:name="_Toc36464840"/>
      <w:bookmarkStart w:id="229" w:name="_Toc51944572"/>
      <w:bookmarkStart w:id="230" w:name="_Toc200618748"/>
      <w:r w:rsidRPr="001A01C4">
        <w:t>6.1.2.2</w:t>
      </w:r>
      <w:r w:rsidRPr="001A01C4">
        <w:tab/>
        <w:t>HTTP standard headers</w:t>
      </w:r>
      <w:bookmarkEnd w:id="226"/>
      <w:bookmarkEnd w:id="227"/>
      <w:bookmarkEnd w:id="228"/>
      <w:bookmarkEnd w:id="229"/>
      <w:bookmarkEnd w:id="230"/>
    </w:p>
    <w:p w14:paraId="6C5E6F8E" w14:textId="77777777" w:rsidR="001F42BE" w:rsidRPr="001A01C4" w:rsidRDefault="001F42BE" w:rsidP="000F100F">
      <w:pPr>
        <w:pStyle w:val="Titre5"/>
        <w:rPr>
          <w:lang w:eastAsia="zh-CN"/>
        </w:rPr>
      </w:pPr>
      <w:bookmarkStart w:id="231" w:name="_Toc25270664"/>
      <w:bookmarkStart w:id="232" w:name="_Toc34310319"/>
      <w:bookmarkStart w:id="233" w:name="_Toc36464841"/>
      <w:bookmarkStart w:id="234" w:name="_Toc51944573"/>
      <w:bookmarkStart w:id="235" w:name="_Toc200618749"/>
      <w:r w:rsidRPr="001A01C4">
        <w:t>6.1.2.2.1</w:t>
      </w:r>
      <w:r w:rsidRPr="001A01C4">
        <w:rPr>
          <w:rFonts w:hint="eastAsia"/>
          <w:lang w:eastAsia="zh-CN"/>
        </w:rPr>
        <w:tab/>
      </w:r>
      <w:r w:rsidRPr="001A01C4">
        <w:rPr>
          <w:lang w:eastAsia="zh-CN"/>
        </w:rPr>
        <w:t>General</w:t>
      </w:r>
      <w:bookmarkEnd w:id="231"/>
      <w:bookmarkEnd w:id="232"/>
      <w:bookmarkEnd w:id="233"/>
      <w:bookmarkEnd w:id="234"/>
      <w:bookmarkEnd w:id="235"/>
    </w:p>
    <w:p w14:paraId="7DEA7E16" w14:textId="13F0036F"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27F41A97" w14:textId="77777777" w:rsidR="001F42BE" w:rsidRPr="001A01C4" w:rsidRDefault="001F42BE" w:rsidP="000F100F">
      <w:pPr>
        <w:pStyle w:val="Titre5"/>
      </w:pPr>
      <w:bookmarkStart w:id="236" w:name="_Toc25270665"/>
      <w:bookmarkStart w:id="237" w:name="_Toc34310320"/>
      <w:bookmarkStart w:id="238" w:name="_Toc36464842"/>
      <w:bookmarkStart w:id="239" w:name="_Toc51944574"/>
      <w:bookmarkStart w:id="240" w:name="_Toc200618750"/>
      <w:r w:rsidRPr="001A01C4">
        <w:t>6.1.2.2.2</w:t>
      </w:r>
      <w:r w:rsidRPr="001A01C4">
        <w:tab/>
        <w:t>Content type</w:t>
      </w:r>
      <w:bookmarkEnd w:id="236"/>
      <w:bookmarkEnd w:id="237"/>
      <w:bookmarkEnd w:id="238"/>
      <w:bookmarkEnd w:id="239"/>
      <w:bookmarkEnd w:id="240"/>
    </w:p>
    <w:p w14:paraId="5AACCB6D" w14:textId="77777777" w:rsidR="001F42BE" w:rsidRPr="001A01C4" w:rsidRDefault="001F42BE" w:rsidP="001F42BE">
      <w:r w:rsidRPr="001A01C4">
        <w:t>The following content types shall be supported:</w:t>
      </w:r>
    </w:p>
    <w:p w14:paraId="3204F3C2" w14:textId="72CD261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0308272E" w14:textId="7F47C593" w:rsidR="001F42BE" w:rsidRPr="001A01C4" w:rsidRDefault="001F42BE" w:rsidP="001F42BE">
      <w:pPr>
        <w:pStyle w:val="B1"/>
      </w:pPr>
      <w:r w:rsidRPr="001A01C4">
        <w:t>-</w:t>
      </w:r>
      <w:r w:rsidRPr="001A01C4">
        <w:tab/>
        <w:t>The Problem Details JSON Object (IETF RFC </w:t>
      </w:r>
      <w:r w:rsidR="00EB7314">
        <w:t>9457</w:t>
      </w:r>
      <w:r w:rsidRPr="001A01C4">
        <w:t> [11]</w:t>
      </w:r>
      <w:r w:rsidR="00EE5724" w:rsidRPr="001A01C4">
        <w:t>)</w:t>
      </w:r>
      <w:r w:rsidRPr="001A01C4">
        <w:t>. The use of the Problem Details JSON object in a HTTP response body shall be signalled by the content type "application/</w:t>
      </w:r>
      <w:proofErr w:type="spellStart"/>
      <w:r w:rsidRPr="001A01C4">
        <w:t>problem+json</w:t>
      </w:r>
      <w:proofErr w:type="spellEnd"/>
      <w:r w:rsidRPr="001A01C4">
        <w:t>"</w:t>
      </w:r>
    </w:p>
    <w:p w14:paraId="6AD3D10C" w14:textId="77777777" w:rsidR="001F42BE" w:rsidRPr="001A01C4" w:rsidRDefault="001F42BE" w:rsidP="001F42BE">
      <w:pPr>
        <w:pStyle w:val="B1"/>
      </w:pPr>
      <w:r w:rsidRPr="001A01C4">
        <w:t>-</w:t>
      </w:r>
      <w:r w:rsidRPr="001A01C4">
        <w:tab/>
        <w:t>The 3GPP hypermedia format as defined in 3GPP TS 29.501 [5]. The use of the 3GPP hypermedia format in a HTTP response body shall be signalled by the content type "application/3gppHal+json"</w:t>
      </w:r>
    </w:p>
    <w:p w14:paraId="5B07A22F" w14:textId="77777777" w:rsidR="001F42BE" w:rsidRPr="001A01C4" w:rsidRDefault="001F42BE" w:rsidP="000F100F">
      <w:pPr>
        <w:pStyle w:val="Titre4"/>
      </w:pPr>
      <w:bookmarkStart w:id="241" w:name="_Toc25270666"/>
      <w:bookmarkStart w:id="242" w:name="_Toc34310321"/>
      <w:bookmarkStart w:id="243" w:name="_Toc36464843"/>
      <w:bookmarkStart w:id="244" w:name="_Toc51944575"/>
      <w:bookmarkStart w:id="245" w:name="_Toc200618751"/>
      <w:r w:rsidRPr="001A01C4">
        <w:t>6.1.2.3</w:t>
      </w:r>
      <w:r w:rsidRPr="001A01C4">
        <w:tab/>
        <w:t>HTTP custom headers</w:t>
      </w:r>
      <w:bookmarkEnd w:id="241"/>
      <w:bookmarkEnd w:id="242"/>
      <w:bookmarkEnd w:id="243"/>
      <w:bookmarkEnd w:id="244"/>
      <w:bookmarkEnd w:id="245"/>
    </w:p>
    <w:p w14:paraId="4EE5DA56" w14:textId="77777777" w:rsidR="001F42BE" w:rsidRPr="001A01C4" w:rsidRDefault="001F42BE" w:rsidP="000F100F">
      <w:pPr>
        <w:pStyle w:val="Titre5"/>
        <w:rPr>
          <w:lang w:eastAsia="zh-CN"/>
        </w:rPr>
      </w:pPr>
      <w:bookmarkStart w:id="246" w:name="_Toc25270667"/>
      <w:bookmarkStart w:id="247" w:name="_Toc34310322"/>
      <w:bookmarkStart w:id="248" w:name="_Toc36464844"/>
      <w:bookmarkStart w:id="249" w:name="_Toc51944576"/>
      <w:bookmarkStart w:id="250" w:name="_Toc200618752"/>
      <w:r w:rsidRPr="001A01C4">
        <w:t>6.1.2.3.1</w:t>
      </w:r>
      <w:r w:rsidRPr="001A01C4">
        <w:rPr>
          <w:rFonts w:hint="eastAsia"/>
          <w:lang w:eastAsia="zh-CN"/>
        </w:rPr>
        <w:tab/>
      </w:r>
      <w:r w:rsidRPr="001A01C4">
        <w:rPr>
          <w:lang w:eastAsia="zh-CN"/>
        </w:rPr>
        <w:t>General</w:t>
      </w:r>
      <w:bookmarkEnd w:id="246"/>
      <w:bookmarkEnd w:id="247"/>
      <w:bookmarkEnd w:id="248"/>
      <w:bookmarkEnd w:id="249"/>
      <w:bookmarkEnd w:id="250"/>
    </w:p>
    <w:p w14:paraId="62F5F958" w14:textId="77777777" w:rsidR="001F42BE" w:rsidRPr="001A01C4" w:rsidRDefault="001F42BE" w:rsidP="001F42BE">
      <w:pPr>
        <w:rPr>
          <w:lang w:eastAsia="zh-CN"/>
        </w:rPr>
      </w:pPr>
      <w:r w:rsidRPr="001A01C4">
        <w:t>The usage of HTTP custom headers shall be supported as specified in clause 5.2.3 of 3GPP TS 29.500 [4].</w:t>
      </w:r>
    </w:p>
    <w:p w14:paraId="116B9896" w14:textId="77777777" w:rsidR="001F42BE" w:rsidRPr="001A01C4" w:rsidRDefault="001F42BE" w:rsidP="000F100F">
      <w:pPr>
        <w:pStyle w:val="Titre3"/>
      </w:pPr>
      <w:bookmarkStart w:id="251" w:name="_Toc25270668"/>
      <w:bookmarkStart w:id="252" w:name="_Toc34310323"/>
      <w:bookmarkStart w:id="253" w:name="_Toc36464845"/>
      <w:bookmarkStart w:id="254" w:name="_Toc51944577"/>
      <w:bookmarkStart w:id="255" w:name="_Toc200618753"/>
      <w:r w:rsidRPr="001A01C4">
        <w:lastRenderedPageBreak/>
        <w:t>6.1.3</w:t>
      </w:r>
      <w:r w:rsidRPr="001A01C4">
        <w:tab/>
        <w:t>Resources</w:t>
      </w:r>
      <w:bookmarkEnd w:id="251"/>
      <w:bookmarkEnd w:id="252"/>
      <w:bookmarkEnd w:id="253"/>
      <w:bookmarkEnd w:id="254"/>
      <w:bookmarkEnd w:id="255"/>
    </w:p>
    <w:p w14:paraId="67C97061" w14:textId="77777777" w:rsidR="001F42BE" w:rsidRPr="001A01C4" w:rsidRDefault="001F42BE" w:rsidP="000F100F">
      <w:pPr>
        <w:pStyle w:val="Titre4"/>
      </w:pPr>
      <w:bookmarkStart w:id="256" w:name="_Toc25270669"/>
      <w:bookmarkStart w:id="257" w:name="_Toc34310324"/>
      <w:bookmarkStart w:id="258" w:name="_Toc36464846"/>
      <w:bookmarkStart w:id="259" w:name="_Toc51944578"/>
      <w:bookmarkStart w:id="260" w:name="_Toc200618754"/>
      <w:r w:rsidRPr="001A01C4">
        <w:t>6.1.3.1</w:t>
      </w:r>
      <w:r w:rsidRPr="001A01C4">
        <w:tab/>
        <w:t>Overview</w:t>
      </w:r>
      <w:bookmarkEnd w:id="256"/>
      <w:bookmarkEnd w:id="257"/>
      <w:bookmarkEnd w:id="258"/>
      <w:bookmarkEnd w:id="259"/>
      <w:bookmarkEnd w:id="260"/>
    </w:p>
    <w:p w14:paraId="35E93ACA" w14:textId="77777777" w:rsidR="001F42BE" w:rsidRPr="001A01C4" w:rsidRDefault="001F42BE" w:rsidP="001F42BE">
      <w:r w:rsidRPr="001A01C4">
        <w:t xml:space="preserve">The structure of the Resource URIs of the </w:t>
      </w:r>
      <w:r w:rsidR="005E0304" w:rsidRPr="001A01C4">
        <w:t>Nausf_UE</w:t>
      </w:r>
      <w:r w:rsidRPr="001A01C4">
        <w:t>Authenticat</w:t>
      </w:r>
      <w:r w:rsidR="005E0304" w:rsidRPr="001A01C4">
        <w:t>ion</w:t>
      </w:r>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6BA39C70" w:rsidR="001270EA" w:rsidRPr="001A01C4" w:rsidRDefault="00F34AE5" w:rsidP="001F42BE">
      <w:pPr>
        <w:pStyle w:val="TH"/>
      </w:pPr>
      <w:r w:rsidRPr="001A01C4">
        <w:object w:dxaOrig="7860" w:dyaOrig="7950" w14:anchorId="41A87A5A">
          <v:shape id="_x0000_i1038" type="#_x0000_t75" style="width:396.3pt;height:395.7pt" o:ole="">
            <v:imagedata r:id="rId35" o:title=""/>
          </v:shape>
          <o:OLEObject Type="Embed" ProgID="Visio.Drawing.15" ShapeID="_x0000_i1038" DrawAspect="Content" ObjectID="_1826951750" r:id="rId36"/>
        </w:object>
      </w:r>
    </w:p>
    <w:p w14:paraId="5F73D302" w14:textId="77777777" w:rsidR="001F42BE" w:rsidRPr="001A01C4" w:rsidRDefault="001F42BE" w:rsidP="001F42BE">
      <w:pPr>
        <w:pStyle w:val="TF"/>
      </w:pPr>
      <w:r w:rsidRPr="007B5645">
        <w:t>Figure 6.1.3.1-1</w:t>
      </w:r>
      <w:r w:rsidRPr="001A01C4">
        <w:t>: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proofErr w:type="spellStart"/>
            <w:r w:rsidRPr="001A01C4">
              <w:t>ue</w:t>
            </w:r>
            <w:proofErr w:type="spellEnd"/>
            <w:r w:rsidRPr="001A01C4">
              <w:t>-authentications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w:t>
            </w:r>
            <w:proofErr w:type="spellStart"/>
            <w:proofErr w:type="gramStart"/>
            <w:r w:rsidRPr="001A01C4">
              <w:t>ue</w:t>
            </w:r>
            <w:proofErr w:type="spellEnd"/>
            <w:proofErr w:type="gramEnd"/>
            <w:r w:rsidRPr="001A01C4">
              <w:t>-authentications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proofErr w:type="spellStart"/>
            <w:proofErr w:type="gramStart"/>
            <w:r w:rsidR="00F210C4" w:rsidRPr="001A01C4">
              <w:t>ue</w:t>
            </w:r>
            <w:proofErr w:type="spellEnd"/>
            <w:proofErr w:type="gramEnd"/>
            <w:r w:rsidR="00F210C4" w:rsidRPr="001A01C4">
              <w:t>-authentications/deregister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w:t>
            </w:r>
            <w:proofErr w:type="spellStart"/>
            <w:proofErr w:type="gramStart"/>
            <w:r w:rsidRPr="001A01C4">
              <w:t>ue</w:t>
            </w:r>
            <w:proofErr w:type="spellEnd"/>
            <w:proofErr w:type="gramEnd"/>
            <w:r w:rsidRPr="001A01C4">
              <w:t>-authentications/{</w:t>
            </w:r>
            <w:proofErr w:type="spellStart"/>
            <w:r w:rsidRPr="001A01C4">
              <w:t>authCtxId</w:t>
            </w:r>
            <w:proofErr w:type="spellEnd"/>
            <w:r w:rsidRPr="001A01C4">
              <w:t>}</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w:t>
            </w:r>
            <w:proofErr w:type="spellStart"/>
            <w:proofErr w:type="gramStart"/>
            <w:r w:rsidRPr="001A01C4">
              <w:t>ue</w:t>
            </w:r>
            <w:proofErr w:type="spellEnd"/>
            <w:proofErr w:type="gramEnd"/>
            <w:r w:rsidRPr="001A01C4">
              <w:t>-authentications/{</w:t>
            </w:r>
            <w:proofErr w:type="spellStart"/>
            <w:r w:rsidRPr="001A01C4">
              <w:t>authCtxId</w:t>
            </w:r>
            <w:proofErr w:type="spellEnd"/>
            <w:r w:rsidRPr="001A01C4">
              <w:t>}/5g-aka-confirmation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proofErr w:type="spellStart"/>
            <w:r w:rsidRPr="001A01C4">
              <w:t>eap</w:t>
            </w:r>
            <w:proofErr w:type="spellEnd"/>
            <w:r w:rsidRPr="001A01C4">
              <w:t>-session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w:t>
            </w:r>
            <w:proofErr w:type="spellStart"/>
            <w:proofErr w:type="gramStart"/>
            <w:r w:rsidRPr="001A01C4">
              <w:t>ue</w:t>
            </w:r>
            <w:proofErr w:type="spellEnd"/>
            <w:proofErr w:type="gramEnd"/>
            <w:r w:rsidRPr="001A01C4">
              <w:t>-authentications/{</w:t>
            </w:r>
            <w:proofErr w:type="spellStart"/>
            <w:r w:rsidRPr="001A01C4">
              <w:t>authCtxId</w:t>
            </w:r>
            <w:proofErr w:type="spellEnd"/>
            <w:r w:rsidRPr="001A01C4">
              <w:t>}/</w:t>
            </w:r>
            <w:proofErr w:type="spellStart"/>
            <w:r w:rsidRPr="001A01C4">
              <w:t>eap</w:t>
            </w:r>
            <w:proofErr w:type="spellEnd"/>
            <w:r w:rsidRPr="001A01C4">
              <w:t>-session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proofErr w:type="spellStart"/>
            <w:r w:rsidRPr="001A01C4">
              <w:t>rg</w:t>
            </w:r>
            <w:proofErr w:type="spellEnd"/>
            <w:r w:rsidRPr="001A01C4">
              <w:t>-authentications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w:t>
            </w:r>
            <w:proofErr w:type="spellStart"/>
            <w:proofErr w:type="gramStart"/>
            <w:r w:rsidRPr="001A01C4">
              <w:t>rg</w:t>
            </w:r>
            <w:proofErr w:type="spellEnd"/>
            <w:proofErr w:type="gramEnd"/>
            <w:r w:rsidRPr="001A01C4">
              <w:t>-authentications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w:t>
            </w:r>
            <w:proofErr w:type="spellStart"/>
            <w:proofErr w:type="gramStart"/>
            <w:r w:rsidRPr="001A01C4">
              <w:t>rg</w:t>
            </w:r>
            <w:proofErr w:type="spellEnd"/>
            <w:proofErr w:type="gramEnd"/>
            <w:r w:rsidRPr="001A01C4">
              <w:t>-authentications/{</w:t>
            </w:r>
            <w:proofErr w:type="spellStart"/>
            <w:r w:rsidRPr="001A01C4">
              <w:t>authCtxId</w:t>
            </w:r>
            <w:proofErr w:type="spellEnd"/>
            <w:r w:rsidRPr="001A01C4">
              <w:t>}</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w:t>
            </w:r>
            <w:proofErr w:type="gramStart"/>
            <w:r w:rsidRPr="001A01C4">
              <w:t>prose</w:t>
            </w:r>
            <w:proofErr w:type="gramEnd"/>
            <w:r w:rsidRPr="001A01C4">
              <w:t>-authentications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2DDDD27B"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proofErr w:type="spellStart"/>
            <w:r w:rsidRPr="001A01C4">
              <w:t>ProSe</w:t>
            </w:r>
            <w:proofErr w:type="spellEnd"/>
            <w:r w:rsidRPr="001A01C4">
              <w:t xml:space="preserve"> Remote UE</w:t>
            </w:r>
            <w:r w:rsidR="00827B27">
              <w:t xml:space="preserve"> or the 5G </w:t>
            </w:r>
            <w:proofErr w:type="spellStart"/>
            <w:r w:rsidR="00827B27">
              <w:t>ProSe</w:t>
            </w:r>
            <w:proofErr w:type="spellEnd"/>
            <w:r w:rsidR="00827B27">
              <w:t xml:space="preserve"> End UE</w:t>
            </w:r>
            <w:r w:rsidRPr="001A01C4">
              <w:t>.</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w:t>
            </w:r>
            <w:proofErr w:type="gramStart"/>
            <w:r w:rsidRPr="001A01C4">
              <w:t>prose</w:t>
            </w:r>
            <w:proofErr w:type="gramEnd"/>
            <w:r w:rsidRPr="001A01C4">
              <w:t>-authentications/{</w:t>
            </w:r>
            <w:proofErr w:type="spellStart"/>
            <w:r w:rsidRPr="001A01C4">
              <w:t>authCtxId</w:t>
            </w:r>
            <w:proofErr w:type="spellEnd"/>
            <w:r w:rsidRPr="001A01C4">
              <w:t>}/</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2F497C61" w:rsidR="001270EA" w:rsidRPr="001A01C4" w:rsidRDefault="001270EA" w:rsidP="001270EA">
            <w:pPr>
              <w:pStyle w:val="TAL"/>
            </w:pPr>
            <w:r w:rsidRPr="001A01C4">
              <w:t xml:space="preserve">Post the EAP response from the </w:t>
            </w:r>
            <w:r w:rsidRPr="001A01C4">
              <w:rPr>
                <w:rFonts w:hint="eastAsia"/>
                <w:lang w:eastAsia="zh-CN"/>
              </w:rPr>
              <w:t xml:space="preserve">5G </w:t>
            </w:r>
            <w:proofErr w:type="spellStart"/>
            <w:r w:rsidRPr="001A01C4">
              <w:t>ProSe</w:t>
            </w:r>
            <w:proofErr w:type="spellEnd"/>
            <w:r w:rsidRPr="001A01C4">
              <w:t xml:space="preserve"> Remote UE</w:t>
            </w:r>
            <w:r w:rsidR="00827B27">
              <w:t xml:space="preserve"> or the 5G </w:t>
            </w:r>
            <w:proofErr w:type="spellStart"/>
            <w:r w:rsidR="00827B27">
              <w:t>ProSe</w:t>
            </w:r>
            <w:proofErr w:type="spellEnd"/>
            <w:r w:rsidR="00827B27">
              <w:t xml:space="preserve"> End UE</w:t>
            </w:r>
            <w:r w:rsidRPr="001A01C4">
              <w:t>.</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7EFCC51" w14:textId="77777777" w:rsidR="001F42BE" w:rsidRPr="001A01C4" w:rsidRDefault="001F42BE" w:rsidP="001F42BE">
      <w:pPr>
        <w:rPr>
          <w:lang w:val="en-US"/>
        </w:rPr>
      </w:pPr>
    </w:p>
    <w:p w14:paraId="257E2927" w14:textId="77777777" w:rsidR="001F42BE" w:rsidRPr="001A01C4" w:rsidRDefault="001F42BE" w:rsidP="000F100F">
      <w:pPr>
        <w:pStyle w:val="Titre4"/>
      </w:pPr>
      <w:bookmarkStart w:id="261" w:name="_Toc25270670"/>
      <w:bookmarkStart w:id="262" w:name="_Toc34310325"/>
      <w:bookmarkStart w:id="263" w:name="_Toc36464847"/>
      <w:bookmarkStart w:id="264" w:name="_Toc51944579"/>
      <w:bookmarkStart w:id="265" w:name="_Toc200618755"/>
      <w:r w:rsidRPr="001A01C4">
        <w:t>6.1.3.2</w:t>
      </w:r>
      <w:r w:rsidRPr="001A01C4">
        <w:tab/>
        <w:t xml:space="preserve">Resource: </w:t>
      </w:r>
      <w:proofErr w:type="spellStart"/>
      <w:r w:rsidRPr="001A01C4">
        <w:t>ue</w:t>
      </w:r>
      <w:proofErr w:type="spellEnd"/>
      <w:r w:rsidRPr="001A01C4">
        <w:t>-authentications</w:t>
      </w:r>
      <w:bookmarkEnd w:id="261"/>
      <w:r w:rsidRPr="001A01C4">
        <w:t xml:space="preserve"> (Collection)</w:t>
      </w:r>
      <w:bookmarkEnd w:id="262"/>
      <w:bookmarkEnd w:id="263"/>
      <w:bookmarkEnd w:id="264"/>
      <w:bookmarkEnd w:id="265"/>
    </w:p>
    <w:p w14:paraId="73FD7BF4" w14:textId="77777777" w:rsidR="001F42BE" w:rsidRPr="001A01C4" w:rsidRDefault="001F42BE" w:rsidP="000F100F">
      <w:pPr>
        <w:pStyle w:val="Titre5"/>
      </w:pPr>
      <w:bookmarkStart w:id="266" w:name="_Toc25270671"/>
      <w:bookmarkStart w:id="267" w:name="_Toc34310326"/>
      <w:bookmarkStart w:id="268" w:name="_Toc36464848"/>
      <w:bookmarkStart w:id="269" w:name="_Toc51944580"/>
      <w:bookmarkStart w:id="270" w:name="_Toc200618756"/>
      <w:r w:rsidRPr="001A01C4">
        <w:t>6.1.3.2.1</w:t>
      </w:r>
      <w:r w:rsidRPr="001A01C4">
        <w:tab/>
        <w:t>Description</w:t>
      </w:r>
      <w:bookmarkEnd w:id="266"/>
      <w:bookmarkEnd w:id="267"/>
      <w:bookmarkEnd w:id="268"/>
      <w:bookmarkEnd w:id="269"/>
      <w:bookmarkEnd w:id="270"/>
    </w:p>
    <w:p w14:paraId="5E894815" w14:textId="77777777" w:rsidR="001F42BE" w:rsidRPr="001A01C4" w:rsidRDefault="001F42BE" w:rsidP="001F42BE">
      <w:r w:rsidRPr="001A01C4">
        <w:t xml:space="preserve">This resource represents a collection of the </w:t>
      </w:r>
      <w:proofErr w:type="spellStart"/>
      <w:r w:rsidRPr="001A01C4">
        <w:t>ue</w:t>
      </w:r>
      <w:proofErr w:type="spellEnd"/>
      <w:r w:rsidRPr="001A01C4">
        <w:t>-authentication resources generated by the AUSF.</w:t>
      </w:r>
    </w:p>
    <w:p w14:paraId="539F44FD" w14:textId="77777777" w:rsidR="001F42BE" w:rsidRPr="001A01C4" w:rsidRDefault="001F42BE" w:rsidP="000F100F">
      <w:pPr>
        <w:pStyle w:val="Titre5"/>
      </w:pPr>
      <w:bookmarkStart w:id="271" w:name="_Toc25270672"/>
      <w:bookmarkStart w:id="272" w:name="_Toc34310327"/>
      <w:bookmarkStart w:id="273" w:name="_Toc36464849"/>
      <w:bookmarkStart w:id="274" w:name="_Toc51944581"/>
      <w:bookmarkStart w:id="275" w:name="_Toc200618757"/>
      <w:r w:rsidRPr="001A01C4">
        <w:t>6.1.3.2.2</w:t>
      </w:r>
      <w:r w:rsidRPr="001A01C4">
        <w:tab/>
        <w:t>Resource Definition</w:t>
      </w:r>
      <w:bookmarkEnd w:id="271"/>
      <w:bookmarkEnd w:id="272"/>
      <w:bookmarkEnd w:id="273"/>
      <w:bookmarkEnd w:id="274"/>
      <w:bookmarkEnd w:id="275"/>
    </w:p>
    <w:p w14:paraId="20268550" w14:textId="68F5356E" w:rsidR="001F42BE" w:rsidRPr="001A01C4" w:rsidRDefault="001F42BE" w:rsidP="001F42BE">
      <w:r w:rsidRPr="001A01C4">
        <w:t xml:space="preserve">Resource URI: </w:t>
      </w: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r w:rsidR="00A86113">
        <w:rPr>
          <w:b/>
        </w:rPr>
        <w:t>&lt;</w:t>
      </w:r>
      <w:proofErr w:type="spellStart"/>
      <w:r w:rsidR="00A86113">
        <w:rPr>
          <w:b/>
        </w:rPr>
        <w:t>apiVersion</w:t>
      </w:r>
      <w:proofErr w:type="spellEnd"/>
      <w:r w:rsidR="00A86113">
        <w:rPr>
          <w:b/>
        </w:rPr>
        <w:t>&gt;</w:t>
      </w:r>
      <w:r w:rsidRPr="001A01C4">
        <w:rPr>
          <w:b/>
        </w:rPr>
        <w:t>/</w:t>
      </w:r>
      <w:proofErr w:type="spellStart"/>
      <w:r w:rsidRPr="001A01C4">
        <w:rPr>
          <w:b/>
        </w:rPr>
        <w:t>ue</w:t>
      </w:r>
      <w:proofErr w:type="spellEnd"/>
      <w:r w:rsidRPr="001A01C4">
        <w:rPr>
          <w:b/>
        </w:rPr>
        <w:t>-authentications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Titre5"/>
      </w:pPr>
      <w:bookmarkStart w:id="276" w:name="_Toc25270673"/>
      <w:bookmarkStart w:id="277" w:name="_Toc34310328"/>
      <w:bookmarkStart w:id="278" w:name="_Toc36464850"/>
      <w:bookmarkStart w:id="279" w:name="_Toc51944582"/>
      <w:bookmarkStart w:id="280" w:name="_Toc200618758"/>
      <w:r w:rsidRPr="001A01C4">
        <w:t>6.1.3.2.3</w:t>
      </w:r>
      <w:r w:rsidRPr="001A01C4">
        <w:tab/>
        <w:t>Resource Standard Methods</w:t>
      </w:r>
      <w:bookmarkEnd w:id="276"/>
      <w:bookmarkEnd w:id="277"/>
      <w:bookmarkEnd w:id="278"/>
      <w:bookmarkEnd w:id="279"/>
      <w:bookmarkEnd w:id="280"/>
    </w:p>
    <w:p w14:paraId="42E9A480" w14:textId="77777777" w:rsidR="001F42BE" w:rsidRPr="001A01C4" w:rsidRDefault="001F42BE" w:rsidP="006F0131">
      <w:pPr>
        <w:pStyle w:val="H6"/>
      </w:pPr>
      <w:bookmarkStart w:id="281" w:name="_Toc25270674"/>
      <w:bookmarkStart w:id="282" w:name="_Toc34310329"/>
      <w:bookmarkStart w:id="283" w:name="_Toc36464851"/>
      <w:bookmarkStart w:id="284" w:name="_Toc51944583"/>
      <w:r w:rsidRPr="001A01C4">
        <w:t>6.1.3.2.3.1</w:t>
      </w:r>
      <w:r w:rsidRPr="001A01C4">
        <w:tab/>
        <w:t>POST</w:t>
      </w:r>
      <w:bookmarkEnd w:id="281"/>
      <w:bookmarkEnd w:id="282"/>
      <w:bookmarkEnd w:id="283"/>
      <w:bookmarkEnd w:id="284"/>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This method shall support the request data structures specified in table 6.1.3.2.3.1-2 and the response data structures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proofErr w:type="spellStart"/>
            <w:r w:rsidRPr="001A01C4">
              <w:t>AuthenticationInfo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1A01C4" w:rsidRDefault="001F42BE" w:rsidP="0078742B">
            <w:pPr>
              <w:pStyle w:val="TAL"/>
            </w:pPr>
            <w:r w:rsidRPr="001A01C4">
              <w:t>Contains the UE id (i.e. SUCI or SUPI as specified in 3GPP TS 33.501 [8]) and the serving network name.</w:t>
            </w:r>
          </w:p>
          <w:p w14:paraId="18C9000D" w14:textId="77777777" w:rsidR="001F42BE" w:rsidRPr="001A01C4" w:rsidRDefault="001F42BE" w:rsidP="0078742B">
            <w:pPr>
              <w:pStyle w:val="TAL"/>
            </w:pPr>
            <w:r w:rsidRPr="001A01C4">
              <w:t>It may also contain Trace Data as specified in 3GPP TS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proofErr w:type="spellStart"/>
            <w:r w:rsidRPr="001A01C4">
              <w:t>UEAuthenticationCtx</w:t>
            </w:r>
            <w:proofErr w:type="spellEnd"/>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237A5173" w:rsidR="00164D39" w:rsidRPr="001A01C4" w:rsidRDefault="00164D39" w:rsidP="00164D39">
            <w:pPr>
              <w:pStyle w:val="TAN"/>
            </w:pPr>
            <w:r w:rsidRPr="001A01C4">
              <w:t>NOTE 1:</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363D262A" w14:textId="768D6ADB" w:rsidR="00164D39" w:rsidRPr="001A01C4" w:rsidRDefault="00164D39"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59A8A4E3" w14:textId="77777777" w:rsidR="001F42BE" w:rsidRPr="001A01C4" w:rsidRDefault="001F42BE" w:rsidP="001F42BE"/>
    <w:p w14:paraId="35CA84AA" w14:textId="54F8ECD8" w:rsidR="00CE203D" w:rsidRPr="001A01C4" w:rsidRDefault="00CE203D" w:rsidP="00CE203D">
      <w:pPr>
        <w:pStyle w:val="TH"/>
      </w:pPr>
      <w:r w:rsidRPr="001A01C4">
        <w:t>Table 6.1.3.2.3.1-4: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3649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3649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220FA39D" w:rsidR="00CE203D" w:rsidRPr="001A01C4" w:rsidRDefault="00CE203D" w:rsidP="002F2109">
            <w:pPr>
              <w:pStyle w:val="TAL"/>
            </w:pPr>
            <w:r w:rsidRPr="001A01C4">
              <w:t>Contains the URI of the newly created resource according to the structure: {</w:t>
            </w:r>
            <w:proofErr w:type="spellStart"/>
            <w:r w:rsidRPr="001A01C4">
              <w:t>apiRoot</w:t>
            </w:r>
            <w:proofErr w:type="spellEnd"/>
            <w:r w:rsidRPr="001A01C4">
              <w:t>}/</w:t>
            </w:r>
            <w:proofErr w:type="spellStart"/>
            <w:r w:rsidRPr="001A01C4">
              <w:t>nausf</w:t>
            </w:r>
            <w:proofErr w:type="spellEnd"/>
            <w:r w:rsidRPr="001A01C4">
              <w:t>-auth/</w:t>
            </w:r>
            <w:r w:rsidR="00364934">
              <w:t>&lt;</w:t>
            </w:r>
            <w:proofErr w:type="spellStart"/>
            <w:r w:rsidR="00364934">
              <w:t>apiVersion</w:t>
            </w:r>
            <w:proofErr w:type="spellEnd"/>
            <w:r w:rsidR="00364934">
              <w:t>&gt;</w:t>
            </w:r>
            <w:r w:rsidRPr="001A01C4">
              <w:t>/</w:t>
            </w:r>
            <w:proofErr w:type="spellStart"/>
            <w:r w:rsidRPr="001A01C4">
              <w:t>ue</w:t>
            </w:r>
            <w:proofErr w:type="spellEnd"/>
            <w:r w:rsidRPr="001A01C4">
              <w:t>-authentications/{</w:t>
            </w:r>
            <w:proofErr w:type="spellStart"/>
            <w:r w:rsidRPr="001A01C4">
              <w:t>authCtxId</w:t>
            </w:r>
            <w:proofErr w:type="spellEnd"/>
            <w:r w:rsidRPr="001A01C4">
              <w:t>}</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2B59084D"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lastRenderedPageBreak/>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1F23F6FF"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Titre5"/>
      </w:pPr>
      <w:bookmarkStart w:id="285" w:name="_Toc25270675"/>
      <w:bookmarkStart w:id="286" w:name="_Toc34310330"/>
      <w:bookmarkStart w:id="287" w:name="_Toc36464852"/>
      <w:bookmarkStart w:id="288" w:name="_Toc51944584"/>
      <w:bookmarkStart w:id="289" w:name="_Toc200618759"/>
      <w:r w:rsidRPr="001A01C4">
        <w:t>6.1.3.2.4</w:t>
      </w:r>
      <w:r w:rsidRPr="001A01C4">
        <w:tab/>
        <w:t>Resource Custom Operations</w:t>
      </w:r>
      <w:bookmarkEnd w:id="285"/>
      <w:bookmarkEnd w:id="286"/>
      <w:bookmarkEnd w:id="287"/>
      <w:bookmarkEnd w:id="288"/>
      <w:bookmarkEnd w:id="289"/>
    </w:p>
    <w:p w14:paraId="0F059123" w14:textId="77777777" w:rsidR="001F42BE" w:rsidRPr="001A01C4" w:rsidRDefault="001F42BE" w:rsidP="006F0131">
      <w:pPr>
        <w:pStyle w:val="H6"/>
      </w:pPr>
      <w:bookmarkStart w:id="290" w:name="_Toc25270676"/>
      <w:bookmarkStart w:id="291" w:name="_Toc34310331"/>
      <w:bookmarkStart w:id="292" w:name="_Toc36464853"/>
      <w:bookmarkStart w:id="293" w:name="_Toc51944585"/>
      <w:r w:rsidRPr="001A01C4">
        <w:t>6.1.3.2.4.1</w:t>
      </w:r>
      <w:r w:rsidRPr="001A01C4">
        <w:tab/>
        <w:t>Overview</w:t>
      </w:r>
      <w:bookmarkEnd w:id="290"/>
      <w:bookmarkEnd w:id="291"/>
      <w:bookmarkEnd w:id="292"/>
      <w:bookmarkEnd w:id="293"/>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4D049208" w:rsidR="00F210C4" w:rsidRPr="001A01C4" w:rsidRDefault="00F210C4" w:rsidP="002F2109">
            <w:pPr>
              <w:keepNext/>
              <w:keepLines/>
              <w:spacing w:after="0"/>
              <w:rPr>
                <w:rFonts w:ascii="Arial" w:hAnsi="Arial"/>
                <w:sz w:val="18"/>
              </w:rPr>
            </w:pP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r w:rsidR="002A1407" w:rsidRPr="002514B6">
              <w:rPr>
                <w:b/>
              </w:rPr>
              <w:t>&lt;</w:t>
            </w:r>
            <w:proofErr w:type="spellStart"/>
            <w:r w:rsidR="002A1407" w:rsidRPr="002514B6">
              <w:rPr>
                <w:b/>
              </w:rPr>
              <w:t>apiVersion</w:t>
            </w:r>
            <w:proofErr w:type="spellEnd"/>
            <w:r w:rsidR="002A1407" w:rsidRPr="002514B6">
              <w:rPr>
                <w:b/>
              </w:rPr>
              <w:t>&gt;</w:t>
            </w:r>
            <w:r w:rsidRPr="001A01C4">
              <w:rPr>
                <w:b/>
              </w:rPr>
              <w:t>/</w:t>
            </w:r>
            <w:proofErr w:type="spellStart"/>
            <w:r w:rsidRPr="001A01C4">
              <w:rPr>
                <w:b/>
              </w:rPr>
              <w:t>ue</w:t>
            </w:r>
            <w:proofErr w:type="spellEnd"/>
            <w:r w:rsidRPr="001A01C4">
              <w:rPr>
                <w:b/>
              </w:rPr>
              <w:t>-authentications/deregister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294" w:name="_Toc25156277"/>
      <w:bookmarkStart w:id="295" w:name="_Toc34124577"/>
      <w:bookmarkStart w:id="296" w:name="_Toc36461239"/>
      <w:r w:rsidRPr="001A01C4">
        <w:t>6.1.3.2.4.</w:t>
      </w:r>
      <w:r w:rsidR="0063388D" w:rsidRPr="001A01C4">
        <w:t>2</w:t>
      </w:r>
      <w:r w:rsidRPr="001A01C4">
        <w:tab/>
        <w:t xml:space="preserve">Operation: </w:t>
      </w:r>
      <w:bookmarkEnd w:id="294"/>
      <w:r w:rsidRPr="001A01C4">
        <w:t xml:space="preserve">deregister </w:t>
      </w:r>
      <w:r w:rsidRPr="001A01C4">
        <w:rPr>
          <w:rFonts w:hint="eastAsia"/>
        </w:rPr>
        <w:t>(POST)</w:t>
      </w:r>
      <w:bookmarkEnd w:id="295"/>
      <w:bookmarkEnd w:id="296"/>
    </w:p>
    <w:p w14:paraId="26A139B8" w14:textId="1F57C639" w:rsidR="00F210C4" w:rsidRPr="001A01C4" w:rsidRDefault="00F210C4" w:rsidP="000F100F">
      <w:pPr>
        <w:pStyle w:val="H6"/>
      </w:pPr>
      <w:bookmarkStart w:id="297" w:name="_Toc36461240"/>
      <w:r w:rsidRPr="001A01C4">
        <w:t>6.1.3.2.4.</w:t>
      </w:r>
      <w:r w:rsidR="00F12EB7" w:rsidRPr="001A01C4">
        <w:t>2</w:t>
      </w:r>
      <w:r w:rsidRPr="001A01C4">
        <w:t>.1</w:t>
      </w:r>
      <w:r w:rsidRPr="001A01C4">
        <w:tab/>
        <w:t>Description</w:t>
      </w:r>
      <w:bookmarkEnd w:id="297"/>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298" w:name="_Toc36461241"/>
      <w:r w:rsidRPr="001A01C4">
        <w:t>6.1.3.2.4.</w:t>
      </w:r>
      <w:r w:rsidR="00F12EB7" w:rsidRPr="001A01C4">
        <w:t>2</w:t>
      </w:r>
      <w:r w:rsidRPr="001A01C4">
        <w:t>.2</w:t>
      </w:r>
      <w:r w:rsidRPr="001A01C4">
        <w:tab/>
        <w:t>Operation Definition</w:t>
      </w:r>
      <w:bookmarkEnd w:id="298"/>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proofErr w:type="spellStart"/>
            <w:r w:rsidRPr="001A01C4">
              <w:t>DeregistrationInfo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proofErr w:type="spellStart"/>
            <w:r w:rsidRPr="001A01C4">
              <w:rPr>
                <w:rFonts w:cs="Arial"/>
                <w:szCs w:val="18"/>
              </w:rP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proofErr w:type="spellStart"/>
            <w:r w:rsidRPr="001A01C4">
              <w:rPr>
                <w:rFonts w:cs="Arial"/>
                <w:szCs w:val="18"/>
              </w:rP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proofErr w:type="spellStart"/>
            <w:r w:rsidRPr="001A01C4">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891321D" w:rsidR="00164D39" w:rsidRPr="001A01C4" w:rsidRDefault="00164D39" w:rsidP="00164D39">
            <w:pPr>
              <w:pStyle w:val="TAN"/>
              <w:rPr>
                <w:rFonts w:eastAsia="SimSun"/>
              </w:rPr>
            </w:pPr>
            <w:r w:rsidRPr="001A01C4">
              <w:rPr>
                <w:rFonts w:eastAsia="SimSun"/>
              </w:rPr>
              <w:t>NOTE 1:</w:t>
            </w:r>
            <w:r w:rsidRPr="001A01C4">
              <w:rPr>
                <w:rFonts w:eastAsia="SimSun"/>
              </w:rPr>
              <w:tab/>
              <w:t xml:space="preserve">The mandatory HTTP error status codes for the POST method listed in Table 5.2.7.1-1 of 3GPP TS 29.500 [4] other than those specified in the table above also apply, with a </w:t>
            </w:r>
            <w:proofErr w:type="spellStart"/>
            <w:r w:rsidRPr="001A01C4">
              <w:rPr>
                <w:rFonts w:eastAsia="SimSun"/>
              </w:rPr>
              <w:t>ProblemDetails</w:t>
            </w:r>
            <w:proofErr w:type="spellEnd"/>
            <w:r w:rsidRPr="001A01C4">
              <w:rPr>
                <w:rFonts w:eastAsia="SimSun"/>
              </w:rPr>
              <w:t xml:space="preserve"> data type (see </w:t>
            </w:r>
            <w:r w:rsidR="000E0D91" w:rsidRPr="001A01C4">
              <w:rPr>
                <w:rFonts w:eastAsia="SimSun"/>
              </w:rPr>
              <w:t>clause</w:t>
            </w:r>
            <w:r w:rsidR="000E0D91">
              <w:rPr>
                <w:rFonts w:eastAsia="SimSun"/>
              </w:rPr>
              <w:t> </w:t>
            </w:r>
            <w:r w:rsidR="000E0D91" w:rsidRPr="001A01C4">
              <w:rPr>
                <w:rFonts w:eastAsia="SimSun"/>
              </w:rPr>
              <w:t>5</w:t>
            </w:r>
            <w:r w:rsidRPr="001A01C4">
              <w:rPr>
                <w:rFonts w:eastAsia="SimSun"/>
              </w:rPr>
              <w:t>.2.7 of 3GPP TS 29.500 [4]).</w:t>
            </w:r>
          </w:p>
          <w:p w14:paraId="690130A2" w14:textId="4230F0A6" w:rsidR="00164D39" w:rsidRPr="001A01C4" w:rsidRDefault="00164D39"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lastRenderedPageBreak/>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79938F3C"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4D125466"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Titre4"/>
        <w:rPr>
          <w:lang w:val="fr-FR"/>
        </w:rPr>
      </w:pPr>
      <w:bookmarkStart w:id="299" w:name="_Toc25270677"/>
      <w:bookmarkStart w:id="300" w:name="_Toc34310332"/>
      <w:bookmarkStart w:id="301" w:name="_Toc36464854"/>
      <w:bookmarkStart w:id="302" w:name="_Toc51944586"/>
      <w:bookmarkStart w:id="303" w:name="_Toc200618760"/>
      <w:r w:rsidRPr="001A01C4">
        <w:rPr>
          <w:lang w:val="fr-FR"/>
        </w:rPr>
        <w:t>6.1.3.3</w:t>
      </w:r>
      <w:r w:rsidRPr="001A01C4">
        <w:rPr>
          <w:lang w:val="fr-FR"/>
        </w:rPr>
        <w:tab/>
      </w:r>
      <w:proofErr w:type="gramStart"/>
      <w:r w:rsidRPr="001A01C4">
        <w:rPr>
          <w:lang w:val="fr-FR"/>
        </w:rPr>
        <w:t>Resource:</w:t>
      </w:r>
      <w:proofErr w:type="gramEnd"/>
      <w:r w:rsidRPr="001A01C4">
        <w:rPr>
          <w:lang w:val="fr-FR"/>
        </w:rPr>
        <w:t xml:space="preserve"> 5g-aka-confirmation (Document)</w:t>
      </w:r>
      <w:bookmarkEnd w:id="299"/>
      <w:bookmarkEnd w:id="300"/>
      <w:bookmarkEnd w:id="301"/>
      <w:bookmarkEnd w:id="302"/>
      <w:bookmarkEnd w:id="303"/>
    </w:p>
    <w:p w14:paraId="1380877E" w14:textId="77777777" w:rsidR="001F42BE" w:rsidRPr="001A01C4" w:rsidRDefault="001F42BE" w:rsidP="000F100F">
      <w:pPr>
        <w:pStyle w:val="Titre5"/>
      </w:pPr>
      <w:bookmarkStart w:id="304" w:name="_Toc25270678"/>
      <w:bookmarkStart w:id="305" w:name="_Toc34310333"/>
      <w:bookmarkStart w:id="306" w:name="_Toc36464855"/>
      <w:bookmarkStart w:id="307" w:name="_Toc51944587"/>
      <w:bookmarkStart w:id="308" w:name="_Toc200618761"/>
      <w:r w:rsidRPr="001A01C4">
        <w:t>6.1.3.3.1</w:t>
      </w:r>
      <w:r w:rsidRPr="001A01C4">
        <w:tab/>
        <w:t>Description</w:t>
      </w:r>
      <w:bookmarkEnd w:id="304"/>
      <w:bookmarkEnd w:id="305"/>
      <w:bookmarkEnd w:id="306"/>
      <w:bookmarkEnd w:id="307"/>
      <w:bookmarkEnd w:id="308"/>
    </w:p>
    <w:p w14:paraId="44DABA79" w14:textId="77777777" w:rsidR="001F42BE" w:rsidRPr="001A01C4" w:rsidRDefault="001F42BE" w:rsidP="001F42BE">
      <w:r w:rsidRPr="001A01C4">
        <w:t xml:space="preserve">The </w:t>
      </w:r>
      <w:proofErr w:type="spellStart"/>
      <w:r w:rsidRPr="001A01C4">
        <w:t>subresource</w:t>
      </w:r>
      <w:proofErr w:type="spellEnd"/>
      <w:r w:rsidRPr="001A01C4">
        <w:t xml:space="preserve"> "5g-aka-confirmation" is generated by the AUSF. This </w:t>
      </w:r>
      <w:proofErr w:type="spellStart"/>
      <w:r w:rsidRPr="001A01C4">
        <w:t>subresource</w:t>
      </w:r>
      <w:proofErr w:type="spellEnd"/>
      <w:r w:rsidRPr="001A01C4">
        <w:t xml:space="preserve"> should not persist after the AUSF has read its content.</w:t>
      </w:r>
    </w:p>
    <w:p w14:paraId="16309BA9" w14:textId="77777777" w:rsidR="001F42BE" w:rsidRPr="001A01C4" w:rsidRDefault="001F42BE" w:rsidP="000F100F">
      <w:pPr>
        <w:pStyle w:val="Titre5"/>
      </w:pPr>
      <w:bookmarkStart w:id="309" w:name="_Toc25270679"/>
      <w:bookmarkStart w:id="310" w:name="_Toc34310334"/>
      <w:bookmarkStart w:id="311" w:name="_Toc36464856"/>
      <w:bookmarkStart w:id="312" w:name="_Toc51944588"/>
      <w:bookmarkStart w:id="313" w:name="_Toc200618762"/>
      <w:r w:rsidRPr="001A01C4">
        <w:t>6.1.3.3.2</w:t>
      </w:r>
      <w:r w:rsidRPr="001A01C4">
        <w:tab/>
        <w:t>Resource Definition</w:t>
      </w:r>
      <w:bookmarkEnd w:id="309"/>
      <w:bookmarkEnd w:id="310"/>
      <w:bookmarkEnd w:id="311"/>
      <w:bookmarkEnd w:id="312"/>
      <w:bookmarkEnd w:id="313"/>
    </w:p>
    <w:p w14:paraId="61D064DB" w14:textId="43630822" w:rsidR="001F42BE" w:rsidRPr="001A01C4" w:rsidRDefault="001F42BE" w:rsidP="001F42BE">
      <w:r w:rsidRPr="001A01C4">
        <w:t xml:space="preserve">Resource URI: </w:t>
      </w:r>
      <w:r w:rsidRPr="001A01C4">
        <w:rPr>
          <w:b/>
        </w:rPr>
        <w:t>{apiRoot}/nausf-auth/</w:t>
      </w:r>
      <w:r w:rsidR="00FF0B59" w:rsidRPr="007612D1">
        <w:rPr>
          <w:b/>
        </w:rPr>
        <w:t>&lt;apiVersion&gt;</w:t>
      </w:r>
      <w:r w:rsidRPr="001A01C4">
        <w:rPr>
          <w:b/>
        </w:rPr>
        <w:t>/ue-authentications/{authCtxId}/5g-aka-confirmation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8CF9C24" w:rsidR="00494C8D" w:rsidRPr="001A01C4" w:rsidRDefault="00494C8D" w:rsidP="0078742B">
            <w:pPr>
              <w:pStyle w:val="TAL"/>
            </w:pPr>
            <w:r w:rsidRPr="001A01C4">
              <w:t xml:space="preserve">See </w:t>
            </w:r>
            <w:r w:rsidR="000E0D91" w:rsidRPr="001A01C4">
              <w:t>clause</w:t>
            </w:r>
            <w:r w:rsidR="000E0D91">
              <w:t> </w:t>
            </w:r>
            <w:r w:rsidR="000E0D91" w:rsidRPr="001A01C4">
              <w:t>6</w:t>
            </w:r>
            <w:r w:rsidRPr="001A01C4">
              <w:t>.1.1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proofErr w:type="spellStart"/>
            <w:r w:rsidRPr="001A01C4">
              <w:t>authCtxId</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 xml:space="preserve">Represents a specific </w:t>
            </w:r>
            <w:proofErr w:type="spellStart"/>
            <w:r w:rsidRPr="001A01C4">
              <w:t>ue</w:t>
            </w:r>
            <w:proofErr w:type="spellEnd"/>
            <w:r w:rsidRPr="001A01C4">
              <w:t>-authentication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Titre5"/>
      </w:pPr>
      <w:bookmarkStart w:id="314" w:name="_Toc25270680"/>
      <w:bookmarkStart w:id="315" w:name="_Toc34310335"/>
      <w:bookmarkStart w:id="316" w:name="_Toc36464857"/>
      <w:bookmarkStart w:id="317" w:name="_Toc51944589"/>
      <w:bookmarkStart w:id="318" w:name="_Toc200618763"/>
      <w:r w:rsidRPr="001A01C4">
        <w:t>6.1.3.3.3</w:t>
      </w:r>
      <w:r w:rsidRPr="001A01C4">
        <w:tab/>
        <w:t>Resource Standard Methods</w:t>
      </w:r>
      <w:bookmarkEnd w:id="314"/>
      <w:bookmarkEnd w:id="315"/>
      <w:bookmarkEnd w:id="316"/>
      <w:bookmarkEnd w:id="317"/>
      <w:bookmarkEnd w:id="318"/>
    </w:p>
    <w:p w14:paraId="7F83DA52" w14:textId="77777777" w:rsidR="001F42BE" w:rsidRPr="001A01C4" w:rsidRDefault="001F42BE" w:rsidP="006F0131">
      <w:pPr>
        <w:pStyle w:val="H6"/>
      </w:pPr>
      <w:bookmarkStart w:id="319" w:name="_Toc25270681"/>
      <w:bookmarkStart w:id="320" w:name="_Toc34310336"/>
      <w:bookmarkStart w:id="321" w:name="_Toc36464858"/>
      <w:bookmarkStart w:id="322" w:name="_Toc51944590"/>
      <w:r w:rsidRPr="001A01C4">
        <w:t>6.1.3.3.3.1</w:t>
      </w:r>
      <w:r w:rsidRPr="001A01C4">
        <w:tab/>
        <w:t>PUT</w:t>
      </w:r>
      <w:bookmarkEnd w:id="319"/>
      <w:bookmarkEnd w:id="320"/>
      <w:bookmarkEnd w:id="321"/>
      <w:bookmarkEnd w:id="322"/>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.3.1-2 and the response data structures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proofErr w:type="spellStart"/>
            <w:r w:rsidRPr="001A01C4">
              <w:t>ConfirmationData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proofErr w:type="spellStart"/>
            <w:r w:rsidRPr="001A01C4">
              <w:t>ConfirmationDataResponse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 xml:space="preserve">This case indicates that the AUSF has performed the verification of the 5G AKA confirmation. The response body shall contain the result of the authentication and the </w:t>
            </w:r>
            <w:proofErr w:type="spellStart"/>
            <w:r w:rsidRPr="001A01C4">
              <w:t>Kseaf</w:t>
            </w:r>
            <w:proofErr w:type="spellEnd"/>
            <w:r w:rsidRPr="001A01C4">
              <w:t xml:space="preserve">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2D451AFC" w:rsidR="00164D39" w:rsidRPr="001A01C4" w:rsidRDefault="00164D39" w:rsidP="00164D39">
            <w:pPr>
              <w:pStyle w:val="TAN"/>
            </w:pPr>
            <w:r w:rsidRPr="001A01C4">
              <w:t>NOTE 1:</w:t>
            </w:r>
            <w:r w:rsidRPr="001A01C4">
              <w:tab/>
              <w:t xml:space="preserve">The mandatory HTTP error status codes for the PUT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611B3993" w14:textId="6FD72D77" w:rsidR="00164D39" w:rsidRPr="001A01C4" w:rsidRDefault="00164D39"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45BD9FC3"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18914F32"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23" w:name="_Toc34310337"/>
      <w:bookmarkStart w:id="324" w:name="_Toc36464859"/>
      <w:bookmarkStart w:id="325" w:name="_Toc51944591"/>
      <w:r w:rsidRPr="001A01C4">
        <w:t>6.1.3.3.3.2</w:t>
      </w:r>
      <w:r w:rsidRPr="001A01C4">
        <w:tab/>
        <w:t>DELETE</w:t>
      </w:r>
      <w:bookmarkEnd w:id="323"/>
      <w:bookmarkEnd w:id="324"/>
      <w:bookmarkEnd w:id="325"/>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This method shall support the request data structures specified in table 6.1.3.3.3.2-2 and the response data structures and response codes specified in table 6.1.3.3.3.2-3.</w:t>
      </w:r>
    </w:p>
    <w:p w14:paraId="4D0455C8" w14:textId="77777777" w:rsidR="001F42BE" w:rsidRPr="001A01C4" w:rsidRDefault="001F42BE" w:rsidP="001F42BE">
      <w:pPr>
        <w:pStyle w:val="TH"/>
      </w:pPr>
      <w:r w:rsidRPr="001A01C4">
        <w:lastRenderedPageBreak/>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40DAE8FA" w:rsidR="00164D39" w:rsidRPr="001A01C4" w:rsidRDefault="00164D39" w:rsidP="00164D39">
            <w:pPr>
              <w:pStyle w:val="TAN"/>
            </w:pPr>
            <w:r w:rsidRPr="001A01C4">
              <w:t>NOTE</w:t>
            </w:r>
            <w:r w:rsidR="00640298"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4B106E4D" w14:textId="0ECB96D9" w:rsidR="00640298" w:rsidRPr="001A01C4" w:rsidRDefault="00640298"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1930DDDC"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0178E943"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Titre4"/>
        <w:rPr>
          <w:lang w:val="en-US"/>
        </w:rPr>
      </w:pPr>
      <w:bookmarkStart w:id="326" w:name="_Toc25270682"/>
      <w:bookmarkStart w:id="327" w:name="_Toc34310338"/>
      <w:bookmarkStart w:id="328" w:name="_Toc36464860"/>
      <w:bookmarkStart w:id="329" w:name="_Toc51944592"/>
      <w:bookmarkStart w:id="330" w:name="_Toc200618764"/>
      <w:r w:rsidRPr="001A01C4">
        <w:rPr>
          <w:lang w:val="en-US"/>
        </w:rPr>
        <w:t>6.1.3.4</w:t>
      </w:r>
      <w:r w:rsidRPr="001A01C4">
        <w:rPr>
          <w:lang w:val="en-US"/>
        </w:rPr>
        <w:tab/>
        <w:t xml:space="preserve">Resource: </w:t>
      </w:r>
      <w:proofErr w:type="spellStart"/>
      <w:r w:rsidRPr="001A01C4">
        <w:rPr>
          <w:lang w:val="en-US"/>
        </w:rPr>
        <w:t>eap</w:t>
      </w:r>
      <w:proofErr w:type="spellEnd"/>
      <w:r w:rsidRPr="001A01C4">
        <w:rPr>
          <w:lang w:val="en-US"/>
        </w:rPr>
        <w:t>-session (Document)</w:t>
      </w:r>
      <w:bookmarkEnd w:id="326"/>
      <w:bookmarkEnd w:id="327"/>
      <w:bookmarkEnd w:id="328"/>
      <w:bookmarkEnd w:id="329"/>
      <w:bookmarkEnd w:id="330"/>
    </w:p>
    <w:p w14:paraId="5EE44998" w14:textId="77777777" w:rsidR="001F42BE" w:rsidRPr="001A01C4" w:rsidRDefault="001F42BE" w:rsidP="000F100F">
      <w:pPr>
        <w:pStyle w:val="Titre5"/>
        <w:rPr>
          <w:lang w:val="en-US"/>
        </w:rPr>
      </w:pPr>
      <w:bookmarkStart w:id="331" w:name="_Toc25270683"/>
      <w:bookmarkStart w:id="332" w:name="_Toc34310339"/>
      <w:bookmarkStart w:id="333" w:name="_Toc36464861"/>
      <w:bookmarkStart w:id="334" w:name="_Toc51944593"/>
      <w:bookmarkStart w:id="335" w:name="_Toc200618765"/>
      <w:r w:rsidRPr="001A01C4">
        <w:rPr>
          <w:lang w:val="en-US"/>
        </w:rPr>
        <w:t>6.1.3.4.1</w:t>
      </w:r>
      <w:r w:rsidRPr="001A01C4">
        <w:rPr>
          <w:lang w:val="en-US"/>
        </w:rPr>
        <w:tab/>
        <w:t>Description</w:t>
      </w:r>
      <w:bookmarkEnd w:id="331"/>
      <w:bookmarkEnd w:id="332"/>
      <w:bookmarkEnd w:id="333"/>
      <w:bookmarkEnd w:id="334"/>
      <w:bookmarkEnd w:id="335"/>
    </w:p>
    <w:p w14:paraId="76E83172" w14:textId="77777777" w:rsidR="001F42BE" w:rsidRPr="001A01C4" w:rsidRDefault="001F42BE" w:rsidP="001F42BE">
      <w:r w:rsidRPr="001A01C4">
        <w:t>The "</w:t>
      </w:r>
      <w:proofErr w:type="spellStart"/>
      <w:r w:rsidRPr="001A01C4">
        <w:t>eap</w:t>
      </w:r>
      <w:proofErr w:type="spellEnd"/>
      <w:r w:rsidRPr="001A01C4">
        <w:t xml:space="preserve">-session" is generated by the AUSF if an EAP-based authentication method is selected. This resource is used to handle the EAP session. This </w:t>
      </w:r>
      <w:proofErr w:type="spellStart"/>
      <w:r w:rsidRPr="001A01C4">
        <w:t>subresource</w:t>
      </w:r>
      <w:proofErr w:type="spellEnd"/>
      <w:r w:rsidRPr="001A01C4">
        <w:t xml:space="preserve"> should not persist after the EAP exchanges.</w:t>
      </w:r>
    </w:p>
    <w:p w14:paraId="44BDCB77" w14:textId="77777777" w:rsidR="001F42BE" w:rsidRPr="001A01C4" w:rsidRDefault="001F42BE" w:rsidP="000F100F">
      <w:pPr>
        <w:pStyle w:val="Titre5"/>
      </w:pPr>
      <w:bookmarkStart w:id="336" w:name="_Toc25270684"/>
      <w:bookmarkStart w:id="337" w:name="_Toc34310340"/>
      <w:bookmarkStart w:id="338" w:name="_Toc36464862"/>
      <w:bookmarkStart w:id="339" w:name="_Toc51944594"/>
      <w:bookmarkStart w:id="340" w:name="_Toc200618766"/>
      <w:r w:rsidRPr="001A01C4">
        <w:t>6.1.3.4.2</w:t>
      </w:r>
      <w:r w:rsidRPr="001A01C4">
        <w:tab/>
        <w:t>Resource Definition</w:t>
      </w:r>
      <w:bookmarkEnd w:id="336"/>
      <w:bookmarkEnd w:id="337"/>
      <w:bookmarkEnd w:id="338"/>
      <w:bookmarkEnd w:id="339"/>
      <w:bookmarkEnd w:id="340"/>
    </w:p>
    <w:p w14:paraId="4033612F" w14:textId="076812C8" w:rsidR="001F42BE" w:rsidRPr="001A01C4" w:rsidRDefault="001F42BE" w:rsidP="001F42BE">
      <w:r w:rsidRPr="001A01C4">
        <w:t xml:space="preserve">Resource URI: </w:t>
      </w:r>
      <w:r w:rsidRPr="001A01C4">
        <w:rPr>
          <w:b/>
        </w:rPr>
        <w:t>{apiRoot}/nausf-auth/</w:t>
      </w:r>
      <w:bookmarkStart w:id="341" w:name="_Hlk144114618"/>
      <w:r w:rsidR="00F901D5" w:rsidRPr="007612D1">
        <w:rPr>
          <w:b/>
        </w:rPr>
        <w:t>&lt;apiVersion&gt;</w:t>
      </w:r>
      <w:bookmarkEnd w:id="341"/>
      <w:r w:rsidRPr="001A01C4">
        <w:rPr>
          <w:b/>
        </w:rPr>
        <w:t>/ue-authentications/{authCtxId}/eap-session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44B2B247" w:rsidR="00C34CEE" w:rsidRPr="001A01C4" w:rsidRDefault="00C34CEE" w:rsidP="0078742B">
            <w:pPr>
              <w:pStyle w:val="TAL"/>
            </w:pPr>
            <w:r w:rsidRPr="001A01C4">
              <w:t xml:space="preserve">See </w:t>
            </w:r>
            <w:r w:rsidR="000E0D91" w:rsidRPr="001A01C4">
              <w:t>clause</w:t>
            </w:r>
            <w:r w:rsidR="000E0D91">
              <w:t> </w:t>
            </w:r>
            <w:r w:rsidR="000E0D91" w:rsidRPr="001A01C4">
              <w:t>6</w:t>
            </w:r>
            <w:r w:rsidRPr="001A01C4">
              <w:t>.1.1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proofErr w:type="spellStart"/>
            <w:r w:rsidRPr="001A01C4">
              <w:t>authCtxId</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 xml:space="preserve">Represents a </w:t>
            </w:r>
            <w:proofErr w:type="spellStart"/>
            <w:r w:rsidRPr="001A01C4">
              <w:t>specifc</w:t>
            </w:r>
            <w:proofErr w:type="spellEnd"/>
            <w:r w:rsidRPr="001A01C4">
              <w:t xml:space="preserve"> </w:t>
            </w:r>
            <w:proofErr w:type="spellStart"/>
            <w:r w:rsidRPr="001A01C4">
              <w:t>ue</w:t>
            </w:r>
            <w:proofErr w:type="spellEnd"/>
            <w:r w:rsidRPr="001A01C4">
              <w:t>-authentication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Titre5"/>
      </w:pPr>
      <w:bookmarkStart w:id="342" w:name="_Toc25270685"/>
      <w:bookmarkStart w:id="343" w:name="_Toc34310341"/>
      <w:bookmarkStart w:id="344" w:name="_Toc36464863"/>
      <w:bookmarkStart w:id="345" w:name="_Toc51944595"/>
      <w:bookmarkStart w:id="346" w:name="_Toc200618767"/>
      <w:r w:rsidRPr="001A01C4">
        <w:t>6.1.3.4.3</w:t>
      </w:r>
      <w:r w:rsidRPr="001A01C4">
        <w:tab/>
        <w:t>Resource Standard Methods</w:t>
      </w:r>
      <w:bookmarkEnd w:id="342"/>
      <w:bookmarkEnd w:id="343"/>
      <w:bookmarkEnd w:id="344"/>
      <w:bookmarkEnd w:id="345"/>
      <w:bookmarkEnd w:id="346"/>
    </w:p>
    <w:p w14:paraId="6D1CB465" w14:textId="77777777" w:rsidR="001F42BE" w:rsidRPr="001A01C4" w:rsidRDefault="001F42BE" w:rsidP="006F0131">
      <w:pPr>
        <w:pStyle w:val="H6"/>
      </w:pPr>
      <w:bookmarkStart w:id="347" w:name="_Toc25270686"/>
      <w:bookmarkStart w:id="348" w:name="_Toc34310342"/>
      <w:bookmarkStart w:id="349" w:name="_Toc36464864"/>
      <w:bookmarkStart w:id="350" w:name="_Toc51944596"/>
      <w:r w:rsidRPr="001A01C4">
        <w:t>6.1.3.4.3.1</w:t>
      </w:r>
      <w:r w:rsidRPr="001A01C4">
        <w:tab/>
        <w:t>POST</w:t>
      </w:r>
      <w:bookmarkEnd w:id="347"/>
      <w:bookmarkEnd w:id="348"/>
      <w:bookmarkEnd w:id="349"/>
      <w:bookmarkEnd w:id="350"/>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This method shall support the request data structures specified in table 6.1.3.4.3.1-2 and the response data structures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proofErr w:type="spellStart"/>
            <w:r w:rsidRPr="001A01C4">
              <w:t>EapSession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proofErr w:type="spellStart"/>
            <w:r w:rsidRPr="001A01C4">
              <w:t>EapSession</w:t>
            </w:r>
            <w:proofErr w:type="spellEnd"/>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 xml:space="preserve">At the end of the EAP session, the body response shall contain the EAP packet Success or Failure (see IETF RFC 3748 [18]) and the </w:t>
            </w:r>
            <w:proofErr w:type="spellStart"/>
            <w:r w:rsidRPr="001A01C4">
              <w:t>Kseaf</w:t>
            </w:r>
            <w:proofErr w:type="spellEnd"/>
            <w:r w:rsidRPr="001A01C4">
              <w:t xml:space="preserve">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1FF318D4" w:rsidR="00164D39" w:rsidRPr="001A01C4" w:rsidRDefault="00164D39" w:rsidP="00164D39">
            <w:pPr>
              <w:pStyle w:val="TAN"/>
            </w:pPr>
            <w:r w:rsidRPr="001A01C4">
              <w:t>NOTE:</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0A2A2705" w14:textId="4CFBCE59" w:rsidR="0050450E" w:rsidRPr="001A01C4" w:rsidRDefault="0050450E"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lastRenderedPageBreak/>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4F780AF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01285D2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51" w:name="_Toc34310343"/>
      <w:bookmarkStart w:id="352" w:name="_Toc36464865"/>
      <w:bookmarkStart w:id="353" w:name="_Toc51944597"/>
      <w:r w:rsidRPr="001A01C4">
        <w:t>6.1.3.4.3.2</w:t>
      </w:r>
      <w:r w:rsidRPr="001A01C4">
        <w:tab/>
        <w:t>DELETE</w:t>
      </w:r>
      <w:bookmarkEnd w:id="351"/>
      <w:bookmarkEnd w:id="352"/>
      <w:bookmarkEnd w:id="353"/>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This method shall support the request data structures specified in table 6.1.3.4.3.2-2 and the response data structures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28B04A6E" w:rsidR="00164D39" w:rsidRPr="001A01C4" w:rsidRDefault="00164D39" w:rsidP="00164D39">
            <w:pPr>
              <w:pStyle w:val="TAN"/>
            </w:pPr>
            <w:r w:rsidRPr="001A01C4">
              <w:t>NOTE</w:t>
            </w:r>
            <w:r w:rsidR="0050450E"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3BF3DC22" w14:textId="43827891" w:rsidR="0050450E" w:rsidRPr="001A01C4" w:rsidRDefault="0050450E"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lastRenderedPageBreak/>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0AE02D37"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2F067649"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Titre4"/>
      </w:pPr>
      <w:bookmarkStart w:id="354" w:name="_Toc25270687"/>
      <w:bookmarkStart w:id="355" w:name="_Toc34310344"/>
      <w:bookmarkStart w:id="356" w:name="_Toc36464866"/>
      <w:bookmarkStart w:id="357" w:name="_Toc51944598"/>
      <w:bookmarkStart w:id="358" w:name="_Toc200618768"/>
      <w:r w:rsidRPr="001A01C4">
        <w:t>6.1.3.5</w:t>
      </w:r>
      <w:r w:rsidRPr="001A01C4">
        <w:tab/>
        <w:t xml:space="preserve">Resource: </w:t>
      </w:r>
      <w:proofErr w:type="spellStart"/>
      <w:r w:rsidRPr="001A01C4">
        <w:t>rg</w:t>
      </w:r>
      <w:proofErr w:type="spellEnd"/>
      <w:r w:rsidRPr="001A01C4">
        <w:t>-authentications</w:t>
      </w:r>
      <w:bookmarkEnd w:id="354"/>
      <w:bookmarkEnd w:id="355"/>
      <w:bookmarkEnd w:id="356"/>
      <w:r w:rsidR="00D87109" w:rsidRPr="001A01C4">
        <w:t xml:space="preserve"> (Collection)</w:t>
      </w:r>
      <w:bookmarkEnd w:id="357"/>
      <w:bookmarkEnd w:id="358"/>
    </w:p>
    <w:p w14:paraId="600B2AE3" w14:textId="77777777" w:rsidR="001F42BE" w:rsidRPr="001A01C4" w:rsidRDefault="001F42BE" w:rsidP="000F100F">
      <w:pPr>
        <w:pStyle w:val="Titre5"/>
      </w:pPr>
      <w:bookmarkStart w:id="359" w:name="_Toc25270688"/>
      <w:bookmarkStart w:id="360" w:name="_Toc34310345"/>
      <w:bookmarkStart w:id="361" w:name="_Toc36464867"/>
      <w:bookmarkStart w:id="362" w:name="_Toc51944599"/>
      <w:bookmarkStart w:id="363" w:name="_Toc200618769"/>
      <w:r w:rsidRPr="001A01C4">
        <w:t>6.1.3.5.1</w:t>
      </w:r>
      <w:r w:rsidRPr="001A01C4">
        <w:tab/>
        <w:t>Description</w:t>
      </w:r>
      <w:bookmarkEnd w:id="359"/>
      <w:bookmarkEnd w:id="360"/>
      <w:bookmarkEnd w:id="361"/>
      <w:bookmarkEnd w:id="362"/>
      <w:bookmarkEnd w:id="363"/>
    </w:p>
    <w:p w14:paraId="27793B81" w14:textId="77777777" w:rsidR="001F42BE" w:rsidRPr="001A01C4" w:rsidRDefault="001F42BE" w:rsidP="001F42BE">
      <w:r w:rsidRPr="001A01C4">
        <w:t xml:space="preserve">This resource represents a collection of the </w:t>
      </w:r>
      <w:proofErr w:type="spellStart"/>
      <w:r w:rsidRPr="001A01C4">
        <w:t>rg</w:t>
      </w:r>
      <w:proofErr w:type="spellEnd"/>
      <w:r w:rsidRPr="001A01C4">
        <w:t>-authentication resources generated by the AUSF.</w:t>
      </w:r>
    </w:p>
    <w:p w14:paraId="70EC930F" w14:textId="77777777" w:rsidR="001F42BE" w:rsidRPr="001A01C4" w:rsidRDefault="001F42BE" w:rsidP="000F100F">
      <w:pPr>
        <w:pStyle w:val="Titre5"/>
      </w:pPr>
      <w:bookmarkStart w:id="364" w:name="_Toc25270689"/>
      <w:bookmarkStart w:id="365" w:name="_Toc34310346"/>
      <w:bookmarkStart w:id="366" w:name="_Toc36464868"/>
      <w:bookmarkStart w:id="367" w:name="_Toc51944600"/>
      <w:bookmarkStart w:id="368" w:name="_Toc200618770"/>
      <w:r w:rsidRPr="001A01C4">
        <w:t>6.1.3.5.2</w:t>
      </w:r>
      <w:r w:rsidRPr="001A01C4">
        <w:tab/>
        <w:t>Resource Definition</w:t>
      </w:r>
      <w:bookmarkEnd w:id="364"/>
      <w:bookmarkEnd w:id="365"/>
      <w:bookmarkEnd w:id="366"/>
      <w:bookmarkEnd w:id="367"/>
      <w:bookmarkEnd w:id="368"/>
    </w:p>
    <w:p w14:paraId="3ED2A66D" w14:textId="3EA54412" w:rsidR="001F42BE" w:rsidRPr="001A01C4" w:rsidRDefault="001F42BE" w:rsidP="001F42BE">
      <w:r w:rsidRPr="001A01C4">
        <w:t xml:space="preserve">Resource URI: </w:t>
      </w: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r w:rsidR="00B81561" w:rsidRPr="007612D1">
        <w:rPr>
          <w:b/>
        </w:rPr>
        <w:t>&lt;</w:t>
      </w:r>
      <w:proofErr w:type="spellStart"/>
      <w:r w:rsidR="00B81561" w:rsidRPr="007612D1">
        <w:rPr>
          <w:b/>
        </w:rPr>
        <w:t>apiVersion</w:t>
      </w:r>
      <w:proofErr w:type="spellEnd"/>
      <w:r w:rsidR="00B81561" w:rsidRPr="007612D1">
        <w:rPr>
          <w:b/>
        </w:rPr>
        <w:t>&gt;</w:t>
      </w:r>
      <w:r w:rsidRPr="001A01C4">
        <w:rPr>
          <w:b/>
        </w:rPr>
        <w:t>/</w:t>
      </w:r>
      <w:proofErr w:type="spellStart"/>
      <w:r w:rsidRPr="001A01C4">
        <w:rPr>
          <w:b/>
        </w:rPr>
        <w:t>rg</w:t>
      </w:r>
      <w:proofErr w:type="spellEnd"/>
      <w:r w:rsidRPr="001A01C4">
        <w:rPr>
          <w:b/>
        </w:rPr>
        <w:t>-authentications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Titre5"/>
      </w:pPr>
      <w:bookmarkStart w:id="369" w:name="_Toc25270690"/>
      <w:bookmarkStart w:id="370" w:name="_Toc34310347"/>
      <w:bookmarkStart w:id="371" w:name="_Toc36464869"/>
      <w:bookmarkStart w:id="372" w:name="_Toc51944601"/>
      <w:bookmarkStart w:id="373" w:name="_Toc200618771"/>
      <w:r w:rsidRPr="001A01C4">
        <w:t>6.1.3.5.3</w:t>
      </w:r>
      <w:r w:rsidRPr="001A01C4">
        <w:tab/>
        <w:t>Resource Standard Methods</w:t>
      </w:r>
      <w:bookmarkEnd w:id="369"/>
      <w:bookmarkEnd w:id="370"/>
      <w:bookmarkEnd w:id="371"/>
      <w:bookmarkEnd w:id="372"/>
      <w:bookmarkEnd w:id="373"/>
    </w:p>
    <w:p w14:paraId="3968CE31" w14:textId="77777777" w:rsidR="001F42BE" w:rsidRPr="001A01C4" w:rsidRDefault="001F42BE" w:rsidP="006F0131">
      <w:pPr>
        <w:pStyle w:val="H6"/>
      </w:pPr>
      <w:bookmarkStart w:id="374" w:name="_Toc25270691"/>
      <w:bookmarkStart w:id="375" w:name="_Toc34310348"/>
      <w:bookmarkStart w:id="376" w:name="_Toc36464870"/>
      <w:bookmarkStart w:id="377" w:name="_Toc51944602"/>
      <w:r w:rsidRPr="001A01C4">
        <w:t>6.1.3.5.3.1</w:t>
      </w:r>
      <w:r w:rsidRPr="001A01C4">
        <w:tab/>
        <w:t>POST</w:t>
      </w:r>
      <w:bookmarkEnd w:id="374"/>
      <w:bookmarkEnd w:id="375"/>
      <w:bookmarkEnd w:id="376"/>
      <w:bookmarkEnd w:id="377"/>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This method shall support the request data structures specified in table 6.1.3.5.3.1-2 and the response data structures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proofErr w:type="spellStart"/>
            <w:r w:rsidRPr="001A01C4">
              <w:t>RgAuthenticationInfo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1A01C4" w:rsidRDefault="001F42BE" w:rsidP="0078742B">
            <w:pPr>
              <w:pStyle w:val="TAL"/>
            </w:pPr>
            <w:r w:rsidRPr="001A01C4">
              <w:t>Contains the UE id (i.e. SUCI as specified in 3GPP TS 23.316 [23] or 3GPP TS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lastRenderedPageBreak/>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proofErr w:type="spellStart"/>
            <w:r w:rsidRPr="001A01C4">
              <w:t>RgAuthCtx</w:t>
            </w:r>
            <w:proofErr w:type="spellEnd"/>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F4428B2"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18F79F09" w14:textId="060479ED" w:rsidR="008A7808" w:rsidRPr="001A01C4" w:rsidRDefault="008A7808"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2BF687D2"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4ACC8C9A"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Titre4"/>
      </w:pPr>
      <w:bookmarkStart w:id="378" w:name="_Toc200618772"/>
      <w:r w:rsidRPr="001A01C4">
        <w:t>6.1.3.</w:t>
      </w:r>
      <w:r w:rsidR="001075BF" w:rsidRPr="001A01C4">
        <w:t>6</w:t>
      </w:r>
      <w:r w:rsidRPr="001A01C4">
        <w:tab/>
        <w:t>Resource: prose-authentications (Collection)</w:t>
      </w:r>
      <w:bookmarkEnd w:id="378"/>
    </w:p>
    <w:p w14:paraId="389D6CB7" w14:textId="09DC8029" w:rsidR="001270EA" w:rsidRPr="001A01C4" w:rsidRDefault="001270EA" w:rsidP="001270EA">
      <w:pPr>
        <w:pStyle w:val="Titre5"/>
      </w:pPr>
      <w:bookmarkStart w:id="379" w:name="_Toc200618773"/>
      <w:r w:rsidRPr="001A01C4">
        <w:t>6.1.3.</w:t>
      </w:r>
      <w:r w:rsidR="001075BF" w:rsidRPr="001A01C4">
        <w:t>6</w:t>
      </w:r>
      <w:r w:rsidRPr="001A01C4">
        <w:t>.1</w:t>
      </w:r>
      <w:r w:rsidRPr="001A01C4">
        <w:tab/>
        <w:t>Description</w:t>
      </w:r>
      <w:bookmarkEnd w:id="379"/>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Titre5"/>
      </w:pPr>
      <w:bookmarkStart w:id="380" w:name="_Toc200618774"/>
      <w:r w:rsidRPr="001A01C4">
        <w:lastRenderedPageBreak/>
        <w:t>6.1.3.</w:t>
      </w:r>
      <w:r w:rsidR="001075BF" w:rsidRPr="001A01C4">
        <w:t>6</w:t>
      </w:r>
      <w:r w:rsidRPr="001A01C4">
        <w:t>.2</w:t>
      </w:r>
      <w:r w:rsidRPr="001A01C4">
        <w:tab/>
        <w:t>Resource Definition</w:t>
      </w:r>
      <w:bookmarkEnd w:id="380"/>
    </w:p>
    <w:p w14:paraId="38BCD208" w14:textId="65312FF8" w:rsidR="001270EA" w:rsidRPr="001A01C4" w:rsidRDefault="001270EA" w:rsidP="001270EA">
      <w:r w:rsidRPr="001A01C4">
        <w:t xml:space="preserve">Resource URI: </w:t>
      </w: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r w:rsidR="00B81561" w:rsidRPr="007612D1">
        <w:rPr>
          <w:b/>
        </w:rPr>
        <w:t>&lt;</w:t>
      </w:r>
      <w:proofErr w:type="spellStart"/>
      <w:r w:rsidR="00B81561" w:rsidRPr="007612D1">
        <w:rPr>
          <w:b/>
        </w:rPr>
        <w:t>apiVersion</w:t>
      </w:r>
      <w:proofErr w:type="spellEnd"/>
      <w:r w:rsidR="00B81561" w:rsidRPr="007612D1">
        <w:rPr>
          <w:b/>
        </w:rPr>
        <w:t>&gt;</w:t>
      </w:r>
      <w:r w:rsidRPr="001A01C4">
        <w:rPr>
          <w:b/>
        </w:rPr>
        <w:t>/prose-authentications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Titre5"/>
      </w:pPr>
      <w:bookmarkStart w:id="381" w:name="_Toc200618775"/>
      <w:r w:rsidRPr="001A01C4">
        <w:t>6.1.3.</w:t>
      </w:r>
      <w:r w:rsidR="001075BF" w:rsidRPr="001A01C4">
        <w:t>6</w:t>
      </w:r>
      <w:r w:rsidRPr="001A01C4">
        <w:t>.3</w:t>
      </w:r>
      <w:r w:rsidRPr="001A01C4">
        <w:tab/>
        <w:t>Resource Standard Methods</w:t>
      </w:r>
      <w:bookmarkEnd w:id="381"/>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.3.1-2 and the response data structures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proofErr w:type="spellStart"/>
            <w:r w:rsidRPr="001A01C4">
              <w:t>ProSeAuthenticationInfo</w:t>
            </w:r>
            <w:proofErr w:type="spellEnd"/>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1120AD4B" w:rsidR="001270EA" w:rsidRPr="001A01C4" w:rsidRDefault="001270EA" w:rsidP="00864F51">
            <w:pPr>
              <w:pStyle w:val="TAL"/>
            </w:pPr>
            <w:r w:rsidRPr="001A01C4">
              <w:t xml:space="preserve">Contains the UE </w:t>
            </w:r>
            <w:r w:rsidR="00850711" w:rsidRPr="001A01C4">
              <w:t>I</w:t>
            </w:r>
            <w:r w:rsidRPr="001A01C4">
              <w:t>d (i.e. SUCI as specified in 3GPP TS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lastRenderedPageBreak/>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proofErr w:type="spellStart"/>
            <w:r w:rsidRPr="001A01C4">
              <w:t>ProSeAuthenticationCtx</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 xml:space="preserve">when UE Id (i.e. SUCI) was received in the </w:t>
            </w:r>
            <w:proofErr w:type="spellStart"/>
            <w:proofErr w:type="gramStart"/>
            <w:r w:rsidR="00C4454A" w:rsidRPr="001A01C4">
              <w:t>request,</w:t>
            </w:r>
            <w:r w:rsidRPr="001A01C4">
              <w:t>the</w:t>
            </w:r>
            <w:proofErr w:type="spellEnd"/>
            <w:proofErr w:type="gramEnd"/>
            <w:r w:rsidRPr="001A01C4">
              <w:t xml:space="preserv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proofErr w:type="spellStart"/>
            <w:r w:rsidRPr="001A01C4">
              <w:t>ProSeAuthenticationResult</w:t>
            </w:r>
            <w:proofErr w:type="spellEnd"/>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proofErr w:type="spellStart"/>
            <w:r w:rsidRPr="001A01C4">
              <w:rPr>
                <w:lang w:eastAsia="zh-CN"/>
              </w:rPr>
              <w:t>K</w:t>
            </w:r>
            <w:r w:rsidRPr="001A01C4">
              <w:rPr>
                <w:vertAlign w:val="subscript"/>
                <w:lang w:eastAsia="zh-CN"/>
              </w:rPr>
              <w:t>NR_ProSe</w:t>
            </w:r>
            <w:proofErr w:type="spellEnd"/>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proofErr w:type="spellStart"/>
            <w:r w:rsidRPr="001A01C4">
              <w:rPr>
                <w:rFonts w:cs="Arial"/>
                <w:szCs w:val="18"/>
              </w:rPr>
              <w:t>RedirectResponse</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proofErr w:type="spellStart"/>
            <w:r w:rsidRPr="001A01C4">
              <w:rPr>
                <w:rFonts w:cs="Arial"/>
                <w:szCs w:val="18"/>
              </w:rPr>
              <w:t>RedirectResponse</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44B56014" w:rsidR="00C4454A" w:rsidRPr="001A01C4" w:rsidRDefault="00C4454A" w:rsidP="00C4454A">
            <w:pPr>
              <w:pStyle w:val="TAL"/>
            </w:pPr>
            <w:r w:rsidRPr="001A01C4">
              <w:t xml:space="preserve">This case represents when the </w:t>
            </w:r>
            <w:r w:rsidRPr="001A01C4">
              <w:rPr>
                <w:rFonts w:hint="eastAsia"/>
                <w:lang w:eastAsia="zh-CN"/>
              </w:rPr>
              <w:t xml:space="preserve">5G </w:t>
            </w:r>
            <w:proofErr w:type="spellStart"/>
            <w:r w:rsidRPr="001A01C4">
              <w:t>ProSe</w:t>
            </w:r>
            <w:proofErr w:type="spellEnd"/>
            <w:r w:rsidRPr="001A01C4">
              <w:t xml:space="preserve"> Remote UE</w:t>
            </w:r>
            <w:r w:rsidR="00C44D77">
              <w:t xml:space="preserve"> or the 5G </w:t>
            </w:r>
            <w:proofErr w:type="spellStart"/>
            <w:r w:rsidR="00C44D77">
              <w:t>ProSe</w:t>
            </w:r>
            <w:proofErr w:type="spellEnd"/>
            <w:r w:rsidR="00C44D77">
              <w:t xml:space="preserve"> End UE</w:t>
            </w:r>
            <w:r w:rsidRPr="001A01C4">
              <w:t xml:space="preserv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36756CEF" w:rsidR="00C4454A" w:rsidRPr="001A01C4" w:rsidRDefault="00C4454A" w:rsidP="00C4454A">
            <w:pPr>
              <w:pStyle w:val="TAN"/>
            </w:pPr>
            <w:r w:rsidRPr="001A01C4">
              <w:t>NOTE 1:</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7445BBE1" w14:textId="77777777" w:rsidR="00C4454A" w:rsidRPr="001A01C4" w:rsidRDefault="00C4454A" w:rsidP="00C4454A">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30C12FBC" w14:textId="77777777" w:rsidR="001270EA" w:rsidRPr="001A01C4" w:rsidRDefault="001270EA" w:rsidP="001270EA"/>
    <w:p w14:paraId="7E511B9B" w14:textId="6CA30C48" w:rsidR="001270EA" w:rsidRPr="001A01C4" w:rsidRDefault="001270EA" w:rsidP="001270EA">
      <w:pPr>
        <w:pStyle w:val="TH"/>
      </w:pPr>
      <w:r w:rsidRPr="001A01C4">
        <w:t>Table 6.1.3.</w:t>
      </w:r>
      <w:r w:rsidR="001075BF" w:rsidRPr="001A01C4">
        <w:t>6</w:t>
      </w:r>
      <w:r w:rsidRPr="001A01C4">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126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1266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2B0A173C" w:rsidR="001270EA" w:rsidRPr="001A01C4" w:rsidRDefault="001270EA" w:rsidP="00864F51">
            <w:pPr>
              <w:pStyle w:val="TAL"/>
            </w:pPr>
            <w:r w:rsidRPr="001A01C4">
              <w:t>Contains the URI of the newly created resource according to the structure: {apiRoot}/nausf-auth/</w:t>
            </w:r>
            <w:r w:rsidR="0012668D" w:rsidRPr="007612D1">
              <w:t>&lt;apiVersion&gt;</w:t>
            </w:r>
            <w:r w:rsidRPr="001A01C4">
              <w:t>/prose-authentications/{authCtxId}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57EB5626"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lastRenderedPageBreak/>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25D3620F"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Titre4"/>
        <w:rPr>
          <w:lang w:val="en-US"/>
        </w:rPr>
      </w:pPr>
      <w:bookmarkStart w:id="382" w:name="_Toc200618776"/>
      <w:r w:rsidRPr="001A01C4">
        <w:rPr>
          <w:lang w:val="en-US"/>
        </w:rPr>
        <w:t>6.1.3.</w:t>
      </w:r>
      <w:r w:rsidR="001075BF" w:rsidRPr="001A01C4">
        <w:rPr>
          <w:lang w:val="en-US"/>
        </w:rPr>
        <w:t>7</w:t>
      </w:r>
      <w:r w:rsidRPr="001A01C4">
        <w:rPr>
          <w:lang w:val="en-US"/>
        </w:rPr>
        <w:tab/>
        <w:t>Resource: prose-auth (Document)</w:t>
      </w:r>
      <w:bookmarkEnd w:id="382"/>
    </w:p>
    <w:p w14:paraId="4ED5BADC" w14:textId="53D35D56" w:rsidR="001270EA" w:rsidRPr="001A01C4" w:rsidRDefault="001270EA" w:rsidP="001270EA">
      <w:pPr>
        <w:pStyle w:val="Titre5"/>
        <w:rPr>
          <w:lang w:val="en-US"/>
        </w:rPr>
      </w:pPr>
      <w:bookmarkStart w:id="383" w:name="_Toc200618777"/>
      <w:r w:rsidRPr="001A01C4">
        <w:rPr>
          <w:lang w:val="en-US"/>
        </w:rPr>
        <w:t>6.1.3.</w:t>
      </w:r>
      <w:r w:rsidR="001075BF" w:rsidRPr="001A01C4">
        <w:rPr>
          <w:lang w:val="en-US"/>
        </w:rPr>
        <w:t>7</w:t>
      </w:r>
      <w:r w:rsidRPr="001A01C4">
        <w:rPr>
          <w:lang w:val="en-US"/>
        </w:rPr>
        <w:t>.1</w:t>
      </w:r>
      <w:r w:rsidRPr="001A01C4">
        <w:rPr>
          <w:lang w:val="en-US"/>
        </w:rPr>
        <w:tab/>
        <w:t>Description</w:t>
      </w:r>
      <w:bookmarkEnd w:id="383"/>
    </w:p>
    <w:p w14:paraId="786E79DD" w14:textId="77777777" w:rsidR="001270EA" w:rsidRPr="001A01C4" w:rsidRDefault="001270EA" w:rsidP="001270EA">
      <w:r w:rsidRPr="001A01C4">
        <w:t>The "</w:t>
      </w:r>
      <w:r w:rsidRPr="001A01C4">
        <w:rPr>
          <w:lang w:val="en-US"/>
        </w:rPr>
        <w:t>prose-auth</w:t>
      </w:r>
      <w:r w:rsidRPr="001A01C4">
        <w:t xml:space="preserve">" is generated by the AUSF if an EAP-based authentication method is selected. This resource is used to handle the EAP session. This </w:t>
      </w:r>
      <w:proofErr w:type="spellStart"/>
      <w:r w:rsidRPr="001A01C4">
        <w:t>subresource</w:t>
      </w:r>
      <w:proofErr w:type="spellEnd"/>
      <w:r w:rsidRPr="001A01C4">
        <w:t xml:space="preserve"> should not persist after the EAP exchanges.</w:t>
      </w:r>
    </w:p>
    <w:p w14:paraId="4145FB5C" w14:textId="2CAEDA99" w:rsidR="001270EA" w:rsidRPr="001A01C4" w:rsidRDefault="001270EA" w:rsidP="001270EA">
      <w:pPr>
        <w:pStyle w:val="Titre5"/>
      </w:pPr>
      <w:bookmarkStart w:id="384" w:name="_Toc200618778"/>
      <w:r w:rsidRPr="001A01C4">
        <w:t>6.1.3.</w:t>
      </w:r>
      <w:r w:rsidR="001075BF" w:rsidRPr="001A01C4">
        <w:t>7</w:t>
      </w:r>
      <w:r w:rsidRPr="001A01C4">
        <w:t>.2</w:t>
      </w:r>
      <w:r w:rsidRPr="001A01C4">
        <w:tab/>
        <w:t>Resource Definition</w:t>
      </w:r>
      <w:bookmarkEnd w:id="384"/>
    </w:p>
    <w:p w14:paraId="34C8DDCD" w14:textId="3D2A1FFB"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052B8F5E" w:rsidR="001270EA" w:rsidRPr="001A01C4" w:rsidRDefault="001270EA" w:rsidP="00864F51">
            <w:pPr>
              <w:pStyle w:val="TAL"/>
            </w:pPr>
            <w:r w:rsidRPr="001A01C4">
              <w:t xml:space="preserve">See </w:t>
            </w:r>
            <w:r w:rsidR="000E0D91" w:rsidRPr="001A01C4">
              <w:t>clause</w:t>
            </w:r>
            <w:r w:rsidR="000E0D91">
              <w:t> </w:t>
            </w:r>
            <w:r w:rsidR="000E0D91" w:rsidRPr="001A01C4">
              <w:t>6</w:t>
            </w:r>
            <w:r w:rsidRPr="001A01C4">
              <w:t>.1.1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proofErr w:type="spellStart"/>
            <w:r w:rsidRPr="001A01C4">
              <w:t>authCtxId</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Titre5"/>
      </w:pPr>
      <w:bookmarkStart w:id="385" w:name="_Toc200618779"/>
      <w:r w:rsidRPr="001A01C4">
        <w:t>6.1.3.</w:t>
      </w:r>
      <w:r w:rsidR="001075BF" w:rsidRPr="001A01C4">
        <w:t>7</w:t>
      </w:r>
      <w:r w:rsidRPr="001A01C4">
        <w:t>.3</w:t>
      </w:r>
      <w:r w:rsidRPr="001A01C4">
        <w:tab/>
        <w:t>Resource Standard Methods</w:t>
      </w:r>
      <w:bookmarkEnd w:id="385"/>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.3.1-2 and the response data structures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proofErr w:type="spellStart"/>
            <w:r w:rsidRPr="001A01C4">
              <w:t>ProSeEapSession</w:t>
            </w:r>
            <w:proofErr w:type="spellEnd"/>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F3D11D8"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proofErr w:type="spellStart"/>
            <w:r w:rsidRPr="001A01C4">
              <w:t>ProSe</w:t>
            </w:r>
            <w:proofErr w:type="spellEnd"/>
            <w:r w:rsidRPr="001A01C4">
              <w:t xml:space="preserve"> Remote UE </w:t>
            </w:r>
            <w:r w:rsidR="00C44D77">
              <w:t xml:space="preserve">or the 5G </w:t>
            </w:r>
            <w:proofErr w:type="spellStart"/>
            <w:r w:rsidR="00C44D77">
              <w:t>ProSe</w:t>
            </w:r>
            <w:proofErr w:type="spellEnd"/>
            <w:r w:rsidR="00C44D77">
              <w:t xml:space="preserve"> End UE </w:t>
            </w:r>
            <w:r w:rsidRPr="001A01C4">
              <w:t>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lastRenderedPageBreak/>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proofErr w:type="spellStart"/>
            <w:r w:rsidRPr="001A01C4">
              <w:t>ProSeEapSession</w:t>
            </w:r>
            <w:proofErr w:type="spellEnd"/>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 xml:space="preserve">During an EAP session, the body response shall contain the EAP packet Response and </w:t>
            </w:r>
            <w:proofErr w:type="gramStart"/>
            <w:r w:rsidRPr="001A01C4">
              <w:t>an</w:t>
            </w:r>
            <w:proofErr w:type="gramEnd"/>
            <w:r w:rsidRPr="001A01C4">
              <w:t xml:space="preserve">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929D132" w:rsidR="001270EA" w:rsidRPr="001A01C4" w:rsidRDefault="001270EA" w:rsidP="00864F51">
            <w:pPr>
              <w:pStyle w:val="TAN"/>
            </w:pPr>
            <w:r w:rsidRPr="001A01C4">
              <w:t>NOTE:</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7A1B0822" w14:textId="77777777" w:rsidR="001270EA" w:rsidRPr="001A01C4" w:rsidRDefault="001270EA" w:rsidP="00864F51">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75F86E4E"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34397F06"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.3.2-2 and the response data structures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lastRenderedPageBreak/>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1CB4A9CD" w:rsidR="001270EA" w:rsidRPr="001A01C4" w:rsidRDefault="001270EA" w:rsidP="00864F51">
            <w:pPr>
              <w:pStyle w:val="TAN"/>
            </w:pPr>
            <w:r w:rsidRPr="001A01C4">
              <w:t>NOTE 1:</w:t>
            </w:r>
            <w:r w:rsidRPr="001A01C4">
              <w:tab/>
              <w:t xml:space="preserve">The mandatory HTTP error status codes for the DELETE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0286C270" w14:textId="77777777" w:rsidR="001270EA" w:rsidRPr="001A01C4" w:rsidRDefault="001270EA" w:rsidP="00864F51">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2CAE5FB4"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7539D297"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Titre3"/>
      </w:pPr>
      <w:bookmarkStart w:id="386" w:name="_Toc25270692"/>
      <w:bookmarkStart w:id="387" w:name="_Toc34310349"/>
      <w:bookmarkStart w:id="388" w:name="_Toc36464871"/>
      <w:bookmarkStart w:id="389" w:name="_Toc51944603"/>
      <w:bookmarkStart w:id="390" w:name="_Toc200618780"/>
      <w:r w:rsidRPr="001A01C4">
        <w:t>6.1.4</w:t>
      </w:r>
      <w:r w:rsidRPr="001A01C4">
        <w:tab/>
        <w:t>Custom Operations without associated resources</w:t>
      </w:r>
      <w:bookmarkEnd w:id="386"/>
      <w:bookmarkEnd w:id="387"/>
      <w:bookmarkEnd w:id="388"/>
      <w:bookmarkEnd w:id="389"/>
      <w:bookmarkEnd w:id="390"/>
    </w:p>
    <w:p w14:paraId="1ABD10CC" w14:textId="77777777" w:rsidR="001F42BE" w:rsidRPr="001A01C4" w:rsidRDefault="001F42BE" w:rsidP="000F100F">
      <w:pPr>
        <w:pStyle w:val="Titre4"/>
      </w:pPr>
      <w:bookmarkStart w:id="391" w:name="_Toc25270693"/>
      <w:bookmarkStart w:id="392" w:name="_Toc34310350"/>
      <w:bookmarkStart w:id="393" w:name="_Toc36464872"/>
      <w:bookmarkStart w:id="394" w:name="_Toc51944604"/>
      <w:bookmarkStart w:id="395" w:name="_Toc200618781"/>
      <w:r w:rsidRPr="001A01C4">
        <w:t>6.1.4.1</w:t>
      </w:r>
      <w:r w:rsidRPr="001A01C4">
        <w:tab/>
        <w:t>Overview</w:t>
      </w:r>
      <w:bookmarkEnd w:id="391"/>
      <w:bookmarkEnd w:id="392"/>
      <w:bookmarkEnd w:id="393"/>
      <w:bookmarkEnd w:id="394"/>
      <w:bookmarkEnd w:id="395"/>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Titre3"/>
      </w:pPr>
      <w:bookmarkStart w:id="396" w:name="_Toc25270694"/>
      <w:bookmarkStart w:id="397" w:name="_Toc34310351"/>
      <w:bookmarkStart w:id="398" w:name="_Toc36464873"/>
      <w:bookmarkStart w:id="399" w:name="_Toc51944605"/>
      <w:bookmarkStart w:id="400" w:name="_Toc200618782"/>
      <w:r w:rsidRPr="001A01C4">
        <w:t>6.1.5</w:t>
      </w:r>
      <w:r w:rsidRPr="001A01C4">
        <w:tab/>
        <w:t>Notifications</w:t>
      </w:r>
      <w:bookmarkEnd w:id="396"/>
      <w:bookmarkEnd w:id="397"/>
      <w:bookmarkEnd w:id="398"/>
      <w:bookmarkEnd w:id="399"/>
      <w:bookmarkEnd w:id="400"/>
    </w:p>
    <w:p w14:paraId="349EEFA4" w14:textId="77777777" w:rsidR="001F42BE" w:rsidRPr="001A01C4" w:rsidRDefault="001F42BE" w:rsidP="000F100F">
      <w:pPr>
        <w:pStyle w:val="Titre4"/>
      </w:pPr>
      <w:bookmarkStart w:id="401" w:name="_Toc25270695"/>
      <w:bookmarkStart w:id="402" w:name="_Toc34310352"/>
      <w:bookmarkStart w:id="403" w:name="_Toc36464874"/>
      <w:bookmarkStart w:id="404" w:name="_Toc51944606"/>
      <w:bookmarkStart w:id="405" w:name="_Toc200618783"/>
      <w:r w:rsidRPr="001A01C4">
        <w:t>6.1.5.1</w:t>
      </w:r>
      <w:r w:rsidRPr="001A01C4">
        <w:tab/>
        <w:t>General</w:t>
      </w:r>
      <w:bookmarkEnd w:id="401"/>
      <w:bookmarkEnd w:id="402"/>
      <w:bookmarkEnd w:id="403"/>
      <w:bookmarkEnd w:id="404"/>
      <w:bookmarkEnd w:id="405"/>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Titre3"/>
      </w:pPr>
      <w:bookmarkStart w:id="406" w:name="_Toc25270696"/>
      <w:bookmarkStart w:id="407" w:name="_Toc34310353"/>
      <w:bookmarkStart w:id="408" w:name="_Toc36464875"/>
      <w:bookmarkStart w:id="409" w:name="_Toc51944607"/>
      <w:bookmarkStart w:id="410" w:name="_Toc200618784"/>
      <w:r w:rsidRPr="001A01C4">
        <w:lastRenderedPageBreak/>
        <w:t>6.1.6</w:t>
      </w:r>
      <w:r w:rsidRPr="001A01C4">
        <w:tab/>
        <w:t>Data Model</w:t>
      </w:r>
      <w:bookmarkEnd w:id="406"/>
      <w:bookmarkEnd w:id="407"/>
      <w:bookmarkEnd w:id="408"/>
      <w:bookmarkEnd w:id="409"/>
      <w:bookmarkEnd w:id="410"/>
    </w:p>
    <w:p w14:paraId="7809ECBF" w14:textId="77777777" w:rsidR="001F42BE" w:rsidRPr="001A01C4" w:rsidRDefault="001F42BE" w:rsidP="000F100F">
      <w:pPr>
        <w:pStyle w:val="Titre4"/>
      </w:pPr>
      <w:bookmarkStart w:id="411" w:name="_Toc25270697"/>
      <w:bookmarkStart w:id="412" w:name="_Toc34310354"/>
      <w:bookmarkStart w:id="413" w:name="_Toc36464876"/>
      <w:bookmarkStart w:id="414" w:name="_Toc51944608"/>
      <w:bookmarkStart w:id="415" w:name="_Toc200618785"/>
      <w:r w:rsidRPr="001A01C4">
        <w:t>6.1.6.1</w:t>
      </w:r>
      <w:r w:rsidRPr="001A01C4">
        <w:tab/>
        <w:t>General</w:t>
      </w:r>
      <w:bookmarkEnd w:id="411"/>
      <w:bookmarkEnd w:id="412"/>
      <w:bookmarkEnd w:id="413"/>
      <w:bookmarkEnd w:id="414"/>
      <w:bookmarkEnd w:id="415"/>
    </w:p>
    <w:p w14:paraId="2FCC603C" w14:textId="77777777" w:rsidR="001F42BE" w:rsidRPr="001A01C4" w:rsidRDefault="001F42BE" w:rsidP="001F42BE">
      <w:r w:rsidRPr="001A01C4">
        <w:t>This clause specifies the application data model supported by the API.</w:t>
      </w:r>
    </w:p>
    <w:p w14:paraId="4E94B995" w14:textId="149C54E8" w:rsidR="001F42BE" w:rsidRPr="001A01C4" w:rsidRDefault="001F42BE" w:rsidP="001F42BE">
      <w:r w:rsidRPr="001A01C4">
        <w:t>Table 6.1.6.1-1 specifies the data types defined for the Nausf</w:t>
      </w:r>
      <w:r w:rsidR="00D33226" w:rsidRPr="001A01C4">
        <w:t>_</w:t>
      </w:r>
      <w:r w:rsidR="00D33226" w:rsidRPr="001A01C4">
        <w:rPr>
          <w:rFonts w:eastAsia="SimSun" w:hint="eastAsia"/>
          <w:lang w:eastAsia="zh-CN"/>
        </w:rPr>
        <w:t>UEAuthentication</w:t>
      </w:r>
      <w:r w:rsidRPr="001A01C4">
        <w:t xml:space="preserve"> </w:t>
      </w:r>
      <w:proofErr w:type="gramStart"/>
      <w:r w:rsidRPr="001A01C4">
        <w:t>service based</w:t>
      </w:r>
      <w:proofErr w:type="gramEnd"/>
      <w:r w:rsidRPr="001A01C4">
        <w:t xml:space="preserve"> interface protocol.</w:t>
      </w:r>
    </w:p>
    <w:p w14:paraId="3AA07686" w14:textId="56FBFBC0" w:rsidR="001F42BE" w:rsidRPr="001A01C4" w:rsidRDefault="001F42BE" w:rsidP="001F42BE">
      <w:pPr>
        <w:pStyle w:val="TH"/>
      </w:pPr>
      <w:r w:rsidRPr="001A01C4">
        <w:t>Table 6.1.6.1-1: Nausf</w:t>
      </w:r>
      <w:r w:rsidR="00D33226" w:rsidRPr="001A01C4">
        <w:t>_</w:t>
      </w:r>
      <w:r w:rsidR="00D33226" w:rsidRPr="001A01C4">
        <w:rPr>
          <w:rFonts w:eastAsia="SimSun" w:hint="eastAsia"/>
          <w:lang w:eastAsia="zh-CN"/>
        </w:rPr>
        <w:t>UEAuthentication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proofErr w:type="spellStart"/>
            <w:r w:rsidRPr="001A01C4">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proofErr w:type="spellStart"/>
            <w:r w:rsidRPr="001A01C4">
              <w:t>UEAuthenticationCtx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proofErr w:type="spellStart"/>
            <w:r w:rsidRPr="001A01C4">
              <w:t>ConfirmationData</w:t>
            </w:r>
            <w:proofErr w:type="spellEnd"/>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proofErr w:type="spellStart"/>
            <w:r w:rsidRPr="001A01C4">
              <w:t>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proofErr w:type="spellStart"/>
            <w:r w:rsidRPr="001A01C4">
              <w:rPr>
                <w:lang w:eastAsia="zh-CN"/>
              </w:rPr>
              <w:t>ConfirmationDataResponse</w:t>
            </w:r>
            <w:proofErr w:type="spellEnd"/>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proofErr w:type="spellStart"/>
            <w:r w:rsidRPr="001A01C4">
              <w:rPr>
                <w:rFonts w:hint="eastAsia"/>
                <w:lang w:eastAsia="zh-CN"/>
              </w:rPr>
              <w:t>R</w:t>
            </w:r>
            <w:r w:rsidRPr="001A01C4">
              <w:rPr>
                <w:lang w:eastAsia="zh-CN"/>
              </w:rPr>
              <w:t>g</w:t>
            </w:r>
            <w:r w:rsidRPr="001A01C4">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proofErr w:type="spellStart"/>
            <w:r w:rsidRPr="001A01C4">
              <w:t>RgAuthCtx</w:t>
            </w:r>
            <w:proofErr w:type="spellEnd"/>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proofErr w:type="spellStart"/>
            <w:r w:rsidRPr="001A01C4">
              <w:rPr>
                <w:lang w:eastAsia="zh-CN"/>
              </w:rPr>
              <w:t>DeregistrationInfo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proofErr w:type="spellStart"/>
            <w:r w:rsidRPr="001A01C4">
              <w:t>ProSeAuthenticationInfo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596859D8" w:rsidR="00385953" w:rsidRPr="001A01C4" w:rsidRDefault="00385953" w:rsidP="00385953">
            <w:pPr>
              <w:pStyle w:val="TAL"/>
              <w:rPr>
                <w:rFonts w:cs="Arial"/>
                <w:szCs w:val="18"/>
              </w:rPr>
            </w:pPr>
            <w:r w:rsidRPr="001A01C4">
              <w:rPr>
                <w:rFonts w:cs="Arial"/>
                <w:szCs w:val="18"/>
              </w:rPr>
              <w:t xml:space="preserve">Contains the information related to the Prose authentication received from the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proofErr w:type="spellStart"/>
            <w:r w:rsidRPr="001A01C4">
              <w:t>ProSeAuthenticationCtx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 xml:space="preserve">Contains the information related to the resource generated to handle the </w:t>
            </w:r>
            <w:proofErr w:type="spellStart"/>
            <w:r w:rsidRPr="001A01C4">
              <w:rPr>
                <w:rFonts w:cs="Arial"/>
                <w:szCs w:val="18"/>
              </w:rPr>
              <w:t>ProSe</w:t>
            </w:r>
            <w:proofErr w:type="spellEnd"/>
            <w:r w:rsidRPr="001A01C4">
              <w:rPr>
                <w:rFonts w:cs="Arial"/>
                <w:szCs w:val="18"/>
              </w:rPr>
              <w:t xml:space="preserv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proofErr w:type="spellStart"/>
            <w:r w:rsidRPr="001A01C4">
              <w:t>ProSeEapSession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1CB65186" w:rsidR="00385953" w:rsidRPr="001A01C4" w:rsidRDefault="00385953" w:rsidP="00385953">
            <w:pPr>
              <w:pStyle w:val="TAL"/>
              <w:rPr>
                <w:rFonts w:cs="Arial"/>
                <w:szCs w:val="18"/>
              </w:rPr>
            </w:pPr>
            <w:r w:rsidRPr="001A01C4">
              <w:rPr>
                <w:rFonts w:cs="Arial"/>
                <w:szCs w:val="18"/>
              </w:rPr>
              <w:t xml:space="preserve">Contains information related to the EAP session for the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proofErr w:type="spellStart"/>
            <w:r w:rsidRPr="001A01C4">
              <w:t>ProSe</w:t>
            </w:r>
            <w:r w:rsidRPr="001A01C4">
              <w:rPr>
                <w:lang w:val="en-US"/>
              </w:rPr>
              <w:t>AuthData</w:t>
            </w:r>
            <w:proofErr w:type="spellEnd"/>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 xml:space="preserve">Contains </w:t>
            </w:r>
            <w:proofErr w:type="spellStart"/>
            <w:r w:rsidRPr="001A01C4">
              <w:rPr>
                <w:rFonts w:cs="Arial"/>
                <w:szCs w:val="18"/>
              </w:rPr>
              <w:t>ProSe</w:t>
            </w:r>
            <w:proofErr w:type="spellEnd"/>
            <w:r w:rsidRPr="001A01C4">
              <w:rPr>
                <w:rFonts w:cs="Arial"/>
                <w:szCs w:val="18"/>
              </w:rPr>
              <w:t xml:space="preserv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proofErr w:type="spellStart"/>
            <w:r w:rsidRPr="001A01C4">
              <w:t>ProSeAuthenticationResult</w:t>
            </w:r>
            <w:proofErr w:type="spellEnd"/>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proofErr w:type="spellStart"/>
            <w:r w:rsidRPr="001A01C4">
              <w:rPr>
                <w:rFonts w:cs="Arial"/>
                <w:szCs w:val="18"/>
              </w:rPr>
              <w:t>ProSe</w:t>
            </w:r>
            <w:proofErr w:type="spellEnd"/>
            <w:r w:rsidRPr="001A01C4">
              <w:rPr>
                <w:rFonts w:cs="Arial"/>
                <w:szCs w:val="18"/>
              </w:rPr>
              <w:t xml:space="preserv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proofErr w:type="spellStart"/>
            <w:r w:rsidRPr="001A01C4">
              <w:t>EapPayload</w:t>
            </w:r>
            <w:proofErr w:type="spellEnd"/>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proofErr w:type="spellStart"/>
            <w:r w:rsidRPr="001A01C4">
              <w:t>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proofErr w:type="spellStart"/>
            <w:r w:rsidRPr="001A01C4">
              <w:t>Kseaf</w:t>
            </w:r>
            <w:proofErr w:type="spellEnd"/>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 xml:space="preserve">Contains the </w:t>
            </w:r>
            <w:proofErr w:type="spellStart"/>
            <w:r w:rsidRPr="001A01C4">
              <w:rPr>
                <w:rFonts w:cs="Arial"/>
                <w:szCs w:val="18"/>
              </w:rPr>
              <w:t>Kseaf</w:t>
            </w:r>
            <w:proofErr w:type="spellEnd"/>
            <w:r w:rsidRPr="001A01C4">
              <w:rPr>
                <w:rFonts w:cs="Arial"/>
                <w:szCs w:val="18"/>
              </w:rPr>
              <w:t>.</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proofErr w:type="spellStart"/>
            <w:r w:rsidRPr="001A01C4">
              <w:t>HxresStar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proofErr w:type="spellStart"/>
            <w:r w:rsidRPr="001A01C4">
              <w:t>Suci</w:t>
            </w:r>
            <w:proofErr w:type="spellEnd"/>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proofErr w:type="spellStart"/>
            <w:r w:rsidRPr="001A01C4">
              <w:rPr>
                <w:lang w:val="en-US"/>
              </w:rPr>
              <w:t>KnrProSe</w:t>
            </w:r>
            <w:proofErr w:type="spellEnd"/>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proofErr w:type="spellStart"/>
            <w:r w:rsidRPr="001A01C4">
              <w:rPr>
                <w:lang w:eastAsia="zh-CN"/>
              </w:rPr>
              <w:t>K</w:t>
            </w:r>
            <w:r w:rsidRPr="001A01C4">
              <w:rPr>
                <w:vertAlign w:val="subscript"/>
                <w:lang w:eastAsia="zh-CN"/>
              </w:rPr>
              <w:t>NR_ProSe</w:t>
            </w:r>
            <w:proofErr w:type="spellEnd"/>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proofErr w:type="spellStart"/>
            <w:r w:rsidRPr="001A01C4">
              <w:t>Msk</w:t>
            </w:r>
            <w:proofErr w:type="spellEnd"/>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proofErr w:type="spellStart"/>
            <w:r w:rsidRPr="001A01C4">
              <w:t>AuthType</w:t>
            </w:r>
            <w:proofErr w:type="spellEnd"/>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proofErr w:type="spellStart"/>
            <w:r w:rsidRPr="001A01C4">
              <w:t>AuthResult</w:t>
            </w:r>
            <w:proofErr w:type="spellEnd"/>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0C00C461" w:rsidR="001F42BE" w:rsidRPr="001A01C4" w:rsidRDefault="001F42BE" w:rsidP="001F42BE">
      <w:r w:rsidRPr="001A01C4">
        <w:t>Table 6.1.6.1-2 specifies data types re-used by the Nausf</w:t>
      </w:r>
      <w:r w:rsidR="00D33226" w:rsidRPr="001A01C4">
        <w:t>_</w:t>
      </w:r>
      <w:r w:rsidR="00D33226" w:rsidRPr="001A01C4">
        <w:rPr>
          <w:rFonts w:eastAsia="SimSun" w:hint="eastAsia"/>
          <w:lang w:eastAsia="zh-CN"/>
        </w:rPr>
        <w:t>UEAuthentication</w:t>
      </w:r>
      <w:r w:rsidRPr="001A01C4">
        <w:t xml:space="preserve"> </w:t>
      </w:r>
      <w:proofErr w:type="gramStart"/>
      <w:r w:rsidRPr="001A01C4">
        <w:t>service based</w:t>
      </w:r>
      <w:proofErr w:type="gramEnd"/>
      <w:r w:rsidRPr="001A01C4">
        <w:t xml:space="preserve"> interface protocol from other specifications, including a reference to their respective specifications and when needed, a short description of their use within the Nausf</w:t>
      </w:r>
      <w:r w:rsidR="00D33226" w:rsidRPr="001A01C4">
        <w:t>_</w:t>
      </w:r>
      <w:r w:rsidR="00D33226" w:rsidRPr="001A01C4">
        <w:rPr>
          <w:rFonts w:eastAsia="SimSun" w:hint="eastAsia"/>
          <w:lang w:eastAsia="zh-CN"/>
        </w:rPr>
        <w:t>UEAuthentication</w:t>
      </w:r>
      <w:r w:rsidRPr="001A01C4">
        <w:t xml:space="preserve"> service based interface.</w:t>
      </w:r>
    </w:p>
    <w:p w14:paraId="61F1B05E" w14:textId="27FF4453" w:rsidR="001F42BE" w:rsidRPr="001A01C4" w:rsidRDefault="001F42BE" w:rsidP="001F42BE">
      <w:pPr>
        <w:pStyle w:val="TH"/>
      </w:pPr>
      <w:r w:rsidRPr="001A01C4">
        <w:lastRenderedPageBreak/>
        <w:t>Table 6.1.6.1-2: Nausf</w:t>
      </w:r>
      <w:r w:rsidR="00D33226" w:rsidRPr="001A01C4">
        <w:t>_</w:t>
      </w:r>
      <w:r w:rsidR="00D33226" w:rsidRPr="001A01C4">
        <w:rPr>
          <w:rFonts w:eastAsia="SimSun" w:hint="eastAsia"/>
          <w:lang w:eastAsia="zh-CN"/>
        </w:rPr>
        <w:t>UEAuthentication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proofErr w:type="spellStart"/>
            <w:r w:rsidRPr="001A01C4">
              <w:t>ResynchronizationInfo</w:t>
            </w:r>
            <w:proofErr w:type="spellEnd"/>
          </w:p>
        </w:tc>
        <w:tc>
          <w:tcPr>
            <w:tcW w:w="1940" w:type="dxa"/>
            <w:tcBorders>
              <w:top w:val="single" w:sz="4" w:space="0" w:color="auto"/>
              <w:left w:val="single" w:sz="4" w:space="0" w:color="auto"/>
              <w:bottom w:val="single" w:sz="4" w:space="0" w:color="auto"/>
              <w:right w:val="single" w:sz="4" w:space="0" w:color="auto"/>
            </w:tcBorders>
          </w:tcPr>
          <w:p w14:paraId="7E10A444" w14:textId="77F764E8"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proofErr w:type="spellStart"/>
            <w:r w:rsidRPr="001A01C4">
              <w:t>ServingNetworkName</w:t>
            </w:r>
            <w:proofErr w:type="spellEnd"/>
          </w:p>
        </w:tc>
        <w:tc>
          <w:tcPr>
            <w:tcW w:w="1940" w:type="dxa"/>
            <w:tcBorders>
              <w:top w:val="single" w:sz="4" w:space="0" w:color="auto"/>
              <w:left w:val="single" w:sz="4" w:space="0" w:color="auto"/>
              <w:bottom w:val="single" w:sz="4" w:space="0" w:color="auto"/>
              <w:right w:val="single" w:sz="4" w:space="0" w:color="auto"/>
            </w:tcBorders>
          </w:tcPr>
          <w:p w14:paraId="7D8DDB6E" w14:textId="02A9358F"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proofErr w:type="spellStart"/>
            <w:r w:rsidRPr="001A01C4">
              <w:t>Autn</w:t>
            </w:r>
            <w:proofErr w:type="spellEnd"/>
          </w:p>
        </w:tc>
        <w:tc>
          <w:tcPr>
            <w:tcW w:w="1940" w:type="dxa"/>
            <w:tcBorders>
              <w:top w:val="single" w:sz="4" w:space="0" w:color="auto"/>
              <w:left w:val="single" w:sz="4" w:space="0" w:color="auto"/>
              <w:bottom w:val="single" w:sz="4" w:space="0" w:color="auto"/>
              <w:right w:val="single" w:sz="4" w:space="0" w:color="auto"/>
            </w:tcBorders>
          </w:tcPr>
          <w:p w14:paraId="52B34E0F" w14:textId="15D4DC3B"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1555FFF0"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proofErr w:type="spellStart"/>
            <w:r w:rsidRPr="001A01C4">
              <w:t>LinksValueSchema</w:t>
            </w:r>
            <w:proofErr w:type="spellEnd"/>
          </w:p>
        </w:tc>
        <w:tc>
          <w:tcPr>
            <w:tcW w:w="1940" w:type="dxa"/>
            <w:tcBorders>
              <w:top w:val="single" w:sz="4" w:space="0" w:color="auto"/>
              <w:left w:val="single" w:sz="4" w:space="0" w:color="auto"/>
              <w:bottom w:val="single" w:sz="4" w:space="0" w:color="auto"/>
              <w:right w:val="single" w:sz="4" w:space="0" w:color="auto"/>
            </w:tcBorders>
          </w:tcPr>
          <w:p w14:paraId="0A63F5F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proofErr w:type="spellStart"/>
            <w:r w:rsidRPr="001A01C4">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585E49DA"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645B8118"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proofErr w:type="spellStart"/>
            <w:r w:rsidRPr="001A01C4">
              <w:t>SupiOrSuci</w:t>
            </w:r>
            <w:proofErr w:type="spellEnd"/>
          </w:p>
        </w:tc>
        <w:tc>
          <w:tcPr>
            <w:tcW w:w="1940" w:type="dxa"/>
            <w:tcBorders>
              <w:top w:val="single" w:sz="4" w:space="0" w:color="auto"/>
              <w:left w:val="single" w:sz="4" w:space="0" w:color="auto"/>
              <w:bottom w:val="single" w:sz="4" w:space="0" w:color="auto"/>
              <w:right w:val="single" w:sz="4" w:space="0" w:color="auto"/>
            </w:tcBorders>
          </w:tcPr>
          <w:p w14:paraId="4CD596F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proofErr w:type="spellStart"/>
            <w:r w:rsidRPr="001A01C4">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7946F06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proofErr w:type="spellStart"/>
            <w:r w:rsidRPr="001A01C4">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3A736FA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proofErr w:type="spellStart"/>
            <w:r w:rsidRPr="001A01C4">
              <w:t>CagId</w:t>
            </w:r>
            <w:proofErr w:type="spellEnd"/>
          </w:p>
        </w:tc>
        <w:tc>
          <w:tcPr>
            <w:tcW w:w="1940" w:type="dxa"/>
            <w:tcBorders>
              <w:top w:val="single" w:sz="4" w:space="0" w:color="auto"/>
              <w:left w:val="single" w:sz="4" w:space="0" w:color="auto"/>
              <w:bottom w:val="single" w:sz="4" w:space="0" w:color="auto"/>
              <w:right w:val="single" w:sz="4" w:space="0" w:color="auto"/>
            </w:tcBorders>
          </w:tcPr>
          <w:p w14:paraId="05328541"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r w:rsidRPr="001A01C4">
              <w:t>SupportedFeatures</w:t>
            </w:r>
          </w:p>
        </w:tc>
        <w:tc>
          <w:tcPr>
            <w:tcW w:w="1940" w:type="dxa"/>
            <w:tcBorders>
              <w:top w:val="single" w:sz="4" w:space="0" w:color="auto"/>
              <w:left w:val="single" w:sz="4" w:space="0" w:color="auto"/>
              <w:bottom w:val="single" w:sz="4" w:space="0" w:color="auto"/>
              <w:right w:val="single" w:sz="4" w:space="0" w:color="auto"/>
            </w:tcBorders>
          </w:tcPr>
          <w:p w14:paraId="0BE0A4D0" w14:textId="340D1042"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proofErr w:type="spellStart"/>
            <w:r w:rsidRPr="001A01C4">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4CF2D040" w14:textId="77777777" w:rsidR="00D956DE" w:rsidRPr="001A01C4" w:rsidRDefault="00D956DE" w:rsidP="00396184">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proofErr w:type="spellStart"/>
            <w:r w:rsidRPr="001A01C4">
              <w:t>RelayServiceCode</w:t>
            </w:r>
            <w:proofErr w:type="spellEnd"/>
          </w:p>
        </w:tc>
        <w:tc>
          <w:tcPr>
            <w:tcW w:w="1940" w:type="dxa"/>
            <w:tcBorders>
              <w:top w:val="single" w:sz="4" w:space="0" w:color="auto"/>
              <w:left w:val="single" w:sz="4" w:space="0" w:color="auto"/>
              <w:bottom w:val="single" w:sz="4" w:space="0" w:color="auto"/>
              <w:right w:val="single" w:sz="4" w:space="0" w:color="auto"/>
            </w:tcBorders>
          </w:tcPr>
          <w:p w14:paraId="3D56BA33" w14:textId="0AD0E35F" w:rsidR="00502C49" w:rsidRPr="001A01C4" w:rsidRDefault="00502C49" w:rsidP="00502C4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77279DF8" w:rsidR="00C4454A" w:rsidRPr="001A01C4" w:rsidRDefault="00C4454A" w:rsidP="00C4454A">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Titre4"/>
        <w:rPr>
          <w:lang w:val="en-US"/>
        </w:rPr>
      </w:pPr>
      <w:bookmarkStart w:id="416" w:name="_Toc25270698"/>
      <w:bookmarkStart w:id="417" w:name="_Toc34310355"/>
      <w:bookmarkStart w:id="418" w:name="_Toc36464877"/>
      <w:bookmarkStart w:id="419" w:name="_Toc51944609"/>
      <w:bookmarkStart w:id="420" w:name="_Toc200618786"/>
      <w:r w:rsidRPr="001A01C4">
        <w:rPr>
          <w:lang w:val="en-US"/>
        </w:rPr>
        <w:t>6.1.6.2</w:t>
      </w:r>
      <w:r w:rsidRPr="001A01C4">
        <w:rPr>
          <w:lang w:val="en-US"/>
        </w:rPr>
        <w:tab/>
        <w:t>Structured data types</w:t>
      </w:r>
      <w:bookmarkEnd w:id="416"/>
      <w:bookmarkEnd w:id="417"/>
      <w:bookmarkEnd w:id="418"/>
      <w:bookmarkEnd w:id="419"/>
      <w:bookmarkEnd w:id="420"/>
    </w:p>
    <w:p w14:paraId="4E0CC39E" w14:textId="77777777" w:rsidR="001F42BE" w:rsidRPr="001A01C4" w:rsidRDefault="001F42BE" w:rsidP="000F100F">
      <w:pPr>
        <w:pStyle w:val="Titre5"/>
      </w:pPr>
      <w:bookmarkStart w:id="421" w:name="_Toc25270699"/>
      <w:bookmarkStart w:id="422" w:name="_Toc34310356"/>
      <w:bookmarkStart w:id="423" w:name="_Toc36464878"/>
      <w:bookmarkStart w:id="424" w:name="_Toc51944610"/>
      <w:bookmarkStart w:id="425" w:name="_Toc200618787"/>
      <w:r w:rsidRPr="001A01C4">
        <w:t>6.1.6.2.1</w:t>
      </w:r>
      <w:r w:rsidRPr="001A01C4">
        <w:tab/>
        <w:t>Introduction</w:t>
      </w:r>
      <w:bookmarkEnd w:id="421"/>
      <w:bookmarkEnd w:id="422"/>
      <w:bookmarkEnd w:id="423"/>
      <w:bookmarkEnd w:id="424"/>
      <w:bookmarkEnd w:id="425"/>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Titre5"/>
      </w:pPr>
      <w:bookmarkStart w:id="426" w:name="_Toc25270700"/>
      <w:bookmarkStart w:id="427" w:name="_Toc34310357"/>
      <w:bookmarkStart w:id="428" w:name="_Toc36464879"/>
      <w:bookmarkStart w:id="429" w:name="_Toc51944611"/>
      <w:bookmarkStart w:id="430" w:name="_Toc200618788"/>
      <w:r w:rsidRPr="001A01C4">
        <w:lastRenderedPageBreak/>
        <w:t>6.1.6.2.2</w:t>
      </w:r>
      <w:r w:rsidRPr="001A01C4">
        <w:tab/>
        <w:t xml:space="preserve">Type: </w:t>
      </w:r>
      <w:proofErr w:type="spellStart"/>
      <w:r w:rsidRPr="001A01C4">
        <w:t>AuthenticationInfo</w:t>
      </w:r>
      <w:bookmarkEnd w:id="426"/>
      <w:bookmarkEnd w:id="427"/>
      <w:bookmarkEnd w:id="428"/>
      <w:bookmarkEnd w:id="429"/>
      <w:bookmarkEnd w:id="430"/>
      <w:proofErr w:type="spellEnd"/>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proofErr w:type="spellStart"/>
      <w:r w:rsidRPr="001A01C4">
        <w:t>AuthenticationInfo</w:t>
      </w:r>
      <w:proofErr w:type="spellEnd"/>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proofErr w:type="spellStart"/>
            <w:r w:rsidRPr="001A01C4">
              <w:t>supiOrSuci</w:t>
            </w:r>
            <w:proofErr w:type="spellEnd"/>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proofErr w:type="spellStart"/>
            <w:r w:rsidRPr="001A01C4">
              <w:t>SupiOrSuci</w:t>
            </w:r>
            <w:proofErr w:type="spellEnd"/>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proofErr w:type="spellStart"/>
            <w:r w:rsidRPr="001A01C4">
              <w:t>servingNetworkName</w:t>
            </w:r>
            <w:proofErr w:type="spellEnd"/>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proofErr w:type="spellStart"/>
            <w:r w:rsidRPr="001A01C4">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proofErr w:type="spellStart"/>
            <w:r w:rsidRPr="001A01C4">
              <w:t>resynchronizationInfo</w:t>
            </w:r>
            <w:proofErr w:type="spellEnd"/>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proofErr w:type="spellStart"/>
            <w:r w:rsidRPr="001A01C4">
              <w:t>ResynchronizationInfo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624A2FAC" w:rsidR="001F42BE" w:rsidRPr="001A01C4" w:rsidRDefault="001F42BE" w:rsidP="0078742B">
            <w:pPr>
              <w:pStyle w:val="TAL"/>
              <w:rPr>
                <w:rFonts w:cs="Arial"/>
                <w:szCs w:val="18"/>
              </w:rPr>
            </w:pPr>
            <w:r w:rsidRPr="001A01C4">
              <w:rPr>
                <w:rFonts w:cs="Arial"/>
                <w:szCs w:val="18"/>
              </w:rPr>
              <w:t xml:space="preserve">Contains RAND and AUTS; see 3GPP 33.501 [8]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.4.</w:t>
            </w:r>
          </w:p>
        </w:tc>
      </w:tr>
      <w:tr w:rsidR="001F42BE" w:rsidRPr="001A01C4" w14:paraId="4A977BB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proofErr w:type="spellStart"/>
            <w:r w:rsidRPr="001A01C4">
              <w:t>pei</w:t>
            </w:r>
            <w:proofErr w:type="spellEnd"/>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proofErr w:type="spellStart"/>
            <w:r w:rsidRPr="001A01C4">
              <w:t>traceData</w:t>
            </w:r>
            <w:proofErr w:type="spellEnd"/>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proofErr w:type="spellStart"/>
            <w:r w:rsidRPr="001A01C4">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 xml:space="preserve">Contains </w:t>
            </w:r>
            <w:proofErr w:type="spellStart"/>
            <w:r w:rsidRPr="001A01C4">
              <w:rPr>
                <w:rFonts w:cs="Arial"/>
                <w:szCs w:val="18"/>
              </w:rPr>
              <w:t>TraceData</w:t>
            </w:r>
            <w:proofErr w:type="spellEnd"/>
            <w:r w:rsidRPr="001A01C4">
              <w:rPr>
                <w:rFonts w:cs="Arial"/>
                <w:szCs w:val="18"/>
              </w:rPr>
              <w:t xml:space="preserve"> provided by the UDM to the AMF</w:t>
            </w:r>
          </w:p>
        </w:tc>
      </w:tr>
      <w:tr w:rsidR="001F42BE" w:rsidRPr="001A01C4" w14:paraId="490272D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proofErr w:type="spellStart"/>
            <w:r w:rsidRPr="001A01C4">
              <w:t>udmGroupId</w:t>
            </w:r>
            <w:proofErr w:type="spellEnd"/>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proofErr w:type="spellStart"/>
            <w:r w:rsidRPr="001A01C4">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proofErr w:type="spellStart"/>
            <w:r w:rsidRPr="001A01C4">
              <w:t>routingIndicator</w:t>
            </w:r>
            <w:proofErr w:type="spellEnd"/>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w:t>
            </w:r>
            <w:proofErr w:type="gramStart"/>
            <w:r w:rsidRPr="001A01C4">
              <w:rPr>
                <w:szCs w:val="18"/>
              </w:rPr>
              <w:t>^[</w:t>
            </w:r>
            <w:proofErr w:type="gramEnd"/>
            <w:r w:rsidRPr="001A01C4">
              <w:rPr>
                <w:szCs w:val="18"/>
              </w:rPr>
              <w:t>0-9]{1,4}$'</w:t>
            </w:r>
          </w:p>
        </w:tc>
      </w:tr>
      <w:tr w:rsidR="001F42BE" w:rsidRPr="001A01C4" w14:paraId="6CDF37D4"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proofErr w:type="spellStart"/>
            <w:r w:rsidRPr="001A01C4">
              <w:t>cellCagInfo</w:t>
            </w:r>
            <w:proofErr w:type="spellEnd"/>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proofErr w:type="gramStart"/>
            <w:r w:rsidRPr="001A01C4">
              <w:rPr>
                <w:lang w:eastAsia="zh-CN"/>
              </w:rPr>
              <w:t>array(</w:t>
            </w:r>
            <w:proofErr w:type="spellStart"/>
            <w:proofErr w:type="gramEnd"/>
            <w:r w:rsidR="001F42BE" w:rsidRPr="001A01C4">
              <w:rPr>
                <w:lang w:eastAsia="zh-CN"/>
              </w:rPr>
              <w:t>CagId</w:t>
            </w:r>
            <w:proofErr w:type="spellEnd"/>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proofErr w:type="gramStart"/>
            <w:r w:rsidRPr="001A01C4">
              <w:t>1</w:t>
            </w:r>
            <w:r w:rsidR="001F42BE" w:rsidRPr="001A01C4">
              <w:t>..</w:t>
            </w:r>
            <w:r w:rsidRPr="001A01C4">
              <w:t>N</w:t>
            </w:r>
            <w:proofErr w:type="gramEnd"/>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proofErr w:type="spellStart"/>
            <w:r w:rsidRPr="001A01C4">
              <w:rPr>
                <w:szCs w:val="18"/>
              </w:rPr>
              <w:t>CAG</w:t>
            </w:r>
            <w:r w:rsidR="00B22AB2" w:rsidRPr="001A01C4">
              <w:rPr>
                <w:szCs w:val="18"/>
              </w:rPr>
              <w:t>List</w:t>
            </w:r>
            <w:proofErr w:type="spellEnd"/>
            <w:r w:rsidRPr="001A01C4">
              <w:rPr>
                <w:szCs w:val="18"/>
              </w:rPr>
              <w:t xml:space="preserve"> of the CAG cell.</w:t>
            </w:r>
          </w:p>
        </w:tc>
      </w:tr>
      <w:tr w:rsidR="00AF31E5" w:rsidRPr="001A01C4" w14:paraId="44F4763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proofErr w:type="spellStart"/>
            <w:r w:rsidRPr="001A01C4">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1A01C4" w:rsidRDefault="00AF31E5" w:rsidP="002F2109">
            <w:pPr>
              <w:pStyle w:val="TAL"/>
              <w:rPr>
                <w:rFonts w:cs="Arial"/>
                <w:szCs w:val="18"/>
              </w:rPr>
            </w:pPr>
            <w:r w:rsidRPr="001A01C4">
              <w:rPr>
                <w:rFonts w:cs="Arial"/>
                <w:szCs w:val="18"/>
              </w:rPr>
              <w:t>N5GC device indicator (see 3GPP TS 33.501 [8]) When present, this IE shall be set as follows:</w:t>
            </w:r>
          </w:p>
          <w:p w14:paraId="05F957EE" w14:textId="77777777" w:rsidR="00AF31E5" w:rsidRPr="001A01C4" w:rsidRDefault="00AF31E5" w:rsidP="002F2109">
            <w:pPr>
              <w:pStyle w:val="TAL"/>
              <w:ind w:left="284"/>
            </w:pPr>
            <w:bookmarkStart w:id="431" w:name="_PERM_MCCTEMPBM_CRPT03890022___2"/>
            <w:r w:rsidRPr="001A01C4">
              <w:rPr>
                <w:lang w:eastAsia="zh-CN"/>
              </w:rPr>
              <w:t>-</w:t>
            </w:r>
            <w:r w:rsidRPr="001A01C4">
              <w:tab/>
            </w:r>
            <w:r w:rsidRPr="001A01C4">
              <w:rPr>
                <w:lang w:eastAsia="zh-CN"/>
              </w:rPr>
              <w:t>true: authentication is for a N5GC device;</w:t>
            </w:r>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31"/>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r w:rsidRPr="001A01C4">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0CF199DA" w:rsidR="001158CB" w:rsidRPr="001A01C4" w:rsidRDefault="001158CB" w:rsidP="001158CB">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0144EE" w:rsidRPr="001A01C4" w14:paraId="0F77FF0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proofErr w:type="spellStart"/>
            <w:r w:rsidRPr="001A01C4">
              <w:t>nswoInd</w:t>
            </w:r>
            <w:proofErr w:type="spellEnd"/>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proofErr w:type="spellStart"/>
            <w:r w:rsidRPr="001A01C4">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7777777" w:rsidR="000144EE" w:rsidRPr="001A01C4" w:rsidRDefault="000144EE" w:rsidP="000144EE">
            <w:pPr>
              <w:pStyle w:val="TAL"/>
            </w:pPr>
            <w:r w:rsidRPr="001A01C4">
              <w:t>NSWO Indicator (see 3GPP TS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proofErr w:type="spellStart"/>
            <w:r w:rsidRPr="001A01C4">
              <w:t>disasterRoamingInd</w:t>
            </w:r>
            <w:proofErr w:type="spellEnd"/>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proofErr w:type="spellStart"/>
            <w:r w:rsidRPr="001A01C4">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Pr="001A01C4" w:rsidRDefault="007D7CD0" w:rsidP="007D7CD0">
            <w:pPr>
              <w:pStyle w:val="TAL"/>
              <w:rPr>
                <w:rFonts w:cs="Arial"/>
                <w:szCs w:val="18"/>
              </w:rPr>
            </w:pPr>
            <w:r w:rsidRPr="001A01C4">
              <w:rPr>
                <w:rFonts w:cs="Arial"/>
                <w:szCs w:val="18"/>
              </w:rPr>
              <w:t>Disaster Roaming Indicator (see 3GPP TS 23.502 [3]).</w:t>
            </w:r>
          </w:p>
          <w:p w14:paraId="07C89860" w14:textId="77777777"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proofErr w:type="spellStart"/>
            <w:r w:rsidRPr="001A01C4">
              <w:t>onboardingInd</w:t>
            </w:r>
            <w:proofErr w:type="spellEnd"/>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proofErr w:type="spellStart"/>
            <w:r w:rsidRPr="001A01C4">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true: authentication is for UE onboarding;</w:t>
            </w:r>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462FF5" w:rsidRPr="001A01C4" w14:paraId="00271D3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BDBBA3A" w14:textId="127D75FF" w:rsidR="00462FF5" w:rsidRPr="001A01C4" w:rsidRDefault="00462FF5" w:rsidP="00462FF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778409BA" w14:textId="72246E8E" w:rsidR="00462FF5" w:rsidRPr="001A01C4" w:rsidRDefault="00462FF5" w:rsidP="00462FF5">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F76096D" w14:textId="7AB24341" w:rsidR="00462FF5" w:rsidRPr="001A01C4" w:rsidRDefault="00462FF5" w:rsidP="00462F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5460F5" w14:textId="23CB169E" w:rsidR="00462FF5" w:rsidRPr="001A01C4" w:rsidRDefault="00462FF5" w:rsidP="00462F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2F6492" w14:textId="77777777" w:rsidR="00462FF5" w:rsidRDefault="00462FF5" w:rsidP="00462FF5">
            <w:pPr>
              <w:pStyle w:val="TAL"/>
            </w:pPr>
            <w:r>
              <w:rPr>
                <w:rFonts w:cs="Arial"/>
                <w:szCs w:val="18"/>
              </w:rPr>
              <w:t>AUN3 Indicator (</w:t>
            </w:r>
            <w:r>
              <w:t>see 3GPP TS 33.501 [8])</w:t>
            </w:r>
          </w:p>
          <w:p w14:paraId="5231FF38" w14:textId="77777777" w:rsidR="00462FF5" w:rsidRDefault="00462FF5" w:rsidP="00462FF5">
            <w:pPr>
              <w:pStyle w:val="TAL"/>
            </w:pPr>
          </w:p>
          <w:p w14:paraId="6318DA70" w14:textId="77777777" w:rsidR="00462FF5" w:rsidRDefault="00462FF5" w:rsidP="00462FF5">
            <w:pPr>
              <w:pStyle w:val="TAL"/>
              <w:rPr>
                <w:rFonts w:cs="Arial"/>
                <w:szCs w:val="18"/>
              </w:rPr>
            </w:pPr>
            <w:r>
              <w:rPr>
                <w:rFonts w:cs="Arial"/>
                <w:szCs w:val="18"/>
              </w:rPr>
              <w:t>When present, this IE shall be set as follows:</w:t>
            </w:r>
          </w:p>
          <w:p w14:paraId="56185FFC" w14:textId="4B80E563" w:rsidR="00462FF5" w:rsidRPr="001A01C4" w:rsidRDefault="00462FF5" w:rsidP="007B564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7D7CD0" w:rsidRPr="001A01C4" w14:paraId="1BD540F9" w14:textId="77777777" w:rsidTr="00462FF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Pr="001A01C4" w:rsidRDefault="007D7CD0" w:rsidP="007D7CD0">
            <w:pPr>
              <w:pStyle w:val="TAN"/>
              <w:rPr>
                <w:rFonts w:cs="Arial"/>
                <w:szCs w:val="18"/>
              </w:rPr>
            </w:pPr>
            <w:r w:rsidRPr="001A01C4">
              <w:t>NOTE:</w:t>
            </w:r>
            <w:r w:rsidRPr="001A01C4">
              <w:tab/>
              <w:t>The attribute n5gcInd is used for EAP-TLS, which is described in the informative annex O of 3GPP TS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Titre5"/>
      </w:pPr>
      <w:bookmarkStart w:id="432" w:name="_Toc25270701"/>
      <w:bookmarkStart w:id="433" w:name="_Toc34310358"/>
      <w:bookmarkStart w:id="434" w:name="_Toc36464880"/>
      <w:bookmarkStart w:id="435" w:name="_Toc51944612"/>
      <w:bookmarkStart w:id="436" w:name="_Toc200618789"/>
      <w:r w:rsidRPr="001A01C4">
        <w:lastRenderedPageBreak/>
        <w:t>6.1.6.2.3</w:t>
      </w:r>
      <w:r w:rsidRPr="001A01C4">
        <w:tab/>
        <w:t xml:space="preserve">Type: </w:t>
      </w:r>
      <w:proofErr w:type="spellStart"/>
      <w:r w:rsidRPr="001A01C4">
        <w:t>UEAuthenticationCtx</w:t>
      </w:r>
      <w:bookmarkEnd w:id="432"/>
      <w:bookmarkEnd w:id="433"/>
      <w:bookmarkEnd w:id="434"/>
      <w:bookmarkEnd w:id="435"/>
      <w:bookmarkEnd w:id="436"/>
      <w:proofErr w:type="spellEnd"/>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proofErr w:type="spellStart"/>
      <w:r w:rsidRPr="001A01C4">
        <w:t>UEAuthenticationCtx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proofErr w:type="spellStart"/>
            <w:r w:rsidRPr="001A01C4">
              <w:t>authType</w:t>
            </w:r>
            <w:proofErr w:type="spellEnd"/>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proofErr w:type="spellStart"/>
            <w:r w:rsidRPr="001A01C4">
              <w:t>AuthType</w:t>
            </w:r>
            <w:proofErr w:type="spellEnd"/>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1CDF2C73"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xml:space="preserve">. 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proofErr w:type="gramStart"/>
            <w:r w:rsidRPr="001A01C4">
              <w:t>map(</w:t>
            </w:r>
            <w:proofErr w:type="spellStart"/>
            <w:proofErr w:type="gramEnd"/>
            <w:r w:rsidRPr="001A01C4">
              <w:t>LinksValueSchema</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proofErr w:type="gramStart"/>
            <w:r w:rsidRPr="001A01C4">
              <w:t>1..N</w:t>
            </w:r>
            <w:proofErr w:type="gramEnd"/>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w:t>
            </w:r>
            <w:proofErr w:type="spellStart"/>
            <w:r w:rsidRPr="001A01C4">
              <w:rPr>
                <w:rFonts w:cs="Arial"/>
                <w:szCs w:val="18"/>
              </w:rPr>
              <w:t>eap</w:t>
            </w:r>
            <w:proofErr w:type="spellEnd"/>
            <w:r w:rsidRPr="001A01C4">
              <w:rPr>
                <w:rFonts w:cs="Arial"/>
                <w:szCs w:val="18"/>
              </w:rPr>
              <w:t>-session"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proofErr w:type="spellStart"/>
            <w:r w:rsidRPr="001A01C4">
              <w:t>servingNetworkName</w:t>
            </w:r>
            <w:proofErr w:type="spellEnd"/>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proofErr w:type="spellStart"/>
            <w:r w:rsidRPr="001A01C4">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Titre5"/>
        <w:rPr>
          <w:lang w:val="en-US"/>
        </w:rPr>
      </w:pPr>
      <w:bookmarkStart w:id="437" w:name="_Toc25270702"/>
      <w:bookmarkStart w:id="438" w:name="_Toc34310359"/>
      <w:bookmarkStart w:id="439" w:name="_Toc36464881"/>
      <w:bookmarkStart w:id="440" w:name="_Toc51944613"/>
      <w:bookmarkStart w:id="441" w:name="_Toc200618790"/>
      <w:r w:rsidRPr="001A01C4">
        <w:rPr>
          <w:lang w:val="en-US"/>
        </w:rPr>
        <w:t>6.1.6.2.4</w:t>
      </w:r>
      <w:r w:rsidRPr="001A01C4">
        <w:rPr>
          <w:lang w:val="en-US"/>
        </w:rPr>
        <w:tab/>
        <w:t>Type: 5gAuthData</w:t>
      </w:r>
      <w:bookmarkEnd w:id="437"/>
      <w:bookmarkEnd w:id="438"/>
      <w:bookmarkEnd w:id="439"/>
      <w:bookmarkEnd w:id="440"/>
      <w:bookmarkEnd w:id="441"/>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proofErr w:type="spellStart"/>
            <w:r w:rsidRPr="001A01C4">
              <w:t>EapPayload</w:t>
            </w:r>
            <w:proofErr w:type="spellEnd"/>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Titre5"/>
        <w:rPr>
          <w:lang w:val="en-US"/>
        </w:rPr>
      </w:pPr>
      <w:bookmarkStart w:id="442" w:name="_Toc25270703"/>
      <w:bookmarkStart w:id="443" w:name="_Toc34310360"/>
      <w:bookmarkStart w:id="444" w:name="_Toc36464882"/>
      <w:bookmarkStart w:id="445" w:name="_Toc51944614"/>
      <w:bookmarkStart w:id="446" w:name="_Toc200618791"/>
      <w:r w:rsidRPr="001A01C4">
        <w:rPr>
          <w:lang w:val="en-US"/>
        </w:rPr>
        <w:t>6.1.6.2.5</w:t>
      </w:r>
      <w:r w:rsidRPr="001A01C4">
        <w:rPr>
          <w:lang w:val="en-US"/>
        </w:rPr>
        <w:tab/>
        <w:t>Type: Av5gAka</w:t>
      </w:r>
      <w:bookmarkEnd w:id="442"/>
      <w:bookmarkEnd w:id="443"/>
      <w:bookmarkEnd w:id="444"/>
      <w:bookmarkEnd w:id="445"/>
      <w:bookmarkEnd w:id="446"/>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proofErr w:type="spellStart"/>
            <w:r w:rsidRPr="001A01C4">
              <w:t>autn</w:t>
            </w:r>
            <w:proofErr w:type="spellEnd"/>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proofErr w:type="spellStart"/>
            <w:r w:rsidRPr="001A01C4">
              <w:t>Autn</w:t>
            </w:r>
            <w:proofErr w:type="spellEnd"/>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proofErr w:type="spellStart"/>
            <w:r w:rsidRPr="001A01C4">
              <w:t>hxresStar</w:t>
            </w:r>
            <w:proofErr w:type="spellEnd"/>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proofErr w:type="spellStart"/>
            <w:r w:rsidRPr="001A01C4">
              <w:t>HxresStar</w:t>
            </w:r>
            <w:proofErr w:type="spellEnd"/>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Titre5"/>
      </w:pPr>
      <w:bookmarkStart w:id="447" w:name="_Toc25270704"/>
      <w:bookmarkStart w:id="448" w:name="_Toc34310361"/>
      <w:bookmarkStart w:id="449" w:name="_Toc36464883"/>
      <w:bookmarkStart w:id="450" w:name="_Toc51944615"/>
      <w:bookmarkStart w:id="451" w:name="_Toc200618792"/>
      <w:r w:rsidRPr="001A01C4">
        <w:t>6.1.6.2.6</w:t>
      </w:r>
      <w:r w:rsidRPr="001A01C4">
        <w:tab/>
        <w:t xml:space="preserve">Type: </w:t>
      </w:r>
      <w:proofErr w:type="spellStart"/>
      <w:r w:rsidRPr="001A01C4">
        <w:t>ConfirmationData</w:t>
      </w:r>
      <w:bookmarkEnd w:id="447"/>
      <w:bookmarkEnd w:id="448"/>
      <w:bookmarkEnd w:id="449"/>
      <w:bookmarkEnd w:id="450"/>
      <w:bookmarkEnd w:id="451"/>
      <w:proofErr w:type="spellEnd"/>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proofErr w:type="spellStart"/>
      <w:r w:rsidRPr="001A01C4">
        <w:t>ConfirmationData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proofErr w:type="spellStart"/>
            <w:r w:rsidRPr="001A01C4">
              <w:t>resStar</w:t>
            </w:r>
            <w:proofErr w:type="spellEnd"/>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proofErr w:type="spellStart"/>
            <w:r w:rsidRPr="001A01C4">
              <w:t>ResStar</w:t>
            </w:r>
            <w:proofErr w:type="spellEnd"/>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 xml:space="preserve">If no RES* has been provided by the </w:t>
            </w:r>
            <w:proofErr w:type="gramStart"/>
            <w:r w:rsidRPr="001A01C4">
              <w:rPr>
                <w:rFonts w:cs="Arial"/>
                <w:szCs w:val="18"/>
              </w:rPr>
              <w:t>UE</w:t>
            </w:r>
            <w:proofErr w:type="gramEnd"/>
            <w:r w:rsidRPr="001A01C4">
              <w:rPr>
                <w:rFonts w:cs="Arial"/>
                <w:szCs w:val="18"/>
              </w:rPr>
              <w:t xml:space="preserv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BA7E536" w:rsidR="001158CB" w:rsidRPr="001A01C4" w:rsidRDefault="001158CB" w:rsidP="001158CB">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Titre5"/>
      </w:pPr>
      <w:bookmarkStart w:id="452" w:name="_Toc25270705"/>
      <w:bookmarkStart w:id="453" w:name="_Toc34310362"/>
      <w:bookmarkStart w:id="454" w:name="_Toc36464884"/>
      <w:bookmarkStart w:id="455" w:name="_Toc51944616"/>
      <w:bookmarkStart w:id="456" w:name="_Toc200618793"/>
      <w:r w:rsidRPr="001A01C4">
        <w:lastRenderedPageBreak/>
        <w:t>6.1.6.2.7</w:t>
      </w:r>
      <w:r w:rsidRPr="001A01C4">
        <w:tab/>
        <w:t xml:space="preserve">Type: </w:t>
      </w:r>
      <w:proofErr w:type="spellStart"/>
      <w:r w:rsidRPr="001A01C4">
        <w:t>EapSession</w:t>
      </w:r>
      <w:bookmarkEnd w:id="452"/>
      <w:bookmarkEnd w:id="453"/>
      <w:bookmarkEnd w:id="454"/>
      <w:bookmarkEnd w:id="455"/>
      <w:bookmarkEnd w:id="456"/>
      <w:proofErr w:type="spellEnd"/>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proofErr w:type="spellStart"/>
      <w:r w:rsidRPr="001A01C4">
        <w:t>EapSession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proofErr w:type="spellStart"/>
            <w:r w:rsidRPr="001A01C4">
              <w:t>eapPayload</w:t>
            </w:r>
            <w:proofErr w:type="spellEnd"/>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proofErr w:type="spellStart"/>
            <w:r w:rsidRPr="001A01C4">
              <w:t>EapPayload</w:t>
            </w:r>
            <w:proofErr w:type="spellEnd"/>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 xml:space="preserve">If no EAP packet has been provided by the </w:t>
            </w:r>
            <w:proofErr w:type="gramStart"/>
            <w:r w:rsidRPr="001A01C4">
              <w:rPr>
                <w:rFonts w:cs="Arial"/>
                <w:szCs w:val="18"/>
              </w:rPr>
              <w:t>UE</w:t>
            </w:r>
            <w:proofErr w:type="gramEnd"/>
            <w:r w:rsidRPr="001A01C4">
              <w:rPr>
                <w:rFonts w:cs="Arial"/>
                <w:szCs w:val="18"/>
              </w:rPr>
              <w:t xml:space="preserve"> the null value is conveyed to the AUSF.</w:t>
            </w:r>
          </w:p>
        </w:tc>
      </w:tr>
      <w:tr w:rsidR="001F42BE" w:rsidRPr="001A01C4" w14:paraId="0604794D"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proofErr w:type="spellStart"/>
            <w:r w:rsidRPr="001A01C4">
              <w:rPr>
                <w:lang w:val="en-US"/>
              </w:rPr>
              <w:t>kSeaf</w:t>
            </w:r>
            <w:proofErr w:type="spellEnd"/>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proofErr w:type="spellStart"/>
            <w:r w:rsidRPr="001A01C4">
              <w:t>Kseaf</w:t>
            </w:r>
            <w:proofErr w:type="spellEnd"/>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xml:space="preserve">, the </w:t>
            </w:r>
            <w:proofErr w:type="spellStart"/>
            <w:r w:rsidRPr="001A01C4">
              <w:rPr>
                <w:rFonts w:cs="Arial"/>
                <w:szCs w:val="18"/>
              </w:rPr>
              <w:t>Kseaf</w:t>
            </w:r>
            <w:proofErr w:type="spellEnd"/>
            <w:r w:rsidRPr="001A01C4">
              <w:rPr>
                <w:rFonts w:cs="Arial"/>
                <w:szCs w:val="18"/>
              </w:rPr>
              <w:t xml:space="preserve"> shall be included</w:t>
            </w:r>
          </w:p>
        </w:tc>
      </w:tr>
      <w:tr w:rsidR="001F42BE" w:rsidRPr="001A01C4" w14:paraId="65F2C018"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proofErr w:type="gramStart"/>
            <w:r w:rsidRPr="001A01C4">
              <w:t>map(</w:t>
            </w:r>
            <w:proofErr w:type="spellStart"/>
            <w:proofErr w:type="gramEnd"/>
            <w:r w:rsidRPr="001A01C4">
              <w:t>LinksValueSchema</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proofErr w:type="gramStart"/>
            <w:r w:rsidRPr="001A01C4">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w:t>
            </w:r>
            <w:proofErr w:type="spellStart"/>
            <w:r w:rsidRPr="001A01C4">
              <w:rPr>
                <w:rFonts w:cs="Arial"/>
                <w:szCs w:val="18"/>
              </w:rPr>
              <w:t>eap</w:t>
            </w:r>
            <w:proofErr w:type="spellEnd"/>
            <w:r w:rsidRPr="001A01C4">
              <w:rPr>
                <w:rFonts w:cs="Arial"/>
                <w:szCs w:val="18"/>
              </w:rPr>
              <w:t>-session"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proofErr w:type="spellStart"/>
            <w:r w:rsidRPr="001A01C4">
              <w:rPr>
                <w:lang w:val="en-US"/>
              </w:rPr>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proofErr w:type="spellStart"/>
            <w:r w:rsidRPr="001A01C4">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proofErr w:type="spellStart"/>
            <w:r w:rsidRPr="001A01C4">
              <w:rPr>
                <w:lang w:val="en-US"/>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21D70606" w:rsidR="001158CB" w:rsidRPr="001A01C4" w:rsidRDefault="001158CB" w:rsidP="001158CB">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53B1DF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proofErr w:type="spellStart"/>
            <w:r w:rsidRPr="001A01C4">
              <w:t>pvsInfo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proofErr w:type="gramStart"/>
            <w:r w:rsidRPr="001A01C4">
              <w:t>array(</w:t>
            </w:r>
            <w:proofErr w:type="spellStart"/>
            <w:proofErr w:type="gramEnd"/>
            <w:r w:rsidRPr="001A01C4">
              <w:t>ServerAddressingInfo</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proofErr w:type="gramStart"/>
            <w:r w:rsidRPr="001A01C4">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proofErr w:type="spellStart"/>
            <w:r w:rsidRPr="001A01C4">
              <w:t>msk</w:t>
            </w:r>
            <w:proofErr w:type="spellEnd"/>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proofErr w:type="spellStart"/>
            <w:r w:rsidRPr="001A01C4">
              <w:t>Msk</w:t>
            </w:r>
            <w:proofErr w:type="spellEnd"/>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310B1C" w14:textId="77777777" w:rsidR="007A57AA" w:rsidRDefault="002E7ADD" w:rsidP="007A57AA">
            <w:pPr>
              <w:pStyle w:val="TAL"/>
            </w:pPr>
            <w:r w:rsidRPr="001A01C4">
              <w:t xml:space="preserve">If the authentication is successful and the consumer is an NSWOF as indicated by the NSWO indicator received within the </w:t>
            </w:r>
            <w:proofErr w:type="spellStart"/>
            <w:r w:rsidRPr="001A01C4">
              <w:t>AuthenticationInfo</w:t>
            </w:r>
            <w:proofErr w:type="spellEnd"/>
            <w:r w:rsidRPr="001A01C4">
              <w:t>, the MSK shall be included (see 3GPP TS 33.501 [8] annex S)</w:t>
            </w:r>
          </w:p>
          <w:p w14:paraId="3684005F" w14:textId="77777777" w:rsidR="007A57AA" w:rsidRDefault="007A57AA" w:rsidP="007A57AA">
            <w:pPr>
              <w:pStyle w:val="TAL"/>
            </w:pPr>
          </w:p>
          <w:p w14:paraId="61E2F7F8" w14:textId="010F1621" w:rsidR="002E7ADD" w:rsidRPr="001A01C4" w:rsidRDefault="007A57AA" w:rsidP="007A57AA">
            <w:pPr>
              <w:pStyle w:val="TAL"/>
            </w:pPr>
            <w:r>
              <w:rPr>
                <w:lang w:eastAsia="zh-CN"/>
              </w:rPr>
              <w:t xml:space="preserve">If </w:t>
            </w:r>
            <w:r>
              <w:t>the authentication is successful</w:t>
            </w:r>
            <w:r>
              <w:rPr>
                <w:lang w:eastAsia="zh-CN"/>
              </w:rPr>
              <w:t xml:space="preserve"> and the MSK indicator is received from UDM, the </w:t>
            </w:r>
            <w:r>
              <w:t>MSK shall be included. (see clause 7B.7 of 3GPP TS 33.501 [8])</w:t>
            </w:r>
          </w:p>
        </w:tc>
      </w:tr>
      <w:tr w:rsidR="002E7ADD" w:rsidRPr="001A01C4" w14:paraId="75087800" w14:textId="77777777" w:rsidTr="007A57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Titre5"/>
      </w:pPr>
      <w:bookmarkStart w:id="457" w:name="_Toc25270706"/>
      <w:bookmarkStart w:id="458" w:name="_Toc34310363"/>
      <w:bookmarkStart w:id="459" w:name="_Toc36464885"/>
      <w:bookmarkStart w:id="460" w:name="_Toc51944617"/>
      <w:bookmarkStart w:id="461" w:name="_Toc200618794"/>
      <w:r w:rsidRPr="001A01C4">
        <w:t>6.1.6.2.8</w:t>
      </w:r>
      <w:r w:rsidRPr="001A01C4">
        <w:tab/>
        <w:t xml:space="preserve">Type: </w:t>
      </w:r>
      <w:proofErr w:type="spellStart"/>
      <w:r w:rsidRPr="001A01C4">
        <w:t>ConfirmationDataResponse</w:t>
      </w:r>
      <w:bookmarkEnd w:id="457"/>
      <w:bookmarkEnd w:id="458"/>
      <w:bookmarkEnd w:id="459"/>
      <w:bookmarkEnd w:id="460"/>
      <w:bookmarkEnd w:id="461"/>
      <w:proofErr w:type="spellEnd"/>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proofErr w:type="spellStart"/>
      <w:r w:rsidRPr="001A01C4">
        <w:t>ConfirmationDataResponse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proofErr w:type="spellStart"/>
            <w:r w:rsidRPr="001A01C4">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proofErr w:type="spellStart"/>
            <w:r w:rsidRPr="001A01C4">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proofErr w:type="spellStart"/>
            <w:r w:rsidRPr="001A01C4">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proofErr w:type="spellStart"/>
            <w:r w:rsidRPr="001A01C4">
              <w:t>kseaf</w:t>
            </w:r>
            <w:proofErr w:type="spellEnd"/>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proofErr w:type="spellStart"/>
            <w:r w:rsidRPr="001A01C4">
              <w:t>Kseaf</w:t>
            </w:r>
            <w:proofErr w:type="spellEnd"/>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 xml:space="preserve">Contains the </w:t>
            </w:r>
            <w:proofErr w:type="spellStart"/>
            <w:r w:rsidRPr="001A01C4">
              <w:rPr>
                <w:rFonts w:cs="Arial"/>
                <w:szCs w:val="18"/>
              </w:rPr>
              <w:t>Kseaf</w:t>
            </w:r>
            <w:proofErr w:type="spellEnd"/>
            <w:r w:rsidRPr="001A01C4">
              <w:rPr>
                <w:rFonts w:cs="Arial"/>
                <w:szCs w:val="18"/>
              </w:rPr>
              <w:t xml:space="preserve">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proofErr w:type="spellStart"/>
            <w:r w:rsidRPr="001A01C4">
              <w:t>pvsInfo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proofErr w:type="gramStart"/>
            <w:r w:rsidRPr="001A01C4">
              <w:t>array(</w:t>
            </w:r>
            <w:proofErr w:type="spellStart"/>
            <w:proofErr w:type="gramEnd"/>
            <w:r w:rsidRPr="001A01C4">
              <w:t>ServerAddressingInfo</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proofErr w:type="gramStart"/>
            <w:r w:rsidRPr="001A01C4">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Titre5"/>
      </w:pPr>
      <w:bookmarkStart w:id="462" w:name="_Toc25270707"/>
      <w:bookmarkStart w:id="463" w:name="_Toc34310364"/>
      <w:bookmarkStart w:id="464" w:name="_Toc36464886"/>
      <w:bookmarkStart w:id="465" w:name="_Toc51944618"/>
      <w:bookmarkStart w:id="466" w:name="_Toc200618795"/>
      <w:r w:rsidRPr="001A01C4">
        <w:t>6.1.6.2.9</w:t>
      </w:r>
      <w:r w:rsidRPr="001A01C4">
        <w:tab/>
        <w:t xml:space="preserve">Type: </w:t>
      </w:r>
      <w:proofErr w:type="spellStart"/>
      <w:r w:rsidRPr="001A01C4">
        <w:rPr>
          <w:rFonts w:hint="eastAsia"/>
          <w:lang w:eastAsia="zh-CN"/>
        </w:rPr>
        <w:t>R</w:t>
      </w:r>
      <w:r w:rsidRPr="001A01C4">
        <w:rPr>
          <w:lang w:eastAsia="zh-CN"/>
        </w:rPr>
        <w:t>g</w:t>
      </w:r>
      <w:r w:rsidRPr="001A01C4">
        <w:t>AuthenticationInfo</w:t>
      </w:r>
      <w:bookmarkEnd w:id="462"/>
      <w:bookmarkEnd w:id="463"/>
      <w:bookmarkEnd w:id="464"/>
      <w:bookmarkEnd w:id="465"/>
      <w:bookmarkEnd w:id="466"/>
      <w:proofErr w:type="spellEnd"/>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proofErr w:type="spellStart"/>
      <w:r w:rsidRPr="001A01C4">
        <w:rPr>
          <w:rFonts w:hint="eastAsia"/>
          <w:lang w:eastAsia="zh-CN"/>
        </w:rPr>
        <w:t>R</w:t>
      </w:r>
      <w:r w:rsidRPr="001A01C4">
        <w:rPr>
          <w:lang w:eastAsia="zh-CN"/>
        </w:rPr>
        <w:t>g</w:t>
      </w:r>
      <w:r w:rsidRPr="001A01C4">
        <w:t>AuthenticationInfo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proofErr w:type="spellStart"/>
            <w:r w:rsidRPr="001A01C4">
              <w:t>suci</w:t>
            </w:r>
            <w:proofErr w:type="spellEnd"/>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proofErr w:type="spellStart"/>
            <w:r w:rsidRPr="001A01C4">
              <w:t>Suci</w:t>
            </w:r>
            <w:proofErr w:type="spellEnd"/>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proofErr w:type="spellStart"/>
            <w:r w:rsidRPr="001A01C4">
              <w:t>authenticatedInd</w:t>
            </w:r>
            <w:proofErr w:type="spellEnd"/>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proofErr w:type="spellStart"/>
            <w:r w:rsidRPr="001A01C4">
              <w:t>b</w:t>
            </w:r>
            <w:r w:rsidR="001F42BE" w:rsidRPr="001A01C4">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467" w:name="_PERM_MCCTEMPBM_CRPT03890030___2"/>
            <w:r w:rsidRPr="001A01C4">
              <w:rPr>
                <w:lang w:eastAsia="zh-CN"/>
              </w:rPr>
              <w:t>-</w:t>
            </w:r>
            <w:r w:rsidRPr="001A01C4">
              <w:tab/>
            </w:r>
            <w:r w:rsidRPr="001A01C4">
              <w:rPr>
                <w:lang w:eastAsia="zh-CN"/>
              </w:rPr>
              <w:t>true: authenticated by the W-AGF;</w:t>
            </w:r>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467"/>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510EE6D3" w:rsidR="001158CB" w:rsidRPr="001A01C4" w:rsidRDefault="001158CB" w:rsidP="001158CB">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Titre5"/>
      </w:pPr>
      <w:bookmarkStart w:id="468" w:name="_Toc25270708"/>
      <w:bookmarkStart w:id="469" w:name="_Toc34310365"/>
      <w:bookmarkStart w:id="470" w:name="_Toc36464887"/>
      <w:bookmarkStart w:id="471" w:name="_Toc51944619"/>
      <w:bookmarkStart w:id="472" w:name="_Toc200618796"/>
      <w:r w:rsidRPr="001A01C4">
        <w:lastRenderedPageBreak/>
        <w:t>6.1.6.2.10</w:t>
      </w:r>
      <w:r w:rsidRPr="001A01C4">
        <w:tab/>
        <w:t xml:space="preserve">Type: </w:t>
      </w:r>
      <w:proofErr w:type="spellStart"/>
      <w:r w:rsidRPr="001A01C4">
        <w:t>RgAuthCtx</w:t>
      </w:r>
      <w:bookmarkEnd w:id="468"/>
      <w:bookmarkEnd w:id="469"/>
      <w:bookmarkEnd w:id="470"/>
      <w:bookmarkEnd w:id="471"/>
      <w:bookmarkEnd w:id="472"/>
      <w:proofErr w:type="spellEnd"/>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proofErr w:type="spellStart"/>
      <w:r w:rsidRPr="001A01C4">
        <w:t>RgAuthCtx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proofErr w:type="spellStart"/>
            <w:r w:rsidRPr="001A01C4">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proofErr w:type="spellStart"/>
            <w:r w:rsidRPr="001A01C4">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proofErr w:type="spellStart"/>
            <w:r w:rsidRPr="001A01C4">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proofErr w:type="spellStart"/>
            <w:r w:rsidRPr="001A01C4">
              <w:t>authInd</w:t>
            </w:r>
            <w:proofErr w:type="spellEnd"/>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proofErr w:type="spellStart"/>
            <w:r w:rsidRPr="001A01C4">
              <w:t>b</w:t>
            </w:r>
            <w:r w:rsidR="001F42BE" w:rsidRPr="001A01C4">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473" w:name="_PERM_MCCTEMPBM_CRPT03890032___2"/>
            <w:r w:rsidRPr="001A01C4">
              <w:rPr>
                <w:lang w:eastAsia="zh-CN"/>
              </w:rPr>
              <w:t>-</w:t>
            </w:r>
            <w:r w:rsidRPr="001A01C4">
              <w:tab/>
            </w:r>
            <w:r w:rsidRPr="001A01C4">
              <w:rPr>
                <w:lang w:eastAsia="zh-CN"/>
              </w:rPr>
              <w:t>true: authentication is not required;</w:t>
            </w:r>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473"/>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Titre5"/>
      </w:pPr>
      <w:bookmarkStart w:id="474" w:name="_Toc200618797"/>
      <w:r w:rsidRPr="001A01C4">
        <w:t>6.1.6.2.</w:t>
      </w:r>
      <w:r w:rsidR="008F7387" w:rsidRPr="001A01C4">
        <w:t>11</w:t>
      </w:r>
      <w:r w:rsidRPr="001A01C4">
        <w:tab/>
        <w:t xml:space="preserve">Type: </w:t>
      </w:r>
      <w:proofErr w:type="spellStart"/>
      <w:r w:rsidRPr="001A01C4">
        <w:t>DeregistrationInfo</w:t>
      </w:r>
      <w:bookmarkEnd w:id="474"/>
      <w:proofErr w:type="spellEnd"/>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r w:rsidR="000144EE" w:rsidRPr="001A01C4">
        <w:rPr>
          <w:noProof/>
        </w:rPr>
        <w:t>Deregistr</w:t>
      </w:r>
      <w:proofErr w:type="spellStart"/>
      <w:r w:rsidRPr="001A01C4">
        <w:t>ationInfo</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proofErr w:type="spellStart"/>
            <w:r w:rsidRPr="001A01C4">
              <w:rPr>
                <w:rFonts w:cs="Arial"/>
                <w:szCs w:val="18"/>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r w:rsidRPr="001A01C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r w:rsidRPr="001A01C4">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r w:rsidRPr="001A01C4">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3BA13E7" w:rsidR="001158CB" w:rsidRPr="001A01C4" w:rsidRDefault="001158CB" w:rsidP="00E7768C">
            <w:pPr>
              <w:pStyle w:val="TAL"/>
              <w:rPr>
                <w:rFonts w:cs="Arial"/>
                <w:szCs w:val="18"/>
              </w:rPr>
            </w:pPr>
            <w:r w:rsidRPr="001A01C4">
              <w:rPr>
                <w:rFonts w:cs="Arial"/>
                <w:szCs w:val="18"/>
              </w:rPr>
              <w:t xml:space="preserve">This IE shall be present if at least </w:t>
            </w:r>
            <w:proofErr w:type="gramStart"/>
            <w:r w:rsidRPr="001A01C4">
              <w:rPr>
                <w:rFonts w:cs="Arial"/>
                <w:szCs w:val="18"/>
              </w:rPr>
              <w:t>one  feature</w:t>
            </w:r>
            <w:proofErr w:type="gramEnd"/>
            <w:r w:rsidRPr="001A01C4">
              <w:rPr>
                <w:rFonts w:cs="Arial"/>
                <w:szCs w:val="18"/>
              </w:rPr>
              <w:t xml:space="preserve">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Titre5"/>
      </w:pPr>
      <w:bookmarkStart w:id="475" w:name="_Toc200618798"/>
      <w:r w:rsidRPr="001A01C4">
        <w:t>6.1.6.2.</w:t>
      </w:r>
      <w:r w:rsidR="003B5969" w:rsidRPr="001A01C4">
        <w:t>12</w:t>
      </w:r>
      <w:r w:rsidRPr="001A01C4">
        <w:tab/>
        <w:t xml:space="preserve">Type: </w:t>
      </w:r>
      <w:proofErr w:type="spellStart"/>
      <w:r w:rsidRPr="001A01C4">
        <w:t>ProSeAuthenticationInfo</w:t>
      </w:r>
      <w:bookmarkEnd w:id="475"/>
      <w:proofErr w:type="spellEnd"/>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proofErr w:type="spellStart"/>
      <w:r w:rsidRPr="001A01C4">
        <w:t>ProSeAuthenticationInfo</w:t>
      </w:r>
      <w:proofErr w:type="spellEnd"/>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proofErr w:type="spellStart"/>
            <w:r w:rsidRPr="001A01C4">
              <w:t>supiOrSuci</w:t>
            </w:r>
            <w:proofErr w:type="spellEnd"/>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proofErr w:type="spellStart"/>
            <w:r w:rsidRPr="001A01C4">
              <w:t>SupiOrSuci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17254FD9" w:rsidR="00C4454A" w:rsidRPr="001A01C4" w:rsidRDefault="00C4454A" w:rsidP="00C4454A">
            <w:pPr>
              <w:pStyle w:val="TAL"/>
              <w:rPr>
                <w:rFonts w:cs="Arial"/>
                <w:szCs w:val="18"/>
              </w:rPr>
            </w:pPr>
            <w:r w:rsidRPr="001A01C4">
              <w:rPr>
                <w:rFonts w:cs="Arial"/>
                <w:szCs w:val="18"/>
              </w:rPr>
              <w:t xml:space="preserve">This IE shall be present if received from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p w14:paraId="7B0A06A4" w14:textId="77777777" w:rsidR="00C4454A" w:rsidRPr="001A01C4" w:rsidRDefault="00C4454A" w:rsidP="00C4454A">
            <w:pPr>
              <w:pStyle w:val="TAL"/>
              <w:rPr>
                <w:rFonts w:cs="Arial"/>
                <w:szCs w:val="18"/>
              </w:rPr>
            </w:pPr>
          </w:p>
          <w:p w14:paraId="7B58842C" w14:textId="3F595B4A"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w:t>
            </w:r>
            <w:proofErr w:type="gramStart"/>
            <w:r w:rsidR="00502C49" w:rsidRPr="001A01C4">
              <w:rPr>
                <w:rFonts w:cs="Arial"/>
                <w:szCs w:val="18"/>
              </w:rPr>
              <w:t>the  SUCI</w:t>
            </w:r>
            <w:proofErr w:type="gramEnd"/>
            <w:r w:rsidR="00502C49" w:rsidRPr="001A01C4">
              <w:rPr>
                <w:rFonts w:cs="Arial"/>
                <w:szCs w:val="18"/>
              </w:rPr>
              <w:t xml:space="preserve"> of the </w:t>
            </w:r>
            <w:r w:rsidRPr="001A01C4">
              <w:rPr>
                <w:rFonts w:cs="Arial"/>
                <w:szCs w:val="18"/>
              </w:rPr>
              <w:t xml:space="preserve">5G </w:t>
            </w:r>
            <w:proofErr w:type="spellStart"/>
            <w:r w:rsidRPr="001A01C4">
              <w:rPr>
                <w:rFonts w:cs="Arial"/>
                <w:szCs w:val="18"/>
              </w:rPr>
              <w:t>ProSe</w:t>
            </w:r>
            <w:proofErr w:type="spellEnd"/>
            <w:r w:rsidRPr="001A01C4">
              <w:rPr>
                <w:rFonts w:cs="Arial"/>
                <w:szCs w:val="18"/>
              </w:rPr>
              <w:t xml:space="preserve"> Remote </w:t>
            </w:r>
            <w:r w:rsidR="00502C49" w:rsidRPr="001A01C4">
              <w:rPr>
                <w:rFonts w:cs="Arial"/>
                <w:szCs w:val="18"/>
              </w:rPr>
              <w:t>UE</w:t>
            </w:r>
            <w:r w:rsidR="00C44D77">
              <w:t xml:space="preserve"> or the 5G </w:t>
            </w:r>
            <w:proofErr w:type="spellStart"/>
            <w:r w:rsidR="00C44D77">
              <w:t>ProSe</w:t>
            </w:r>
            <w:proofErr w:type="spellEnd"/>
            <w:r w:rsidR="00C44D77">
              <w:t xml:space="preserve"> End UE</w:t>
            </w:r>
            <w:r w:rsidR="00502C49" w:rsidRPr="001A01C4">
              <w:rPr>
                <w:rFonts w:cs="Arial"/>
                <w:szCs w:val="18"/>
              </w:rPr>
              <w:t>.</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6F9A630E"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 xml:space="preserve">received from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p w14:paraId="1964962F" w14:textId="77777777" w:rsidR="00C4454A" w:rsidRPr="001A01C4" w:rsidRDefault="00C4454A" w:rsidP="00C4454A">
            <w:pPr>
              <w:pStyle w:val="TAL"/>
              <w:rPr>
                <w:rFonts w:cs="Arial"/>
                <w:szCs w:val="18"/>
              </w:rPr>
            </w:pPr>
          </w:p>
          <w:p w14:paraId="00D76319" w14:textId="6FE2BC3F"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proofErr w:type="spellStart"/>
            <w:r w:rsidRPr="001A01C4">
              <w:t>relayServiceCode</w:t>
            </w:r>
            <w:proofErr w:type="spellEnd"/>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proofErr w:type="spellStart"/>
            <w:r w:rsidRPr="001A01C4">
              <w:t>RelayServiceCode</w:t>
            </w:r>
            <w:proofErr w:type="spellEnd"/>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35DBC305"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 xml:space="preserve">See 3GPP TS 29.571 [7] </w:t>
            </w:r>
            <w:r w:rsidR="000E0D91" w:rsidRPr="001A01C4">
              <w:rPr>
                <w:rFonts w:cs="Arial"/>
                <w:szCs w:val="18"/>
              </w:rPr>
              <w:t>clause</w:t>
            </w:r>
            <w:r w:rsidR="000E0D91">
              <w:rPr>
                <w:rFonts w:cs="Arial"/>
                <w:szCs w:val="18"/>
              </w:rPr>
              <w:t> </w:t>
            </w:r>
            <w:r w:rsidR="000E0D91" w:rsidRPr="001A01C4">
              <w:rPr>
                <w:rFonts w:cs="Arial"/>
                <w:szCs w:val="18"/>
              </w:rPr>
              <w:t>5</w:t>
            </w:r>
            <w:r w:rsidRPr="001A01C4">
              <w:rPr>
                <w:rFonts w:cs="Arial"/>
                <w:szCs w:val="18"/>
              </w:rPr>
              <w:t>.4.2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proofErr w:type="spellStart"/>
            <w:r w:rsidRPr="001A01C4">
              <w:rPr>
                <w:lang w:eastAsia="zh-CN"/>
              </w:rPr>
              <w:t>servingNetworkName</w:t>
            </w:r>
            <w:proofErr w:type="spellEnd"/>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proofErr w:type="spellStart"/>
            <w:r w:rsidRPr="001A01C4">
              <w:rPr>
                <w:lang w:eastAsia="zh-CN"/>
              </w:rPr>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1047E8EB" w:rsidR="009608F3" w:rsidRPr="001A01C4" w:rsidRDefault="00C44D77" w:rsidP="009608F3">
            <w:pPr>
              <w:pStyle w:val="TAL"/>
              <w:rPr>
                <w:rFonts w:cs="Arial"/>
                <w:szCs w:val="18"/>
              </w:rPr>
            </w:pPr>
            <w:r>
              <w:rPr>
                <w:rFonts w:cs="Arial"/>
                <w:szCs w:val="18"/>
              </w:rPr>
              <w:t>S</w:t>
            </w:r>
            <w:r w:rsidR="009608F3" w:rsidRPr="001A01C4">
              <w:rPr>
                <w:rFonts w:cs="Arial"/>
                <w:szCs w:val="18"/>
              </w:rPr>
              <w:t>erving network name</w:t>
            </w:r>
            <w:r>
              <w:rPr>
                <w:rFonts w:cs="Arial"/>
                <w:szCs w:val="18"/>
              </w:rPr>
              <w:t xml:space="preserve"> of the UE-to-Network relay or the UE-to-UE relay</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r w:rsidRPr="001A01C4">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549A6A4C" w:rsidR="009608F3" w:rsidRPr="001A01C4" w:rsidRDefault="009608F3" w:rsidP="009608F3">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.1.9 is supported.</w:t>
            </w:r>
          </w:p>
        </w:tc>
      </w:tr>
    </w:tbl>
    <w:p w14:paraId="6DE664DB" w14:textId="77777777" w:rsidR="00502C49" w:rsidRPr="001A01C4" w:rsidRDefault="00502C49" w:rsidP="00502C49"/>
    <w:p w14:paraId="5E18C426" w14:textId="78720FF2" w:rsidR="00502C49" w:rsidRPr="001A01C4" w:rsidRDefault="00502C49" w:rsidP="00502C49">
      <w:pPr>
        <w:pStyle w:val="Titre5"/>
      </w:pPr>
      <w:bookmarkStart w:id="476" w:name="_Toc200618799"/>
      <w:r w:rsidRPr="001A01C4">
        <w:t>6.1.6.2.</w:t>
      </w:r>
      <w:r w:rsidR="003B5969" w:rsidRPr="001A01C4">
        <w:t>13</w:t>
      </w:r>
      <w:r w:rsidRPr="001A01C4">
        <w:tab/>
        <w:t xml:space="preserve">Type: </w:t>
      </w:r>
      <w:proofErr w:type="spellStart"/>
      <w:r w:rsidRPr="001A01C4">
        <w:t>ProSeAuthenticationCtx</w:t>
      </w:r>
      <w:bookmarkEnd w:id="476"/>
      <w:proofErr w:type="spellEnd"/>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proofErr w:type="spellStart"/>
      <w:r w:rsidRPr="001A01C4">
        <w:t>ProSeAuthenticationCtx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proofErr w:type="spellStart"/>
            <w:r w:rsidRPr="001A01C4">
              <w:t>authType</w:t>
            </w:r>
            <w:proofErr w:type="spellEnd"/>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proofErr w:type="spellStart"/>
            <w:r w:rsidRPr="001A01C4">
              <w:t>AuthType</w:t>
            </w:r>
            <w:proofErr w:type="spellEnd"/>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proofErr w:type="gramStart"/>
            <w:r w:rsidRPr="001A01C4">
              <w:t>map(</w:t>
            </w:r>
            <w:proofErr w:type="spellStart"/>
            <w:proofErr w:type="gramEnd"/>
            <w:r w:rsidRPr="001A01C4">
              <w:t>LinksValueSchema</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proofErr w:type="gramStart"/>
            <w:r w:rsidRPr="001A01C4">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proofErr w:type="spellStart"/>
            <w:r w:rsidRPr="001A01C4">
              <w:t>proSeAuthData</w:t>
            </w:r>
            <w:proofErr w:type="spellEnd"/>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proofErr w:type="spellStart"/>
            <w:r w:rsidRPr="001A01C4">
              <w:t>ProSeAuthData</w:t>
            </w:r>
            <w:proofErr w:type="spellEnd"/>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proofErr w:type="spellStart"/>
            <w:r w:rsidRPr="001A01C4">
              <w:t>ProSe</w:t>
            </w:r>
            <w:proofErr w:type="spellEnd"/>
            <w:r w:rsidRPr="001A01C4">
              <w:t xml:space="preserv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42ECB63B" w:rsidR="00502C49" w:rsidRPr="001A01C4" w:rsidRDefault="00502C49" w:rsidP="00864F51">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Titre5"/>
      </w:pPr>
      <w:bookmarkStart w:id="477" w:name="_Toc200618800"/>
      <w:r w:rsidRPr="001A01C4">
        <w:lastRenderedPageBreak/>
        <w:t>6.1.6.2.</w:t>
      </w:r>
      <w:r w:rsidR="003B5969" w:rsidRPr="001A01C4">
        <w:t>14</w:t>
      </w:r>
      <w:r w:rsidRPr="001A01C4">
        <w:tab/>
        <w:t xml:space="preserve">Type: </w:t>
      </w:r>
      <w:proofErr w:type="spellStart"/>
      <w:r w:rsidRPr="001A01C4">
        <w:t>ProSeEapSession</w:t>
      </w:r>
      <w:bookmarkEnd w:id="477"/>
      <w:proofErr w:type="spellEnd"/>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proofErr w:type="spellStart"/>
      <w:r w:rsidRPr="001A01C4">
        <w:t>ProSeEapSession</w:t>
      </w:r>
      <w:proofErr w:type="spellEnd"/>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proofErr w:type="spellStart"/>
            <w:r w:rsidRPr="001A01C4">
              <w:t>eapPayload</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proofErr w:type="spellStart"/>
            <w:r w:rsidRPr="001A01C4">
              <w:t>EapPayload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01190819" w:rsidR="00502C49" w:rsidRPr="001A01C4" w:rsidRDefault="00502C49" w:rsidP="00864F51">
            <w:pPr>
              <w:pStyle w:val="TAL"/>
              <w:rPr>
                <w:rFonts w:cs="Arial"/>
                <w:szCs w:val="18"/>
              </w:rPr>
            </w:pPr>
            <w:r w:rsidRPr="001A01C4">
              <w:rPr>
                <w:rFonts w:cs="Arial"/>
                <w:szCs w:val="18"/>
              </w:rPr>
              <w:t xml:space="preserve">If no EAP packet has been provided by the 5G </w:t>
            </w:r>
            <w:proofErr w:type="spellStart"/>
            <w:r w:rsidRPr="001A01C4">
              <w:rPr>
                <w:rFonts w:cs="Arial"/>
                <w:szCs w:val="18"/>
              </w:rPr>
              <w:t>ProSe</w:t>
            </w:r>
            <w:proofErr w:type="spellEnd"/>
            <w:r w:rsidRPr="001A01C4">
              <w:rPr>
                <w:rFonts w:cs="Arial"/>
                <w:szCs w:val="18"/>
              </w:rPr>
              <w:t xml:space="preserve"> Remote UE </w:t>
            </w:r>
            <w:r w:rsidR="00F45BE9">
              <w:t xml:space="preserve">or the 5G </w:t>
            </w:r>
            <w:proofErr w:type="spellStart"/>
            <w:r w:rsidR="00F45BE9">
              <w:t>ProSe</w:t>
            </w:r>
            <w:proofErr w:type="spellEnd"/>
            <w:r w:rsidR="00F45BE9">
              <w:t xml:space="preserve"> End </w:t>
            </w:r>
            <w:proofErr w:type="gramStart"/>
            <w:r w:rsidR="00F45BE9">
              <w:t>UE</w:t>
            </w:r>
            <w:proofErr w:type="gramEnd"/>
            <w:r w:rsidR="00F45BE9">
              <w:rPr>
                <w:rFonts w:cs="Arial"/>
                <w:szCs w:val="18"/>
              </w:rPr>
              <w:t xml:space="preserve"> </w:t>
            </w:r>
            <w:r w:rsidRPr="001A01C4">
              <w:rPr>
                <w:rFonts w:cs="Arial"/>
                <w:szCs w:val="18"/>
              </w:rPr>
              <w:t>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proofErr w:type="spellStart"/>
            <w:r w:rsidRPr="001A01C4">
              <w:rPr>
                <w:lang w:val="en-US"/>
              </w:rPr>
              <w:t>knrProSe</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478" w:name="_Hlk98871270"/>
            <w:proofErr w:type="spellStart"/>
            <w:r w:rsidRPr="001A01C4">
              <w:rPr>
                <w:lang w:val="en-US"/>
              </w:rPr>
              <w:t>KnrProSe</w:t>
            </w:r>
            <w:bookmarkEnd w:id="478"/>
            <w:proofErr w:type="spellEnd"/>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66AE133"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w:t>
            </w:r>
            <w:proofErr w:type="spellStart"/>
            <w:r w:rsidR="00300872" w:rsidRPr="001A01C4">
              <w:rPr>
                <w:rFonts w:cs="Arial"/>
                <w:szCs w:val="18"/>
              </w:rPr>
              <w:t>ProSe</w:t>
            </w:r>
            <w:proofErr w:type="spellEnd"/>
            <w:r w:rsidR="00300872"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 xml:space="preserve">,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0E17E05C" w:rsidR="00502C49" w:rsidRPr="001A01C4" w:rsidRDefault="00D33226" w:rsidP="00864F51">
            <w:pPr>
              <w:pStyle w:val="TAL"/>
              <w:rPr>
                <w:lang w:val="en-US"/>
              </w:rPr>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proofErr w:type="gramStart"/>
            <w:r w:rsidRPr="001A01C4">
              <w:t>map(</w:t>
            </w:r>
            <w:proofErr w:type="spellStart"/>
            <w:proofErr w:type="gramEnd"/>
            <w:r w:rsidRPr="001A01C4">
              <w:t>LinksValueSchema</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proofErr w:type="gramStart"/>
            <w:r w:rsidRPr="001A01C4">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proofErr w:type="spellStart"/>
            <w:r w:rsidRPr="001A01C4">
              <w:rPr>
                <w:lang w:val="en-US"/>
              </w:rPr>
              <w:t>authResult</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proofErr w:type="spellStart"/>
            <w:r w:rsidRPr="001A01C4">
              <w:t>AuthResult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6B7381DA"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 xml:space="preserve">no EAP packet has been provided by the 5G </w:t>
            </w:r>
            <w:proofErr w:type="spellStart"/>
            <w:r w:rsidRPr="001A01C4">
              <w:rPr>
                <w:rFonts w:cs="Arial"/>
                <w:szCs w:val="18"/>
              </w:rPr>
              <w:t>ProSe</w:t>
            </w:r>
            <w:proofErr w:type="spellEnd"/>
            <w:r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7279EF7"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w:t>
            </w:r>
            <w:proofErr w:type="spellStart"/>
            <w:r w:rsidR="00300872" w:rsidRPr="001A01C4">
              <w:rPr>
                <w:rFonts w:cs="Arial"/>
                <w:szCs w:val="18"/>
              </w:rPr>
              <w:t>ProSe</w:t>
            </w:r>
            <w:proofErr w:type="spellEnd"/>
            <w:r w:rsidR="00300872"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61AF1122" w:rsidR="00841A7F" w:rsidRPr="001A01C4" w:rsidRDefault="00841A7F" w:rsidP="00841A7F">
            <w:pPr>
              <w:pStyle w:val="TAL"/>
              <w:rPr>
                <w:rFonts w:cs="Arial"/>
                <w:szCs w:val="18"/>
              </w:rPr>
            </w:pPr>
            <w:r w:rsidRPr="001A01C4">
              <w:rPr>
                <w:rFonts w:cs="Arial"/>
                <w:szCs w:val="18"/>
              </w:rPr>
              <w:t xml:space="preserve">This IE shall be present if authentication is </w:t>
            </w:r>
            <w:proofErr w:type="gramStart"/>
            <w:r w:rsidRPr="001A01C4">
              <w:rPr>
                <w:rFonts w:cs="Arial"/>
                <w:szCs w:val="18"/>
              </w:rPr>
              <w:t>successful</w:t>
            </w:r>
            <w:proofErr w:type="gramEnd"/>
            <w:r w:rsidR="00300872" w:rsidRPr="001A01C4">
              <w:rPr>
                <w:rFonts w:cs="Arial"/>
                <w:szCs w:val="18"/>
              </w:rPr>
              <w:t xml:space="preserve"> and no EAP packet has been provided by the 5G </w:t>
            </w:r>
            <w:proofErr w:type="spellStart"/>
            <w:r w:rsidR="00300872" w:rsidRPr="001A01C4">
              <w:rPr>
                <w:rFonts w:cs="Arial"/>
                <w:szCs w:val="18"/>
              </w:rPr>
              <w:t>ProSe</w:t>
            </w:r>
            <w:proofErr w:type="spellEnd"/>
            <w:r w:rsidR="00300872"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64401910"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 xml:space="preserve">ID to the 5G </w:t>
            </w:r>
            <w:proofErr w:type="spellStart"/>
            <w:r w:rsidRPr="001A01C4">
              <w:rPr>
                <w:rFonts w:cs="Arial"/>
                <w:szCs w:val="18"/>
              </w:rPr>
              <w:t>ProSe</w:t>
            </w:r>
            <w:proofErr w:type="spellEnd"/>
            <w:r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4506E49E" w:rsidR="00841A7F" w:rsidRPr="001A01C4" w:rsidRDefault="00841A7F" w:rsidP="00841A7F">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Titre5"/>
        <w:rPr>
          <w:lang w:val="en-US"/>
        </w:rPr>
      </w:pPr>
      <w:bookmarkStart w:id="479" w:name="_Toc200618801"/>
      <w:r w:rsidRPr="001A01C4">
        <w:rPr>
          <w:lang w:val="en-US"/>
        </w:rPr>
        <w:t>6.1.6.2.</w:t>
      </w:r>
      <w:r w:rsidR="003B5969" w:rsidRPr="001A01C4">
        <w:rPr>
          <w:lang w:val="en-US"/>
        </w:rPr>
        <w:t>15</w:t>
      </w:r>
      <w:r w:rsidRPr="001A01C4">
        <w:rPr>
          <w:lang w:val="en-US"/>
        </w:rPr>
        <w:tab/>
        <w:t xml:space="preserve">Type: </w:t>
      </w:r>
      <w:proofErr w:type="spellStart"/>
      <w:r w:rsidRPr="001A01C4">
        <w:t>ProSe</w:t>
      </w:r>
      <w:r w:rsidRPr="001A01C4">
        <w:rPr>
          <w:lang w:val="en-US"/>
        </w:rPr>
        <w:t>AuthData</w:t>
      </w:r>
      <w:bookmarkEnd w:id="479"/>
      <w:proofErr w:type="spellEnd"/>
    </w:p>
    <w:p w14:paraId="6A6C9C06" w14:textId="77777777" w:rsidR="00502C49" w:rsidRPr="001A01C4" w:rsidRDefault="00502C49" w:rsidP="00502C49">
      <w:pPr>
        <w:rPr>
          <w:lang w:val="en-US"/>
        </w:rPr>
      </w:pPr>
    </w:p>
    <w:p w14:paraId="63AA7B9A" w14:textId="347D47E8"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proofErr w:type="spellStart"/>
      <w:r w:rsidRPr="001A01C4">
        <w:t>ProSeAuthData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proofErr w:type="spellStart"/>
            <w:r w:rsidRPr="001A01C4">
              <w:t>EapPayload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Titre5"/>
      </w:pPr>
      <w:bookmarkStart w:id="480" w:name="_Toc200618802"/>
      <w:r w:rsidRPr="001A01C4">
        <w:t>6.1.6.2.</w:t>
      </w:r>
      <w:r w:rsidR="00175BC2" w:rsidRPr="001A01C4">
        <w:t>16</w:t>
      </w:r>
      <w:r w:rsidRPr="001A01C4">
        <w:tab/>
        <w:t xml:space="preserve">Type: </w:t>
      </w:r>
      <w:proofErr w:type="spellStart"/>
      <w:r w:rsidRPr="001A01C4">
        <w:t>ProSeAuthenticationResult</w:t>
      </w:r>
      <w:bookmarkEnd w:id="480"/>
      <w:proofErr w:type="spellEnd"/>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proofErr w:type="spellStart"/>
      <w:r w:rsidRPr="001A01C4">
        <w:t>ProSeAuthenticationResult</w:t>
      </w:r>
      <w:proofErr w:type="spellEnd"/>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proofErr w:type="spellStart"/>
            <w:r w:rsidRPr="001A01C4">
              <w:rPr>
                <w:lang w:val="en-US"/>
              </w:rPr>
              <w:t>knrProSe</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proofErr w:type="spellStart"/>
            <w:r w:rsidRPr="001A01C4">
              <w:rPr>
                <w:lang w:val="en-US"/>
              </w:rPr>
              <w:t>KnrProSe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53C6633" w:rsidR="0031097C" w:rsidRPr="001A01C4" w:rsidRDefault="0031097C" w:rsidP="00A138F9">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.1.9 is supported.</w:t>
            </w:r>
          </w:p>
        </w:tc>
      </w:tr>
    </w:tbl>
    <w:p w14:paraId="084B9945" w14:textId="77777777" w:rsidR="0031097C" w:rsidRPr="001A01C4" w:rsidRDefault="0031097C" w:rsidP="001F42BE"/>
    <w:p w14:paraId="720FB168" w14:textId="77777777" w:rsidR="001F42BE" w:rsidRPr="001A01C4" w:rsidRDefault="001F42BE" w:rsidP="000F100F">
      <w:pPr>
        <w:pStyle w:val="Titre4"/>
        <w:rPr>
          <w:lang w:val="en-US"/>
        </w:rPr>
      </w:pPr>
      <w:bookmarkStart w:id="481" w:name="_Toc25270709"/>
      <w:bookmarkStart w:id="482" w:name="_Toc34310366"/>
      <w:bookmarkStart w:id="483" w:name="_Toc36464888"/>
      <w:bookmarkStart w:id="484" w:name="_Toc51944620"/>
      <w:bookmarkStart w:id="485" w:name="_Toc200618803"/>
      <w:r w:rsidRPr="001A01C4">
        <w:rPr>
          <w:lang w:val="en-US"/>
        </w:rPr>
        <w:lastRenderedPageBreak/>
        <w:t>6.1.6.3</w:t>
      </w:r>
      <w:r w:rsidRPr="001A01C4">
        <w:rPr>
          <w:lang w:val="en-US"/>
        </w:rPr>
        <w:tab/>
        <w:t>Simple data types and enumerations</w:t>
      </w:r>
      <w:bookmarkEnd w:id="481"/>
      <w:bookmarkEnd w:id="482"/>
      <w:bookmarkEnd w:id="483"/>
      <w:bookmarkEnd w:id="484"/>
      <w:bookmarkEnd w:id="485"/>
    </w:p>
    <w:p w14:paraId="5F15D9C4" w14:textId="77777777" w:rsidR="001F42BE" w:rsidRPr="001A01C4" w:rsidRDefault="001F42BE" w:rsidP="000F100F">
      <w:pPr>
        <w:pStyle w:val="Titre5"/>
      </w:pPr>
      <w:bookmarkStart w:id="486" w:name="_Toc25270710"/>
      <w:bookmarkStart w:id="487" w:name="_Toc34310367"/>
      <w:bookmarkStart w:id="488" w:name="_Toc36464889"/>
      <w:bookmarkStart w:id="489" w:name="_Toc51944621"/>
      <w:bookmarkStart w:id="490" w:name="_Toc200618804"/>
      <w:r w:rsidRPr="001A01C4">
        <w:t>6.1.6.3.1</w:t>
      </w:r>
      <w:r w:rsidRPr="001A01C4">
        <w:tab/>
        <w:t>Introduction</w:t>
      </w:r>
      <w:bookmarkEnd w:id="486"/>
      <w:bookmarkEnd w:id="487"/>
      <w:bookmarkEnd w:id="488"/>
      <w:bookmarkEnd w:id="489"/>
      <w:bookmarkEnd w:id="490"/>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Titre5"/>
      </w:pPr>
      <w:bookmarkStart w:id="491" w:name="_Toc25270711"/>
      <w:bookmarkStart w:id="492" w:name="_Toc34310368"/>
      <w:bookmarkStart w:id="493" w:name="_Toc36464890"/>
      <w:bookmarkStart w:id="494" w:name="_Toc51944622"/>
      <w:bookmarkStart w:id="495" w:name="_Toc200618805"/>
      <w:r w:rsidRPr="001A01C4">
        <w:t>6.1.6.3.2</w:t>
      </w:r>
      <w:r w:rsidRPr="001A01C4">
        <w:tab/>
        <w:t>Simple data types</w:t>
      </w:r>
      <w:bookmarkEnd w:id="491"/>
      <w:bookmarkEnd w:id="492"/>
      <w:bookmarkEnd w:id="493"/>
      <w:bookmarkEnd w:id="494"/>
      <w:bookmarkEnd w:id="495"/>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proofErr w:type="spellStart"/>
            <w:r w:rsidRPr="001A01C4">
              <w:t>EapPayload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proofErr w:type="spellStart"/>
            <w:r w:rsidRPr="001A01C4">
              <w:t>ResStar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w:t>
            </w:r>
            <w:proofErr w:type="gramStart"/>
            <w:r w:rsidRPr="001A01C4">
              <w:t>32}$</w:t>
            </w:r>
            <w:proofErr w:type="gramEnd"/>
            <w:r w:rsidRPr="001A01C4">
              <w:t>";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proofErr w:type="spellStart"/>
            <w:r w:rsidRPr="001A01C4">
              <w:t>Kseaf</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w:t>
            </w:r>
            <w:proofErr w:type="gramStart"/>
            <w:r w:rsidRPr="001A01C4">
              <w:t>64}$</w:t>
            </w:r>
            <w:proofErr w:type="gramEnd"/>
            <w:r w:rsidRPr="001A01C4">
              <w:t>"</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proofErr w:type="spellStart"/>
            <w:r w:rsidRPr="001A01C4">
              <w:t>HxresStar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w:t>
            </w:r>
            <w:proofErr w:type="gramStart"/>
            <w:r w:rsidRPr="001A01C4">
              <w:t>32}$</w:t>
            </w:r>
            <w:proofErr w:type="gramEnd"/>
            <w:r w:rsidRPr="001A01C4">
              <w:t>"</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proofErr w:type="spellStart"/>
            <w:r w:rsidRPr="001A01C4">
              <w:t>Suci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proofErr w:type="spellStart"/>
            <w:r w:rsidRPr="001A01C4">
              <w:rPr>
                <w:lang w:val="en-US"/>
              </w:rPr>
              <w:t>KnrProSe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w:t>
            </w:r>
            <w:proofErr w:type="gramStart"/>
            <w:r w:rsidRPr="001A01C4">
              <w:t>contain</w:t>
            </w:r>
            <w:proofErr w:type="gramEnd"/>
            <w:r w:rsidRPr="001A01C4">
              <w:t xml:space="preserve"> the </w:t>
            </w:r>
            <w:proofErr w:type="spellStart"/>
            <w:r w:rsidRPr="001A01C4">
              <w:rPr>
                <w:lang w:eastAsia="zh-CN"/>
              </w:rPr>
              <w:t>K</w:t>
            </w:r>
            <w:r w:rsidRPr="001A01C4">
              <w:rPr>
                <w:vertAlign w:val="subscript"/>
                <w:lang w:eastAsia="zh-CN"/>
              </w:rPr>
              <w:t>NR_ProSe</w:t>
            </w:r>
            <w:proofErr w:type="spellEnd"/>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w:t>
            </w:r>
            <w:proofErr w:type="gramStart"/>
            <w:r w:rsidRPr="001A01C4">
              <w:t>64}$</w:t>
            </w:r>
            <w:proofErr w:type="gramEnd"/>
            <w:r w:rsidRPr="001A01C4">
              <w:t>"</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proofErr w:type="spellStart"/>
            <w:r w:rsidRPr="001A01C4">
              <w:t>Msk</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w:t>
            </w:r>
            <w:proofErr w:type="gramStart"/>
            <w:r w:rsidRPr="001A01C4">
              <w:t>128}$</w:t>
            </w:r>
            <w:proofErr w:type="gramEnd"/>
            <w:r w:rsidRPr="001A01C4">
              <w:t>"</w:t>
            </w:r>
          </w:p>
        </w:tc>
      </w:tr>
    </w:tbl>
    <w:p w14:paraId="0AAA2857" w14:textId="77777777" w:rsidR="001F42BE" w:rsidRPr="001A01C4" w:rsidRDefault="001F42BE" w:rsidP="001F42BE"/>
    <w:p w14:paraId="3CDA4DD9" w14:textId="77777777" w:rsidR="001F42BE" w:rsidRPr="001A01C4" w:rsidRDefault="001F42BE" w:rsidP="000F100F">
      <w:pPr>
        <w:pStyle w:val="Titre5"/>
      </w:pPr>
      <w:bookmarkStart w:id="496" w:name="_Toc25270712"/>
      <w:bookmarkStart w:id="497" w:name="_Toc34310369"/>
      <w:bookmarkStart w:id="498" w:name="_Toc36464891"/>
      <w:bookmarkStart w:id="499" w:name="_Toc51944623"/>
      <w:bookmarkStart w:id="500" w:name="_Toc200618806"/>
      <w:r w:rsidRPr="001A01C4">
        <w:t>6.1.6.3.3</w:t>
      </w:r>
      <w:r w:rsidRPr="001A01C4">
        <w:tab/>
        <w:t xml:space="preserve">Enumeration: </w:t>
      </w:r>
      <w:proofErr w:type="spellStart"/>
      <w:r w:rsidRPr="001A01C4">
        <w:t>AuthType</w:t>
      </w:r>
      <w:bookmarkEnd w:id="496"/>
      <w:bookmarkEnd w:id="497"/>
      <w:bookmarkEnd w:id="498"/>
      <w:bookmarkEnd w:id="499"/>
      <w:bookmarkEnd w:id="500"/>
      <w:proofErr w:type="spellEnd"/>
    </w:p>
    <w:p w14:paraId="1DE9592C" w14:textId="77777777" w:rsidR="001F42BE" w:rsidRPr="001A01C4" w:rsidRDefault="001F42BE" w:rsidP="001F42BE">
      <w:pPr>
        <w:pStyle w:val="TH"/>
      </w:pPr>
      <w:r w:rsidRPr="001A01C4">
        <w:t xml:space="preserve">Table 6.1.6.3.3-1: Enumeration </w:t>
      </w:r>
      <w:proofErr w:type="spellStart"/>
      <w:r w:rsidRPr="001A01C4">
        <w:t>AuthType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1A01C4" w:rsidRDefault="003D58AB" w:rsidP="003D58AB">
            <w:pPr>
              <w:pStyle w:val="TAL"/>
            </w:pPr>
            <w:r w:rsidRPr="001A01C4">
              <w:t>EAP-TTLS is used in the case where the Annex U of 3GPP TS 33.501 [8] is supported.</w:t>
            </w:r>
          </w:p>
        </w:tc>
      </w:tr>
    </w:tbl>
    <w:p w14:paraId="274C06BF" w14:textId="77777777" w:rsidR="001F42BE" w:rsidRPr="001A01C4" w:rsidRDefault="001F42BE" w:rsidP="001F42BE"/>
    <w:p w14:paraId="2AAB9B2A" w14:textId="77777777" w:rsidR="001F42BE" w:rsidRPr="001A01C4" w:rsidRDefault="001F42BE" w:rsidP="000F100F">
      <w:pPr>
        <w:pStyle w:val="Titre5"/>
      </w:pPr>
      <w:bookmarkStart w:id="501" w:name="_Toc25270713"/>
      <w:bookmarkStart w:id="502" w:name="_Toc34310370"/>
      <w:bookmarkStart w:id="503" w:name="_Toc36464892"/>
      <w:bookmarkStart w:id="504" w:name="_Toc51944624"/>
      <w:bookmarkStart w:id="505" w:name="_Toc200618807"/>
      <w:r w:rsidRPr="001A01C4">
        <w:t>6.1.6.3.4</w:t>
      </w:r>
      <w:r w:rsidRPr="001A01C4">
        <w:tab/>
        <w:t>Enumeration:</w:t>
      </w:r>
      <w:r w:rsidRPr="001A01C4">
        <w:tab/>
      </w:r>
      <w:proofErr w:type="spellStart"/>
      <w:r w:rsidRPr="001A01C4">
        <w:t>AuthResult</w:t>
      </w:r>
      <w:bookmarkEnd w:id="501"/>
      <w:bookmarkEnd w:id="502"/>
      <w:bookmarkEnd w:id="503"/>
      <w:bookmarkEnd w:id="504"/>
      <w:bookmarkEnd w:id="505"/>
      <w:proofErr w:type="spellEnd"/>
    </w:p>
    <w:p w14:paraId="146C6291" w14:textId="77777777" w:rsidR="001F42BE" w:rsidRPr="001A01C4" w:rsidRDefault="001F42BE" w:rsidP="001F42BE">
      <w:pPr>
        <w:pStyle w:val="TH"/>
      </w:pPr>
      <w:r w:rsidRPr="001A01C4">
        <w:t xml:space="preserve">Table 6.1.6.3.4-1: Enumeration </w:t>
      </w:r>
      <w:proofErr w:type="spellStart"/>
      <w:r w:rsidRPr="001A01C4">
        <w:t>AuthResult</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Titre5"/>
      </w:pPr>
      <w:bookmarkStart w:id="506" w:name="_Toc25270714"/>
      <w:bookmarkStart w:id="507" w:name="_Toc34310371"/>
      <w:bookmarkStart w:id="508" w:name="_Toc36464893"/>
      <w:bookmarkStart w:id="509" w:name="_Toc51944625"/>
      <w:bookmarkStart w:id="510" w:name="_Toc200618808"/>
      <w:r w:rsidRPr="001A01C4">
        <w:t>6.1.6.3.5</w:t>
      </w:r>
      <w:r w:rsidRPr="001A01C4">
        <w:tab/>
        <w:t>Relation Types</w:t>
      </w:r>
      <w:bookmarkEnd w:id="506"/>
      <w:bookmarkEnd w:id="507"/>
      <w:bookmarkEnd w:id="508"/>
      <w:bookmarkEnd w:id="509"/>
      <w:bookmarkEnd w:id="510"/>
    </w:p>
    <w:p w14:paraId="7E674F31" w14:textId="77777777" w:rsidR="001F42BE" w:rsidRPr="001A01C4" w:rsidRDefault="001F42BE" w:rsidP="006F0131">
      <w:pPr>
        <w:pStyle w:val="H6"/>
      </w:pPr>
      <w:bookmarkStart w:id="511" w:name="_Toc25270715"/>
      <w:bookmarkStart w:id="512" w:name="_Toc34310372"/>
      <w:bookmarkStart w:id="513" w:name="_Toc36464894"/>
      <w:bookmarkStart w:id="514" w:name="_Toc51944626"/>
      <w:r w:rsidRPr="001A01C4">
        <w:t>6.1.6.3.5.1</w:t>
      </w:r>
      <w:r w:rsidRPr="001A01C4">
        <w:tab/>
        <w:t>General</w:t>
      </w:r>
      <w:bookmarkEnd w:id="511"/>
      <w:bookmarkEnd w:id="512"/>
      <w:bookmarkEnd w:id="513"/>
      <w:bookmarkEnd w:id="514"/>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proofErr w:type="spellStart"/>
            <w:r w:rsidRPr="001A01C4">
              <w:t>eap</w:t>
            </w:r>
            <w:proofErr w:type="spellEnd"/>
            <w:r w:rsidRPr="001A01C4">
              <w:t>-session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15" w:name="_Toc25270716"/>
      <w:bookmarkStart w:id="516" w:name="_Toc34310373"/>
      <w:bookmarkStart w:id="517" w:name="_Toc36464895"/>
      <w:bookmarkStart w:id="518" w:name="_Toc51944627"/>
      <w:r w:rsidRPr="001A01C4">
        <w:t>6.1.6.3.5.2</w:t>
      </w:r>
      <w:r w:rsidRPr="001A01C4">
        <w:tab/>
        <w:t>The "5g-aka" Link relation</w:t>
      </w:r>
      <w:bookmarkEnd w:id="515"/>
      <w:bookmarkEnd w:id="516"/>
      <w:bookmarkEnd w:id="517"/>
      <w:bookmarkEnd w:id="518"/>
    </w:p>
    <w:p w14:paraId="0BA5733B" w14:textId="77777777" w:rsidR="001F42BE" w:rsidRPr="001A01C4" w:rsidRDefault="001F42BE" w:rsidP="001F42BE">
      <w:r w:rsidRPr="001A01C4">
        <w:t xml:space="preserve">The value "5g-aka" specifies that the value of the </w:t>
      </w:r>
      <w:proofErr w:type="spellStart"/>
      <w:r w:rsidRPr="001A01C4">
        <w:t>href</w:t>
      </w:r>
      <w:proofErr w:type="spellEnd"/>
      <w:r w:rsidRPr="001A01C4">
        <w:t xml:space="preserve"> attribute is the URI where NF Service Consumer shall send a PUT containing the result "RES*" received from the UE.</w:t>
      </w:r>
    </w:p>
    <w:p w14:paraId="654247CB" w14:textId="77777777" w:rsidR="001F42BE" w:rsidRPr="001A01C4" w:rsidRDefault="001F42BE" w:rsidP="006F0131">
      <w:pPr>
        <w:pStyle w:val="H6"/>
      </w:pPr>
      <w:bookmarkStart w:id="519" w:name="_Toc25270717"/>
      <w:bookmarkStart w:id="520" w:name="_Toc34310374"/>
      <w:bookmarkStart w:id="521" w:name="_Toc36464896"/>
      <w:bookmarkStart w:id="522" w:name="_Toc51944628"/>
      <w:r w:rsidRPr="001A01C4">
        <w:t>6.1.6.3.5.3</w:t>
      </w:r>
      <w:r w:rsidRPr="001A01C4">
        <w:tab/>
        <w:t>The "</w:t>
      </w:r>
      <w:proofErr w:type="spellStart"/>
      <w:r w:rsidRPr="001A01C4">
        <w:t>eap</w:t>
      </w:r>
      <w:proofErr w:type="spellEnd"/>
      <w:r w:rsidRPr="001A01C4">
        <w:t>-session" Link relation</w:t>
      </w:r>
      <w:bookmarkEnd w:id="519"/>
      <w:bookmarkEnd w:id="520"/>
      <w:bookmarkEnd w:id="521"/>
      <w:bookmarkEnd w:id="522"/>
    </w:p>
    <w:p w14:paraId="3AC91AC7" w14:textId="77777777" w:rsidR="001F42BE" w:rsidRPr="001A01C4" w:rsidRDefault="001F42BE" w:rsidP="001F42BE">
      <w:r w:rsidRPr="001A01C4">
        <w:t>The value "</w:t>
      </w:r>
      <w:proofErr w:type="spellStart"/>
      <w:r w:rsidRPr="001A01C4">
        <w:t>eap</w:t>
      </w:r>
      <w:proofErr w:type="spellEnd"/>
      <w:r w:rsidRPr="001A01C4">
        <w:t xml:space="preserve">-session" specifies that the value of the </w:t>
      </w:r>
      <w:proofErr w:type="spellStart"/>
      <w:r w:rsidRPr="001A01C4">
        <w:t>href</w:t>
      </w:r>
      <w:proofErr w:type="spellEnd"/>
      <w:r w:rsidRPr="001A01C4">
        <w:t xml:space="preserve"> attribute is the URI that will be </w:t>
      </w:r>
      <w:proofErr w:type="gramStart"/>
      <w:r w:rsidRPr="001A01C4">
        <w:t>used  by</w:t>
      </w:r>
      <w:proofErr w:type="gramEnd"/>
      <w:r w:rsidRPr="001A01C4">
        <w:t xml:space="preserve">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Titre4"/>
      </w:pPr>
      <w:bookmarkStart w:id="523" w:name="_Toc25270718"/>
      <w:bookmarkStart w:id="524" w:name="_Toc34310375"/>
      <w:bookmarkStart w:id="525" w:name="_Toc36464897"/>
      <w:bookmarkStart w:id="526" w:name="_Toc51944629"/>
      <w:bookmarkStart w:id="527" w:name="_Toc200618809"/>
      <w:r w:rsidRPr="001A01C4">
        <w:t>6.1.6.4</w:t>
      </w:r>
      <w:r w:rsidRPr="001A01C4">
        <w:tab/>
        <w:t>Binary data</w:t>
      </w:r>
      <w:bookmarkEnd w:id="523"/>
      <w:bookmarkEnd w:id="524"/>
      <w:bookmarkEnd w:id="525"/>
      <w:bookmarkEnd w:id="526"/>
      <w:bookmarkEnd w:id="527"/>
    </w:p>
    <w:p w14:paraId="524391C7" w14:textId="77777777" w:rsidR="001F42BE" w:rsidRPr="001A01C4" w:rsidRDefault="001F42BE" w:rsidP="000F100F">
      <w:pPr>
        <w:pStyle w:val="Titre5"/>
      </w:pPr>
      <w:bookmarkStart w:id="528" w:name="_Toc25270719"/>
      <w:bookmarkStart w:id="529" w:name="_Toc34310376"/>
      <w:bookmarkStart w:id="530" w:name="_Toc36464898"/>
      <w:bookmarkStart w:id="531" w:name="_Toc51944630"/>
      <w:bookmarkStart w:id="532" w:name="_Toc200618810"/>
      <w:r w:rsidRPr="001A01C4">
        <w:t>6.1.6.4.1</w:t>
      </w:r>
      <w:r w:rsidRPr="001A01C4">
        <w:tab/>
        <w:t>Introduction</w:t>
      </w:r>
      <w:bookmarkEnd w:id="528"/>
      <w:bookmarkEnd w:id="529"/>
      <w:bookmarkEnd w:id="530"/>
      <w:bookmarkEnd w:id="531"/>
      <w:bookmarkEnd w:id="532"/>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Titre3"/>
      </w:pPr>
      <w:bookmarkStart w:id="533" w:name="_Toc25270720"/>
      <w:bookmarkStart w:id="534" w:name="_Toc34310377"/>
      <w:bookmarkStart w:id="535" w:name="_Toc36464899"/>
      <w:bookmarkStart w:id="536" w:name="_Toc51944631"/>
      <w:bookmarkStart w:id="537" w:name="_Toc200618811"/>
      <w:r w:rsidRPr="001A01C4">
        <w:t>6.1.7</w:t>
      </w:r>
      <w:r w:rsidRPr="001A01C4">
        <w:tab/>
        <w:t>Error Handling</w:t>
      </w:r>
      <w:bookmarkEnd w:id="533"/>
      <w:bookmarkEnd w:id="534"/>
      <w:bookmarkEnd w:id="535"/>
      <w:bookmarkEnd w:id="536"/>
      <w:bookmarkEnd w:id="537"/>
    </w:p>
    <w:p w14:paraId="43F60326" w14:textId="77777777" w:rsidR="001F42BE" w:rsidRPr="001A01C4" w:rsidRDefault="001F42BE" w:rsidP="000F100F">
      <w:pPr>
        <w:pStyle w:val="Titre4"/>
      </w:pPr>
      <w:bookmarkStart w:id="538" w:name="_Toc25270721"/>
      <w:bookmarkStart w:id="539" w:name="_Toc34310378"/>
      <w:bookmarkStart w:id="540" w:name="_Toc36464900"/>
      <w:bookmarkStart w:id="541" w:name="_Toc51944632"/>
      <w:bookmarkStart w:id="542" w:name="_Toc200618812"/>
      <w:r w:rsidRPr="001A01C4">
        <w:t>6.1.7.1</w:t>
      </w:r>
      <w:r w:rsidRPr="001A01C4">
        <w:tab/>
        <w:t>General</w:t>
      </w:r>
      <w:bookmarkEnd w:id="538"/>
      <w:bookmarkEnd w:id="539"/>
      <w:bookmarkEnd w:id="540"/>
      <w:bookmarkEnd w:id="541"/>
      <w:bookmarkEnd w:id="542"/>
    </w:p>
    <w:p w14:paraId="4FE39C0D" w14:textId="77777777" w:rsidR="001F42BE" w:rsidRPr="001A01C4" w:rsidRDefault="001F42BE" w:rsidP="001F42BE">
      <w:r w:rsidRPr="001A01C4">
        <w:t>HTTP error handling shall be supported as specified in clause 5.2.4 of 3GPP TS 29.500 [4].</w:t>
      </w:r>
    </w:p>
    <w:p w14:paraId="69E670FE" w14:textId="77777777" w:rsidR="001F42BE" w:rsidRPr="001A01C4" w:rsidRDefault="001F42BE" w:rsidP="001F42BE">
      <w:r w:rsidRPr="001A01C4">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1A01C4" w:rsidRDefault="001F42BE" w:rsidP="000F100F">
      <w:pPr>
        <w:pStyle w:val="Titre4"/>
      </w:pPr>
      <w:bookmarkStart w:id="543" w:name="_Toc25270722"/>
      <w:bookmarkStart w:id="544" w:name="_Toc34310379"/>
      <w:bookmarkStart w:id="545" w:name="_Toc36464901"/>
      <w:bookmarkStart w:id="546" w:name="_Toc51944633"/>
      <w:bookmarkStart w:id="547" w:name="_Toc200618813"/>
      <w:r w:rsidRPr="001A01C4">
        <w:t>6.1.7.2</w:t>
      </w:r>
      <w:r w:rsidRPr="001A01C4">
        <w:tab/>
        <w:t>Protocol Errors</w:t>
      </w:r>
      <w:bookmarkEnd w:id="543"/>
      <w:bookmarkEnd w:id="544"/>
      <w:bookmarkEnd w:id="545"/>
      <w:bookmarkEnd w:id="546"/>
      <w:bookmarkEnd w:id="547"/>
    </w:p>
    <w:p w14:paraId="6473BEFA" w14:textId="264AF741" w:rsidR="001F42BE" w:rsidRPr="001A01C4" w:rsidRDefault="001F42BE" w:rsidP="001F42BE">
      <w:pPr>
        <w:rPr>
          <w:noProof/>
        </w:rPr>
      </w:pPr>
      <w:r w:rsidRPr="001A01C4">
        <w:rPr>
          <w:noProof/>
        </w:rPr>
        <w:t xml:space="preserve">Protocol errors shall be supported as specified </w:t>
      </w:r>
      <w:r w:rsidRPr="001A01C4">
        <w:t xml:space="preserve">in </w:t>
      </w:r>
      <w:r w:rsidR="000E0D91" w:rsidRPr="001A01C4">
        <w:t>clause</w:t>
      </w:r>
      <w:r w:rsidR="000E0D91">
        <w:t> </w:t>
      </w:r>
      <w:r w:rsidR="000E0D91" w:rsidRPr="001A01C4">
        <w:t>5</w:t>
      </w:r>
      <w:r w:rsidRPr="001A01C4">
        <w:t>.2.7 of 3GPP TS 29.500 [4].</w:t>
      </w:r>
    </w:p>
    <w:p w14:paraId="477271EF" w14:textId="77777777" w:rsidR="001F42BE" w:rsidRPr="001A01C4" w:rsidRDefault="001F42BE" w:rsidP="000F100F">
      <w:pPr>
        <w:pStyle w:val="Titre4"/>
      </w:pPr>
      <w:bookmarkStart w:id="548" w:name="_Toc25270723"/>
      <w:bookmarkStart w:id="549" w:name="_Toc34310380"/>
      <w:bookmarkStart w:id="550" w:name="_Toc36464902"/>
      <w:bookmarkStart w:id="551" w:name="_Toc51944634"/>
      <w:bookmarkStart w:id="552" w:name="_Toc200618814"/>
      <w:r w:rsidRPr="001A01C4">
        <w:t>6.1.7.3</w:t>
      </w:r>
      <w:r w:rsidRPr="001A01C4">
        <w:tab/>
        <w:t>Application Errors</w:t>
      </w:r>
      <w:bookmarkEnd w:id="548"/>
      <w:bookmarkEnd w:id="549"/>
      <w:bookmarkEnd w:id="550"/>
      <w:bookmarkEnd w:id="551"/>
      <w:bookmarkEnd w:id="552"/>
    </w:p>
    <w:p w14:paraId="0C89B3FF" w14:textId="725094B5" w:rsidR="001F42BE" w:rsidRPr="001A01C4" w:rsidRDefault="001F42BE" w:rsidP="001F42BE">
      <w:r w:rsidRPr="001A01C4">
        <w:t>The common application errors defined in the Table 5.2.7.2-1 in 3GPP TS 29.500 [4] may also be used for the Nausf_UE</w:t>
      </w:r>
      <w:r w:rsidR="00244B87" w:rsidRPr="001A01C4">
        <w:t>A</w:t>
      </w:r>
      <w:r w:rsidRPr="001A01C4">
        <w:t>uthentication service. The following application errors listed in Table 6.1.7.3-1 are specific for the Nausf_U</w:t>
      </w:r>
      <w:r w:rsidR="00244B87" w:rsidRPr="001A01C4">
        <w:t>EA</w:t>
      </w:r>
      <w:r w:rsidRPr="001A01C4">
        <w:t>uthentication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Titre3"/>
        <w:rPr>
          <w:lang w:val="en-US"/>
        </w:rPr>
      </w:pPr>
      <w:bookmarkStart w:id="553" w:name="_Toc25270724"/>
      <w:bookmarkStart w:id="554" w:name="_Toc34310381"/>
      <w:bookmarkStart w:id="555" w:name="_Toc36464903"/>
      <w:bookmarkStart w:id="556" w:name="_Toc51944635"/>
      <w:bookmarkStart w:id="557" w:name="_Toc200618815"/>
      <w:r w:rsidRPr="001A01C4">
        <w:rPr>
          <w:lang w:val="en-US"/>
        </w:rPr>
        <w:lastRenderedPageBreak/>
        <w:t>6.1.8</w:t>
      </w:r>
      <w:r w:rsidRPr="001A01C4">
        <w:rPr>
          <w:lang w:val="en-US"/>
        </w:rPr>
        <w:tab/>
        <w:t>Security</w:t>
      </w:r>
      <w:bookmarkEnd w:id="553"/>
      <w:bookmarkEnd w:id="554"/>
      <w:bookmarkEnd w:id="555"/>
      <w:bookmarkEnd w:id="556"/>
      <w:bookmarkEnd w:id="557"/>
    </w:p>
    <w:p w14:paraId="4992C679" w14:textId="77777777" w:rsidR="001F42BE" w:rsidRPr="001A01C4" w:rsidRDefault="001F42BE" w:rsidP="001F42BE">
      <w:pPr>
        <w:rPr>
          <w:lang w:val="en-US"/>
        </w:rPr>
      </w:pPr>
      <w:r w:rsidRPr="001A01C4">
        <w:rPr>
          <w:lang w:val="en-US"/>
        </w:rPr>
        <w:t>As indicated in 3GPP TS 33.501 [8], the access to the Nausf_UEAuthentication Service API may be authorized by means of the Oauth2 protocol (see IETF RFC 6749 [13]), using the "Client Credentials" authorization grant, where the NRF (see 3GPP TS 29.510 [14]) plays the role of the authorization server.</w:t>
      </w:r>
    </w:p>
    <w:p w14:paraId="1ED4E4B4" w14:textId="0EFD38D2" w:rsidR="001F42BE" w:rsidRPr="001A01C4" w:rsidRDefault="001F42BE" w:rsidP="001F42BE">
      <w:pPr>
        <w:rPr>
          <w:lang w:val="en-US"/>
        </w:rPr>
      </w:pPr>
      <w:r w:rsidRPr="001A01C4">
        <w:rPr>
          <w:lang w:val="en-US"/>
        </w:rPr>
        <w:t xml:space="preserve">If OAuth2 is used, an NF Service Consumer, prior to consuming service offered by the Nausf_UEAuthentication Service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68569193"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Nausf_UEAuthentication service.</w:t>
      </w:r>
    </w:p>
    <w:p w14:paraId="5C1B997B" w14:textId="1DA08CDA" w:rsidR="001F42BE" w:rsidRPr="001A01C4" w:rsidRDefault="001F42BE" w:rsidP="001F42BE">
      <w:pPr>
        <w:rPr>
          <w:lang w:val="en-US"/>
        </w:rPr>
      </w:pPr>
      <w:r w:rsidRPr="001A01C4">
        <w:rPr>
          <w:lang w:val="en-US"/>
        </w:rPr>
        <w:t xml:space="preserve">The Nausf_UEAuthentication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r w:rsidRPr="001A01C4">
        <w:rPr>
          <w:lang w:val="en-US"/>
        </w:rPr>
        <w:t>Nausf_UEAuthentication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w:t>
            </w:r>
            <w:proofErr w:type="spellStart"/>
            <w:proofErr w:type="gramStart"/>
            <w:r w:rsidRPr="001A01C4">
              <w:t>nausf</w:t>
            </w:r>
            <w:proofErr w:type="spellEnd"/>
            <w:proofErr w:type="gramEnd"/>
            <w:r w:rsidRPr="001A01C4">
              <w:t>-auth"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r w:rsidRPr="001A01C4">
              <w:rPr>
                <w:lang w:val="en-US"/>
              </w:rPr>
              <w:t xml:space="preserve">Nausf_UEAuthentication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w:t>
            </w:r>
            <w:proofErr w:type="spellStart"/>
            <w:r w:rsidRPr="001A01C4">
              <w:t>nausf-</w:t>
            </w:r>
            <w:proofErr w:type="gramStart"/>
            <w:r w:rsidRPr="001A01C4">
              <w:t>auth:ue</w:t>
            </w:r>
            <w:proofErr w:type="gramEnd"/>
            <w:r w:rsidRPr="001A01C4">
              <w:t>-authentications</w:t>
            </w:r>
            <w:proofErr w:type="spellEnd"/>
            <w:r w:rsidRPr="001A01C4">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58" w:name="_Hlk125952642"/>
            <w:r w:rsidRPr="001A01C4">
              <w:t xml:space="preserve">Access to service operations applying to </w:t>
            </w:r>
            <w:bookmarkEnd w:id="558"/>
            <w:r w:rsidRPr="001A01C4">
              <w:t xml:space="preserve">the collection of the </w:t>
            </w:r>
            <w:proofErr w:type="spellStart"/>
            <w:r w:rsidRPr="001A01C4">
              <w:t>ue</w:t>
            </w:r>
            <w:proofErr w:type="spellEnd"/>
            <w:r w:rsidRPr="001A01C4">
              <w:t xml:space="preserve">-authentication resources and the </w:t>
            </w:r>
            <w:proofErr w:type="spellStart"/>
            <w:r w:rsidRPr="001A01C4">
              <w:t>subresources</w:t>
            </w:r>
            <w:proofErr w:type="spellEnd"/>
            <w:r w:rsidRPr="001A01C4">
              <w:t>, i.e.</w:t>
            </w:r>
            <w:r w:rsidRPr="001A01C4">
              <w:rPr>
                <w:lang w:val="en-US"/>
              </w:rPr>
              <w:t xml:space="preserve"> 5g-aka-confirmation and </w:t>
            </w:r>
            <w:proofErr w:type="spellStart"/>
            <w:r w:rsidRPr="001A01C4">
              <w:rPr>
                <w:lang w:val="en-US"/>
              </w:rPr>
              <w:t>eap</w:t>
            </w:r>
            <w:proofErr w:type="spellEnd"/>
            <w:r w:rsidRPr="001A01C4">
              <w:rPr>
                <w:lang w:val="en-US"/>
              </w:rPr>
              <w:t>-session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w:t>
            </w:r>
            <w:proofErr w:type="spellStart"/>
            <w:r w:rsidRPr="001A01C4">
              <w:t>nausf-</w:t>
            </w:r>
            <w:proofErr w:type="gramStart"/>
            <w:r w:rsidRPr="001A01C4">
              <w:t>auth:rg</w:t>
            </w:r>
            <w:proofErr w:type="gramEnd"/>
            <w:r w:rsidRPr="001A01C4">
              <w:t>-authentications</w:t>
            </w:r>
            <w:proofErr w:type="spellEnd"/>
            <w:r w:rsidRPr="001A01C4">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 xml:space="preserve">Access to service operations applying to the collection of the </w:t>
            </w:r>
            <w:proofErr w:type="spellStart"/>
            <w:r w:rsidRPr="001A01C4">
              <w:t>rg</w:t>
            </w:r>
            <w:proofErr w:type="spellEnd"/>
            <w:r w:rsidRPr="001A01C4">
              <w:t>-authentication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w:t>
            </w:r>
            <w:proofErr w:type="spellStart"/>
            <w:r w:rsidRPr="001A01C4">
              <w:t>nausf-</w:t>
            </w:r>
            <w:proofErr w:type="gramStart"/>
            <w:r w:rsidRPr="001A01C4">
              <w:t>auth:prose</w:t>
            </w:r>
            <w:proofErr w:type="gramEnd"/>
            <w:r w:rsidRPr="001A01C4">
              <w:t>-authentications</w:t>
            </w:r>
            <w:proofErr w:type="spellEnd"/>
            <w:r w:rsidRPr="001A01C4">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w:t>
            </w:r>
            <w:proofErr w:type="spellStart"/>
            <w:r w:rsidRPr="001A01C4">
              <w:t>subresources</w:t>
            </w:r>
            <w:proofErr w:type="spellEnd"/>
            <w:r w:rsidRPr="001A01C4">
              <w:t xml:space="preserve">,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Titre3"/>
        <w:rPr>
          <w:lang w:eastAsia="zh-CN"/>
        </w:rPr>
      </w:pPr>
      <w:bookmarkStart w:id="559" w:name="_Toc11342351"/>
      <w:bookmarkStart w:id="560" w:name="_Toc36460757"/>
      <w:bookmarkStart w:id="561" w:name="_Toc45029965"/>
      <w:bookmarkStart w:id="562" w:name="_Toc57026388"/>
      <w:bookmarkStart w:id="563" w:name="_Toc200618816"/>
      <w:r w:rsidRPr="001A01C4">
        <w:rPr>
          <w:lang w:eastAsia="zh-CN"/>
        </w:rPr>
        <w:t>6.1.</w:t>
      </w:r>
      <w:r w:rsidR="00970A06" w:rsidRPr="001A01C4">
        <w:rPr>
          <w:lang w:eastAsia="zh-CN"/>
        </w:rPr>
        <w:t>9</w:t>
      </w:r>
      <w:r w:rsidRPr="001A01C4">
        <w:rPr>
          <w:lang w:eastAsia="zh-CN"/>
        </w:rPr>
        <w:tab/>
        <w:t>Feature Negotiation</w:t>
      </w:r>
      <w:bookmarkEnd w:id="559"/>
      <w:bookmarkEnd w:id="560"/>
      <w:bookmarkEnd w:id="561"/>
      <w:bookmarkEnd w:id="562"/>
      <w:bookmarkEnd w:id="563"/>
    </w:p>
    <w:p w14:paraId="22109195" w14:textId="392980FA" w:rsidR="001158CB" w:rsidRPr="001A01C4" w:rsidRDefault="001158CB" w:rsidP="001158CB">
      <w:r w:rsidRPr="001A01C4">
        <w:t>The features in table 6.1.</w:t>
      </w:r>
      <w:r w:rsidR="00970A06" w:rsidRPr="001A01C4">
        <w:t>9</w:t>
      </w:r>
      <w:r w:rsidRPr="001A01C4">
        <w:t>-1 are defined for the Nausf_</w:t>
      </w:r>
      <w:r w:rsidRPr="001A01C4">
        <w:rPr>
          <w:rFonts w:eastAsia="SimSun"/>
          <w:lang w:eastAsia="zh-CN"/>
        </w:rPr>
        <w:t>UEAuthentication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proofErr w:type="spellStart"/>
            <w:r w:rsidRPr="001A01C4">
              <w:rPr>
                <w:rFonts w:eastAsia="SimSun"/>
                <w:lang w:eastAsia="zh-CN"/>
              </w:rPr>
              <w:t>UEAuthentication</w:t>
            </w:r>
            <w:proofErr w:type="spellEnd"/>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Titre3"/>
        <w:rPr>
          <w:lang w:val="en-US"/>
        </w:rPr>
      </w:pPr>
      <w:bookmarkStart w:id="564" w:name="_Toc25074008"/>
      <w:bookmarkStart w:id="565" w:name="_Toc34063200"/>
      <w:bookmarkStart w:id="566" w:name="_Toc43120185"/>
      <w:bookmarkStart w:id="567" w:name="_Toc49768242"/>
      <w:bookmarkStart w:id="568" w:name="_Toc51867092"/>
      <w:bookmarkStart w:id="569" w:name="_Toc200618817"/>
      <w:r w:rsidRPr="001A01C4">
        <w:rPr>
          <w:lang w:val="en-US"/>
        </w:rPr>
        <w:t>6.1.</w:t>
      </w:r>
      <w:r w:rsidR="00970A06" w:rsidRPr="001A01C4">
        <w:rPr>
          <w:lang w:val="en-US"/>
        </w:rPr>
        <w:t>10</w:t>
      </w:r>
      <w:r w:rsidRPr="001A01C4">
        <w:rPr>
          <w:lang w:val="en-US"/>
        </w:rPr>
        <w:tab/>
      </w:r>
      <w:bookmarkEnd w:id="564"/>
      <w:bookmarkEnd w:id="565"/>
      <w:bookmarkEnd w:id="566"/>
      <w:bookmarkEnd w:id="567"/>
      <w:bookmarkEnd w:id="568"/>
      <w:r w:rsidRPr="001A01C4">
        <w:rPr>
          <w:lang w:val="en-US"/>
        </w:rPr>
        <w:t>HTTP redirection</w:t>
      </w:r>
      <w:bookmarkEnd w:id="569"/>
    </w:p>
    <w:p w14:paraId="1A1F57D9" w14:textId="3E4B3B3C"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5970094E"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240C1D59" w14:textId="77777777"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Titre2"/>
      </w:pPr>
      <w:r w:rsidRPr="001A01C4">
        <w:rPr>
          <w:lang w:val="en-US"/>
        </w:rPr>
        <w:br w:type="page"/>
      </w:r>
      <w:bookmarkStart w:id="570" w:name="_Toc25270725"/>
      <w:bookmarkStart w:id="571" w:name="_Toc34310382"/>
      <w:bookmarkStart w:id="572" w:name="_Toc36464904"/>
      <w:bookmarkStart w:id="573" w:name="_Toc51944636"/>
      <w:bookmarkStart w:id="574" w:name="_Toc200618818"/>
      <w:r w:rsidRPr="001A01C4">
        <w:lastRenderedPageBreak/>
        <w:t>6.2</w:t>
      </w:r>
      <w:r w:rsidRPr="001A01C4">
        <w:tab/>
        <w:t>Nausf_SoRProtection</w:t>
      </w:r>
      <w:r w:rsidRPr="001A01C4" w:rsidDel="00F95B57">
        <w:t xml:space="preserve"> </w:t>
      </w:r>
      <w:r w:rsidRPr="001A01C4">
        <w:t>Service API</w:t>
      </w:r>
      <w:bookmarkEnd w:id="570"/>
      <w:bookmarkEnd w:id="571"/>
      <w:bookmarkEnd w:id="572"/>
      <w:bookmarkEnd w:id="573"/>
      <w:bookmarkEnd w:id="574"/>
    </w:p>
    <w:p w14:paraId="72FF0D26" w14:textId="77777777" w:rsidR="001F42BE" w:rsidRPr="001A01C4" w:rsidRDefault="001F42BE" w:rsidP="000F100F">
      <w:pPr>
        <w:pStyle w:val="Titre3"/>
      </w:pPr>
      <w:bookmarkStart w:id="575" w:name="_Toc25270726"/>
      <w:bookmarkStart w:id="576" w:name="_Toc34310383"/>
      <w:bookmarkStart w:id="577" w:name="_Toc36464905"/>
      <w:bookmarkStart w:id="578" w:name="_Toc51944637"/>
      <w:bookmarkStart w:id="579" w:name="_Toc200618819"/>
      <w:r w:rsidRPr="001A01C4">
        <w:t>6.2.1</w:t>
      </w:r>
      <w:r w:rsidRPr="001A01C4">
        <w:tab/>
        <w:t>API URI</w:t>
      </w:r>
      <w:bookmarkEnd w:id="575"/>
      <w:bookmarkEnd w:id="576"/>
      <w:bookmarkEnd w:id="577"/>
      <w:bookmarkEnd w:id="578"/>
      <w:bookmarkEnd w:id="579"/>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w:t>
      </w:r>
      <w:proofErr w:type="spellStart"/>
      <w:r w:rsidRPr="001A01C4">
        <w:t>apiRoot</w:t>
      </w:r>
      <w:proofErr w:type="spellEnd"/>
      <w:r w:rsidRPr="001A01C4">
        <w:t>}/</w:t>
      </w:r>
      <w:r w:rsidR="00F93D9C" w:rsidRPr="001A01C4">
        <w:t>&lt;</w:t>
      </w:r>
      <w:proofErr w:type="spellStart"/>
      <w:r w:rsidRPr="001A01C4">
        <w:t>apiName</w:t>
      </w:r>
      <w:proofErr w:type="spellEnd"/>
      <w:r w:rsidR="00F93D9C" w:rsidRPr="001A01C4">
        <w:t>&gt;</w:t>
      </w:r>
      <w:r w:rsidRPr="001A01C4">
        <w:t>/</w:t>
      </w:r>
      <w:r w:rsidR="00D87109" w:rsidRPr="001A01C4">
        <w:t>&lt;</w:t>
      </w:r>
      <w:proofErr w:type="spellStart"/>
      <w:r w:rsidRPr="001A01C4">
        <w:t>apiVersion</w:t>
      </w:r>
      <w:proofErr w:type="spellEnd"/>
      <w:r w:rsidR="00D87109" w:rsidRPr="001A01C4">
        <w:t>&gt;</w:t>
      </w:r>
    </w:p>
    <w:p w14:paraId="3769201D"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Titre3"/>
      </w:pPr>
      <w:bookmarkStart w:id="580" w:name="_Toc25270727"/>
      <w:bookmarkStart w:id="581" w:name="_Toc34310384"/>
      <w:bookmarkStart w:id="582" w:name="_Toc36464906"/>
      <w:bookmarkStart w:id="583" w:name="_Toc51944638"/>
      <w:bookmarkStart w:id="584" w:name="_Toc200618820"/>
      <w:r w:rsidRPr="001A01C4">
        <w:t>6.2.2</w:t>
      </w:r>
      <w:r w:rsidRPr="001A01C4">
        <w:tab/>
        <w:t>Usage of HTTP</w:t>
      </w:r>
      <w:bookmarkEnd w:id="580"/>
      <w:bookmarkEnd w:id="581"/>
      <w:bookmarkEnd w:id="582"/>
      <w:bookmarkEnd w:id="583"/>
      <w:bookmarkEnd w:id="584"/>
    </w:p>
    <w:p w14:paraId="092C0F7E" w14:textId="77777777" w:rsidR="001F42BE" w:rsidRPr="001A01C4" w:rsidRDefault="001F42BE" w:rsidP="000F100F">
      <w:pPr>
        <w:pStyle w:val="Titre4"/>
      </w:pPr>
      <w:bookmarkStart w:id="585" w:name="_Toc25270728"/>
      <w:bookmarkStart w:id="586" w:name="_Toc34310385"/>
      <w:bookmarkStart w:id="587" w:name="_Toc36464907"/>
      <w:bookmarkStart w:id="588" w:name="_Toc51944639"/>
      <w:bookmarkStart w:id="589" w:name="_Toc200618821"/>
      <w:r w:rsidRPr="001A01C4">
        <w:t>6.2.2.1</w:t>
      </w:r>
      <w:r w:rsidRPr="001A01C4">
        <w:tab/>
        <w:t>General</w:t>
      </w:r>
      <w:bookmarkEnd w:id="585"/>
      <w:bookmarkEnd w:id="586"/>
      <w:bookmarkEnd w:id="587"/>
      <w:bookmarkEnd w:id="588"/>
      <w:bookmarkEnd w:id="589"/>
    </w:p>
    <w:p w14:paraId="7A5AFCB5" w14:textId="59B2A8CB"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0F9DA4D7" w14:textId="77777777" w:rsidR="001F42BE" w:rsidRPr="001A01C4" w:rsidRDefault="001F42BE" w:rsidP="000F100F">
      <w:pPr>
        <w:pStyle w:val="Titre4"/>
      </w:pPr>
      <w:bookmarkStart w:id="590" w:name="_Toc25270729"/>
      <w:bookmarkStart w:id="591" w:name="_Toc34310386"/>
      <w:bookmarkStart w:id="592" w:name="_Toc36464908"/>
      <w:bookmarkStart w:id="593" w:name="_Toc51944640"/>
      <w:bookmarkStart w:id="594" w:name="_Toc200618822"/>
      <w:r w:rsidRPr="001A01C4">
        <w:t>6.2.2.2</w:t>
      </w:r>
      <w:r w:rsidRPr="001A01C4">
        <w:tab/>
        <w:t>HTTP standard headers</w:t>
      </w:r>
      <w:bookmarkEnd w:id="590"/>
      <w:bookmarkEnd w:id="591"/>
      <w:bookmarkEnd w:id="592"/>
      <w:bookmarkEnd w:id="593"/>
      <w:bookmarkEnd w:id="594"/>
    </w:p>
    <w:p w14:paraId="2DC993F7" w14:textId="77777777" w:rsidR="001F42BE" w:rsidRPr="001A01C4" w:rsidRDefault="001F42BE" w:rsidP="000F100F">
      <w:pPr>
        <w:pStyle w:val="Titre5"/>
        <w:rPr>
          <w:lang w:eastAsia="zh-CN"/>
        </w:rPr>
      </w:pPr>
      <w:bookmarkStart w:id="595" w:name="_Toc25270730"/>
      <w:bookmarkStart w:id="596" w:name="_Toc34310387"/>
      <w:bookmarkStart w:id="597" w:name="_Toc36464909"/>
      <w:bookmarkStart w:id="598" w:name="_Toc51944641"/>
      <w:bookmarkStart w:id="599" w:name="_Toc200618823"/>
      <w:r w:rsidRPr="001A01C4">
        <w:t>6.2.2.2.1</w:t>
      </w:r>
      <w:r w:rsidRPr="001A01C4">
        <w:rPr>
          <w:rFonts w:hint="eastAsia"/>
          <w:lang w:eastAsia="zh-CN"/>
        </w:rPr>
        <w:tab/>
      </w:r>
      <w:r w:rsidRPr="001A01C4">
        <w:rPr>
          <w:lang w:eastAsia="zh-CN"/>
        </w:rPr>
        <w:t>General</w:t>
      </w:r>
      <w:bookmarkEnd w:id="595"/>
      <w:bookmarkEnd w:id="596"/>
      <w:bookmarkEnd w:id="597"/>
      <w:bookmarkEnd w:id="598"/>
      <w:bookmarkEnd w:id="599"/>
    </w:p>
    <w:p w14:paraId="293E25A0" w14:textId="1A271DEE"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50363C1F" w14:textId="77777777" w:rsidR="001F42BE" w:rsidRPr="001A01C4" w:rsidRDefault="001F42BE" w:rsidP="000F100F">
      <w:pPr>
        <w:pStyle w:val="Titre5"/>
      </w:pPr>
      <w:bookmarkStart w:id="600" w:name="_Toc25270731"/>
      <w:bookmarkStart w:id="601" w:name="_Toc34310388"/>
      <w:bookmarkStart w:id="602" w:name="_Toc36464910"/>
      <w:bookmarkStart w:id="603" w:name="_Toc51944642"/>
      <w:bookmarkStart w:id="604" w:name="_Toc200618824"/>
      <w:r w:rsidRPr="001A01C4">
        <w:t>6.2.2.2.2</w:t>
      </w:r>
      <w:r w:rsidRPr="001A01C4">
        <w:tab/>
        <w:t>Content type</w:t>
      </w:r>
      <w:bookmarkEnd w:id="600"/>
      <w:bookmarkEnd w:id="601"/>
      <w:bookmarkEnd w:id="602"/>
      <w:bookmarkEnd w:id="603"/>
      <w:bookmarkEnd w:id="604"/>
    </w:p>
    <w:p w14:paraId="4BAD58AA" w14:textId="77777777" w:rsidR="001F42BE" w:rsidRPr="001A01C4" w:rsidRDefault="001F42BE" w:rsidP="001F42BE">
      <w:r w:rsidRPr="001A01C4">
        <w:t>The following content types shall be supported:</w:t>
      </w:r>
    </w:p>
    <w:p w14:paraId="542F3EB5" w14:textId="1042529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33859480" w14:textId="189A2BE3" w:rsidR="001F42BE" w:rsidRPr="001A01C4" w:rsidRDefault="001F42BE" w:rsidP="001F42BE">
      <w:pPr>
        <w:pStyle w:val="B1"/>
      </w:pPr>
      <w:r w:rsidRPr="001A01C4">
        <w:t>-</w:t>
      </w:r>
      <w:r w:rsidRPr="001A01C4">
        <w:tab/>
        <w:t>The Problem Details JSON Object (IETF RFC </w:t>
      </w:r>
      <w:r w:rsidR="00EB7314">
        <w:t>9475</w:t>
      </w:r>
      <w:r w:rsidRPr="001A01C4">
        <w:t> [11]. The use of the Problem Details JSON object in a HTTP response body shall be signalled by the content type "application/</w:t>
      </w:r>
      <w:proofErr w:type="spellStart"/>
      <w:r w:rsidRPr="001A01C4">
        <w:t>problem+json</w:t>
      </w:r>
      <w:proofErr w:type="spellEnd"/>
      <w:r w:rsidRPr="001A01C4">
        <w:t>"</w:t>
      </w:r>
    </w:p>
    <w:p w14:paraId="269EB7D0" w14:textId="77777777" w:rsidR="001F42BE" w:rsidRPr="001A01C4" w:rsidRDefault="001F42BE" w:rsidP="000F100F">
      <w:pPr>
        <w:pStyle w:val="Titre4"/>
      </w:pPr>
      <w:bookmarkStart w:id="605" w:name="_Toc25270732"/>
      <w:bookmarkStart w:id="606" w:name="_Toc34310389"/>
      <w:bookmarkStart w:id="607" w:name="_Toc36464911"/>
      <w:bookmarkStart w:id="608" w:name="_Toc51944643"/>
      <w:bookmarkStart w:id="609" w:name="_Toc200618825"/>
      <w:r w:rsidRPr="001A01C4">
        <w:t>6.2.2.3</w:t>
      </w:r>
      <w:r w:rsidRPr="001A01C4">
        <w:tab/>
        <w:t>HTTP custom headers</w:t>
      </w:r>
      <w:bookmarkEnd w:id="605"/>
      <w:bookmarkEnd w:id="606"/>
      <w:bookmarkEnd w:id="607"/>
      <w:bookmarkEnd w:id="608"/>
      <w:bookmarkEnd w:id="609"/>
    </w:p>
    <w:p w14:paraId="31FE5AB7" w14:textId="77777777" w:rsidR="001F42BE" w:rsidRPr="001A01C4" w:rsidRDefault="001F42BE" w:rsidP="000F100F">
      <w:pPr>
        <w:pStyle w:val="Titre5"/>
        <w:rPr>
          <w:lang w:eastAsia="zh-CN"/>
        </w:rPr>
      </w:pPr>
      <w:bookmarkStart w:id="610" w:name="_Toc25270733"/>
      <w:bookmarkStart w:id="611" w:name="_Toc34310390"/>
      <w:bookmarkStart w:id="612" w:name="_Toc36464912"/>
      <w:bookmarkStart w:id="613" w:name="_Toc51944644"/>
      <w:bookmarkStart w:id="614" w:name="_Toc200618826"/>
      <w:r w:rsidRPr="001A01C4">
        <w:t>6.2.2.3.1</w:t>
      </w:r>
      <w:r w:rsidRPr="001A01C4">
        <w:rPr>
          <w:rFonts w:hint="eastAsia"/>
          <w:lang w:eastAsia="zh-CN"/>
        </w:rPr>
        <w:tab/>
      </w:r>
      <w:r w:rsidRPr="001A01C4">
        <w:rPr>
          <w:lang w:eastAsia="zh-CN"/>
        </w:rPr>
        <w:t>General</w:t>
      </w:r>
      <w:bookmarkEnd w:id="610"/>
      <w:bookmarkEnd w:id="611"/>
      <w:bookmarkEnd w:id="612"/>
      <w:bookmarkEnd w:id="613"/>
      <w:bookmarkEnd w:id="614"/>
    </w:p>
    <w:p w14:paraId="05EAE225" w14:textId="77777777" w:rsidR="001F42BE" w:rsidRPr="001A01C4" w:rsidRDefault="001F42BE" w:rsidP="001F42BE">
      <w:r w:rsidRPr="001A01C4">
        <w:t>In this version of the API, no specific custom headers are defined for the "Nausf_SoRProtection" service.</w:t>
      </w:r>
    </w:p>
    <w:p w14:paraId="1EF259BE" w14:textId="06030C3F" w:rsidR="001F42BE" w:rsidRPr="001A01C4" w:rsidRDefault="001F42BE" w:rsidP="000F100F">
      <w:r w:rsidRPr="001A01C4">
        <w:t xml:space="preserve">For 3GPP specific HTTP custom headers used across all </w:t>
      </w:r>
      <w:proofErr w:type="gramStart"/>
      <w:r w:rsidRPr="001A01C4">
        <w:t>service based</w:t>
      </w:r>
      <w:proofErr w:type="gramEnd"/>
      <w:r w:rsidRPr="001A01C4">
        <w:t xml:space="preserve"> interfaces, see </w:t>
      </w:r>
      <w:r w:rsidR="000E0D91" w:rsidRPr="001A01C4">
        <w:t>clause</w:t>
      </w:r>
      <w:r w:rsidR="000E0D91">
        <w:t> </w:t>
      </w:r>
      <w:r w:rsidR="000E0D91" w:rsidRPr="001A01C4">
        <w:t>5</w:t>
      </w:r>
      <w:r w:rsidRPr="001A01C4">
        <w:t>.2.3 of 3GPP TS 29.500 [4].</w:t>
      </w:r>
    </w:p>
    <w:p w14:paraId="52699F9F" w14:textId="77777777" w:rsidR="001F42BE" w:rsidRPr="001A01C4" w:rsidRDefault="001F42BE" w:rsidP="000F100F"/>
    <w:p w14:paraId="391D692F" w14:textId="77777777" w:rsidR="001F42BE" w:rsidRPr="001A01C4" w:rsidRDefault="001F42BE" w:rsidP="000F100F">
      <w:pPr>
        <w:pStyle w:val="Titre3"/>
      </w:pPr>
      <w:bookmarkStart w:id="615" w:name="_Toc25270734"/>
      <w:bookmarkStart w:id="616" w:name="_Toc34310391"/>
      <w:bookmarkStart w:id="617" w:name="_Toc36464913"/>
      <w:bookmarkStart w:id="618" w:name="_Toc51944645"/>
      <w:bookmarkStart w:id="619" w:name="_Toc200618827"/>
      <w:r w:rsidRPr="001A01C4">
        <w:t>6.2.3</w:t>
      </w:r>
      <w:r w:rsidRPr="001A01C4">
        <w:tab/>
        <w:t>Resources</w:t>
      </w:r>
      <w:bookmarkEnd w:id="615"/>
      <w:bookmarkEnd w:id="616"/>
      <w:bookmarkEnd w:id="617"/>
      <w:bookmarkEnd w:id="618"/>
      <w:bookmarkEnd w:id="619"/>
    </w:p>
    <w:p w14:paraId="3859026C" w14:textId="77777777" w:rsidR="001F42BE" w:rsidRPr="001A01C4" w:rsidRDefault="001F42BE" w:rsidP="000F100F">
      <w:pPr>
        <w:pStyle w:val="Titre4"/>
      </w:pPr>
      <w:bookmarkStart w:id="620" w:name="_Toc25270735"/>
      <w:bookmarkStart w:id="621" w:name="_Toc34310392"/>
      <w:bookmarkStart w:id="622" w:name="_Toc36464914"/>
      <w:bookmarkStart w:id="623" w:name="_Toc51944646"/>
      <w:bookmarkStart w:id="624" w:name="_Toc200618828"/>
      <w:r w:rsidRPr="001A01C4">
        <w:t>6.2.3.1</w:t>
      </w:r>
      <w:r w:rsidRPr="001A01C4">
        <w:tab/>
        <w:t>Overview</w:t>
      </w:r>
      <w:bookmarkEnd w:id="620"/>
      <w:bookmarkEnd w:id="621"/>
      <w:bookmarkEnd w:id="622"/>
      <w:bookmarkEnd w:id="623"/>
      <w:bookmarkEnd w:id="624"/>
    </w:p>
    <w:p w14:paraId="49BEB49D" w14:textId="77777777" w:rsidR="001F42BE" w:rsidRPr="001A01C4" w:rsidRDefault="001F42BE" w:rsidP="001F42BE">
      <w:r w:rsidRPr="001A01C4">
        <w:t xml:space="preserve">The structure of the Resource URIs of the </w:t>
      </w:r>
      <w:r w:rsidR="005E0304" w:rsidRPr="001A01C4">
        <w:t>Nausf_</w:t>
      </w:r>
      <w:r w:rsidRPr="001A01C4">
        <w:t>SoRProtection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4BF14F61" w:rsidR="00907DC3" w:rsidRPr="001A01C4" w:rsidRDefault="00F34AE5" w:rsidP="001F42BE">
      <w:pPr>
        <w:pStyle w:val="TH"/>
      </w:pPr>
      <w:r w:rsidRPr="001A01C4">
        <w:object w:dxaOrig="6539" w:dyaOrig="2804" w14:anchorId="33085480">
          <v:shape id="_x0000_i1039" type="#_x0000_t75" style="width:324.3pt;height:2in" o:ole="">
            <v:imagedata r:id="rId37" o:title=""/>
          </v:shape>
          <o:OLEObject Type="Embed" ProgID="Visio.Drawing.11" ShapeID="_x0000_i1039" DrawAspect="Content" ObjectID="_1826951751" r:id="rId38"/>
        </w:object>
      </w:r>
    </w:p>
    <w:p w14:paraId="7F6E6BD5" w14:textId="77777777" w:rsidR="001F42BE" w:rsidRPr="001A01C4" w:rsidRDefault="001F42BE" w:rsidP="001F42BE">
      <w:pPr>
        <w:pStyle w:val="TF"/>
      </w:pPr>
      <w:r w:rsidRPr="007B5645">
        <w:t>Figure 6.2.3.1-1:</w:t>
      </w:r>
      <w:r w:rsidRPr="001A01C4">
        <w:t xml:space="preserve"> Resource URI structure of the SoRProtection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proofErr w:type="spellStart"/>
            <w:r w:rsidRPr="001A01C4">
              <w:t>supi</w:t>
            </w:r>
            <w:proofErr w:type="spellEnd"/>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w:t>
            </w:r>
            <w:proofErr w:type="spellStart"/>
            <w:r w:rsidRPr="001A01C4">
              <w:t>supi</w:t>
            </w:r>
            <w:proofErr w:type="spellEnd"/>
            <w:r w:rsidRPr="001A01C4">
              <w:t>}/</w:t>
            </w:r>
            <w:proofErr w:type="spellStart"/>
            <w:r w:rsidRPr="001A01C4">
              <w:t>ue-sor</w:t>
            </w:r>
            <w:proofErr w:type="spellEnd"/>
            <w:r w:rsidRPr="001A01C4">
              <w:t>/</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proofErr w:type="spellStart"/>
            <w:r w:rsidRPr="001A01C4">
              <w:t>u</w:t>
            </w:r>
            <w:r w:rsidR="001F42BE" w:rsidRPr="001A01C4">
              <w:t>e-</w:t>
            </w:r>
            <w:proofErr w:type="gramStart"/>
            <w:r w:rsidR="001F42BE" w:rsidRPr="001A01C4">
              <w:t>sor</w:t>
            </w:r>
            <w:proofErr w:type="spellEnd"/>
            <w:r w:rsidR="001F42BE" w:rsidRPr="001A01C4">
              <w:t>(</w:t>
            </w:r>
            <w:proofErr w:type="gramEnd"/>
            <w:r w:rsidR="001F42BE" w:rsidRPr="001A01C4">
              <w:t>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 xml:space="preserve">Resource for </w:t>
            </w:r>
            <w:proofErr w:type="spellStart"/>
            <w:r w:rsidRPr="001A01C4">
              <w:t>SoR</w:t>
            </w:r>
            <w:proofErr w:type="spellEnd"/>
            <w:r w:rsidRPr="001A01C4">
              <w:t xml:space="preserve">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Titre4"/>
        <w:rPr>
          <w:lang w:val="en-US"/>
        </w:rPr>
      </w:pPr>
      <w:bookmarkStart w:id="625" w:name="_Toc25270736"/>
      <w:bookmarkStart w:id="626" w:name="_Toc34310393"/>
      <w:bookmarkStart w:id="627" w:name="_Toc36464915"/>
      <w:bookmarkStart w:id="628" w:name="_Toc51944647"/>
      <w:bookmarkStart w:id="629" w:name="_Toc200618829"/>
      <w:r w:rsidRPr="001A01C4">
        <w:rPr>
          <w:lang w:val="en-US"/>
        </w:rPr>
        <w:t>6.2.3.2</w:t>
      </w:r>
      <w:r w:rsidRPr="001A01C4">
        <w:rPr>
          <w:lang w:val="en-US"/>
        </w:rPr>
        <w:tab/>
        <w:t xml:space="preserve">Resource: </w:t>
      </w:r>
      <w:proofErr w:type="spellStart"/>
      <w:r w:rsidR="00907DC3" w:rsidRPr="001A01C4">
        <w:rPr>
          <w:lang w:val="en-US"/>
        </w:rPr>
        <w:t>supi</w:t>
      </w:r>
      <w:bookmarkEnd w:id="625"/>
      <w:proofErr w:type="spellEnd"/>
      <w:r w:rsidRPr="001A01C4">
        <w:rPr>
          <w:lang w:val="en-US"/>
        </w:rPr>
        <w:t xml:space="preserve"> (Custom operation)</w:t>
      </w:r>
      <w:bookmarkEnd w:id="626"/>
      <w:bookmarkEnd w:id="627"/>
      <w:bookmarkEnd w:id="628"/>
      <w:bookmarkEnd w:id="629"/>
    </w:p>
    <w:p w14:paraId="6BBB3618" w14:textId="77777777" w:rsidR="001F42BE" w:rsidRPr="001A01C4" w:rsidRDefault="001F42BE" w:rsidP="000F100F">
      <w:pPr>
        <w:pStyle w:val="Titre5"/>
        <w:rPr>
          <w:lang w:val="en-US"/>
        </w:rPr>
      </w:pPr>
      <w:bookmarkStart w:id="630" w:name="_Toc25270737"/>
      <w:bookmarkStart w:id="631" w:name="_Toc34310394"/>
      <w:bookmarkStart w:id="632" w:name="_Toc36464916"/>
      <w:bookmarkStart w:id="633" w:name="_Toc51944648"/>
      <w:bookmarkStart w:id="634" w:name="_Toc200618830"/>
      <w:r w:rsidRPr="001A01C4">
        <w:rPr>
          <w:lang w:val="en-US"/>
        </w:rPr>
        <w:t>6.2.3.2.1</w:t>
      </w:r>
      <w:r w:rsidRPr="001A01C4">
        <w:rPr>
          <w:lang w:val="en-US"/>
        </w:rPr>
        <w:tab/>
        <w:t>Description</w:t>
      </w:r>
      <w:bookmarkEnd w:id="630"/>
      <w:bookmarkEnd w:id="631"/>
      <w:bookmarkEnd w:id="632"/>
      <w:bookmarkEnd w:id="633"/>
      <w:bookmarkEnd w:id="634"/>
    </w:p>
    <w:p w14:paraId="081724F1" w14:textId="77777777" w:rsidR="001F42BE" w:rsidRPr="001A01C4" w:rsidRDefault="001F42BE" w:rsidP="001F42BE">
      <w:r w:rsidRPr="001A01C4">
        <w:t xml:space="preserve">It is the resource to which the custom operation used to generate the </w:t>
      </w:r>
      <w:proofErr w:type="spellStart"/>
      <w:r w:rsidRPr="001A01C4">
        <w:t>SoR</w:t>
      </w:r>
      <w:proofErr w:type="spellEnd"/>
      <w:r w:rsidRPr="001A01C4">
        <w:t xml:space="preserve"> security material is associated with.</w:t>
      </w:r>
    </w:p>
    <w:p w14:paraId="7AF0EC84" w14:textId="77777777" w:rsidR="001F42BE" w:rsidRPr="001A01C4" w:rsidRDefault="001F42BE" w:rsidP="000F100F">
      <w:pPr>
        <w:pStyle w:val="Titre5"/>
      </w:pPr>
      <w:bookmarkStart w:id="635" w:name="_Toc25270738"/>
      <w:bookmarkStart w:id="636" w:name="_Toc34310395"/>
      <w:bookmarkStart w:id="637" w:name="_Toc36464917"/>
      <w:bookmarkStart w:id="638" w:name="_Toc51944649"/>
      <w:bookmarkStart w:id="639" w:name="_Toc200618831"/>
      <w:r w:rsidRPr="001A01C4">
        <w:t>6.2.3.2.2</w:t>
      </w:r>
      <w:r w:rsidRPr="001A01C4">
        <w:tab/>
        <w:t>Resource Definition</w:t>
      </w:r>
      <w:bookmarkEnd w:id="635"/>
      <w:bookmarkEnd w:id="636"/>
      <w:bookmarkEnd w:id="637"/>
      <w:bookmarkEnd w:id="638"/>
      <w:bookmarkEnd w:id="639"/>
    </w:p>
    <w:p w14:paraId="07AE8249" w14:textId="1419A918" w:rsidR="001F42BE" w:rsidRPr="001A01C4" w:rsidRDefault="001F42BE" w:rsidP="001F42BE">
      <w:r w:rsidRPr="001A01C4">
        <w:t>Resource URI: {</w:t>
      </w:r>
      <w:proofErr w:type="spellStart"/>
      <w:r w:rsidRPr="001A01C4">
        <w:t>apiRoot</w:t>
      </w:r>
      <w:proofErr w:type="spellEnd"/>
      <w:r w:rsidRPr="001A01C4">
        <w:t>}/</w:t>
      </w:r>
      <w:proofErr w:type="spellStart"/>
      <w:r w:rsidRPr="001A01C4">
        <w:t>nausf-sorprotection</w:t>
      </w:r>
      <w:proofErr w:type="spellEnd"/>
      <w:r w:rsidRPr="001A01C4">
        <w:t>/</w:t>
      </w:r>
      <w:r w:rsidR="009B40C4" w:rsidRPr="007612D1">
        <w:t>&lt;</w:t>
      </w:r>
      <w:proofErr w:type="spellStart"/>
      <w:r w:rsidR="009B40C4" w:rsidRPr="007612D1">
        <w:t>apiVersion</w:t>
      </w:r>
      <w:proofErr w:type="spellEnd"/>
      <w:r w:rsidR="009B40C4" w:rsidRPr="007612D1">
        <w:t>&gt;</w:t>
      </w:r>
      <w:r w:rsidRPr="001A01C4">
        <w:t>/</w:t>
      </w:r>
      <w:r w:rsidR="00F93D9C" w:rsidRPr="001A01C4">
        <w:t>{</w:t>
      </w:r>
      <w:proofErr w:type="spellStart"/>
      <w:r w:rsidRPr="001A01C4">
        <w:t>supi</w:t>
      </w:r>
      <w:proofErr w:type="spellEnd"/>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proofErr w:type="spellStart"/>
            <w:r w:rsidRPr="001A01C4">
              <w:t>apiRoot</w:t>
            </w:r>
            <w:proofErr w:type="spellEnd"/>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proofErr w:type="spellStart"/>
            <w:r w:rsidRPr="001A01C4">
              <w:t>supi</w:t>
            </w:r>
            <w:proofErr w:type="spellEnd"/>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r w:rsidRPr="001A01C4">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3FBC26CB"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700EE946" w14:textId="77777777" w:rsidR="001F42BE" w:rsidRPr="001A01C4" w:rsidRDefault="001F42BE" w:rsidP="001F42BE"/>
    <w:p w14:paraId="07182688" w14:textId="77777777" w:rsidR="001F42BE" w:rsidRPr="001A01C4" w:rsidRDefault="001F42BE" w:rsidP="000F100F">
      <w:pPr>
        <w:pStyle w:val="Titre5"/>
      </w:pPr>
      <w:bookmarkStart w:id="640" w:name="_Toc25270739"/>
      <w:bookmarkStart w:id="641" w:name="_Toc34310396"/>
      <w:bookmarkStart w:id="642" w:name="_Toc36464918"/>
      <w:bookmarkStart w:id="643" w:name="_Toc51944650"/>
      <w:bookmarkStart w:id="644" w:name="_Toc200618832"/>
      <w:r w:rsidRPr="001A01C4">
        <w:t>6.2.3.2.3</w:t>
      </w:r>
      <w:r w:rsidRPr="001A01C4">
        <w:tab/>
        <w:t>Resource Standard Methods</w:t>
      </w:r>
      <w:bookmarkEnd w:id="640"/>
      <w:bookmarkEnd w:id="641"/>
      <w:bookmarkEnd w:id="642"/>
      <w:bookmarkEnd w:id="643"/>
      <w:bookmarkEnd w:id="644"/>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Titre5"/>
      </w:pPr>
      <w:bookmarkStart w:id="645" w:name="_Toc25270740"/>
      <w:bookmarkStart w:id="646" w:name="_Toc34310397"/>
      <w:bookmarkStart w:id="647" w:name="_Toc36464919"/>
      <w:bookmarkStart w:id="648" w:name="_Toc51944651"/>
      <w:bookmarkStart w:id="649" w:name="_Toc200618833"/>
      <w:r w:rsidRPr="001A01C4">
        <w:lastRenderedPageBreak/>
        <w:t>6.2.3.2.4</w:t>
      </w:r>
      <w:r w:rsidRPr="001A01C4">
        <w:tab/>
        <w:t>Resource Custom Operations</w:t>
      </w:r>
      <w:bookmarkEnd w:id="645"/>
      <w:bookmarkEnd w:id="646"/>
      <w:bookmarkEnd w:id="647"/>
      <w:bookmarkEnd w:id="648"/>
      <w:bookmarkEnd w:id="649"/>
    </w:p>
    <w:p w14:paraId="12012D34" w14:textId="77777777" w:rsidR="001F42BE" w:rsidRPr="001A01C4" w:rsidRDefault="001F42BE" w:rsidP="006F0131">
      <w:pPr>
        <w:pStyle w:val="H6"/>
      </w:pPr>
      <w:bookmarkStart w:id="650" w:name="_Toc25270741"/>
      <w:bookmarkStart w:id="651" w:name="_Toc34310398"/>
      <w:bookmarkStart w:id="652" w:name="_Toc36464920"/>
      <w:bookmarkStart w:id="653" w:name="_Toc51944652"/>
      <w:r w:rsidRPr="001A01C4">
        <w:t>6.2.3.2.4.1</w:t>
      </w:r>
      <w:r w:rsidRPr="001A01C4">
        <w:tab/>
        <w:t>Overview</w:t>
      </w:r>
      <w:bookmarkEnd w:id="650"/>
      <w:bookmarkEnd w:id="651"/>
      <w:bookmarkEnd w:id="652"/>
      <w:bookmarkEnd w:id="653"/>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proofErr w:type="spellStart"/>
            <w:r w:rsidRPr="001A01C4">
              <w:t>u</w:t>
            </w:r>
            <w:r w:rsidR="00AC1B8E" w:rsidRPr="001A01C4">
              <w:t>e-sor</w:t>
            </w:r>
            <w:proofErr w:type="spellEnd"/>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proofErr w:type="spellStart"/>
            <w:proofErr w:type="gramStart"/>
            <w:r w:rsidR="00907DC3" w:rsidRPr="001A01C4">
              <w:t>u</w:t>
            </w:r>
            <w:r w:rsidRPr="001A01C4">
              <w:t>e</w:t>
            </w:r>
            <w:proofErr w:type="gramEnd"/>
            <w:r w:rsidRPr="001A01C4">
              <w:t>-sor</w:t>
            </w:r>
            <w:proofErr w:type="spellEnd"/>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 xml:space="preserve">The AUSF calculates the </w:t>
            </w:r>
            <w:proofErr w:type="spellStart"/>
            <w:r w:rsidRPr="001A01C4">
              <w:t>SoR</w:t>
            </w:r>
            <w:proofErr w:type="spellEnd"/>
            <w:r w:rsidRPr="001A01C4">
              <w:t xml:space="preserve">-MAC-IAUSF and the </w:t>
            </w:r>
            <w:proofErr w:type="spellStart"/>
            <w:r w:rsidRPr="001A01C4">
              <w:t>CounterSoR</w:t>
            </w:r>
            <w:proofErr w:type="spellEnd"/>
            <w:r w:rsidRPr="001A01C4">
              <w:t xml:space="preserve"> to protect the Steering Information List provided. It may also calculate the </w:t>
            </w:r>
            <w:proofErr w:type="spellStart"/>
            <w:r w:rsidRPr="001A01C4">
              <w:t>SoR</w:t>
            </w:r>
            <w:proofErr w:type="spellEnd"/>
            <w:r w:rsidRPr="001A01C4">
              <w:t>-XMAC-IUE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54" w:name="_Toc25270742"/>
      <w:bookmarkStart w:id="655" w:name="_Toc34310399"/>
      <w:bookmarkStart w:id="656" w:name="_Toc36464921"/>
      <w:bookmarkStart w:id="657" w:name="_Toc51944653"/>
      <w:r w:rsidRPr="001A01C4">
        <w:t>6.2.3.2.4.2</w:t>
      </w:r>
      <w:r w:rsidRPr="001A01C4">
        <w:tab/>
        <w:t xml:space="preserve">Operation: </w:t>
      </w:r>
      <w:proofErr w:type="spellStart"/>
      <w:r w:rsidR="00907DC3" w:rsidRPr="001A01C4">
        <w:t>u</w:t>
      </w:r>
      <w:r w:rsidRPr="001A01C4">
        <w:t>e-sor</w:t>
      </w:r>
      <w:bookmarkEnd w:id="654"/>
      <w:bookmarkEnd w:id="655"/>
      <w:bookmarkEnd w:id="656"/>
      <w:bookmarkEnd w:id="657"/>
      <w:proofErr w:type="spellEnd"/>
    </w:p>
    <w:p w14:paraId="171BAB4D" w14:textId="77777777" w:rsidR="001F42BE" w:rsidRPr="001A01C4" w:rsidRDefault="001F42BE" w:rsidP="006F0131">
      <w:pPr>
        <w:pStyle w:val="H6"/>
      </w:pPr>
      <w:bookmarkStart w:id="658" w:name="_Toc25270743"/>
      <w:bookmarkStart w:id="659" w:name="_Toc34310400"/>
      <w:bookmarkStart w:id="660" w:name="_Toc36464922"/>
      <w:bookmarkStart w:id="661" w:name="_Toc51944654"/>
      <w:r w:rsidRPr="001A01C4">
        <w:t>6.2.3.2.4.2.1</w:t>
      </w:r>
      <w:r w:rsidRPr="001A01C4">
        <w:tab/>
        <w:t>Description</w:t>
      </w:r>
      <w:bookmarkEnd w:id="658"/>
      <w:bookmarkEnd w:id="659"/>
      <w:bookmarkEnd w:id="660"/>
      <w:bookmarkEnd w:id="661"/>
    </w:p>
    <w:p w14:paraId="1B8778D9" w14:textId="77777777" w:rsidR="001F42BE" w:rsidRPr="001A01C4" w:rsidRDefault="001F42BE" w:rsidP="001F42BE">
      <w:r w:rsidRPr="001A01C4">
        <w:t>This custom operation is used by the NF service consumer (e.g. UDM) to request the AUSF to compute the security material (</w:t>
      </w:r>
      <w:proofErr w:type="spellStart"/>
      <w:r w:rsidRPr="001A01C4">
        <w:t>SoR</w:t>
      </w:r>
      <w:proofErr w:type="spellEnd"/>
      <w:r w:rsidRPr="001A01C4">
        <w:t xml:space="preserve">-MAC-IAUSF, </w:t>
      </w:r>
      <w:proofErr w:type="spellStart"/>
      <w:r w:rsidRPr="001A01C4">
        <w:t>CounterSoR</w:t>
      </w:r>
      <w:proofErr w:type="spellEnd"/>
      <w:r w:rsidRPr="001A01C4">
        <w:t xml:space="preserve"> and </w:t>
      </w:r>
      <w:proofErr w:type="spellStart"/>
      <w:r w:rsidRPr="001A01C4">
        <w:t>SoR</w:t>
      </w:r>
      <w:proofErr w:type="spellEnd"/>
      <w:r w:rsidRPr="001A01C4">
        <w:t xml:space="preserve">-XMAC-IUE) needed to ensure the protection of the </w:t>
      </w:r>
      <w:proofErr w:type="spellStart"/>
      <w:r w:rsidRPr="001A01C4">
        <w:t>SoR</w:t>
      </w:r>
      <w:proofErr w:type="spellEnd"/>
      <w:r w:rsidRPr="001A01C4">
        <w:t xml:space="preserve"> procedure (see 3GPP TS 33.501 [8]).</w:t>
      </w:r>
    </w:p>
    <w:p w14:paraId="3733E86F" w14:textId="77777777" w:rsidR="001F42BE" w:rsidRPr="001A01C4" w:rsidRDefault="001F42BE" w:rsidP="006F0131">
      <w:pPr>
        <w:pStyle w:val="H6"/>
      </w:pPr>
      <w:bookmarkStart w:id="662" w:name="_Toc25270744"/>
      <w:bookmarkStart w:id="663" w:name="_Toc34310401"/>
      <w:bookmarkStart w:id="664" w:name="_Toc36464923"/>
      <w:bookmarkStart w:id="665" w:name="_Toc51944655"/>
      <w:r w:rsidRPr="001A01C4">
        <w:t>6.2.3.2.4.2.2</w:t>
      </w:r>
      <w:r w:rsidRPr="001A01C4">
        <w:tab/>
        <w:t>Operation Definition</w:t>
      </w:r>
      <w:bookmarkEnd w:id="662"/>
      <w:bookmarkEnd w:id="663"/>
      <w:bookmarkEnd w:id="664"/>
      <w:bookmarkEnd w:id="665"/>
    </w:p>
    <w:p w14:paraId="5D68CEBA" w14:textId="77777777" w:rsidR="001F42BE" w:rsidRPr="001A01C4" w:rsidRDefault="001F42BE" w:rsidP="001F42BE">
      <w:r w:rsidRPr="001A01C4">
        <w:t>This method shall support the request data structures specified in table 6.2.3.2.4.2.2-1 and the response data structures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proofErr w:type="spellStart"/>
            <w:r w:rsidRPr="001A01C4">
              <w:t>SorInfo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(as specified in 3GPP TS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proofErr w:type="spellStart"/>
            <w:r w:rsidRPr="001A01C4">
              <w:t>SorSecurityInfo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w:t>
            </w:r>
            <w:proofErr w:type="spellStart"/>
            <w:r w:rsidRPr="001A01C4">
              <w:t>SoR</w:t>
            </w:r>
            <w:proofErr w:type="spellEnd"/>
            <w:r w:rsidRPr="001A01C4">
              <w:t xml:space="preserve">-MAC-IAUSF and </w:t>
            </w:r>
            <w:r w:rsidRPr="001A01C4">
              <w:rPr>
                <w:noProof/>
              </w:rPr>
              <w:t xml:space="preserve">CounterSoR and may contain the </w:t>
            </w:r>
            <w:proofErr w:type="spellStart"/>
            <w:r w:rsidRPr="001A01C4">
              <w:t>SoR</w:t>
            </w:r>
            <w:proofErr w:type="spellEnd"/>
            <w:r w:rsidRPr="001A01C4">
              <w:t>-XMAC-IUE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2467AACD"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38E9304D" w14:textId="0879E288" w:rsidR="008A7808" w:rsidRPr="001A01C4" w:rsidRDefault="008A7808"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318D9AE5"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207C050E"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Titre3"/>
      </w:pPr>
      <w:bookmarkStart w:id="666" w:name="_Toc25270745"/>
      <w:bookmarkStart w:id="667" w:name="_Toc34310402"/>
      <w:bookmarkStart w:id="668" w:name="_Toc36464924"/>
      <w:bookmarkStart w:id="669" w:name="_Toc51944656"/>
      <w:bookmarkStart w:id="670" w:name="_Toc200618834"/>
      <w:r w:rsidRPr="001A01C4">
        <w:t>6.2.4</w:t>
      </w:r>
      <w:r w:rsidRPr="001A01C4">
        <w:tab/>
        <w:t>Custom Operations without associated resources</w:t>
      </w:r>
      <w:bookmarkEnd w:id="666"/>
      <w:bookmarkEnd w:id="667"/>
      <w:bookmarkEnd w:id="668"/>
      <w:bookmarkEnd w:id="669"/>
      <w:bookmarkEnd w:id="670"/>
    </w:p>
    <w:p w14:paraId="37ACA783" w14:textId="77777777" w:rsidR="001F42BE" w:rsidRPr="001A01C4" w:rsidRDefault="001F42BE" w:rsidP="000F100F">
      <w:pPr>
        <w:pStyle w:val="Titre4"/>
      </w:pPr>
      <w:bookmarkStart w:id="671" w:name="_Toc25270746"/>
      <w:bookmarkStart w:id="672" w:name="_Toc34310403"/>
      <w:bookmarkStart w:id="673" w:name="_Toc36464925"/>
      <w:bookmarkStart w:id="674" w:name="_Toc51944657"/>
      <w:bookmarkStart w:id="675" w:name="_Toc200618835"/>
      <w:r w:rsidRPr="001A01C4">
        <w:t>6.2.4.1</w:t>
      </w:r>
      <w:r w:rsidRPr="001A01C4">
        <w:tab/>
        <w:t>Overview</w:t>
      </w:r>
      <w:bookmarkEnd w:id="671"/>
      <w:bookmarkEnd w:id="672"/>
      <w:bookmarkEnd w:id="673"/>
      <w:bookmarkEnd w:id="674"/>
      <w:bookmarkEnd w:id="675"/>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Titre3"/>
      </w:pPr>
      <w:bookmarkStart w:id="676" w:name="_Toc25270747"/>
      <w:bookmarkStart w:id="677" w:name="_Toc34310404"/>
      <w:bookmarkStart w:id="678" w:name="_Toc36464926"/>
      <w:bookmarkStart w:id="679" w:name="_Toc51944658"/>
      <w:bookmarkStart w:id="680" w:name="_Toc200618836"/>
      <w:r w:rsidRPr="001A01C4">
        <w:t>6.2.5</w:t>
      </w:r>
      <w:r w:rsidRPr="001A01C4">
        <w:tab/>
        <w:t>Notifications</w:t>
      </w:r>
      <w:bookmarkEnd w:id="676"/>
      <w:bookmarkEnd w:id="677"/>
      <w:bookmarkEnd w:id="678"/>
      <w:bookmarkEnd w:id="679"/>
      <w:bookmarkEnd w:id="680"/>
    </w:p>
    <w:p w14:paraId="18428DB3" w14:textId="77777777" w:rsidR="001F42BE" w:rsidRPr="001A01C4" w:rsidRDefault="001F42BE" w:rsidP="000F100F">
      <w:pPr>
        <w:pStyle w:val="Titre4"/>
      </w:pPr>
      <w:bookmarkStart w:id="681" w:name="_Toc25270748"/>
      <w:bookmarkStart w:id="682" w:name="_Toc34310405"/>
      <w:bookmarkStart w:id="683" w:name="_Toc36464927"/>
      <w:bookmarkStart w:id="684" w:name="_Toc51944659"/>
      <w:bookmarkStart w:id="685" w:name="_Toc200618837"/>
      <w:r w:rsidRPr="001A01C4">
        <w:t>6.2.5.1</w:t>
      </w:r>
      <w:r w:rsidRPr="001A01C4">
        <w:tab/>
        <w:t>General</w:t>
      </w:r>
      <w:bookmarkEnd w:id="681"/>
      <w:bookmarkEnd w:id="682"/>
      <w:bookmarkEnd w:id="683"/>
      <w:bookmarkEnd w:id="684"/>
      <w:bookmarkEnd w:id="685"/>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Titre3"/>
      </w:pPr>
      <w:bookmarkStart w:id="686" w:name="_Toc25270749"/>
      <w:bookmarkStart w:id="687" w:name="_Toc34310406"/>
      <w:bookmarkStart w:id="688" w:name="_Toc36464928"/>
      <w:bookmarkStart w:id="689" w:name="_Toc51944660"/>
      <w:bookmarkStart w:id="690" w:name="_Toc200618838"/>
      <w:r w:rsidRPr="001A01C4">
        <w:t>6.2.6</w:t>
      </w:r>
      <w:r w:rsidRPr="001A01C4">
        <w:tab/>
        <w:t>Data Model</w:t>
      </w:r>
      <w:bookmarkEnd w:id="686"/>
      <w:bookmarkEnd w:id="687"/>
      <w:bookmarkEnd w:id="688"/>
      <w:bookmarkEnd w:id="689"/>
      <w:bookmarkEnd w:id="690"/>
    </w:p>
    <w:p w14:paraId="777EA054" w14:textId="77777777" w:rsidR="001F42BE" w:rsidRPr="001A01C4" w:rsidRDefault="001F42BE" w:rsidP="000F100F">
      <w:pPr>
        <w:pStyle w:val="Titre4"/>
      </w:pPr>
      <w:bookmarkStart w:id="691" w:name="_Toc25270750"/>
      <w:bookmarkStart w:id="692" w:name="_Toc34310407"/>
      <w:bookmarkStart w:id="693" w:name="_Toc36464929"/>
      <w:bookmarkStart w:id="694" w:name="_Toc51944661"/>
      <w:bookmarkStart w:id="695" w:name="_Toc200618839"/>
      <w:r w:rsidRPr="001A01C4">
        <w:t>6.2.6.1</w:t>
      </w:r>
      <w:r w:rsidRPr="001A01C4">
        <w:tab/>
        <w:t>General</w:t>
      </w:r>
      <w:bookmarkEnd w:id="691"/>
      <w:bookmarkEnd w:id="692"/>
      <w:bookmarkEnd w:id="693"/>
      <w:bookmarkEnd w:id="694"/>
      <w:bookmarkEnd w:id="695"/>
    </w:p>
    <w:p w14:paraId="4FD9B837" w14:textId="77777777" w:rsidR="001F42BE" w:rsidRPr="001A01C4" w:rsidRDefault="001F42BE" w:rsidP="001F42BE">
      <w:r w:rsidRPr="001A01C4">
        <w:t>This clause specifies the application data model supported by the API.</w:t>
      </w:r>
    </w:p>
    <w:p w14:paraId="6E7D0000" w14:textId="0845D77B" w:rsidR="001F42BE" w:rsidRPr="001A01C4" w:rsidRDefault="001F42BE" w:rsidP="001F42BE">
      <w:r w:rsidRPr="001A01C4">
        <w:t xml:space="preserve">Table 6.2.6.1-1 specifies the data types defined for the </w:t>
      </w:r>
      <w:proofErr w:type="spellStart"/>
      <w:r w:rsidRPr="001A01C4">
        <w:t>Nausf</w:t>
      </w:r>
      <w:r w:rsidR="001E6946">
        <w:t>_</w:t>
      </w:r>
      <w:r w:rsidRPr="001A01C4">
        <w:t>SORProtection</w:t>
      </w:r>
      <w:proofErr w:type="spellEnd"/>
      <w:r w:rsidRPr="001A01C4">
        <w:t xml:space="preserve"> </w:t>
      </w:r>
      <w:proofErr w:type="gramStart"/>
      <w:r w:rsidRPr="001A01C4">
        <w:t>service based</w:t>
      </w:r>
      <w:proofErr w:type="gramEnd"/>
      <w:r w:rsidRPr="001A01C4">
        <w:t xml:space="preserve"> interface protocol.</w:t>
      </w:r>
    </w:p>
    <w:p w14:paraId="4C760107" w14:textId="0788F86D" w:rsidR="001F42BE" w:rsidRPr="001A01C4" w:rsidRDefault="001F42BE" w:rsidP="001F42BE">
      <w:pPr>
        <w:pStyle w:val="TH"/>
      </w:pPr>
      <w:r w:rsidRPr="001A01C4">
        <w:t>Table 6.</w:t>
      </w:r>
      <w:r w:rsidR="004C14E7" w:rsidRPr="001A01C4">
        <w:t>2</w:t>
      </w:r>
      <w:r w:rsidRPr="001A01C4">
        <w:t xml:space="preserve">.6.1-1: </w:t>
      </w:r>
      <w:proofErr w:type="spellStart"/>
      <w:r w:rsidRPr="001A01C4">
        <w:t>Nausf</w:t>
      </w:r>
      <w:r w:rsidR="00D33226">
        <w:t>_</w:t>
      </w:r>
      <w:r w:rsidR="00D33226" w:rsidRPr="001A01C4">
        <w:t>SORProtection</w:t>
      </w:r>
      <w:proofErr w:type="spellEnd"/>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proofErr w:type="spellStart"/>
            <w:r w:rsidRPr="001A01C4">
              <w:t>SorInfo</w:t>
            </w:r>
            <w:proofErr w:type="spellEnd"/>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proofErr w:type="spellStart"/>
            <w:r w:rsidRPr="001A01C4">
              <w:t>SorSecurityInfo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proofErr w:type="spellStart"/>
            <w:r w:rsidRPr="001A01C4">
              <w:rPr>
                <w:rFonts w:cs="Arial"/>
                <w:szCs w:val="18"/>
              </w:rPr>
              <w:t>SoR</w:t>
            </w:r>
            <w:proofErr w:type="spellEnd"/>
            <w:r w:rsidRPr="001A01C4">
              <w:rPr>
                <w:rFonts w:cs="Arial"/>
                <w:szCs w:val="18"/>
              </w:rPr>
              <w:t xml:space="preserve">. It contains at least the </w:t>
            </w:r>
            <w:proofErr w:type="spellStart"/>
            <w:r w:rsidRPr="001A01C4">
              <w:t>SoR</w:t>
            </w:r>
            <w:proofErr w:type="spellEnd"/>
            <w:r w:rsidRPr="001A01C4">
              <w:t xml:space="preserve">-MAC-IAUSF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proofErr w:type="spellStart"/>
            <w:r w:rsidRPr="001A01C4">
              <w:rPr>
                <w:rFonts w:eastAsia="SimSun"/>
                <w:lang w:eastAsia="zh-CN"/>
              </w:rPr>
              <w:t>SteeringInfo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proofErr w:type="spellStart"/>
            <w:r w:rsidRPr="001A01C4">
              <w:rPr>
                <w:rFonts w:eastAsia="SimSun"/>
                <w:lang w:eastAsia="zh-CN"/>
              </w:rPr>
              <w:t>SteeringContainer</w:t>
            </w:r>
            <w:proofErr w:type="spellEnd"/>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proofErr w:type="spellStart"/>
            <w:r w:rsidRPr="001A01C4">
              <w:rPr>
                <w:rFonts w:eastAsia="SimSun"/>
                <w:lang w:eastAsia="zh-CN"/>
              </w:rPr>
              <w:t>SorMac</w:t>
            </w:r>
            <w:proofErr w:type="spellEnd"/>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proofErr w:type="spellStart"/>
            <w:r w:rsidRPr="001A01C4">
              <w:rPr>
                <w:rFonts w:eastAsia="SimSun"/>
                <w:lang w:eastAsia="zh-CN"/>
              </w:rPr>
              <w:t>SoR</w:t>
            </w:r>
            <w:proofErr w:type="spellEnd"/>
            <w:r w:rsidRPr="001A01C4">
              <w:rPr>
                <w:rFonts w:eastAsia="SimSun"/>
                <w:lang w:eastAsia="zh-CN"/>
              </w:rPr>
              <w:t>-MAC-IAUSF</w:t>
            </w:r>
            <w:r w:rsidRPr="001A01C4">
              <w:t xml:space="preserve"> and </w:t>
            </w:r>
            <w:proofErr w:type="spellStart"/>
            <w:r w:rsidRPr="001A01C4">
              <w:t>SoR</w:t>
            </w:r>
            <w:proofErr w:type="spellEnd"/>
            <w:r w:rsidRPr="001A01C4">
              <w:t>-XMAC-IUE)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proofErr w:type="spellStart"/>
            <w:r w:rsidRPr="001A01C4">
              <w:t>CounterSor</w:t>
            </w:r>
            <w:proofErr w:type="spellEnd"/>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proofErr w:type="spellStart"/>
            <w:r w:rsidRPr="001A01C4">
              <w:rPr>
                <w:rFonts w:eastAsia="SimSun"/>
              </w:rPr>
              <w:t>CounterSoR</w:t>
            </w:r>
            <w:proofErr w:type="spellEnd"/>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proofErr w:type="spellStart"/>
            <w:r w:rsidRPr="001A01C4">
              <w:t>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proofErr w:type="spellStart"/>
            <w:r w:rsidRPr="001A01C4">
              <w:t>SecuredPacket</w:t>
            </w:r>
            <w:proofErr w:type="spellEnd"/>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proofErr w:type="spellStart"/>
            <w:r w:rsidRPr="001A01C4">
              <w:t>AccessTech</w:t>
            </w:r>
            <w:proofErr w:type="spellEnd"/>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proofErr w:type="spellStart"/>
            <w:r w:rsidRPr="001A01C4">
              <w:t>SorHeader</w:t>
            </w:r>
            <w:proofErr w:type="spellEnd"/>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 xml:space="preserve">Contains the </w:t>
            </w:r>
            <w:proofErr w:type="spellStart"/>
            <w:r w:rsidRPr="001A01C4">
              <w:t>SoR</w:t>
            </w:r>
            <w:proofErr w:type="spellEnd"/>
            <w:r w:rsidRPr="001A01C4">
              <w:t xml:space="preserve">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proofErr w:type="spellStart"/>
            <w:r w:rsidRPr="001A01C4">
              <w:t>SorTransparentInfo</w:t>
            </w:r>
            <w:proofErr w:type="spellEnd"/>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7A68494B" w:rsidR="001F42BE" w:rsidRPr="001A01C4" w:rsidRDefault="001F42BE" w:rsidP="001F42BE">
      <w:r w:rsidRPr="001A01C4">
        <w:lastRenderedPageBreak/>
        <w:t xml:space="preserve">Table 6.2.6.1-2 specifies data types re-used by the </w:t>
      </w:r>
      <w:proofErr w:type="spellStart"/>
      <w:r w:rsidRPr="001A01C4">
        <w:t>Nausf</w:t>
      </w:r>
      <w:r w:rsidR="001E6946">
        <w:t>_</w:t>
      </w:r>
      <w:r w:rsidRPr="001A01C4">
        <w:t>SORProtection</w:t>
      </w:r>
      <w:proofErr w:type="spellEnd"/>
      <w:r w:rsidRPr="001A01C4">
        <w:t xml:space="preserve"> </w:t>
      </w:r>
      <w:proofErr w:type="gramStart"/>
      <w:r w:rsidRPr="001A01C4">
        <w:t>service based</w:t>
      </w:r>
      <w:proofErr w:type="gramEnd"/>
      <w:r w:rsidRPr="001A01C4">
        <w:t xml:space="preserve"> interface protocol from other specifications, including a reference to their respective specifications and when needed, a short description of their use within the </w:t>
      </w:r>
      <w:proofErr w:type="spellStart"/>
      <w:r w:rsidRPr="001A01C4">
        <w:t>Nausf</w:t>
      </w:r>
      <w:r w:rsidR="00D33226">
        <w:t>_</w:t>
      </w:r>
      <w:r w:rsidR="00D33226" w:rsidRPr="001A01C4">
        <w:t>SORProtection</w:t>
      </w:r>
      <w:proofErr w:type="spellEnd"/>
      <w:r w:rsidRPr="001A01C4">
        <w:t xml:space="preserve"> service based interface.</w:t>
      </w:r>
    </w:p>
    <w:p w14:paraId="178B615C" w14:textId="73B28692" w:rsidR="001F42BE" w:rsidRPr="001A01C4" w:rsidRDefault="001F42BE" w:rsidP="001F42BE">
      <w:pPr>
        <w:pStyle w:val="TH"/>
      </w:pPr>
      <w:r w:rsidRPr="001A01C4">
        <w:t xml:space="preserve">Table 6.2.6.1-2: </w:t>
      </w:r>
      <w:proofErr w:type="spellStart"/>
      <w:r w:rsidRPr="001A01C4">
        <w:t>Nausf</w:t>
      </w:r>
      <w:r w:rsidR="00D33226">
        <w:t>_</w:t>
      </w:r>
      <w:r w:rsidR="00D33226" w:rsidRPr="001A01C4">
        <w:t>SORProtection</w:t>
      </w:r>
      <w:proofErr w:type="spellEnd"/>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proofErr w:type="spellStart"/>
            <w:r w:rsidRPr="001A01C4">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Titre4"/>
        <w:rPr>
          <w:lang w:val="en-US"/>
        </w:rPr>
      </w:pPr>
      <w:bookmarkStart w:id="696" w:name="_Toc25270751"/>
      <w:bookmarkStart w:id="697" w:name="_Toc34310408"/>
      <w:bookmarkStart w:id="698" w:name="_Toc36464930"/>
      <w:bookmarkStart w:id="699" w:name="_Toc51944662"/>
      <w:bookmarkStart w:id="700" w:name="_Toc200618840"/>
      <w:r w:rsidRPr="001A01C4">
        <w:rPr>
          <w:lang w:val="en-US"/>
        </w:rPr>
        <w:t>6.2.6.2</w:t>
      </w:r>
      <w:r w:rsidRPr="001A01C4">
        <w:rPr>
          <w:lang w:val="en-US"/>
        </w:rPr>
        <w:tab/>
        <w:t>Structured data types</w:t>
      </w:r>
      <w:bookmarkEnd w:id="696"/>
      <w:bookmarkEnd w:id="697"/>
      <w:bookmarkEnd w:id="698"/>
      <w:bookmarkEnd w:id="699"/>
      <w:bookmarkEnd w:id="700"/>
    </w:p>
    <w:p w14:paraId="0E71658D" w14:textId="77777777" w:rsidR="001F42BE" w:rsidRPr="001A01C4" w:rsidRDefault="001F42BE" w:rsidP="000F100F">
      <w:pPr>
        <w:pStyle w:val="Titre5"/>
      </w:pPr>
      <w:bookmarkStart w:id="701" w:name="_Toc25270752"/>
      <w:bookmarkStart w:id="702" w:name="_Toc34310409"/>
      <w:bookmarkStart w:id="703" w:name="_Toc36464931"/>
      <w:bookmarkStart w:id="704" w:name="_Toc51944663"/>
      <w:bookmarkStart w:id="705" w:name="_Toc200618841"/>
      <w:r w:rsidRPr="001A01C4">
        <w:t>6.2.6.2.1</w:t>
      </w:r>
      <w:r w:rsidRPr="001A01C4">
        <w:tab/>
        <w:t>Introduction</w:t>
      </w:r>
      <w:bookmarkEnd w:id="701"/>
      <w:bookmarkEnd w:id="702"/>
      <w:bookmarkEnd w:id="703"/>
      <w:bookmarkEnd w:id="704"/>
      <w:bookmarkEnd w:id="705"/>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Titre5"/>
      </w:pPr>
      <w:bookmarkStart w:id="706" w:name="_Toc25270753"/>
      <w:bookmarkStart w:id="707" w:name="_Toc34310410"/>
      <w:bookmarkStart w:id="708" w:name="_Toc36464932"/>
      <w:bookmarkStart w:id="709" w:name="_Toc51944664"/>
      <w:bookmarkStart w:id="710" w:name="_Toc200618842"/>
      <w:r w:rsidRPr="001A01C4">
        <w:t>6.2.6.2.2</w:t>
      </w:r>
      <w:r w:rsidRPr="001A01C4">
        <w:tab/>
        <w:t xml:space="preserve">Type: </w:t>
      </w:r>
      <w:proofErr w:type="spellStart"/>
      <w:r w:rsidRPr="001A01C4">
        <w:t>SorInfo</w:t>
      </w:r>
      <w:bookmarkEnd w:id="706"/>
      <w:bookmarkEnd w:id="707"/>
      <w:bookmarkEnd w:id="708"/>
      <w:bookmarkEnd w:id="709"/>
      <w:bookmarkEnd w:id="710"/>
      <w:proofErr w:type="spellEnd"/>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proofErr w:type="spellStart"/>
      <w:r w:rsidRPr="001A01C4">
        <w:t>SorInfo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proofErr w:type="spellStart"/>
            <w:r w:rsidRPr="001A01C4">
              <w:t>ackInd</w:t>
            </w:r>
            <w:proofErr w:type="spellEnd"/>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proofErr w:type="spellStart"/>
            <w:r w:rsidRPr="001A01C4">
              <w:t>AckInd</w:t>
            </w:r>
            <w:proofErr w:type="spellEnd"/>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proofErr w:type="spellStart"/>
            <w:r w:rsidRPr="001A01C4">
              <w:t>steeringContainer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proofErr w:type="spellStart"/>
            <w:r w:rsidRPr="001A01C4">
              <w:t>SteeringContainer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w:t>
            </w:r>
            <w:proofErr w:type="spellStart"/>
            <w:r w:rsidRPr="001A01C4">
              <w:rPr>
                <w:rFonts w:cs="Arial"/>
                <w:szCs w:val="18"/>
              </w:rPr>
              <w:t>AccessTechnologies</w:t>
            </w:r>
            <w:proofErr w:type="spellEnd"/>
            <w:r w:rsidRPr="001A01C4">
              <w:rPr>
                <w:rFonts w:cs="Arial"/>
                <w:szCs w:val="18"/>
              </w:rPr>
              <w:t xml:space="preserve">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 xml:space="preserve">If no change of the "Operator Controlled PLMN Selector with Access Technology" list stored in the USIM is </w:t>
            </w:r>
            <w:proofErr w:type="gramStart"/>
            <w:r w:rsidRPr="001A01C4">
              <w:rPr>
                <w:rFonts w:cs="Arial"/>
                <w:szCs w:val="18"/>
              </w:rPr>
              <w:t>needed</w:t>
            </w:r>
            <w:proofErr w:type="gramEnd"/>
            <w:r w:rsidRPr="001A01C4">
              <w:rPr>
                <w:rFonts w:cs="Arial"/>
                <w:szCs w:val="18"/>
              </w:rPr>
              <w:t xml:space="preserve">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proofErr w:type="spellStart"/>
            <w:r w:rsidRPr="001A01C4">
              <w:t>sorHeader</w:t>
            </w:r>
            <w:proofErr w:type="spellEnd"/>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proofErr w:type="spellStart"/>
            <w:r w:rsidRPr="001A01C4">
              <w:t>SorHeader</w:t>
            </w:r>
            <w:proofErr w:type="spellEnd"/>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439D37BC" w:rsidR="004C14E7" w:rsidRPr="001A01C4" w:rsidRDefault="004C14E7" w:rsidP="0078742B">
            <w:pPr>
              <w:pStyle w:val="TAL"/>
              <w:rPr>
                <w:rFonts w:cs="Arial"/>
                <w:szCs w:val="18"/>
              </w:rPr>
            </w:pPr>
            <w:r w:rsidRPr="001A01C4">
              <w:rPr>
                <w:rFonts w:cs="Arial"/>
                <w:szCs w:val="18"/>
              </w:rPr>
              <w:t xml:space="preserve">This attribute contains </w:t>
            </w:r>
            <w:proofErr w:type="spellStart"/>
            <w:r w:rsidRPr="001A01C4">
              <w:rPr>
                <w:rFonts w:cs="Arial"/>
                <w:szCs w:val="18"/>
              </w:rPr>
              <w:t>SoR</w:t>
            </w:r>
            <w:proofErr w:type="spellEnd"/>
            <w:r w:rsidRPr="001A01C4">
              <w:rPr>
                <w:rFonts w:cs="Arial"/>
                <w:szCs w:val="18"/>
              </w:rPr>
              <w:t xml:space="preserve">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 xml:space="preserve">.2.6.3.2 and shall be present if AUSF supports receiving </w:t>
            </w:r>
            <w:proofErr w:type="spellStart"/>
            <w:r w:rsidRPr="001A01C4">
              <w:rPr>
                <w:rFonts w:cs="Arial"/>
                <w:szCs w:val="18"/>
              </w:rPr>
              <w:t>SoR</w:t>
            </w:r>
            <w:proofErr w:type="spellEnd"/>
            <w:r w:rsidRPr="001A01C4">
              <w:rPr>
                <w:rFonts w:cs="Arial"/>
                <w:szCs w:val="18"/>
              </w:rPr>
              <w:t xml:space="preserve">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proofErr w:type="spellStart"/>
            <w:r w:rsidRPr="001A01C4">
              <w:t>sorTransparentInfo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proofErr w:type="spellStart"/>
            <w:r w:rsidRPr="001A01C4">
              <w:t>SorTransparentInfo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DCDC3E4" w:rsidR="004C14E7" w:rsidRPr="001A01C4" w:rsidRDefault="004C14E7" w:rsidP="004C14E7">
            <w:pPr>
              <w:pStyle w:val="TAL"/>
              <w:rPr>
                <w:rFonts w:cs="Arial"/>
                <w:szCs w:val="18"/>
              </w:rPr>
            </w:pPr>
            <w:r w:rsidRPr="001A01C4">
              <w:rPr>
                <w:rFonts w:cs="Arial"/>
                <w:szCs w:val="18"/>
              </w:rPr>
              <w:t xml:space="preserve">This attribute contains steering information encoded as defined in </w:t>
            </w:r>
            <w:r w:rsidR="000E0D91" w:rsidRPr="001A01C4">
              <w:rPr>
                <w:rFonts w:cs="Arial"/>
                <w:szCs w:val="18"/>
              </w:rPr>
              <w:t>clause</w:t>
            </w:r>
            <w:r w:rsidR="000E0D91">
              <w:rPr>
                <w:rFonts w:cs="Arial"/>
                <w:szCs w:val="18"/>
              </w:rPr>
              <w:t> </w:t>
            </w:r>
            <w:proofErr w:type="gramStart"/>
            <w:r w:rsidR="000E0D91" w:rsidRPr="001A01C4">
              <w:rPr>
                <w:rFonts w:cs="Arial"/>
                <w:szCs w:val="18"/>
              </w:rPr>
              <w:t>6</w:t>
            </w:r>
            <w:r w:rsidRPr="001A01C4">
              <w:rPr>
                <w:rFonts w:cs="Arial"/>
                <w:szCs w:val="18"/>
              </w:rPr>
              <w:t>.2.6.3.2, and</w:t>
            </w:r>
            <w:proofErr w:type="gramEnd"/>
            <w:r w:rsidRPr="001A01C4">
              <w:rPr>
                <w:rFonts w:cs="Arial"/>
                <w:szCs w:val="18"/>
              </w:rPr>
              <w:t xml:space="preserve"> may be present if AUSF supports receiving </w:t>
            </w:r>
            <w:proofErr w:type="spellStart"/>
            <w:r w:rsidRPr="001A01C4">
              <w:rPr>
                <w:rFonts w:cs="Arial"/>
                <w:szCs w:val="18"/>
              </w:rPr>
              <w:t>SoR</w:t>
            </w:r>
            <w:proofErr w:type="spellEnd"/>
            <w:r w:rsidRPr="001A01C4">
              <w:rPr>
                <w:rFonts w:cs="Arial"/>
                <w:szCs w:val="18"/>
              </w:rPr>
              <w:t xml:space="preserve">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DD0CA9E" w:rsidR="00FA0214" w:rsidRPr="001A01C4" w:rsidRDefault="00FA0214" w:rsidP="00FA0214">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.2.9 is supported.</w:t>
            </w:r>
          </w:p>
        </w:tc>
      </w:tr>
    </w:tbl>
    <w:p w14:paraId="616346F1" w14:textId="77777777" w:rsidR="001F42BE" w:rsidRPr="001A01C4" w:rsidRDefault="001F42BE" w:rsidP="001F42BE"/>
    <w:p w14:paraId="38A571AE" w14:textId="77777777" w:rsidR="001F42BE" w:rsidRPr="001A01C4" w:rsidRDefault="001F42BE" w:rsidP="000F100F">
      <w:pPr>
        <w:pStyle w:val="Titre5"/>
      </w:pPr>
      <w:bookmarkStart w:id="711" w:name="_Toc25270754"/>
      <w:bookmarkStart w:id="712" w:name="_Toc34310411"/>
      <w:bookmarkStart w:id="713" w:name="_Toc36464933"/>
      <w:bookmarkStart w:id="714" w:name="_Toc51944665"/>
      <w:bookmarkStart w:id="715" w:name="_Toc200618843"/>
      <w:r w:rsidRPr="001A01C4">
        <w:t>6.2.6.2.3</w:t>
      </w:r>
      <w:r w:rsidRPr="001A01C4">
        <w:tab/>
        <w:t xml:space="preserve">Type: </w:t>
      </w:r>
      <w:proofErr w:type="spellStart"/>
      <w:r w:rsidRPr="001A01C4">
        <w:t>SorSecurityInfo</w:t>
      </w:r>
      <w:bookmarkEnd w:id="711"/>
      <w:bookmarkEnd w:id="712"/>
      <w:bookmarkEnd w:id="713"/>
      <w:bookmarkEnd w:id="714"/>
      <w:bookmarkEnd w:id="715"/>
      <w:proofErr w:type="spellEnd"/>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proofErr w:type="spellStart"/>
      <w:r w:rsidRPr="001A01C4">
        <w:t>SorSecurityInfo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proofErr w:type="spellStart"/>
            <w:r w:rsidRPr="001A01C4">
              <w:rPr>
                <w:rFonts w:eastAsia="SimSun"/>
                <w:lang w:eastAsia="zh-CN"/>
              </w:rPr>
              <w:t>sorMacIausf</w:t>
            </w:r>
            <w:proofErr w:type="spellEnd"/>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proofErr w:type="spellStart"/>
            <w:r w:rsidRPr="001A01C4">
              <w:rPr>
                <w:rFonts w:eastAsia="SimSun"/>
                <w:lang w:eastAsia="zh-CN"/>
              </w:rPr>
              <w:t>SorMac</w:t>
            </w:r>
            <w:proofErr w:type="spellEnd"/>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proofErr w:type="spellStart"/>
            <w:r w:rsidRPr="001A01C4">
              <w:rPr>
                <w:rFonts w:eastAsia="SimSun"/>
                <w:lang w:eastAsia="zh-CN"/>
              </w:rPr>
              <w:t>SoR</w:t>
            </w:r>
            <w:proofErr w:type="spellEnd"/>
            <w:r w:rsidRPr="001A01C4">
              <w:rPr>
                <w:rFonts w:eastAsia="SimSun"/>
                <w:lang w:eastAsia="zh-CN"/>
              </w:rPr>
              <w:t>-MAC-IAUSF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proofErr w:type="spellStart"/>
            <w:r w:rsidRPr="001A01C4">
              <w:t>counter</w:t>
            </w:r>
            <w:r w:rsidR="00F93D9C" w:rsidRPr="001A01C4">
              <w:t>S</w:t>
            </w:r>
            <w:r w:rsidRPr="001A01C4">
              <w:t>or</w:t>
            </w:r>
            <w:proofErr w:type="spellEnd"/>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proofErr w:type="spellStart"/>
            <w:r w:rsidRPr="001A01C4">
              <w:t>CounterSor</w:t>
            </w:r>
            <w:proofErr w:type="spellEnd"/>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proofErr w:type="spellStart"/>
            <w:r w:rsidRPr="001A01C4">
              <w:t>sorXmacIue</w:t>
            </w:r>
            <w:proofErr w:type="spellEnd"/>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proofErr w:type="spellStart"/>
            <w:r w:rsidRPr="001A01C4">
              <w:rPr>
                <w:rFonts w:eastAsia="SimSun"/>
                <w:lang w:eastAsia="zh-CN"/>
              </w:rPr>
              <w:t>SorMac</w:t>
            </w:r>
            <w:proofErr w:type="spellEnd"/>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proofErr w:type="spellStart"/>
            <w:r w:rsidRPr="001A01C4">
              <w:t>SoR</w:t>
            </w:r>
            <w:proofErr w:type="spellEnd"/>
            <w:r w:rsidRPr="001A01C4">
              <w:t>-XMAC-I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Titre5"/>
        <w:rPr>
          <w:lang w:val="en-US"/>
        </w:rPr>
      </w:pPr>
      <w:bookmarkStart w:id="716" w:name="_Toc25270755"/>
      <w:bookmarkStart w:id="717" w:name="_Toc34310412"/>
      <w:bookmarkStart w:id="718" w:name="_Toc36464934"/>
      <w:bookmarkStart w:id="719" w:name="_Toc51944666"/>
      <w:bookmarkStart w:id="720" w:name="_Toc200618844"/>
      <w:r w:rsidRPr="001A01C4">
        <w:lastRenderedPageBreak/>
        <w:t>6.2.6.2.4</w:t>
      </w:r>
      <w:r w:rsidRPr="001A01C4">
        <w:tab/>
        <w:t xml:space="preserve">Type: </w:t>
      </w:r>
      <w:proofErr w:type="spellStart"/>
      <w:r w:rsidRPr="001A01C4">
        <w:t>SteeringInfo</w:t>
      </w:r>
      <w:bookmarkEnd w:id="716"/>
      <w:bookmarkEnd w:id="717"/>
      <w:bookmarkEnd w:id="718"/>
      <w:bookmarkEnd w:id="719"/>
      <w:bookmarkEnd w:id="720"/>
      <w:proofErr w:type="spellEnd"/>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proofErr w:type="spellStart"/>
      <w:r w:rsidRPr="001A01C4">
        <w:t>SteeringInfo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proofErr w:type="spellStart"/>
            <w:r w:rsidRPr="001A01C4">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proofErr w:type="spellStart"/>
            <w:r w:rsidRPr="001A01C4">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proofErr w:type="spellStart"/>
            <w:r w:rsidRPr="001A01C4">
              <w:t>accessTechList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proofErr w:type="gramStart"/>
            <w:r w:rsidRPr="001A01C4">
              <w:t>array(</w:t>
            </w:r>
            <w:proofErr w:type="spellStart"/>
            <w:proofErr w:type="gramEnd"/>
            <w:r w:rsidRPr="001A01C4">
              <w:t>AccessTech</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proofErr w:type="gramStart"/>
            <w:r w:rsidRPr="001A01C4">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3760CD" w14:textId="2D80EA10" w:rsidR="001F42BE" w:rsidRPr="001A01C4" w:rsidRDefault="001F42BE" w:rsidP="0078742B">
            <w:pPr>
              <w:pStyle w:val="TAL"/>
              <w:rPr>
                <w:rFonts w:cs="Arial"/>
                <w:szCs w:val="18"/>
              </w:rPr>
            </w:pPr>
            <w:r w:rsidRPr="001A01C4">
              <w:rPr>
                <w:rFonts w:cs="Arial"/>
                <w:szCs w:val="18"/>
              </w:rPr>
              <w:t xml:space="preserve">When present it contains the </w:t>
            </w:r>
            <w:r w:rsidR="00D078D8">
              <w:rPr>
                <w:rFonts w:cs="Arial"/>
                <w:szCs w:val="18"/>
              </w:rPr>
              <w:t>p</w:t>
            </w:r>
            <w:r w:rsidRPr="001A01C4">
              <w:rPr>
                <w:rFonts w:cs="Arial"/>
                <w:szCs w:val="18"/>
              </w:rPr>
              <w:t>referred a</w:t>
            </w:r>
            <w:r w:rsidRPr="001A01C4">
              <w:t xml:space="preserve">ccess technologies as listed in </w:t>
            </w:r>
            <w:r w:rsidR="000E0D91" w:rsidRPr="001A01C4">
              <w:t>clause</w:t>
            </w:r>
            <w:r w:rsidR="000E0D91">
              <w:t> </w:t>
            </w:r>
            <w:r w:rsidR="000E0D91" w:rsidRPr="001A01C4">
              <w:t>4</w:t>
            </w:r>
            <w:r w:rsidRPr="001A01C4">
              <w:t>.2.5 of 3GPP TS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Titre5"/>
      </w:pPr>
      <w:bookmarkStart w:id="721" w:name="_Toc25270756"/>
      <w:bookmarkStart w:id="722" w:name="_Toc34310413"/>
      <w:bookmarkStart w:id="723" w:name="_Toc36464935"/>
      <w:bookmarkStart w:id="724" w:name="_Toc51944667"/>
      <w:bookmarkStart w:id="725" w:name="_Toc200618845"/>
      <w:r w:rsidRPr="001A01C4">
        <w:t>6.2.6.2.5</w:t>
      </w:r>
      <w:r w:rsidRPr="001A01C4">
        <w:tab/>
        <w:t xml:space="preserve">Type: </w:t>
      </w:r>
      <w:proofErr w:type="spellStart"/>
      <w:r w:rsidRPr="001A01C4">
        <w:t>SteeringContainer</w:t>
      </w:r>
      <w:bookmarkEnd w:id="721"/>
      <w:bookmarkEnd w:id="722"/>
      <w:bookmarkEnd w:id="723"/>
      <w:bookmarkEnd w:id="724"/>
      <w:bookmarkEnd w:id="725"/>
      <w:proofErr w:type="spellEnd"/>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proofErr w:type="spellStart"/>
      <w:r w:rsidRPr="001A01C4">
        <w:t>SteeringContainer</w:t>
      </w:r>
      <w:proofErr w:type="spellEnd"/>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proofErr w:type="gramStart"/>
            <w:r w:rsidRPr="001A01C4">
              <w:t>array(</w:t>
            </w:r>
            <w:proofErr w:type="spellStart"/>
            <w:proofErr w:type="gramEnd"/>
            <w:r w:rsidRPr="001A01C4">
              <w:t>SteeringInfo</w:t>
            </w:r>
            <w:proofErr w:type="spellEnd"/>
            <w:r w:rsidRPr="001A01C4">
              <w:t>)</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proofErr w:type="gramStart"/>
            <w:r w:rsidRPr="001A01C4">
              <w:t>1..N</w:t>
            </w:r>
            <w:proofErr w:type="gramEnd"/>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w:t>
            </w:r>
            <w:proofErr w:type="spellStart"/>
            <w:r w:rsidRPr="001A01C4">
              <w:rPr>
                <w:rFonts w:cs="Arial"/>
                <w:szCs w:val="18"/>
              </w:rPr>
              <w:t>AccessTechnologies</w:t>
            </w:r>
            <w:proofErr w:type="spellEnd"/>
            <w:r w:rsidRPr="001A01C4">
              <w:rPr>
                <w:rFonts w:cs="Arial"/>
                <w:szCs w:val="18"/>
              </w:rPr>
              <w:t xml:space="preserve">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proofErr w:type="spellStart"/>
            <w:r w:rsidRPr="001A01C4">
              <w:t>SecuredPacket</w:t>
            </w:r>
            <w:proofErr w:type="spellEnd"/>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Titre4"/>
        <w:rPr>
          <w:lang w:val="en-US"/>
        </w:rPr>
      </w:pPr>
      <w:bookmarkStart w:id="726" w:name="_Toc25270757"/>
      <w:bookmarkStart w:id="727" w:name="_Toc34310414"/>
      <w:bookmarkStart w:id="728" w:name="_Toc36464936"/>
      <w:bookmarkStart w:id="729" w:name="_Toc51944668"/>
      <w:bookmarkStart w:id="730" w:name="_Toc200618846"/>
      <w:r w:rsidRPr="001A01C4">
        <w:rPr>
          <w:lang w:val="en-US"/>
        </w:rPr>
        <w:t>6.2.6.3</w:t>
      </w:r>
      <w:r w:rsidRPr="001A01C4">
        <w:rPr>
          <w:lang w:val="en-US"/>
        </w:rPr>
        <w:tab/>
        <w:t>Simple data types and enumerations</w:t>
      </w:r>
      <w:bookmarkEnd w:id="726"/>
      <w:bookmarkEnd w:id="727"/>
      <w:bookmarkEnd w:id="728"/>
      <w:bookmarkEnd w:id="729"/>
      <w:bookmarkEnd w:id="730"/>
    </w:p>
    <w:p w14:paraId="68CC70D9" w14:textId="77777777" w:rsidR="001F42BE" w:rsidRPr="001A01C4" w:rsidRDefault="001F42BE" w:rsidP="000F100F">
      <w:pPr>
        <w:pStyle w:val="Titre5"/>
      </w:pPr>
      <w:bookmarkStart w:id="731" w:name="_Toc25270758"/>
      <w:bookmarkStart w:id="732" w:name="_Toc34310415"/>
      <w:bookmarkStart w:id="733" w:name="_Toc36464937"/>
      <w:bookmarkStart w:id="734" w:name="_Toc51944669"/>
      <w:bookmarkStart w:id="735" w:name="_Toc200618847"/>
      <w:r w:rsidRPr="001A01C4">
        <w:t>6.2.6.3.1</w:t>
      </w:r>
      <w:r w:rsidRPr="001A01C4">
        <w:tab/>
        <w:t>Introduction</w:t>
      </w:r>
      <w:bookmarkEnd w:id="731"/>
      <w:bookmarkEnd w:id="732"/>
      <w:bookmarkEnd w:id="733"/>
      <w:bookmarkEnd w:id="734"/>
      <w:bookmarkEnd w:id="735"/>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Titre5"/>
      </w:pPr>
      <w:bookmarkStart w:id="736" w:name="_Toc25270759"/>
      <w:bookmarkStart w:id="737" w:name="_Toc34310416"/>
      <w:bookmarkStart w:id="738" w:name="_Toc36464938"/>
      <w:bookmarkStart w:id="739" w:name="_Toc51944670"/>
      <w:bookmarkStart w:id="740" w:name="_Toc200618848"/>
      <w:r w:rsidRPr="001A01C4">
        <w:t>6.2.6.3.2</w:t>
      </w:r>
      <w:r w:rsidRPr="001A01C4">
        <w:tab/>
        <w:t>Simple data types</w:t>
      </w:r>
      <w:bookmarkEnd w:id="736"/>
      <w:bookmarkEnd w:id="737"/>
      <w:bookmarkEnd w:id="738"/>
      <w:bookmarkEnd w:id="739"/>
      <w:bookmarkEnd w:id="740"/>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proofErr w:type="spellStart"/>
            <w:r w:rsidRPr="001A01C4">
              <w:rPr>
                <w:rFonts w:eastAsia="SimSun"/>
                <w:lang w:eastAsia="zh-CN"/>
              </w:rPr>
              <w:t>SorMac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w:t>
            </w:r>
            <w:proofErr w:type="gramStart"/>
            <w:r w:rsidRPr="001A01C4">
              <w:t>32}$</w:t>
            </w:r>
            <w:proofErr w:type="gramEnd"/>
            <w:r w:rsidRPr="001A01C4">
              <w:t>"</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proofErr w:type="spellStart"/>
            <w:r w:rsidRPr="001A01C4">
              <w:t>CounterSor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w:t>
            </w:r>
            <w:proofErr w:type="gramStart"/>
            <w:r w:rsidRPr="001A01C4">
              <w:t>4}$</w:t>
            </w:r>
            <w:proofErr w:type="gramEnd"/>
            <w:r w:rsidRPr="001A01C4">
              <w:t>"</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proofErr w:type="spellStart"/>
            <w:r w:rsidRPr="001A01C4">
              <w:t>AckInd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proofErr w:type="spellStart"/>
            <w:r w:rsidRPr="001A01C4">
              <w:t>boolean</w:t>
            </w:r>
            <w:proofErr w:type="spellEnd"/>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 xml:space="preserve">true indicates that the </w:t>
            </w:r>
            <w:proofErr w:type="spellStart"/>
            <w:r w:rsidRPr="001A01C4">
              <w:t>SoR</w:t>
            </w:r>
            <w:proofErr w:type="spellEnd"/>
            <w:r w:rsidRPr="001A01C4">
              <w:t>-XMAC-I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proofErr w:type="spellStart"/>
            <w:r w:rsidRPr="001A01C4">
              <w:t>SecuredPacket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Pr="001A01C4" w:rsidRDefault="001F42BE" w:rsidP="0078742B">
            <w:pPr>
              <w:pStyle w:val="TAL"/>
            </w:pPr>
            <w:r w:rsidRPr="001A01C4">
              <w:t xml:space="preserve">Contains a </w:t>
            </w:r>
            <w:r w:rsidRPr="001A01C4">
              <w:rPr>
                <w:rFonts w:cs="Arial"/>
                <w:szCs w:val="18"/>
              </w:rPr>
              <w:t>secure packet as specified in 3GPP 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proofErr w:type="spellStart"/>
            <w:r w:rsidRPr="001A01C4">
              <w:t>SorHeader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77777777"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IE as specified in clause 9.11.3.51 of 3GPP TS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proofErr w:type="spellStart"/>
            <w:r w:rsidRPr="001A01C4">
              <w:t>SorTransparentInfo</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77777777"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IE as specified in clause 9.11.3.51 of 3GPP TS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Titre5"/>
      </w:pPr>
      <w:bookmarkStart w:id="741" w:name="_Toc25270760"/>
      <w:bookmarkStart w:id="742" w:name="_Toc34310417"/>
      <w:bookmarkStart w:id="743" w:name="_Toc36464939"/>
      <w:bookmarkStart w:id="744" w:name="_Toc51944671"/>
      <w:bookmarkStart w:id="745" w:name="_Toc200618849"/>
      <w:r w:rsidRPr="001A01C4">
        <w:lastRenderedPageBreak/>
        <w:t>6.2.6.3.3</w:t>
      </w:r>
      <w:r w:rsidRPr="001A01C4">
        <w:tab/>
        <w:t xml:space="preserve">Enumeration: </w:t>
      </w:r>
      <w:proofErr w:type="spellStart"/>
      <w:r w:rsidRPr="001A01C4">
        <w:t>AccessTech</w:t>
      </w:r>
      <w:bookmarkEnd w:id="741"/>
      <w:bookmarkEnd w:id="742"/>
      <w:bookmarkEnd w:id="743"/>
      <w:bookmarkEnd w:id="744"/>
      <w:bookmarkEnd w:id="745"/>
      <w:proofErr w:type="spellEnd"/>
    </w:p>
    <w:p w14:paraId="57B2A507" w14:textId="77777777" w:rsidR="001F42BE" w:rsidRPr="001A01C4" w:rsidRDefault="001F42BE" w:rsidP="001F42BE">
      <w:pPr>
        <w:pStyle w:val="TH"/>
      </w:pPr>
      <w:r w:rsidRPr="001A01C4">
        <w:t xml:space="preserve">Table 6.2.6.3.3-1: Enumeration </w:t>
      </w:r>
      <w:proofErr w:type="spellStart"/>
      <w:r w:rsidRPr="001A01C4">
        <w:t>AccessTech</w:t>
      </w:r>
      <w:proofErr w:type="spellEnd"/>
    </w:p>
    <w:tbl>
      <w:tblPr>
        <w:tblW w:w="4650" w:type="pct"/>
        <w:tblCellMar>
          <w:left w:w="0" w:type="dxa"/>
          <w:right w:w="0" w:type="dxa"/>
        </w:tblCellMar>
        <w:tblLook w:val="04A0" w:firstRow="1" w:lastRow="0" w:firstColumn="1" w:lastColumn="0" w:noHBand="0" w:noVBand="1"/>
      </w:tblPr>
      <w:tblGrid>
        <w:gridCol w:w="4306"/>
        <w:gridCol w:w="4642"/>
      </w:tblGrid>
      <w:tr w:rsidR="001F42BE" w:rsidRPr="001A01C4" w14:paraId="1D024F8D" w14:textId="77777777" w:rsidTr="00B852B7">
        <w:tc>
          <w:tcPr>
            <w:tcW w:w="240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5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proofErr w:type="spellStart"/>
            <w:r w:rsidRPr="001A01C4">
              <w:rPr>
                <w:lang w:val="x-none"/>
              </w:rPr>
              <w:t>GSM_AND_ECGSM_IoT</w:t>
            </w:r>
            <w:proofErr w:type="spellEnd"/>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proofErr w:type="spellStart"/>
            <w:r w:rsidRPr="001A01C4">
              <w:rPr>
                <w:lang w:val="x-none"/>
              </w:rPr>
              <w:t>GSM_WITHOUT_ECGSM_IoT</w:t>
            </w:r>
            <w:proofErr w:type="spellEnd"/>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proofErr w:type="spellStart"/>
            <w:r w:rsidRPr="001A01C4">
              <w:rPr>
                <w:lang w:val="x-none"/>
              </w:rPr>
              <w:t>ECGSM_IoT_ONLY</w:t>
            </w:r>
            <w:proofErr w:type="spellEnd"/>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r w:rsidR="00B852B7" w:rsidRPr="001A01C4" w14:paraId="4C67E72D"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A80037" w14:textId="77777777" w:rsidR="00B852B7" w:rsidRPr="001A01C4" w:rsidRDefault="00B852B7" w:rsidP="007D1F0C">
            <w:pPr>
              <w:pStyle w:val="TAL"/>
            </w:pPr>
            <w:r w:rsidRPr="00BC6E51">
              <w:t>"</w:t>
            </w:r>
            <w:r>
              <w:t>SATELLITE_NG_RAN</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1CF176" w14:textId="77777777" w:rsidR="00B852B7" w:rsidRPr="001A01C4" w:rsidRDefault="00B852B7" w:rsidP="007D1F0C">
            <w:pPr>
              <w:pStyle w:val="TAL"/>
            </w:pPr>
          </w:p>
        </w:tc>
      </w:tr>
      <w:tr w:rsidR="00B852B7" w:rsidRPr="001A01C4" w14:paraId="053B8239"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C82BD" w14:textId="77777777" w:rsidR="00B852B7" w:rsidRPr="001A01C4" w:rsidRDefault="00B852B7" w:rsidP="007D1F0C">
            <w:pPr>
              <w:pStyle w:val="TAL"/>
            </w:pPr>
            <w:r w:rsidRPr="00BC6E51">
              <w:t>"</w:t>
            </w:r>
            <w:r>
              <w:t>SATELLITE_EUTRAN_IN_NBS1_MODE</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05AE2" w14:textId="77777777" w:rsidR="00B852B7" w:rsidRPr="001A01C4" w:rsidRDefault="00B852B7" w:rsidP="007D1F0C">
            <w:pPr>
              <w:pStyle w:val="TAL"/>
            </w:pPr>
          </w:p>
        </w:tc>
      </w:tr>
      <w:tr w:rsidR="00B852B7" w:rsidRPr="001A01C4" w14:paraId="25531701"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F6A52" w14:textId="77777777" w:rsidR="00B852B7" w:rsidRPr="001A01C4" w:rsidRDefault="00B852B7" w:rsidP="007D1F0C">
            <w:pPr>
              <w:pStyle w:val="TAL"/>
            </w:pPr>
            <w:r w:rsidRPr="00BC6E51">
              <w:t>"</w:t>
            </w:r>
            <w:r>
              <w:t>SATELLITE_EUTRAN_IN_WBS1_MODE</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EACAC" w14:textId="77777777" w:rsidR="00B852B7" w:rsidRPr="001A01C4" w:rsidRDefault="00B852B7" w:rsidP="007D1F0C">
            <w:pPr>
              <w:pStyle w:val="TAL"/>
            </w:pPr>
          </w:p>
        </w:tc>
      </w:tr>
    </w:tbl>
    <w:p w14:paraId="381272F8" w14:textId="77777777" w:rsidR="001F42BE" w:rsidRDefault="001F42BE" w:rsidP="001F42BE">
      <w:pPr>
        <w:rPr>
          <w:lang w:val="en-US"/>
        </w:rPr>
      </w:pPr>
    </w:p>
    <w:p w14:paraId="1A18F31C" w14:textId="329187CB" w:rsidR="0060370F" w:rsidRDefault="0060370F" w:rsidP="0060370F">
      <w:pPr>
        <w:pStyle w:val="NO"/>
        <w:ind w:left="1136" w:hanging="852"/>
        <w:rPr>
          <w:noProof/>
        </w:rPr>
      </w:pPr>
      <w:r>
        <w:rPr>
          <w:noProof/>
        </w:rPr>
        <w:t>NOTE:</w:t>
      </w:r>
      <w:r>
        <w:rPr>
          <w:noProof/>
        </w:rPr>
        <w:tab/>
      </w:r>
      <w:r>
        <w:rPr>
          <w:rStyle w:val="ui-provider"/>
        </w:rPr>
        <w:t>Some of the values in the enumeration deviate from the naming conventions indicated in 3GPP TS 29.501 [5] Clause 5.1.4 (i.e., to use UPPER_WITH_UNDERSCORE);</w:t>
      </w:r>
      <w:r>
        <w:br/>
      </w:r>
      <w:r>
        <w:rPr>
          <w:rStyle w:val="ui-provider"/>
        </w:rPr>
        <w:t>however, it is kept as currently defined in this specification to maintain backwards compatibility.</w:t>
      </w:r>
    </w:p>
    <w:p w14:paraId="36D17055" w14:textId="77777777" w:rsidR="001F42BE" w:rsidRPr="001A01C4" w:rsidRDefault="001F42BE" w:rsidP="000F100F">
      <w:pPr>
        <w:pStyle w:val="Titre3"/>
      </w:pPr>
      <w:bookmarkStart w:id="746" w:name="_Toc25270761"/>
      <w:bookmarkStart w:id="747" w:name="_Toc34310418"/>
      <w:bookmarkStart w:id="748" w:name="_Toc36464940"/>
      <w:bookmarkStart w:id="749" w:name="_Toc51944672"/>
      <w:bookmarkStart w:id="750" w:name="_Toc200618850"/>
      <w:r w:rsidRPr="001A01C4">
        <w:t>6.2.7</w:t>
      </w:r>
      <w:r w:rsidRPr="001A01C4">
        <w:tab/>
        <w:t>Error Handling</w:t>
      </w:r>
      <w:bookmarkEnd w:id="746"/>
      <w:bookmarkEnd w:id="747"/>
      <w:bookmarkEnd w:id="748"/>
      <w:bookmarkEnd w:id="749"/>
      <w:bookmarkEnd w:id="750"/>
    </w:p>
    <w:p w14:paraId="1BCF375C" w14:textId="77777777" w:rsidR="001F42BE" w:rsidRPr="001A01C4" w:rsidRDefault="001F42BE" w:rsidP="000F100F">
      <w:pPr>
        <w:pStyle w:val="Titre4"/>
      </w:pPr>
      <w:bookmarkStart w:id="751" w:name="_Toc25270762"/>
      <w:bookmarkStart w:id="752" w:name="_Toc34310419"/>
      <w:bookmarkStart w:id="753" w:name="_Toc36464941"/>
      <w:bookmarkStart w:id="754" w:name="_Toc51944673"/>
      <w:bookmarkStart w:id="755" w:name="_Toc200618851"/>
      <w:r w:rsidRPr="001A01C4">
        <w:t>6.2.7.1</w:t>
      </w:r>
      <w:r w:rsidRPr="001A01C4">
        <w:tab/>
        <w:t>General</w:t>
      </w:r>
      <w:bookmarkEnd w:id="751"/>
      <w:bookmarkEnd w:id="752"/>
      <w:bookmarkEnd w:id="753"/>
      <w:bookmarkEnd w:id="754"/>
      <w:bookmarkEnd w:id="755"/>
    </w:p>
    <w:p w14:paraId="778B8D06" w14:textId="77777777" w:rsidR="001F42BE" w:rsidRPr="001A01C4" w:rsidRDefault="001F42BE" w:rsidP="001F42BE">
      <w:r w:rsidRPr="001A01C4">
        <w:t>HTTP error handling shall be supported as specified in clause 5.2.4 of 3GPP TS 29.500 [4].</w:t>
      </w:r>
    </w:p>
    <w:p w14:paraId="3FAE1FC2" w14:textId="77777777" w:rsidR="001F42BE" w:rsidRPr="001A01C4" w:rsidRDefault="001F42BE" w:rsidP="000F100F">
      <w:pPr>
        <w:pStyle w:val="Titre4"/>
      </w:pPr>
      <w:bookmarkStart w:id="756" w:name="_Toc25270763"/>
      <w:bookmarkStart w:id="757" w:name="_Toc34310420"/>
      <w:bookmarkStart w:id="758" w:name="_Toc36464942"/>
      <w:bookmarkStart w:id="759" w:name="_Toc51944674"/>
      <w:bookmarkStart w:id="760" w:name="_Toc200618852"/>
      <w:r w:rsidRPr="001A01C4">
        <w:t>6.2.7.2</w:t>
      </w:r>
      <w:r w:rsidRPr="001A01C4">
        <w:tab/>
        <w:t>Protocol Errors</w:t>
      </w:r>
      <w:bookmarkEnd w:id="756"/>
      <w:bookmarkEnd w:id="757"/>
      <w:bookmarkEnd w:id="758"/>
      <w:bookmarkEnd w:id="759"/>
      <w:bookmarkEnd w:id="760"/>
    </w:p>
    <w:p w14:paraId="160523A1" w14:textId="03C61998"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5E349C45" w14:textId="77777777" w:rsidR="001F42BE" w:rsidRPr="001A01C4" w:rsidRDefault="001F42BE" w:rsidP="000F100F">
      <w:pPr>
        <w:pStyle w:val="Titre4"/>
      </w:pPr>
      <w:bookmarkStart w:id="761" w:name="_Toc25270764"/>
      <w:bookmarkStart w:id="762" w:name="_Toc34310421"/>
      <w:bookmarkStart w:id="763" w:name="_Toc36464943"/>
      <w:bookmarkStart w:id="764" w:name="_Toc51944675"/>
      <w:bookmarkStart w:id="765" w:name="_Toc200618853"/>
      <w:r w:rsidRPr="001A01C4">
        <w:t>6.2.7.3</w:t>
      </w:r>
      <w:r w:rsidRPr="001A01C4">
        <w:tab/>
        <w:t>Application Errors</w:t>
      </w:r>
      <w:bookmarkEnd w:id="761"/>
      <w:bookmarkEnd w:id="762"/>
      <w:bookmarkEnd w:id="763"/>
      <w:bookmarkEnd w:id="764"/>
      <w:bookmarkEnd w:id="765"/>
    </w:p>
    <w:p w14:paraId="235BF988" w14:textId="77777777" w:rsidR="001F42BE" w:rsidRPr="001A01C4" w:rsidRDefault="001F42BE" w:rsidP="001F42BE">
      <w:r w:rsidRPr="001A01C4">
        <w:t>The common application errors defined in the Table 5.2.7.2-1 in 3GPP TS 29.500 [4] may also be used for the Nausf_SoRProtection service. The following application errors listed in Table 6.</w:t>
      </w:r>
      <w:r w:rsidR="00F93D9C" w:rsidRPr="001A01C4">
        <w:t>2</w:t>
      </w:r>
      <w:r w:rsidRPr="001A01C4">
        <w:t>.7.3-1 are specific for the Nausf_SoRProtection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 xml:space="preserve">The </w:t>
            </w:r>
            <w:proofErr w:type="spellStart"/>
            <w:r w:rsidRPr="001A01C4">
              <w:t>Counter</w:t>
            </w:r>
            <w:r w:rsidRPr="001A01C4">
              <w:rPr>
                <w:vertAlign w:val="subscript"/>
              </w:rPr>
              <w:t>SoR</w:t>
            </w:r>
            <w:proofErr w:type="spellEnd"/>
            <w:r w:rsidRPr="001A01C4">
              <w:t xml:space="preserve"> associated with the KAUSF of the UE is about to wrap around. The AUSF suspends the </w:t>
            </w:r>
            <w:proofErr w:type="spellStart"/>
            <w:r w:rsidRPr="001A01C4">
              <w:t>SoR</w:t>
            </w:r>
            <w:proofErr w:type="spellEnd"/>
            <w:r w:rsidRPr="001A01C4">
              <w:t xml:space="preserve">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Titre3"/>
        <w:rPr>
          <w:lang w:val="en-US"/>
        </w:rPr>
      </w:pPr>
      <w:bookmarkStart w:id="766" w:name="_Toc25270765"/>
      <w:bookmarkStart w:id="767" w:name="_Toc34310422"/>
      <w:bookmarkStart w:id="768" w:name="_Toc36464944"/>
      <w:bookmarkStart w:id="769" w:name="_Toc51944676"/>
      <w:bookmarkStart w:id="770" w:name="_Toc200618854"/>
      <w:r w:rsidRPr="001A01C4">
        <w:rPr>
          <w:lang w:val="en-US"/>
        </w:rPr>
        <w:t>6.2.8</w:t>
      </w:r>
      <w:r w:rsidRPr="001A01C4">
        <w:rPr>
          <w:lang w:val="en-US"/>
        </w:rPr>
        <w:tab/>
        <w:t>Security</w:t>
      </w:r>
      <w:bookmarkEnd w:id="766"/>
      <w:bookmarkEnd w:id="767"/>
      <w:bookmarkEnd w:id="768"/>
      <w:bookmarkEnd w:id="769"/>
      <w:bookmarkEnd w:id="770"/>
    </w:p>
    <w:p w14:paraId="09D7EC41" w14:textId="77777777" w:rsidR="001F42BE" w:rsidRPr="001A01C4" w:rsidRDefault="001F42BE" w:rsidP="001F42BE">
      <w:pPr>
        <w:rPr>
          <w:lang w:val="en-US"/>
        </w:rPr>
      </w:pPr>
      <w:r w:rsidRPr="001A01C4">
        <w:rPr>
          <w:lang w:val="en-US"/>
        </w:rPr>
        <w:t>As indicated in 3GPP TS 33.501 [8], the access to the Nausf_SoRProtection API may be authorized by means of the OAuth2 protocol (see IETF RFC 6749 [13]), using the "Client Credentials" authorization grant, where the NRF (see 3GPP TS 29.510 [14]) plays the role of the authorization server.</w:t>
      </w:r>
    </w:p>
    <w:p w14:paraId="3B8F3D0D" w14:textId="2E561A63" w:rsidR="001F42BE" w:rsidRPr="001A01C4" w:rsidRDefault="001F42BE" w:rsidP="001F42BE">
      <w:pPr>
        <w:rPr>
          <w:lang w:val="en-US"/>
        </w:rPr>
      </w:pPr>
      <w:r w:rsidRPr="001A01C4">
        <w:rPr>
          <w:lang w:val="en-US"/>
        </w:rPr>
        <w:t xml:space="preserve">If OAuth2 is used, an NF Service Consumer, prior to consuming services offered by the Nausf_SoRProtection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25E17C"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Pr="001A01C4" w:rsidRDefault="001F42BE" w:rsidP="001F42BE">
      <w:pPr>
        <w:rPr>
          <w:lang w:val="en-US"/>
        </w:rPr>
      </w:pPr>
      <w:r w:rsidRPr="001A01C4">
        <w:rPr>
          <w:lang w:val="en-US"/>
        </w:rPr>
        <w:lastRenderedPageBreak/>
        <w:t xml:space="preserve">The Nausf_SoRProtection Service API defines a single scope </w:t>
      </w:r>
      <w:proofErr w:type="spellStart"/>
      <w:r w:rsidRPr="001A01C4">
        <w:rPr>
          <w:lang w:val="en-US"/>
        </w:rPr>
        <w:t>nausf-sorprotection</w:t>
      </w:r>
      <w:proofErr w:type="spellEnd"/>
      <w:r w:rsidR="00F93D9C" w:rsidRPr="001A01C4">
        <w:rPr>
          <w:lang w:val="en-US"/>
        </w:rPr>
        <w:t xml:space="preserve"> (as specified in 3GPP TS 33.501 [8])</w:t>
      </w:r>
      <w:r w:rsidRPr="001A01C4">
        <w:rPr>
          <w:lang w:val="en-US"/>
        </w:rPr>
        <w:t>, and it does not define any additional scopes at resource or operation level.</w:t>
      </w:r>
    </w:p>
    <w:p w14:paraId="358F9C93" w14:textId="3ED17CEC" w:rsidR="00486979" w:rsidRPr="001A01C4" w:rsidRDefault="00486979" w:rsidP="000F100F">
      <w:pPr>
        <w:pStyle w:val="Titre3"/>
      </w:pPr>
      <w:bookmarkStart w:id="771" w:name="_Toc45029272"/>
      <w:bookmarkStart w:id="772" w:name="_Toc45028437"/>
      <w:bookmarkStart w:id="773" w:name="_Toc36457519"/>
      <w:bookmarkStart w:id="774" w:name="_Toc27585512"/>
      <w:bookmarkStart w:id="775" w:name="_Toc11338804"/>
      <w:bookmarkStart w:id="776" w:name="_Toc200618855"/>
      <w:r w:rsidRPr="001A01C4">
        <w:t>6.2.</w:t>
      </w:r>
      <w:r w:rsidR="0000605C" w:rsidRPr="001A01C4">
        <w:t>9</w:t>
      </w:r>
      <w:r w:rsidRPr="001A01C4">
        <w:tab/>
        <w:t>Feature Negotiation</w:t>
      </w:r>
      <w:bookmarkEnd w:id="771"/>
      <w:bookmarkEnd w:id="772"/>
      <w:bookmarkEnd w:id="773"/>
      <w:bookmarkEnd w:id="774"/>
      <w:bookmarkEnd w:id="775"/>
      <w:bookmarkEnd w:id="776"/>
    </w:p>
    <w:p w14:paraId="61767E7B" w14:textId="085B06CF" w:rsidR="00486979" w:rsidRPr="001A01C4" w:rsidRDefault="00486979" w:rsidP="00486979">
      <w:r w:rsidRPr="001A01C4">
        <w:t>The features in table 6.2.</w:t>
      </w:r>
      <w:r w:rsidR="0000605C" w:rsidRPr="001A01C4">
        <w:t>9</w:t>
      </w:r>
      <w:r w:rsidRPr="001A01C4">
        <w:t>-1 are defined for the Nausf_SoRProtection API. They shall be negotiated using the extensibility mechanism defined in clause 6.6 of 3GPP TS 29.500 [4].</w:t>
      </w:r>
    </w:p>
    <w:p w14:paraId="19DF0EAD" w14:textId="20E2A628" w:rsidR="00486979" w:rsidRPr="001A01C4" w:rsidRDefault="00486979" w:rsidP="00486979">
      <w:pPr>
        <w:pStyle w:val="TH"/>
      </w:pPr>
      <w:r w:rsidRPr="001A01C4">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lang w:eastAsia="zh-CN"/>
              </w:rPr>
              <w:t>SoRProtection</w:t>
            </w:r>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proofErr w:type="spellStart"/>
            <w:r w:rsidRPr="001A01C4">
              <w:rPr>
                <w:lang w:eastAsia="ko-KR"/>
              </w:rPr>
              <w:t>sorTransparentSupport</w:t>
            </w:r>
            <w:proofErr w:type="spellEnd"/>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 xml:space="preserve">This flag is used by AUSF to register (in NRF) its support of receiving </w:t>
            </w:r>
            <w:proofErr w:type="spellStart"/>
            <w:r w:rsidRPr="001A01C4">
              <w:rPr>
                <w:lang w:eastAsia="ko-KR"/>
              </w:rPr>
              <w:t>SoR</w:t>
            </w:r>
            <w:proofErr w:type="spellEnd"/>
            <w:r w:rsidRPr="001A01C4">
              <w:rPr>
                <w:lang w:eastAsia="ko-KR"/>
              </w:rPr>
              <w:t xml:space="preserve">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Titre3"/>
        <w:rPr>
          <w:lang w:val="en-US"/>
        </w:rPr>
      </w:pPr>
      <w:bookmarkStart w:id="777" w:name="_Toc200618856"/>
      <w:r w:rsidRPr="001A01C4">
        <w:rPr>
          <w:lang w:val="en-US"/>
        </w:rPr>
        <w:t>6.2.</w:t>
      </w:r>
      <w:r w:rsidR="00970A06" w:rsidRPr="001A01C4">
        <w:rPr>
          <w:lang w:val="en-US"/>
        </w:rPr>
        <w:t>10</w:t>
      </w:r>
      <w:r w:rsidRPr="001A01C4">
        <w:rPr>
          <w:lang w:val="en-US"/>
        </w:rPr>
        <w:tab/>
        <w:t>HTTP redirection</w:t>
      </w:r>
      <w:bookmarkEnd w:id="777"/>
    </w:p>
    <w:p w14:paraId="395674B8" w14:textId="77777777"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6.2.9.</w:t>
      </w:r>
    </w:p>
    <w:p w14:paraId="05816A88" w14:textId="2EF41A48"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5C18CA1E" w14:textId="50E0983B"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Titre2"/>
      </w:pPr>
      <w:bookmarkStart w:id="778" w:name="_Toc25270766"/>
      <w:bookmarkStart w:id="779" w:name="_Toc34310423"/>
      <w:bookmarkStart w:id="780" w:name="_Toc36464945"/>
      <w:bookmarkStart w:id="781" w:name="_Toc51944677"/>
      <w:bookmarkStart w:id="782" w:name="_Toc200618857"/>
      <w:r w:rsidRPr="001A01C4">
        <w:t>6.</w:t>
      </w:r>
      <w:r w:rsidRPr="001A01C4">
        <w:rPr>
          <w:lang w:eastAsia="zh-CN"/>
        </w:rPr>
        <w:t>3</w:t>
      </w:r>
      <w:r w:rsidRPr="001A01C4">
        <w:tab/>
        <w:t>Nausf_</w:t>
      </w:r>
      <w:r w:rsidRPr="001A01C4">
        <w:rPr>
          <w:rFonts w:hint="eastAsia"/>
          <w:lang w:eastAsia="zh-CN"/>
        </w:rPr>
        <w:t>UPU</w:t>
      </w:r>
      <w:r w:rsidRPr="001A01C4">
        <w:t>Protection</w:t>
      </w:r>
      <w:r w:rsidRPr="001A01C4" w:rsidDel="00F95B57">
        <w:t xml:space="preserve"> </w:t>
      </w:r>
      <w:r w:rsidRPr="001A01C4">
        <w:t>Service API</w:t>
      </w:r>
      <w:bookmarkEnd w:id="778"/>
      <w:bookmarkEnd w:id="779"/>
      <w:bookmarkEnd w:id="780"/>
      <w:bookmarkEnd w:id="781"/>
      <w:bookmarkEnd w:id="782"/>
    </w:p>
    <w:p w14:paraId="60281C31" w14:textId="77777777" w:rsidR="001F42BE" w:rsidRPr="001A01C4" w:rsidRDefault="001F42BE" w:rsidP="000F100F">
      <w:pPr>
        <w:pStyle w:val="Titre3"/>
      </w:pPr>
      <w:bookmarkStart w:id="783" w:name="_Toc25270767"/>
      <w:bookmarkStart w:id="784" w:name="_Toc34310424"/>
      <w:bookmarkStart w:id="785" w:name="_Toc36464946"/>
      <w:bookmarkStart w:id="786" w:name="_Toc51944678"/>
      <w:bookmarkStart w:id="787" w:name="_Toc200618858"/>
      <w:r w:rsidRPr="001A01C4">
        <w:t>6.</w:t>
      </w:r>
      <w:r w:rsidRPr="001A01C4">
        <w:rPr>
          <w:lang w:eastAsia="zh-CN"/>
        </w:rPr>
        <w:t>3</w:t>
      </w:r>
      <w:r w:rsidRPr="001A01C4">
        <w:t>.1</w:t>
      </w:r>
      <w:r w:rsidRPr="001A01C4">
        <w:tab/>
        <w:t>API URI</w:t>
      </w:r>
      <w:bookmarkEnd w:id="783"/>
      <w:bookmarkEnd w:id="784"/>
      <w:bookmarkEnd w:id="785"/>
      <w:bookmarkEnd w:id="786"/>
      <w:bookmarkEnd w:id="787"/>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w:t>
      </w:r>
      <w:proofErr w:type="spellStart"/>
      <w:r w:rsidRPr="001A01C4">
        <w:t>apiRoot</w:t>
      </w:r>
      <w:proofErr w:type="spellEnd"/>
      <w:r w:rsidRPr="001A01C4">
        <w:t>}/{</w:t>
      </w:r>
      <w:proofErr w:type="spellStart"/>
      <w:r w:rsidRPr="001A01C4">
        <w:t>apiName</w:t>
      </w:r>
      <w:proofErr w:type="spellEnd"/>
      <w:r w:rsidRPr="001A01C4">
        <w:t>}/</w:t>
      </w:r>
      <w:r w:rsidR="00D87109" w:rsidRPr="001A01C4">
        <w:t>&lt;</w:t>
      </w:r>
      <w:proofErr w:type="spellStart"/>
      <w:r w:rsidRPr="001A01C4">
        <w:t>apiVersion</w:t>
      </w:r>
      <w:proofErr w:type="spellEnd"/>
      <w:r w:rsidR="00D87109" w:rsidRPr="001A01C4">
        <w:t>&gt;</w:t>
      </w:r>
    </w:p>
    <w:p w14:paraId="7EBFAC6E"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Titre3"/>
      </w:pPr>
      <w:bookmarkStart w:id="788" w:name="_Toc25270768"/>
      <w:bookmarkStart w:id="789" w:name="_Toc34310425"/>
      <w:bookmarkStart w:id="790" w:name="_Toc36464947"/>
      <w:bookmarkStart w:id="791" w:name="_Toc51944679"/>
      <w:bookmarkStart w:id="792" w:name="_Toc200618859"/>
      <w:r w:rsidRPr="001A01C4">
        <w:lastRenderedPageBreak/>
        <w:t>6.</w:t>
      </w:r>
      <w:r w:rsidRPr="001A01C4">
        <w:rPr>
          <w:lang w:eastAsia="zh-CN"/>
        </w:rPr>
        <w:t>3</w:t>
      </w:r>
      <w:r w:rsidRPr="001A01C4">
        <w:t>.2</w:t>
      </w:r>
      <w:r w:rsidRPr="001A01C4">
        <w:tab/>
        <w:t>Usage of HTTP</w:t>
      </w:r>
      <w:bookmarkEnd w:id="788"/>
      <w:bookmarkEnd w:id="789"/>
      <w:bookmarkEnd w:id="790"/>
      <w:bookmarkEnd w:id="791"/>
      <w:bookmarkEnd w:id="792"/>
    </w:p>
    <w:p w14:paraId="02B3E4EA" w14:textId="77777777" w:rsidR="001F42BE" w:rsidRPr="001A01C4" w:rsidRDefault="001F42BE" w:rsidP="000F100F">
      <w:pPr>
        <w:pStyle w:val="Titre4"/>
      </w:pPr>
      <w:bookmarkStart w:id="793" w:name="_Toc25270769"/>
      <w:bookmarkStart w:id="794" w:name="_Toc34310426"/>
      <w:bookmarkStart w:id="795" w:name="_Toc36464948"/>
      <w:bookmarkStart w:id="796" w:name="_Toc51944680"/>
      <w:bookmarkStart w:id="797" w:name="_Toc200618860"/>
      <w:r w:rsidRPr="001A01C4">
        <w:t>6.</w:t>
      </w:r>
      <w:r w:rsidRPr="001A01C4">
        <w:rPr>
          <w:lang w:eastAsia="zh-CN"/>
        </w:rPr>
        <w:t>3</w:t>
      </w:r>
      <w:r w:rsidRPr="001A01C4">
        <w:t>.2.1</w:t>
      </w:r>
      <w:r w:rsidRPr="001A01C4">
        <w:tab/>
        <w:t>General</w:t>
      </w:r>
      <w:bookmarkEnd w:id="793"/>
      <w:bookmarkEnd w:id="794"/>
      <w:bookmarkEnd w:id="795"/>
      <w:bookmarkEnd w:id="796"/>
      <w:bookmarkEnd w:id="797"/>
    </w:p>
    <w:p w14:paraId="4A61A55F" w14:textId="5C59031C" w:rsidR="001F42BE" w:rsidRPr="001A01C4" w:rsidRDefault="001F42BE" w:rsidP="001F42BE">
      <w:r w:rsidRPr="001A01C4">
        <w:t xml:space="preserve">HTTP/2, as defined in IETF RFC 7540 [6], shall be used as specified in </w:t>
      </w:r>
      <w:r w:rsidR="000E0D91" w:rsidRPr="001A01C4">
        <w:t>clause</w:t>
      </w:r>
      <w:r w:rsidR="000E0D91">
        <w:t> </w:t>
      </w:r>
      <w:r w:rsidR="000E0D91" w:rsidRPr="001A01C4">
        <w:t>5</w:t>
      </w:r>
      <w:r w:rsidRPr="001A01C4">
        <w:t xml:space="preserve"> of 3GPP TS 29.500 [4].</w:t>
      </w:r>
    </w:p>
    <w:p w14:paraId="1F12087B" w14:textId="77777777" w:rsidR="001F42BE" w:rsidRPr="001A01C4" w:rsidRDefault="001F42BE" w:rsidP="000F100F">
      <w:pPr>
        <w:pStyle w:val="Titre4"/>
      </w:pPr>
      <w:bookmarkStart w:id="798" w:name="_Toc25270770"/>
      <w:bookmarkStart w:id="799" w:name="_Toc34310427"/>
      <w:bookmarkStart w:id="800" w:name="_Toc36464949"/>
      <w:bookmarkStart w:id="801" w:name="_Toc51944681"/>
      <w:bookmarkStart w:id="802" w:name="_Toc200618861"/>
      <w:r w:rsidRPr="001A01C4">
        <w:t>6.</w:t>
      </w:r>
      <w:r w:rsidRPr="001A01C4">
        <w:rPr>
          <w:lang w:eastAsia="zh-CN"/>
        </w:rPr>
        <w:t>3</w:t>
      </w:r>
      <w:r w:rsidRPr="001A01C4">
        <w:t>.2.2</w:t>
      </w:r>
      <w:r w:rsidRPr="001A01C4">
        <w:tab/>
        <w:t>HTTP standard headers</w:t>
      </w:r>
      <w:bookmarkEnd w:id="798"/>
      <w:bookmarkEnd w:id="799"/>
      <w:bookmarkEnd w:id="800"/>
      <w:bookmarkEnd w:id="801"/>
      <w:bookmarkEnd w:id="802"/>
    </w:p>
    <w:p w14:paraId="11DC0E6F" w14:textId="77777777" w:rsidR="001F42BE" w:rsidRPr="001A01C4" w:rsidRDefault="001F42BE" w:rsidP="000F100F">
      <w:pPr>
        <w:pStyle w:val="Titre5"/>
        <w:rPr>
          <w:lang w:eastAsia="zh-CN"/>
        </w:rPr>
      </w:pPr>
      <w:bookmarkStart w:id="803" w:name="_Toc25270771"/>
      <w:bookmarkStart w:id="804" w:name="_Toc34310428"/>
      <w:bookmarkStart w:id="805" w:name="_Toc36464950"/>
      <w:bookmarkStart w:id="806" w:name="_Toc51944682"/>
      <w:bookmarkStart w:id="807" w:name="_Toc200618862"/>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03"/>
      <w:bookmarkEnd w:id="804"/>
      <w:bookmarkEnd w:id="805"/>
      <w:bookmarkEnd w:id="806"/>
      <w:bookmarkEnd w:id="807"/>
    </w:p>
    <w:p w14:paraId="42227132" w14:textId="185ED312"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3E5D5FD5" w14:textId="77777777" w:rsidR="001F42BE" w:rsidRPr="001A01C4" w:rsidRDefault="001F42BE" w:rsidP="000F100F">
      <w:pPr>
        <w:pStyle w:val="Titre5"/>
      </w:pPr>
      <w:bookmarkStart w:id="808" w:name="_Toc25270772"/>
      <w:bookmarkStart w:id="809" w:name="_Toc34310429"/>
      <w:bookmarkStart w:id="810" w:name="_Toc36464951"/>
      <w:bookmarkStart w:id="811" w:name="_Toc51944683"/>
      <w:bookmarkStart w:id="812" w:name="_Toc200618863"/>
      <w:r w:rsidRPr="001A01C4">
        <w:t>6.</w:t>
      </w:r>
      <w:r w:rsidRPr="001A01C4">
        <w:rPr>
          <w:lang w:eastAsia="zh-CN"/>
        </w:rPr>
        <w:t>3</w:t>
      </w:r>
      <w:r w:rsidRPr="001A01C4">
        <w:t>.2.2.2</w:t>
      </w:r>
      <w:r w:rsidRPr="001A01C4">
        <w:tab/>
        <w:t>Content type</w:t>
      </w:r>
      <w:bookmarkEnd w:id="808"/>
      <w:bookmarkEnd w:id="809"/>
      <w:bookmarkEnd w:id="810"/>
      <w:bookmarkEnd w:id="811"/>
      <w:bookmarkEnd w:id="812"/>
    </w:p>
    <w:p w14:paraId="1F3251F6" w14:textId="77777777" w:rsidR="001F42BE" w:rsidRPr="001A01C4" w:rsidRDefault="001F42BE" w:rsidP="001F42BE">
      <w:r w:rsidRPr="001A01C4">
        <w:t>The following content types shall be supported:</w:t>
      </w:r>
    </w:p>
    <w:p w14:paraId="687F0D33" w14:textId="2BC46116"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6D2A5EA0" w14:textId="6D9263E7" w:rsidR="001F42BE" w:rsidRPr="001A01C4" w:rsidRDefault="001F42BE" w:rsidP="001F42BE">
      <w:pPr>
        <w:pStyle w:val="B1"/>
      </w:pPr>
      <w:r w:rsidRPr="001A01C4">
        <w:t>-</w:t>
      </w:r>
      <w:r w:rsidRPr="001A01C4">
        <w:tab/>
        <w:t>The Problem Details JSON Object (IETF RFC </w:t>
      </w:r>
      <w:r w:rsidR="00EB7314">
        <w:t>9457</w:t>
      </w:r>
      <w:r w:rsidRPr="001A01C4">
        <w:t> [11]. The use of the Problem Details JSON object in a HTTP response body shall be signalled by the content type "application/</w:t>
      </w:r>
      <w:proofErr w:type="spellStart"/>
      <w:r w:rsidRPr="001A01C4">
        <w:t>problem+json</w:t>
      </w:r>
      <w:proofErr w:type="spellEnd"/>
      <w:r w:rsidRPr="001A01C4">
        <w:t>"</w:t>
      </w:r>
    </w:p>
    <w:p w14:paraId="0D7D1F0F" w14:textId="77777777" w:rsidR="001F42BE" w:rsidRPr="001A01C4" w:rsidRDefault="001F42BE" w:rsidP="000F100F">
      <w:pPr>
        <w:pStyle w:val="Titre4"/>
      </w:pPr>
      <w:bookmarkStart w:id="813" w:name="_Toc25270773"/>
      <w:bookmarkStart w:id="814" w:name="_Toc34310430"/>
      <w:bookmarkStart w:id="815" w:name="_Toc36464952"/>
      <w:bookmarkStart w:id="816" w:name="_Toc51944684"/>
      <w:bookmarkStart w:id="817" w:name="_Toc200618864"/>
      <w:r w:rsidRPr="001A01C4">
        <w:t>6.</w:t>
      </w:r>
      <w:r w:rsidRPr="001A01C4">
        <w:rPr>
          <w:lang w:eastAsia="zh-CN"/>
        </w:rPr>
        <w:t>3</w:t>
      </w:r>
      <w:r w:rsidRPr="001A01C4">
        <w:t>.2.3</w:t>
      </w:r>
      <w:r w:rsidRPr="001A01C4">
        <w:tab/>
        <w:t>HTTP custom headers</w:t>
      </w:r>
      <w:bookmarkEnd w:id="813"/>
      <w:bookmarkEnd w:id="814"/>
      <w:bookmarkEnd w:id="815"/>
      <w:bookmarkEnd w:id="816"/>
      <w:bookmarkEnd w:id="817"/>
    </w:p>
    <w:p w14:paraId="141D2A8A" w14:textId="77777777" w:rsidR="001F42BE" w:rsidRPr="001A01C4" w:rsidRDefault="001F42BE" w:rsidP="000F100F">
      <w:pPr>
        <w:pStyle w:val="Titre5"/>
        <w:rPr>
          <w:lang w:eastAsia="zh-CN"/>
        </w:rPr>
      </w:pPr>
      <w:bookmarkStart w:id="818" w:name="_Toc25270774"/>
      <w:bookmarkStart w:id="819" w:name="_Toc34310431"/>
      <w:bookmarkStart w:id="820" w:name="_Toc36464953"/>
      <w:bookmarkStart w:id="821" w:name="_Toc51944685"/>
      <w:bookmarkStart w:id="822" w:name="_Toc200618865"/>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18"/>
      <w:bookmarkEnd w:id="819"/>
      <w:bookmarkEnd w:id="820"/>
      <w:bookmarkEnd w:id="821"/>
      <w:bookmarkEnd w:id="822"/>
    </w:p>
    <w:p w14:paraId="3DF5AA6D" w14:textId="77777777" w:rsidR="001F42BE" w:rsidRPr="001A01C4" w:rsidRDefault="001F42BE" w:rsidP="001F42BE">
      <w:r w:rsidRPr="001A01C4">
        <w:t>In this version of the API, no specific custom headers are defined for the "Nausf_</w:t>
      </w:r>
      <w:r w:rsidRPr="001A01C4">
        <w:rPr>
          <w:rFonts w:hint="eastAsia"/>
          <w:lang w:eastAsia="zh-CN"/>
        </w:rPr>
        <w:t>UPU</w:t>
      </w:r>
      <w:r w:rsidRPr="001A01C4">
        <w:t>Protection" service.</w:t>
      </w:r>
    </w:p>
    <w:p w14:paraId="1497FD94" w14:textId="1FD4D43C" w:rsidR="001F42BE" w:rsidRPr="001A01C4" w:rsidRDefault="001F42BE" w:rsidP="000F100F">
      <w:r w:rsidRPr="001A01C4">
        <w:t xml:space="preserve">For 3GPP specific HTTP custom headers used across all </w:t>
      </w:r>
      <w:proofErr w:type="gramStart"/>
      <w:r w:rsidRPr="001A01C4">
        <w:t>service based</w:t>
      </w:r>
      <w:proofErr w:type="gramEnd"/>
      <w:r w:rsidRPr="001A01C4">
        <w:t xml:space="preserve"> interfaces, see </w:t>
      </w:r>
      <w:r w:rsidR="000E0D91" w:rsidRPr="001A01C4">
        <w:t>clause</w:t>
      </w:r>
      <w:r w:rsidR="000E0D91">
        <w:t> </w:t>
      </w:r>
      <w:r w:rsidR="000E0D91" w:rsidRPr="001A01C4">
        <w:t>5</w:t>
      </w:r>
      <w:r w:rsidRPr="001A01C4">
        <w:t>.2.3 of 3GPP TS 29.500 [4].</w:t>
      </w:r>
    </w:p>
    <w:p w14:paraId="25E7D269" w14:textId="77777777" w:rsidR="001F42BE" w:rsidRPr="001A01C4" w:rsidRDefault="001F42BE" w:rsidP="000F100F">
      <w:pPr>
        <w:pStyle w:val="Titre3"/>
      </w:pPr>
      <w:bookmarkStart w:id="823" w:name="_Toc25270775"/>
      <w:bookmarkStart w:id="824" w:name="_Toc34310432"/>
      <w:bookmarkStart w:id="825" w:name="_Toc36464954"/>
      <w:bookmarkStart w:id="826" w:name="_Toc51944686"/>
      <w:bookmarkStart w:id="827" w:name="_Toc200618866"/>
      <w:r w:rsidRPr="001A01C4">
        <w:t>6.</w:t>
      </w:r>
      <w:r w:rsidRPr="001A01C4">
        <w:rPr>
          <w:lang w:eastAsia="zh-CN"/>
        </w:rPr>
        <w:t>3</w:t>
      </w:r>
      <w:r w:rsidRPr="001A01C4">
        <w:t>.3</w:t>
      </w:r>
      <w:r w:rsidRPr="001A01C4">
        <w:tab/>
        <w:t>Resources</w:t>
      </w:r>
      <w:bookmarkEnd w:id="823"/>
      <w:bookmarkEnd w:id="824"/>
      <w:bookmarkEnd w:id="825"/>
      <w:bookmarkEnd w:id="826"/>
      <w:bookmarkEnd w:id="827"/>
    </w:p>
    <w:p w14:paraId="497FD019" w14:textId="77777777" w:rsidR="001F42BE" w:rsidRPr="001A01C4" w:rsidRDefault="001F42BE" w:rsidP="000F100F">
      <w:pPr>
        <w:pStyle w:val="Titre4"/>
      </w:pPr>
      <w:bookmarkStart w:id="828" w:name="_Toc25270776"/>
      <w:bookmarkStart w:id="829" w:name="_Toc34310433"/>
      <w:bookmarkStart w:id="830" w:name="_Toc36464955"/>
      <w:bookmarkStart w:id="831" w:name="_Toc51944687"/>
      <w:bookmarkStart w:id="832" w:name="_Toc200618867"/>
      <w:r w:rsidRPr="001A01C4">
        <w:t>6.</w:t>
      </w:r>
      <w:r w:rsidRPr="001A01C4">
        <w:rPr>
          <w:lang w:eastAsia="zh-CN"/>
        </w:rPr>
        <w:t>3</w:t>
      </w:r>
      <w:r w:rsidRPr="001A01C4">
        <w:t>.3.1</w:t>
      </w:r>
      <w:r w:rsidRPr="001A01C4">
        <w:tab/>
        <w:t>Overview</w:t>
      </w:r>
      <w:bookmarkEnd w:id="828"/>
      <w:bookmarkEnd w:id="829"/>
      <w:bookmarkEnd w:id="830"/>
      <w:bookmarkEnd w:id="831"/>
      <w:bookmarkEnd w:id="832"/>
    </w:p>
    <w:p w14:paraId="475F33A3" w14:textId="77777777" w:rsidR="001F42BE" w:rsidRPr="001A01C4" w:rsidRDefault="001F42BE" w:rsidP="001F42BE">
      <w:r w:rsidRPr="001A01C4">
        <w:t xml:space="preserve">The structure of the Resource URIs of the </w:t>
      </w:r>
      <w:r w:rsidR="003D1E8E" w:rsidRPr="001A01C4">
        <w:t>Nausf_</w:t>
      </w:r>
      <w:r w:rsidRPr="001A01C4">
        <w:rPr>
          <w:rFonts w:hint="eastAsia"/>
          <w:lang w:eastAsia="zh-CN"/>
        </w:rPr>
        <w:t>UPU</w:t>
      </w:r>
      <w:r w:rsidRPr="001A01C4">
        <w:t>Protection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2D2954E4" w:rsidR="00907DC3" w:rsidRPr="001A01C4" w:rsidRDefault="00F34AE5" w:rsidP="001F42BE">
      <w:pPr>
        <w:pStyle w:val="TH"/>
      </w:pPr>
      <w:r w:rsidRPr="001A01C4">
        <w:object w:dxaOrig="6539" w:dyaOrig="2804" w14:anchorId="361136AF">
          <v:shape id="_x0000_i1040" type="#_x0000_t75" style="width:324.3pt;height:137.1pt" o:ole="">
            <v:imagedata r:id="rId39" o:title=""/>
          </v:shape>
          <o:OLEObject Type="Embed" ProgID="Visio.Drawing.11" ShapeID="_x0000_i1040" DrawAspect="Content" ObjectID="_1826951752" r:id="rId40"/>
        </w:object>
      </w:r>
    </w:p>
    <w:p w14:paraId="5E2B1089" w14:textId="77777777" w:rsidR="001F42BE" w:rsidRPr="001A01C4" w:rsidRDefault="001F42BE" w:rsidP="001F42BE">
      <w:pPr>
        <w:pStyle w:val="TF"/>
      </w:pPr>
      <w:r w:rsidRPr="000321E1">
        <w:t>Figure 6.3.3.1-1</w:t>
      </w:r>
      <w:r w:rsidRPr="001A01C4">
        <w:t xml:space="preserve">: Resource URI structure of the </w:t>
      </w:r>
      <w:proofErr w:type="spellStart"/>
      <w:r w:rsidRPr="001A01C4">
        <w:rPr>
          <w:rFonts w:hint="eastAsia"/>
          <w:lang w:eastAsia="zh-CN"/>
        </w:rPr>
        <w:t>UPU</w:t>
      </w:r>
      <w:r w:rsidRPr="001A01C4">
        <w:t>Protection</w:t>
      </w:r>
      <w:proofErr w:type="spellEnd"/>
      <w:r w:rsidRPr="001A01C4">
        <w:t xml:space="preserve">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lastRenderedPageBreak/>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proofErr w:type="spellStart"/>
            <w:r w:rsidRPr="001A01C4">
              <w:rPr>
                <w:lang w:eastAsia="zh-CN"/>
              </w:rPr>
              <w:t>supi</w:t>
            </w:r>
            <w:proofErr w:type="spellEnd"/>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w:t>
            </w:r>
            <w:proofErr w:type="spellStart"/>
            <w:r w:rsidRPr="001A01C4">
              <w:t>supi</w:t>
            </w:r>
            <w:proofErr w:type="spellEnd"/>
            <w:r w:rsidRPr="001A01C4">
              <w:t>}/</w:t>
            </w:r>
            <w:proofErr w:type="spellStart"/>
            <w:r w:rsidRPr="001A01C4">
              <w:t>ue-</w:t>
            </w:r>
            <w:r w:rsidRPr="001A01C4">
              <w:rPr>
                <w:rFonts w:hint="eastAsia"/>
                <w:lang w:eastAsia="zh-CN"/>
              </w:rPr>
              <w:t>upu</w:t>
            </w:r>
            <w:proofErr w:type="spellEnd"/>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proofErr w:type="spellStart"/>
            <w:r w:rsidRPr="001A01C4">
              <w:t>ue-upu</w:t>
            </w:r>
            <w:proofErr w:type="spellEnd"/>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Titre4"/>
        <w:rPr>
          <w:lang w:val="en-US" w:eastAsia="zh-CN"/>
        </w:rPr>
      </w:pPr>
      <w:bookmarkStart w:id="833" w:name="_Toc25270777"/>
      <w:bookmarkStart w:id="834" w:name="_Toc34310434"/>
      <w:bookmarkStart w:id="835" w:name="_Toc36464956"/>
      <w:bookmarkStart w:id="836" w:name="_Toc51944688"/>
      <w:bookmarkStart w:id="837" w:name="_Toc200618868"/>
      <w:r w:rsidRPr="001A01C4">
        <w:rPr>
          <w:lang w:val="en-US"/>
        </w:rPr>
        <w:t>6.</w:t>
      </w:r>
      <w:r w:rsidRPr="001A01C4">
        <w:rPr>
          <w:lang w:val="en-US" w:eastAsia="zh-CN"/>
        </w:rPr>
        <w:t>3</w:t>
      </w:r>
      <w:r w:rsidRPr="001A01C4">
        <w:rPr>
          <w:lang w:val="en-US"/>
        </w:rPr>
        <w:t>.3.2</w:t>
      </w:r>
      <w:r w:rsidRPr="001A01C4">
        <w:rPr>
          <w:lang w:val="en-US"/>
        </w:rPr>
        <w:tab/>
        <w:t xml:space="preserve">Resource: </w:t>
      </w:r>
      <w:proofErr w:type="spellStart"/>
      <w:r w:rsidR="00907DC3" w:rsidRPr="001A01C4">
        <w:rPr>
          <w:lang w:val="en-US" w:eastAsia="zh-CN"/>
        </w:rPr>
        <w:t>supi</w:t>
      </w:r>
      <w:bookmarkEnd w:id="833"/>
      <w:proofErr w:type="spellEnd"/>
      <w:r w:rsidRPr="001A01C4">
        <w:rPr>
          <w:lang w:val="en-US" w:eastAsia="zh-CN"/>
        </w:rPr>
        <w:t xml:space="preserve"> (Custom operation)</w:t>
      </w:r>
      <w:bookmarkEnd w:id="834"/>
      <w:bookmarkEnd w:id="835"/>
      <w:bookmarkEnd w:id="836"/>
      <w:bookmarkEnd w:id="837"/>
    </w:p>
    <w:p w14:paraId="4C74B3F7" w14:textId="77777777" w:rsidR="001F42BE" w:rsidRPr="001A01C4" w:rsidRDefault="001F42BE" w:rsidP="000F100F">
      <w:pPr>
        <w:pStyle w:val="Titre5"/>
        <w:rPr>
          <w:lang w:val="en-US"/>
        </w:rPr>
      </w:pPr>
      <w:bookmarkStart w:id="838" w:name="_Toc25270778"/>
      <w:bookmarkStart w:id="839" w:name="_Toc34310435"/>
      <w:bookmarkStart w:id="840" w:name="_Toc36464957"/>
      <w:bookmarkStart w:id="841" w:name="_Toc51944689"/>
      <w:bookmarkStart w:id="842" w:name="_Toc200618869"/>
      <w:r w:rsidRPr="001A01C4">
        <w:rPr>
          <w:lang w:val="en-US"/>
        </w:rPr>
        <w:t>6.</w:t>
      </w:r>
      <w:r w:rsidRPr="001A01C4">
        <w:rPr>
          <w:lang w:val="en-US" w:eastAsia="zh-CN"/>
        </w:rPr>
        <w:t>3</w:t>
      </w:r>
      <w:r w:rsidRPr="001A01C4">
        <w:rPr>
          <w:lang w:val="en-US"/>
        </w:rPr>
        <w:t>.3.2.1</w:t>
      </w:r>
      <w:r w:rsidRPr="001A01C4">
        <w:rPr>
          <w:lang w:val="en-US"/>
        </w:rPr>
        <w:tab/>
        <w:t>Description</w:t>
      </w:r>
      <w:bookmarkEnd w:id="838"/>
      <w:bookmarkEnd w:id="839"/>
      <w:bookmarkEnd w:id="840"/>
      <w:bookmarkEnd w:id="841"/>
      <w:bookmarkEnd w:id="842"/>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Titre5"/>
      </w:pPr>
      <w:bookmarkStart w:id="843" w:name="_Toc25270779"/>
      <w:bookmarkStart w:id="844" w:name="_Toc34310436"/>
      <w:bookmarkStart w:id="845" w:name="_Toc36464958"/>
      <w:bookmarkStart w:id="846" w:name="_Toc51944690"/>
      <w:bookmarkStart w:id="847" w:name="_Toc200618870"/>
      <w:r w:rsidRPr="001A01C4">
        <w:t>6.</w:t>
      </w:r>
      <w:r w:rsidRPr="001A01C4">
        <w:rPr>
          <w:lang w:eastAsia="zh-CN"/>
        </w:rPr>
        <w:t>3</w:t>
      </w:r>
      <w:r w:rsidRPr="001A01C4">
        <w:t>.3.2.2</w:t>
      </w:r>
      <w:r w:rsidRPr="001A01C4">
        <w:tab/>
        <w:t>Resource Definition</w:t>
      </w:r>
      <w:bookmarkEnd w:id="843"/>
      <w:bookmarkEnd w:id="844"/>
      <w:bookmarkEnd w:id="845"/>
      <w:bookmarkEnd w:id="846"/>
      <w:bookmarkEnd w:id="847"/>
    </w:p>
    <w:p w14:paraId="5BD6068C" w14:textId="3778A714" w:rsidR="001F42BE" w:rsidRPr="001A01C4" w:rsidRDefault="001F42BE" w:rsidP="001F42BE">
      <w:pPr>
        <w:rPr>
          <w:lang w:eastAsia="zh-CN"/>
        </w:rPr>
      </w:pPr>
      <w:r w:rsidRPr="001A01C4">
        <w:t>Resource URI: {</w:t>
      </w:r>
      <w:proofErr w:type="spellStart"/>
      <w:r w:rsidRPr="001A01C4">
        <w:t>apiRoot</w:t>
      </w:r>
      <w:proofErr w:type="spellEnd"/>
      <w:r w:rsidRPr="001A01C4">
        <w:t>}/</w:t>
      </w:r>
      <w:proofErr w:type="spellStart"/>
      <w:r w:rsidRPr="001A01C4">
        <w:t>nausf-</w:t>
      </w:r>
      <w:r w:rsidRPr="001A01C4">
        <w:rPr>
          <w:rFonts w:hint="eastAsia"/>
          <w:lang w:eastAsia="zh-CN"/>
        </w:rPr>
        <w:t>upu</w:t>
      </w:r>
      <w:r w:rsidRPr="001A01C4">
        <w:t>protection</w:t>
      </w:r>
      <w:proofErr w:type="spellEnd"/>
      <w:r w:rsidRPr="001A01C4">
        <w:t>/</w:t>
      </w:r>
      <w:r w:rsidR="001F1573" w:rsidRPr="007612D1">
        <w:t>&lt;</w:t>
      </w:r>
      <w:proofErr w:type="spellStart"/>
      <w:r w:rsidR="001F1573" w:rsidRPr="007612D1">
        <w:t>apiVersion</w:t>
      </w:r>
      <w:proofErr w:type="spellEnd"/>
      <w:r w:rsidR="001F1573" w:rsidRPr="007612D1">
        <w:t>&gt;</w:t>
      </w:r>
      <w:r w:rsidRPr="001A01C4">
        <w:t>/</w:t>
      </w:r>
      <w:r w:rsidR="00EE5724" w:rsidRPr="001A01C4">
        <w:t>{</w:t>
      </w:r>
      <w:proofErr w:type="spellStart"/>
      <w:r w:rsidRPr="001A01C4">
        <w:t>supi</w:t>
      </w:r>
      <w:proofErr w:type="spellEnd"/>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proofErr w:type="spellStart"/>
            <w:r w:rsidRPr="001A01C4">
              <w:t>apiRoot</w:t>
            </w:r>
            <w:proofErr w:type="spellEnd"/>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proofErr w:type="spellStart"/>
            <w:r w:rsidRPr="001A01C4">
              <w:t>supi</w:t>
            </w:r>
            <w:proofErr w:type="spellEnd"/>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r w:rsidRPr="001A01C4">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49EBF59E"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3E6F40D5" w14:textId="77777777" w:rsidR="001F42BE" w:rsidRPr="001A01C4" w:rsidRDefault="001F42BE" w:rsidP="001F42BE"/>
    <w:p w14:paraId="4D170BBC" w14:textId="77777777" w:rsidR="001F42BE" w:rsidRPr="001A01C4" w:rsidRDefault="001F42BE" w:rsidP="000F100F">
      <w:pPr>
        <w:pStyle w:val="Titre5"/>
      </w:pPr>
      <w:bookmarkStart w:id="848" w:name="_Toc25270780"/>
      <w:bookmarkStart w:id="849" w:name="_Toc34310437"/>
      <w:bookmarkStart w:id="850" w:name="_Toc36464959"/>
      <w:bookmarkStart w:id="851" w:name="_Toc51944691"/>
      <w:bookmarkStart w:id="852" w:name="_Toc200618871"/>
      <w:r w:rsidRPr="001A01C4">
        <w:t>6.</w:t>
      </w:r>
      <w:r w:rsidRPr="001A01C4">
        <w:rPr>
          <w:lang w:eastAsia="zh-CN"/>
        </w:rPr>
        <w:t>3</w:t>
      </w:r>
      <w:r w:rsidRPr="001A01C4">
        <w:t>.3.2.3</w:t>
      </w:r>
      <w:r w:rsidRPr="001A01C4">
        <w:tab/>
        <w:t>Resource Standard Methods</w:t>
      </w:r>
      <w:bookmarkEnd w:id="848"/>
      <w:bookmarkEnd w:id="849"/>
      <w:bookmarkEnd w:id="850"/>
      <w:bookmarkEnd w:id="851"/>
      <w:bookmarkEnd w:id="852"/>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Titre5"/>
      </w:pPr>
      <w:bookmarkStart w:id="853" w:name="_Toc25270781"/>
      <w:bookmarkStart w:id="854" w:name="_Toc34310438"/>
      <w:bookmarkStart w:id="855" w:name="_Toc36464960"/>
      <w:bookmarkStart w:id="856" w:name="_Toc51944692"/>
      <w:bookmarkStart w:id="857" w:name="_Toc200618872"/>
      <w:r w:rsidRPr="001A01C4">
        <w:t>6.</w:t>
      </w:r>
      <w:r w:rsidRPr="001A01C4">
        <w:rPr>
          <w:lang w:eastAsia="zh-CN"/>
        </w:rPr>
        <w:t>3</w:t>
      </w:r>
      <w:r w:rsidRPr="001A01C4">
        <w:t>.3.2.4</w:t>
      </w:r>
      <w:r w:rsidRPr="001A01C4">
        <w:tab/>
        <w:t>Resource Custom Operations</w:t>
      </w:r>
      <w:bookmarkEnd w:id="853"/>
      <w:bookmarkEnd w:id="854"/>
      <w:bookmarkEnd w:id="855"/>
      <w:bookmarkEnd w:id="856"/>
      <w:bookmarkEnd w:id="857"/>
    </w:p>
    <w:p w14:paraId="5FCB5755" w14:textId="77777777" w:rsidR="001F42BE" w:rsidRPr="001A01C4" w:rsidRDefault="001F42BE" w:rsidP="006F0131">
      <w:pPr>
        <w:pStyle w:val="H6"/>
      </w:pPr>
      <w:bookmarkStart w:id="858" w:name="_Toc25270782"/>
      <w:bookmarkStart w:id="859" w:name="_Toc34310439"/>
      <w:bookmarkStart w:id="860" w:name="_Toc36464961"/>
      <w:bookmarkStart w:id="861" w:name="_Toc51944693"/>
      <w:r w:rsidRPr="001A01C4">
        <w:t>6.</w:t>
      </w:r>
      <w:r w:rsidRPr="001A01C4">
        <w:rPr>
          <w:lang w:eastAsia="zh-CN"/>
        </w:rPr>
        <w:t>3</w:t>
      </w:r>
      <w:r w:rsidRPr="001A01C4">
        <w:t>.3.2.4.1</w:t>
      </w:r>
      <w:r w:rsidRPr="001A01C4">
        <w:tab/>
        <w:t>Overview</w:t>
      </w:r>
      <w:bookmarkEnd w:id="858"/>
      <w:bookmarkEnd w:id="859"/>
      <w:bookmarkEnd w:id="860"/>
      <w:bookmarkEnd w:id="861"/>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proofErr w:type="spellStart"/>
            <w:r w:rsidRPr="001A01C4">
              <w:t>u</w:t>
            </w:r>
            <w:r w:rsidR="00CA579B" w:rsidRPr="001A01C4">
              <w:t>e-upu</w:t>
            </w:r>
            <w:proofErr w:type="spellEnd"/>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proofErr w:type="spellStart"/>
            <w:proofErr w:type="gramStart"/>
            <w:r w:rsidR="00907DC3" w:rsidRPr="001A01C4">
              <w:t>u</w:t>
            </w:r>
            <w:r w:rsidRPr="001A01C4">
              <w:t>e</w:t>
            </w:r>
            <w:proofErr w:type="gramEnd"/>
            <w:r w:rsidRPr="001A01C4">
              <w:t>-</w:t>
            </w:r>
            <w:r w:rsidRPr="001A01C4">
              <w:rPr>
                <w:rFonts w:hint="eastAsia"/>
                <w:lang w:eastAsia="zh-CN"/>
              </w:rPr>
              <w:t>upu</w:t>
            </w:r>
            <w:proofErr w:type="spellEnd"/>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862" w:name="_Toc25270783"/>
      <w:bookmarkStart w:id="863" w:name="_Toc34310440"/>
      <w:bookmarkStart w:id="864" w:name="_Toc36464962"/>
      <w:bookmarkStart w:id="865" w:name="_Toc51944694"/>
      <w:r w:rsidRPr="001A01C4">
        <w:t>6.</w:t>
      </w:r>
      <w:r w:rsidRPr="001A01C4">
        <w:rPr>
          <w:lang w:eastAsia="zh-CN"/>
        </w:rPr>
        <w:t>3</w:t>
      </w:r>
      <w:r w:rsidRPr="001A01C4">
        <w:t>.3.2.4.2</w:t>
      </w:r>
      <w:r w:rsidRPr="001A01C4">
        <w:tab/>
        <w:t xml:space="preserve">Operation: </w:t>
      </w:r>
      <w:proofErr w:type="spellStart"/>
      <w:r w:rsidR="00907DC3" w:rsidRPr="001A01C4">
        <w:t>u</w:t>
      </w:r>
      <w:r w:rsidRPr="001A01C4">
        <w:t>e-</w:t>
      </w:r>
      <w:r w:rsidRPr="001A01C4">
        <w:rPr>
          <w:rFonts w:hint="eastAsia"/>
          <w:lang w:eastAsia="zh-CN"/>
        </w:rPr>
        <w:t>upu</w:t>
      </w:r>
      <w:bookmarkEnd w:id="862"/>
      <w:bookmarkEnd w:id="863"/>
      <w:bookmarkEnd w:id="864"/>
      <w:bookmarkEnd w:id="865"/>
      <w:proofErr w:type="spellEnd"/>
    </w:p>
    <w:p w14:paraId="68D19D76" w14:textId="77777777" w:rsidR="001F42BE" w:rsidRPr="001A01C4" w:rsidRDefault="001F42BE" w:rsidP="006F0131">
      <w:pPr>
        <w:pStyle w:val="H6"/>
      </w:pPr>
      <w:bookmarkStart w:id="866" w:name="_Toc25270784"/>
      <w:bookmarkStart w:id="867" w:name="_Toc34310441"/>
      <w:bookmarkStart w:id="868" w:name="_Toc36464963"/>
      <w:bookmarkStart w:id="869" w:name="_Toc51944695"/>
      <w:r w:rsidRPr="001A01C4">
        <w:t>6.</w:t>
      </w:r>
      <w:r w:rsidRPr="001A01C4">
        <w:rPr>
          <w:lang w:eastAsia="zh-CN"/>
        </w:rPr>
        <w:t>3</w:t>
      </w:r>
      <w:r w:rsidRPr="001A01C4">
        <w:t>.3.2.4.2.1</w:t>
      </w:r>
      <w:r w:rsidRPr="001A01C4">
        <w:tab/>
        <w:t>Description</w:t>
      </w:r>
      <w:bookmarkEnd w:id="866"/>
      <w:bookmarkEnd w:id="867"/>
      <w:bookmarkEnd w:id="868"/>
      <w:bookmarkEnd w:id="869"/>
    </w:p>
    <w:p w14:paraId="4C9298F9" w14:textId="77777777"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3GPP TS 33.501 [8]).</w:t>
      </w:r>
    </w:p>
    <w:p w14:paraId="2F0371E2" w14:textId="77777777" w:rsidR="001F42BE" w:rsidRPr="001A01C4" w:rsidRDefault="001F42BE" w:rsidP="006F0131">
      <w:pPr>
        <w:pStyle w:val="H6"/>
      </w:pPr>
      <w:bookmarkStart w:id="870" w:name="_Toc25270785"/>
      <w:bookmarkStart w:id="871" w:name="_Toc34310442"/>
      <w:bookmarkStart w:id="872" w:name="_Toc36464964"/>
      <w:bookmarkStart w:id="873" w:name="_Toc51944696"/>
      <w:r w:rsidRPr="001A01C4">
        <w:t>6.</w:t>
      </w:r>
      <w:r w:rsidRPr="001A01C4">
        <w:rPr>
          <w:lang w:eastAsia="zh-CN"/>
        </w:rPr>
        <w:t>3</w:t>
      </w:r>
      <w:r w:rsidRPr="001A01C4">
        <w:t>.3.2.4.2.2</w:t>
      </w:r>
      <w:r w:rsidRPr="001A01C4">
        <w:tab/>
        <w:t>Operation Definition</w:t>
      </w:r>
      <w:bookmarkEnd w:id="870"/>
      <w:bookmarkEnd w:id="871"/>
      <w:bookmarkEnd w:id="872"/>
      <w:bookmarkEnd w:id="873"/>
    </w:p>
    <w:p w14:paraId="3234B462" w14:textId="77777777" w:rsidR="001F42BE" w:rsidRPr="001A01C4" w:rsidRDefault="001F42BE" w:rsidP="001F42BE">
      <w:r w:rsidRPr="001A01C4">
        <w:t>This method shall support the request data structures specified in table 6.3.3.2.4.2.2-1 and the response data structures and response codes specified in table 6.3.3.2.4.2.2-2.</w:t>
      </w:r>
    </w:p>
    <w:p w14:paraId="2AF8DFCE" w14:textId="77777777" w:rsidR="001F42BE" w:rsidRPr="001A01C4" w:rsidRDefault="001F42BE" w:rsidP="001F42BE">
      <w:pPr>
        <w:pStyle w:val="TH"/>
      </w:pPr>
      <w:r w:rsidRPr="001A01C4">
        <w:lastRenderedPageBreak/>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proofErr w:type="spellStart"/>
            <w:r w:rsidRPr="001A01C4">
              <w:rPr>
                <w:rFonts w:hint="eastAsia"/>
                <w:lang w:eastAsia="zh-CN"/>
              </w:rPr>
              <w:t>Upu</w:t>
            </w:r>
            <w:r w:rsidRPr="001A01C4">
              <w:t>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(as specified in 3GPP TS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proofErr w:type="spellStart"/>
            <w:r w:rsidRPr="001A01C4">
              <w:rPr>
                <w:rFonts w:hint="eastAsia"/>
                <w:lang w:eastAsia="zh-CN"/>
              </w:rPr>
              <w:t>Upu</w:t>
            </w:r>
            <w:r w:rsidRPr="001A01C4">
              <w:t>SecurityInfo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62D34923" w:rsidR="00164D39" w:rsidRPr="001A01C4" w:rsidRDefault="00164D39" w:rsidP="00164D39">
            <w:pPr>
              <w:pStyle w:val="TAN"/>
            </w:pPr>
            <w:r w:rsidRPr="001A01C4">
              <w:t>NOTE</w:t>
            </w:r>
            <w:r w:rsidR="00095CAC"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7E3B8422" w14:textId="402AE759" w:rsidR="00095CAC" w:rsidRPr="001A01C4" w:rsidRDefault="00095CAC"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1E7E1126"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60354FD7"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Titre3"/>
      </w:pPr>
      <w:bookmarkStart w:id="874" w:name="_Toc25270786"/>
      <w:bookmarkStart w:id="875" w:name="_Toc34310443"/>
      <w:bookmarkStart w:id="876" w:name="_Toc36464965"/>
      <w:bookmarkStart w:id="877" w:name="_Toc51944697"/>
      <w:bookmarkStart w:id="878" w:name="_Toc200618873"/>
      <w:r w:rsidRPr="001A01C4">
        <w:t>6.3.4</w:t>
      </w:r>
      <w:r w:rsidRPr="001A01C4">
        <w:tab/>
        <w:t>Custom Operations without associated resources</w:t>
      </w:r>
      <w:bookmarkEnd w:id="874"/>
      <w:bookmarkEnd w:id="875"/>
      <w:bookmarkEnd w:id="876"/>
      <w:bookmarkEnd w:id="877"/>
      <w:bookmarkEnd w:id="878"/>
    </w:p>
    <w:p w14:paraId="7DFA64D6" w14:textId="77777777" w:rsidR="001F42BE" w:rsidRPr="001A01C4" w:rsidRDefault="001F42BE" w:rsidP="000F100F">
      <w:pPr>
        <w:pStyle w:val="Titre4"/>
      </w:pPr>
      <w:bookmarkStart w:id="879" w:name="_Toc25270787"/>
      <w:bookmarkStart w:id="880" w:name="_Toc34310444"/>
      <w:bookmarkStart w:id="881" w:name="_Toc36464966"/>
      <w:bookmarkStart w:id="882" w:name="_Toc51944698"/>
      <w:bookmarkStart w:id="883" w:name="_Toc200618874"/>
      <w:r w:rsidRPr="001A01C4">
        <w:t>6.3.4.1</w:t>
      </w:r>
      <w:r w:rsidRPr="001A01C4">
        <w:tab/>
        <w:t>Overview</w:t>
      </w:r>
      <w:bookmarkEnd w:id="879"/>
      <w:bookmarkEnd w:id="880"/>
      <w:bookmarkEnd w:id="881"/>
      <w:bookmarkEnd w:id="882"/>
      <w:bookmarkEnd w:id="883"/>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Titre3"/>
      </w:pPr>
      <w:bookmarkStart w:id="884" w:name="_Toc25270788"/>
      <w:bookmarkStart w:id="885" w:name="_Toc34310445"/>
      <w:bookmarkStart w:id="886" w:name="_Toc36464967"/>
      <w:bookmarkStart w:id="887" w:name="_Toc51944699"/>
      <w:bookmarkStart w:id="888" w:name="_Toc200618875"/>
      <w:r w:rsidRPr="001A01C4">
        <w:t>6.3.5</w:t>
      </w:r>
      <w:r w:rsidRPr="001A01C4">
        <w:tab/>
        <w:t>Notifications</w:t>
      </w:r>
      <w:bookmarkEnd w:id="884"/>
      <w:bookmarkEnd w:id="885"/>
      <w:bookmarkEnd w:id="886"/>
      <w:bookmarkEnd w:id="887"/>
      <w:bookmarkEnd w:id="888"/>
    </w:p>
    <w:p w14:paraId="6D3F6E19" w14:textId="77777777" w:rsidR="001F42BE" w:rsidRPr="001A01C4" w:rsidRDefault="001F42BE" w:rsidP="000F100F">
      <w:pPr>
        <w:pStyle w:val="Titre4"/>
      </w:pPr>
      <w:bookmarkStart w:id="889" w:name="_Toc25270789"/>
      <w:bookmarkStart w:id="890" w:name="_Toc34310446"/>
      <w:bookmarkStart w:id="891" w:name="_Toc36464968"/>
      <w:bookmarkStart w:id="892" w:name="_Toc51944700"/>
      <w:bookmarkStart w:id="893" w:name="_Toc200618876"/>
      <w:r w:rsidRPr="001A01C4">
        <w:t>6.3.5.1</w:t>
      </w:r>
      <w:r w:rsidRPr="001A01C4">
        <w:tab/>
        <w:t>General</w:t>
      </w:r>
      <w:bookmarkEnd w:id="889"/>
      <w:bookmarkEnd w:id="890"/>
      <w:bookmarkEnd w:id="891"/>
      <w:bookmarkEnd w:id="892"/>
      <w:bookmarkEnd w:id="893"/>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Titre3"/>
      </w:pPr>
      <w:bookmarkStart w:id="894" w:name="_Toc25270790"/>
      <w:bookmarkStart w:id="895" w:name="_Toc34310447"/>
      <w:bookmarkStart w:id="896" w:name="_Toc36464969"/>
      <w:bookmarkStart w:id="897" w:name="_Toc51944701"/>
      <w:bookmarkStart w:id="898" w:name="_Toc200618877"/>
      <w:r w:rsidRPr="001A01C4">
        <w:lastRenderedPageBreak/>
        <w:t>6.3.6</w:t>
      </w:r>
      <w:r w:rsidRPr="001A01C4">
        <w:tab/>
        <w:t>Data Model</w:t>
      </w:r>
      <w:bookmarkEnd w:id="894"/>
      <w:bookmarkEnd w:id="895"/>
      <w:bookmarkEnd w:id="896"/>
      <w:bookmarkEnd w:id="897"/>
      <w:bookmarkEnd w:id="898"/>
    </w:p>
    <w:p w14:paraId="1B40BAB0" w14:textId="77777777" w:rsidR="001F42BE" w:rsidRPr="001A01C4" w:rsidRDefault="001F42BE" w:rsidP="000F100F">
      <w:pPr>
        <w:pStyle w:val="Titre4"/>
      </w:pPr>
      <w:bookmarkStart w:id="899" w:name="_Toc25270791"/>
      <w:bookmarkStart w:id="900" w:name="_Toc34310448"/>
      <w:bookmarkStart w:id="901" w:name="_Toc36464970"/>
      <w:bookmarkStart w:id="902" w:name="_Toc51944702"/>
      <w:bookmarkStart w:id="903" w:name="_Toc200618878"/>
      <w:r w:rsidRPr="001A01C4">
        <w:t>6.3.6.1</w:t>
      </w:r>
      <w:r w:rsidRPr="001A01C4">
        <w:tab/>
        <w:t>General</w:t>
      </w:r>
      <w:bookmarkEnd w:id="899"/>
      <w:bookmarkEnd w:id="900"/>
      <w:bookmarkEnd w:id="901"/>
      <w:bookmarkEnd w:id="902"/>
      <w:bookmarkEnd w:id="903"/>
    </w:p>
    <w:p w14:paraId="1D46B30D" w14:textId="77777777" w:rsidR="001F42BE" w:rsidRPr="001A01C4" w:rsidRDefault="001F42BE" w:rsidP="001F42BE">
      <w:r w:rsidRPr="001A01C4">
        <w:t>This clause specifies the application data model supported by the API.</w:t>
      </w:r>
    </w:p>
    <w:p w14:paraId="3C4FCDA5" w14:textId="2720EA46" w:rsidR="001F42BE" w:rsidRPr="001A01C4" w:rsidRDefault="001F42BE" w:rsidP="001F42BE">
      <w:r w:rsidRPr="001A01C4">
        <w:t>Table 6.3.6.1-1 specifies the data types defined for the Nausf</w:t>
      </w:r>
      <w:r w:rsidR="001E6946">
        <w:t>_</w:t>
      </w:r>
      <w:r w:rsidRPr="001A01C4">
        <w:rPr>
          <w:rFonts w:hint="eastAsia"/>
          <w:lang w:eastAsia="zh-CN"/>
        </w:rPr>
        <w:t>UPU</w:t>
      </w:r>
      <w:r w:rsidRPr="001A01C4">
        <w:t xml:space="preserve">Protection </w:t>
      </w:r>
      <w:proofErr w:type="gramStart"/>
      <w:r w:rsidRPr="001A01C4">
        <w:t>service based</w:t>
      </w:r>
      <w:proofErr w:type="gramEnd"/>
      <w:r w:rsidRPr="001A01C4">
        <w:t xml:space="preserve"> interface protocol.</w:t>
      </w:r>
    </w:p>
    <w:p w14:paraId="5C90F733" w14:textId="263EB428" w:rsidR="001F42BE" w:rsidRPr="001A01C4" w:rsidRDefault="001F42BE" w:rsidP="001F42BE">
      <w:pPr>
        <w:pStyle w:val="TH"/>
      </w:pPr>
      <w:r w:rsidRPr="001A01C4">
        <w:t>Table 6.3.6.1-1: Nausf</w:t>
      </w:r>
      <w:r w:rsidR="001E6946">
        <w:t>_</w:t>
      </w:r>
      <w:r w:rsidR="001E6946" w:rsidRPr="001A01C4">
        <w:rPr>
          <w:rFonts w:hint="eastAsia"/>
          <w:lang w:eastAsia="zh-CN"/>
        </w:rPr>
        <w:t>UPU</w:t>
      </w:r>
      <w:r w:rsidR="001E6946" w:rsidRPr="001A01C4">
        <w:t>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proofErr w:type="spellStart"/>
            <w:r w:rsidRPr="001A01C4">
              <w:rPr>
                <w:rFonts w:hint="eastAsia"/>
                <w:lang w:eastAsia="zh-CN"/>
              </w:rPr>
              <w:t>Upu</w:t>
            </w:r>
            <w:r w:rsidRPr="001A01C4">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proofErr w:type="spellStart"/>
            <w:r w:rsidRPr="001A01C4">
              <w:rPr>
                <w:rFonts w:hint="eastAsia"/>
                <w:lang w:eastAsia="zh-CN"/>
              </w:rPr>
              <w:t>Upu</w:t>
            </w:r>
            <w:r w:rsidRPr="001A01C4">
              <w:t>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proofErr w:type="spellStart"/>
            <w:r w:rsidRPr="001A01C4">
              <w:rPr>
                <w:lang w:val="es-ES"/>
              </w:rPr>
              <w:t>U</w:t>
            </w:r>
            <w:r w:rsidRPr="001A01C4">
              <w:rPr>
                <w:rFonts w:hint="eastAsia"/>
                <w:lang w:val="es-ES" w:eastAsia="zh-CN"/>
              </w:rPr>
              <w:t>puData</w:t>
            </w:r>
            <w:proofErr w:type="spellEnd"/>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r w:rsidRPr="001A01C4">
              <w:rPr>
                <w:rFonts w:hint="eastAsia"/>
                <w:lang w:eastAsia="zh-CN"/>
              </w:rPr>
              <w:t>Upu</w:t>
            </w:r>
            <w:r w:rsidRPr="001A01C4">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proofErr w:type="spellStart"/>
            <w:r w:rsidRPr="001A01C4">
              <w:t>Counter</w:t>
            </w:r>
            <w:r w:rsidRPr="001A01C4">
              <w:rPr>
                <w:rFonts w:hint="eastAsia"/>
                <w:lang w:eastAsia="zh-CN"/>
              </w:rPr>
              <w:t>Upu</w:t>
            </w:r>
            <w:proofErr w:type="spellEnd"/>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proofErr w:type="spellStart"/>
            <w:r w:rsidRPr="001A01C4">
              <w:t>UpuAckInd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proofErr w:type="spellStart"/>
            <w:r w:rsidRPr="001A01C4">
              <w:t>UpuHeader</w:t>
            </w:r>
            <w:proofErr w:type="spellEnd"/>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5C5D5BAC" w:rsidR="00D41C3B" w:rsidRPr="001A01C4" w:rsidRDefault="00D41C3B" w:rsidP="00D41C3B">
            <w:pPr>
              <w:pStyle w:val="TAL"/>
              <w:rPr>
                <w:rFonts w:cs="Arial"/>
                <w:szCs w:val="18"/>
              </w:rPr>
            </w:pPr>
            <w:r w:rsidRPr="001A01C4">
              <w:rPr>
                <w:rFonts w:cs="Arial"/>
                <w:szCs w:val="18"/>
              </w:rPr>
              <w:t xml:space="preserve">Contains the "UPU Header" IE as specified in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 xml:space="preserve">.11.3.53A of 3GPP </w:t>
            </w:r>
            <w:r w:rsidR="000E0D91" w:rsidRPr="001A01C4">
              <w:rPr>
                <w:rFonts w:cs="Arial"/>
                <w:szCs w:val="18"/>
              </w:rPr>
              <w:t>TS</w:t>
            </w:r>
            <w:r w:rsidR="000E0D91">
              <w:rPr>
                <w:rFonts w:cs="Arial"/>
                <w:szCs w:val="18"/>
              </w:rPr>
              <w:t> </w:t>
            </w:r>
            <w:r w:rsidR="000E0D91" w:rsidRPr="001A01C4">
              <w:rPr>
                <w:rFonts w:cs="Arial"/>
                <w:szCs w:val="18"/>
              </w:rPr>
              <w:t>2</w:t>
            </w:r>
            <w:r w:rsidRPr="001A01C4">
              <w:rPr>
                <w:rFonts w:cs="Arial"/>
                <w:szCs w:val="18"/>
              </w:rPr>
              <w:t>4.501</w:t>
            </w:r>
            <w:r w:rsidR="000E0D91">
              <w:rPr>
                <w:rFonts w:cs="Arial"/>
                <w:szCs w:val="18"/>
              </w:rPr>
              <w:t> </w:t>
            </w:r>
            <w:r w:rsidR="000E0D91" w:rsidRPr="001A01C4">
              <w:rPr>
                <w:rFonts w:cs="Arial"/>
                <w:szCs w:val="18"/>
              </w:rPr>
              <w:t>[</w:t>
            </w:r>
            <w:r w:rsidRPr="001A01C4">
              <w:rPr>
                <w:rFonts w:cs="Arial"/>
                <w:szCs w:val="18"/>
              </w:rPr>
              <w:t>20] (octet 4),</w:t>
            </w:r>
          </w:p>
        </w:tc>
      </w:tr>
      <w:tr w:rsidR="00F04B3B" w:rsidRPr="006C1FAA"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proofErr w:type="spellStart"/>
            <w:r w:rsidRPr="001A01C4">
              <w:t>UpuTransparentInfo</w:t>
            </w:r>
            <w:proofErr w:type="spellEnd"/>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proofErr w:type="spellStart"/>
            <w:r w:rsidRPr="001A01C4">
              <w:rPr>
                <w:rFonts w:cs="Arial"/>
                <w:szCs w:val="18"/>
                <w:lang w:val="fr-FR"/>
              </w:rPr>
              <w:t>Contains</w:t>
            </w:r>
            <w:proofErr w:type="spellEnd"/>
            <w:r w:rsidRPr="001A01C4">
              <w:rPr>
                <w:rFonts w:cs="Arial"/>
                <w:szCs w:val="18"/>
                <w:lang w:val="fr-FR"/>
              </w:rPr>
              <w:t xml:space="preserve"> UPU information </w:t>
            </w:r>
            <w:proofErr w:type="spellStart"/>
            <w:r w:rsidRPr="001A01C4">
              <w:rPr>
                <w:rFonts w:cs="Arial"/>
                <w:szCs w:val="18"/>
                <w:lang w:val="fr-FR"/>
              </w:rPr>
              <w:t>encoded</w:t>
            </w:r>
            <w:proofErr w:type="spellEnd"/>
            <w:r w:rsidRPr="001A01C4">
              <w:rPr>
                <w:rFonts w:cs="Arial"/>
                <w:szCs w:val="18"/>
                <w:lang w:val="fr-FR"/>
              </w:rPr>
              <w:t xml:space="preserve"> as transparent container.</w:t>
            </w:r>
          </w:p>
        </w:tc>
      </w:tr>
    </w:tbl>
    <w:p w14:paraId="3D8A9D65" w14:textId="77777777" w:rsidR="001F42BE" w:rsidRPr="001A01C4" w:rsidRDefault="001F42BE" w:rsidP="001F42BE">
      <w:pPr>
        <w:rPr>
          <w:lang w:val="fr-FR"/>
        </w:rPr>
      </w:pPr>
    </w:p>
    <w:p w14:paraId="09C50E87" w14:textId="023E3E76" w:rsidR="001F42BE" w:rsidRPr="001A01C4" w:rsidRDefault="001F42BE" w:rsidP="001F42BE">
      <w:pPr>
        <w:rPr>
          <w:lang w:eastAsia="zh-CN"/>
        </w:rPr>
      </w:pPr>
      <w:r w:rsidRPr="001A01C4">
        <w:t>Table 6.3.6.1-2 specifies data types re-used by the Nausf</w:t>
      </w:r>
      <w:r w:rsidR="001E6946">
        <w:t>_</w:t>
      </w:r>
      <w:r w:rsidRPr="001A01C4">
        <w:rPr>
          <w:rFonts w:hint="eastAsia"/>
          <w:lang w:eastAsia="zh-CN"/>
        </w:rPr>
        <w:t>UPU</w:t>
      </w:r>
      <w:r w:rsidRPr="001A01C4">
        <w:t xml:space="preserve">Protection </w:t>
      </w:r>
      <w:proofErr w:type="gramStart"/>
      <w:r w:rsidRPr="001A01C4">
        <w:t>service based</w:t>
      </w:r>
      <w:proofErr w:type="gramEnd"/>
      <w:r w:rsidRPr="001A01C4">
        <w:t xml:space="preserve"> interface protocol from other specifications</w:t>
      </w:r>
      <w:r w:rsidR="001E6946" w:rsidRPr="001E6946">
        <w:t xml:space="preserve"> </w:t>
      </w:r>
      <w:r w:rsidR="001E6946">
        <w:t>and from other service APIs in current specification</w:t>
      </w:r>
      <w:r w:rsidRPr="001A01C4">
        <w:t xml:space="preserve">, including a reference to </w:t>
      </w:r>
      <w:r w:rsidR="001E6946">
        <w:t>the</w:t>
      </w:r>
      <w:r w:rsidRPr="001A01C4">
        <w:t xml:space="preserve"> respective specifications and when needed, a short description of their use within the Nausf</w:t>
      </w:r>
      <w:r w:rsidR="001E6946">
        <w:t>_</w:t>
      </w:r>
      <w:r w:rsidR="001E6946" w:rsidRPr="001A01C4">
        <w:rPr>
          <w:rFonts w:hint="eastAsia"/>
          <w:lang w:eastAsia="zh-CN"/>
        </w:rPr>
        <w:t>UPU</w:t>
      </w:r>
      <w:r w:rsidR="001E6946" w:rsidRPr="001A01C4">
        <w:t>Protection</w:t>
      </w:r>
      <w:r w:rsidRPr="001A01C4">
        <w:t xml:space="preserve"> service based interface.</w:t>
      </w:r>
    </w:p>
    <w:p w14:paraId="67CAF48F" w14:textId="5698C8A2" w:rsidR="001F42BE" w:rsidRPr="001A01C4" w:rsidRDefault="001F42BE" w:rsidP="001F42BE">
      <w:pPr>
        <w:pStyle w:val="TH"/>
      </w:pPr>
      <w:r w:rsidRPr="001A01C4">
        <w:t>Table 6.3.6.1-2: Nausf</w:t>
      </w:r>
      <w:r w:rsidR="001E6946">
        <w:t>_</w:t>
      </w:r>
      <w:r w:rsidR="001E6946" w:rsidRPr="001A01C4">
        <w:rPr>
          <w:rFonts w:hint="eastAsia"/>
          <w:lang w:eastAsia="zh-CN"/>
        </w:rPr>
        <w:t>UPU</w:t>
      </w:r>
      <w:r w:rsidR="001E6946" w:rsidRPr="001A01C4">
        <w:t>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proofErr w:type="spellStart"/>
            <w:r w:rsidRPr="001A01C4">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 xml:space="preserve">Default </w:t>
            </w:r>
            <w:proofErr w:type="spellStart"/>
            <w:r w:rsidRPr="001A01C4">
              <w:rPr>
                <w:lang w:val="es-ES"/>
              </w:rPr>
              <w:t>configured</w:t>
            </w:r>
            <w:proofErr w:type="spellEnd"/>
            <w:r w:rsidRPr="001A01C4">
              <w:rPr>
                <w:lang w:val="es-ES"/>
              </w:rPr>
              <w:t xml:space="preserve">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proofErr w:type="spellStart"/>
            <w:r w:rsidRPr="001A01C4">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1CE98E2C" w14:textId="77777777" w:rsidR="001E6946" w:rsidRDefault="001E6946" w:rsidP="001E6946">
            <w:pPr>
              <w:pStyle w:val="TAL"/>
            </w:pPr>
            <w:r w:rsidRPr="00F635E6">
              <w:rPr>
                <w:lang w:val="en-US"/>
              </w:rPr>
              <w:t xml:space="preserve">Defined in </w:t>
            </w:r>
            <w:proofErr w:type="spellStart"/>
            <w:r w:rsidRPr="001A01C4">
              <w:t>Nausf</w:t>
            </w:r>
            <w:r>
              <w:t>_</w:t>
            </w:r>
            <w:r w:rsidRPr="001A01C4">
              <w:t>SORProtection</w:t>
            </w:r>
            <w:proofErr w:type="spellEnd"/>
            <w:r>
              <w:t xml:space="preserve"> API.</w:t>
            </w:r>
          </w:p>
          <w:p w14:paraId="0A158DAA" w14:textId="77777777" w:rsidR="004012F4" w:rsidRPr="001A01C4" w:rsidRDefault="004012F4" w:rsidP="0078742B">
            <w:pPr>
              <w:pStyle w:val="TAL"/>
              <w:rPr>
                <w:lang w:val="es-ES"/>
              </w:rPr>
            </w:pPr>
            <w:proofErr w:type="spellStart"/>
            <w:r w:rsidRPr="001A01C4">
              <w:rPr>
                <w:lang w:val="es-ES"/>
              </w:rPr>
              <w:t>Secured</w:t>
            </w:r>
            <w:proofErr w:type="spellEnd"/>
            <w:r w:rsidRPr="001A01C4">
              <w:rPr>
                <w:lang w:val="es-ES"/>
              </w:rPr>
              <w:t xml:space="preserve"> </w:t>
            </w:r>
            <w:proofErr w:type="spellStart"/>
            <w:r w:rsidRPr="001A01C4">
              <w:rPr>
                <w:lang w:val="es-ES"/>
              </w:rPr>
              <w:t>Packet</w:t>
            </w:r>
            <w:proofErr w:type="spellEnd"/>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proofErr w:type="spellStart"/>
            <w:r w:rsidRPr="001A01C4">
              <w:t>RoutingId</w:t>
            </w:r>
            <w:proofErr w:type="spellEnd"/>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Pr="001A01C4" w:rsidRDefault="004012F4" w:rsidP="0078742B">
            <w:pPr>
              <w:pStyle w:val="TAL"/>
            </w:pPr>
            <w:r w:rsidRPr="001A01C4">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proofErr w:type="spellStart"/>
            <w:r w:rsidRPr="001A01C4">
              <w:rPr>
                <w:lang w:val="es-ES"/>
              </w:rPr>
              <w:t>Routing</w:t>
            </w:r>
            <w:proofErr w:type="spellEnd"/>
            <w:r w:rsidRPr="001A01C4">
              <w:rPr>
                <w:lang w:val="es-ES"/>
              </w:rPr>
              <w:t xml:space="preserve">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Titre4"/>
        <w:rPr>
          <w:lang w:val="en-US"/>
        </w:rPr>
      </w:pPr>
      <w:bookmarkStart w:id="904" w:name="_Toc25270792"/>
      <w:bookmarkStart w:id="905" w:name="_Toc34310449"/>
      <w:bookmarkStart w:id="906" w:name="_Toc36464971"/>
      <w:bookmarkStart w:id="907" w:name="_Toc51944703"/>
      <w:bookmarkStart w:id="908" w:name="_Toc200618879"/>
      <w:r w:rsidRPr="001A01C4">
        <w:rPr>
          <w:lang w:val="en-US"/>
        </w:rPr>
        <w:t>6.3.6.2</w:t>
      </w:r>
      <w:r w:rsidRPr="001A01C4">
        <w:rPr>
          <w:lang w:val="en-US"/>
        </w:rPr>
        <w:tab/>
        <w:t>Structured data types</w:t>
      </w:r>
      <w:bookmarkEnd w:id="904"/>
      <w:bookmarkEnd w:id="905"/>
      <w:bookmarkEnd w:id="906"/>
      <w:bookmarkEnd w:id="907"/>
      <w:bookmarkEnd w:id="908"/>
    </w:p>
    <w:p w14:paraId="1B43CBCA" w14:textId="77777777" w:rsidR="001F42BE" w:rsidRPr="001A01C4" w:rsidRDefault="001F42BE" w:rsidP="000F100F">
      <w:pPr>
        <w:pStyle w:val="Titre5"/>
      </w:pPr>
      <w:bookmarkStart w:id="909" w:name="_Toc25270793"/>
      <w:bookmarkStart w:id="910" w:name="_Toc34310450"/>
      <w:bookmarkStart w:id="911" w:name="_Toc36464972"/>
      <w:bookmarkStart w:id="912" w:name="_Toc51944704"/>
      <w:bookmarkStart w:id="913" w:name="_Toc200618880"/>
      <w:r w:rsidRPr="001A01C4">
        <w:t>6.3.6.2.1</w:t>
      </w:r>
      <w:r w:rsidRPr="001A01C4">
        <w:tab/>
        <w:t>Introduction</w:t>
      </w:r>
      <w:bookmarkEnd w:id="909"/>
      <w:bookmarkEnd w:id="910"/>
      <w:bookmarkEnd w:id="911"/>
      <w:bookmarkEnd w:id="912"/>
      <w:bookmarkEnd w:id="913"/>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Titre5"/>
      </w:pPr>
      <w:bookmarkStart w:id="914" w:name="_Toc25270794"/>
      <w:bookmarkStart w:id="915" w:name="_Toc34310451"/>
      <w:bookmarkStart w:id="916" w:name="_Toc36464973"/>
      <w:bookmarkStart w:id="917" w:name="_Toc51944705"/>
      <w:bookmarkStart w:id="918" w:name="_Toc200618881"/>
      <w:r w:rsidRPr="001A01C4">
        <w:lastRenderedPageBreak/>
        <w:t>6.3.6.2.2</w:t>
      </w:r>
      <w:r w:rsidRPr="001A01C4">
        <w:tab/>
        <w:t xml:space="preserve">Type: </w:t>
      </w:r>
      <w:proofErr w:type="spellStart"/>
      <w:r w:rsidRPr="001A01C4">
        <w:rPr>
          <w:lang w:eastAsia="zh-CN"/>
        </w:rPr>
        <w:t>Upu</w:t>
      </w:r>
      <w:r w:rsidRPr="001A01C4">
        <w:t>Info</w:t>
      </w:r>
      <w:bookmarkEnd w:id="914"/>
      <w:bookmarkEnd w:id="915"/>
      <w:bookmarkEnd w:id="916"/>
      <w:bookmarkEnd w:id="917"/>
      <w:bookmarkEnd w:id="918"/>
      <w:proofErr w:type="spellEnd"/>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proofErr w:type="spellStart"/>
      <w:r w:rsidRPr="001A01C4">
        <w:rPr>
          <w:rFonts w:hint="eastAsia"/>
          <w:lang w:eastAsia="zh-CN"/>
        </w:rPr>
        <w:t>Upu</w:t>
      </w:r>
      <w:r w:rsidRPr="001A01C4">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proofErr w:type="spellStart"/>
            <w:r w:rsidRPr="001A01C4">
              <w:rPr>
                <w:rFonts w:hint="eastAsia"/>
                <w:lang w:val="es-ES" w:eastAsia="zh-CN"/>
              </w:rPr>
              <w:t>upuData</w:t>
            </w:r>
            <w:proofErr w:type="spellEnd"/>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proofErr w:type="gramStart"/>
            <w:r w:rsidRPr="001A01C4">
              <w:rPr>
                <w:lang w:eastAsia="zh-CN"/>
              </w:rPr>
              <w:t>a</w:t>
            </w:r>
            <w:r w:rsidRPr="001A01C4">
              <w:t>rray(</w:t>
            </w:r>
            <w:proofErr w:type="spellStart"/>
            <w:proofErr w:type="gramEnd"/>
            <w:r w:rsidRPr="001A01C4">
              <w:rPr>
                <w:lang w:val="es-ES"/>
              </w:rPr>
              <w:t>U</w:t>
            </w:r>
            <w:r w:rsidRPr="001A01C4">
              <w:rPr>
                <w:lang w:val="es-ES" w:eastAsia="zh-CN"/>
              </w:rPr>
              <w:t>puData</w:t>
            </w:r>
            <w:proofErr w:type="spellEnd"/>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proofErr w:type="gramStart"/>
            <w:r w:rsidRPr="001A01C4">
              <w:rPr>
                <w:rFonts w:hint="eastAsia"/>
                <w:lang w:eastAsia="zh-CN"/>
              </w:rPr>
              <w:t>1</w:t>
            </w:r>
            <w:r w:rsidRPr="001A01C4">
              <w:t>..N</w:t>
            </w:r>
            <w:proofErr w:type="gramEnd"/>
          </w:p>
        </w:tc>
        <w:tc>
          <w:tcPr>
            <w:tcW w:w="2920" w:type="dxa"/>
            <w:tcBorders>
              <w:top w:val="single" w:sz="4" w:space="0" w:color="auto"/>
              <w:left w:val="single" w:sz="4" w:space="0" w:color="auto"/>
              <w:bottom w:val="single" w:sz="4" w:space="0" w:color="auto"/>
              <w:right w:val="single" w:sz="4" w:space="0" w:color="auto"/>
            </w:tcBorders>
          </w:tcPr>
          <w:p w14:paraId="1C7BF8F4" w14:textId="1041C4A9"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r w:rsidRPr="001A01C4">
              <w:rPr>
                <w:rFonts w:cs="Arial"/>
                <w:szCs w:val="18"/>
              </w:rPr>
              <w:t>.</w:t>
            </w:r>
            <w:r w:rsidRPr="001A01C4">
              <w:rPr>
                <w:rFonts w:cs="Arial" w:hint="eastAsia"/>
                <w:szCs w:val="18"/>
                <w:lang w:eastAsia="zh-CN"/>
              </w:rPr>
              <w:t xml:space="preserve"> A</w:t>
            </w:r>
            <w:r w:rsidRPr="001A01C4">
              <w:rPr>
                <w:lang w:eastAsia="zh-CN"/>
              </w:rPr>
              <w:t xml:space="preserve"> secured packed</w:t>
            </w:r>
            <w:r w:rsidRPr="001A01C4">
              <w:rPr>
                <w:rFonts w:hint="eastAsia"/>
                <w:lang w:eastAsia="zh-CN"/>
              </w:rPr>
              <w:t xml:space="preserve"> with the </w:t>
            </w:r>
            <w:r w:rsidRPr="001A01C4">
              <w:t>Routing indicator</w:t>
            </w:r>
            <w:r w:rsidRPr="001A01C4">
              <w:rPr>
                <w:rFonts w:hint="eastAsia"/>
                <w:lang w:eastAsia="zh-CN"/>
              </w:rPr>
              <w:t xml:space="preserve"> </w:t>
            </w:r>
            <w:r w:rsidRPr="001A01C4">
              <w:rPr>
                <w:lang w:eastAsia="zh-CN"/>
              </w:rPr>
              <w:t>update data</w:t>
            </w:r>
            <w:r w:rsidRPr="001A01C4">
              <w:rPr>
                <w:rFonts w:hint="eastAsia"/>
                <w:lang w:eastAsia="zh-CN"/>
              </w:rPr>
              <w:t xml:space="preserve"> and/or the </w:t>
            </w:r>
            <w:r w:rsidRPr="001A01C4">
              <w:t>Default configured NSSAI</w:t>
            </w:r>
            <w:r w:rsidRPr="001A01C4">
              <w:rPr>
                <w:rFonts w:hint="eastAsia"/>
                <w:lang w:eastAsia="zh-CN"/>
              </w:rPr>
              <w:t xml:space="preserve"> update data are included. </w:t>
            </w:r>
            <w:r w:rsidRPr="001A01C4">
              <w:rPr>
                <w:rFonts w:cs="Arial"/>
                <w:szCs w:val="18"/>
              </w:rPr>
              <w:t xml:space="preserve">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 xml:space="preserve">This attribute shall be ignored by AUSF when </w:t>
            </w:r>
            <w:proofErr w:type="spellStart"/>
            <w:r w:rsidRPr="001A01C4">
              <w:rPr>
                <w:rFonts w:cs="Arial"/>
                <w:szCs w:val="18"/>
              </w:rPr>
              <w:t>upuTransparentInfo</w:t>
            </w:r>
            <w:proofErr w:type="spellEnd"/>
            <w:r w:rsidRPr="001A01C4">
              <w:rPr>
                <w:rFonts w:cs="Arial"/>
                <w:szCs w:val="18"/>
              </w:rPr>
              <w:t xml:space="preserve">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proofErr w:type="spellStart"/>
            <w:r w:rsidRPr="001A01C4">
              <w:t>upuHeader</w:t>
            </w:r>
            <w:proofErr w:type="spellEnd"/>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proofErr w:type="spellStart"/>
            <w:r w:rsidRPr="001A01C4">
              <w:t>UpuHeader</w:t>
            </w:r>
            <w:proofErr w:type="spellEnd"/>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5D37CFDC" w:rsidR="00F04B3B" w:rsidRPr="001A01C4" w:rsidRDefault="00F04B3B" w:rsidP="00D41C3B">
            <w:pPr>
              <w:pStyle w:val="TAL"/>
              <w:rPr>
                <w:rFonts w:cs="Arial"/>
                <w:szCs w:val="18"/>
                <w:lang w:eastAsia="zh-CN"/>
              </w:rPr>
            </w:pPr>
            <w:r w:rsidRPr="001A01C4">
              <w:rPr>
                <w:rFonts w:cs="Arial"/>
                <w:szCs w:val="18"/>
              </w:rPr>
              <w:t xml:space="preserve">This attribute contains UPU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proofErr w:type="spellStart"/>
            <w:r w:rsidRPr="001A01C4">
              <w:rPr>
                <w:lang w:eastAsia="zh-CN"/>
              </w:rPr>
              <w:t>upuA</w:t>
            </w:r>
            <w:r w:rsidRPr="001A01C4">
              <w:t>ckInd</w:t>
            </w:r>
            <w:proofErr w:type="spellEnd"/>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proofErr w:type="spellStart"/>
            <w:r w:rsidRPr="001A01C4">
              <w:rPr>
                <w:rFonts w:hint="eastAsia"/>
                <w:lang w:eastAsia="zh-CN"/>
              </w:rPr>
              <w:t>Upu</w:t>
            </w:r>
            <w:r w:rsidRPr="001A01C4">
              <w:t>AckInd</w:t>
            </w:r>
            <w:proofErr w:type="spellEnd"/>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r w:rsidRPr="001A01C4">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r w:rsidRPr="001A01C4">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28EEEEB7" w:rsidR="00F04B3B" w:rsidRPr="001A01C4" w:rsidRDefault="00F04B3B" w:rsidP="00D41C3B">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proofErr w:type="spellStart"/>
            <w:r w:rsidRPr="001A01C4">
              <w:t>upuTransparentInfo</w:t>
            </w:r>
            <w:proofErr w:type="spellEnd"/>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proofErr w:type="spellStart"/>
            <w:r w:rsidRPr="001A01C4">
              <w:t>UpuTransparentInfo</w:t>
            </w:r>
            <w:proofErr w:type="spellEnd"/>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7C783BBD" w:rsidR="00F04B3B" w:rsidRPr="001A01C4" w:rsidRDefault="00F04B3B" w:rsidP="00F04B3B">
            <w:pPr>
              <w:pStyle w:val="TAL"/>
            </w:pPr>
            <w:r w:rsidRPr="001A01C4">
              <w:rPr>
                <w:rFonts w:cs="Arial"/>
                <w:szCs w:val="18"/>
              </w:rPr>
              <w:t xml:space="preserve">This attribute contains UPU information encoded as defined in </w:t>
            </w:r>
            <w:r w:rsidR="000E0D91" w:rsidRPr="001A01C4">
              <w:rPr>
                <w:rFonts w:cs="Arial"/>
                <w:szCs w:val="18"/>
              </w:rPr>
              <w:t>clause</w:t>
            </w:r>
            <w:r w:rsidR="000E0D91">
              <w:rPr>
                <w:rFonts w:cs="Arial"/>
                <w:szCs w:val="18"/>
              </w:rPr>
              <w:t> </w:t>
            </w:r>
            <w:proofErr w:type="gramStart"/>
            <w:r w:rsidR="000E0D91" w:rsidRPr="001A01C4">
              <w:rPr>
                <w:rFonts w:cs="Arial"/>
                <w:szCs w:val="18"/>
              </w:rPr>
              <w:t>6</w:t>
            </w:r>
            <w:r w:rsidRPr="001A01C4">
              <w:rPr>
                <w:rFonts w:cs="Arial"/>
                <w:szCs w:val="18"/>
              </w:rPr>
              <w:t>.3.6.3.2, and</w:t>
            </w:r>
            <w:proofErr w:type="gramEnd"/>
            <w:r w:rsidRPr="001A01C4">
              <w:rPr>
                <w:rFonts w:cs="Arial"/>
                <w:szCs w:val="18"/>
              </w:rPr>
              <w:t xml:space="preserve">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proofErr w:type="spellStart"/>
            <w:r w:rsidRPr="001A01C4">
              <w:rPr>
                <w:rFonts w:cs="Arial"/>
                <w:szCs w:val="18"/>
              </w:rPr>
              <w:t>upuTransparentSupport</w:t>
            </w:r>
            <w:proofErr w:type="spellEnd"/>
          </w:p>
        </w:tc>
      </w:tr>
    </w:tbl>
    <w:p w14:paraId="0C3E3D62" w14:textId="77777777" w:rsidR="001F42BE" w:rsidRPr="001A01C4" w:rsidRDefault="001F42BE" w:rsidP="001F42BE"/>
    <w:p w14:paraId="4AC58A81" w14:textId="77777777" w:rsidR="001F42BE" w:rsidRPr="001A01C4" w:rsidRDefault="001F42BE" w:rsidP="000F100F">
      <w:pPr>
        <w:pStyle w:val="Titre5"/>
      </w:pPr>
      <w:bookmarkStart w:id="919" w:name="_Toc25270795"/>
      <w:bookmarkStart w:id="920" w:name="_Toc34310452"/>
      <w:bookmarkStart w:id="921" w:name="_Toc36464974"/>
      <w:bookmarkStart w:id="922" w:name="_Toc51944706"/>
      <w:bookmarkStart w:id="923" w:name="_Toc200618882"/>
      <w:r w:rsidRPr="001A01C4">
        <w:t>6.3.6.2.3</w:t>
      </w:r>
      <w:r w:rsidRPr="001A01C4">
        <w:tab/>
        <w:t xml:space="preserve">Type: </w:t>
      </w:r>
      <w:proofErr w:type="spellStart"/>
      <w:r w:rsidRPr="001A01C4">
        <w:rPr>
          <w:rFonts w:hint="eastAsia"/>
          <w:lang w:eastAsia="zh-CN"/>
        </w:rPr>
        <w:t>Upu</w:t>
      </w:r>
      <w:r w:rsidRPr="001A01C4">
        <w:t>SecurityInfo</w:t>
      </w:r>
      <w:bookmarkEnd w:id="919"/>
      <w:bookmarkEnd w:id="920"/>
      <w:bookmarkEnd w:id="921"/>
      <w:bookmarkEnd w:id="922"/>
      <w:bookmarkEnd w:id="923"/>
      <w:proofErr w:type="spellEnd"/>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proofErr w:type="spellStart"/>
      <w:r w:rsidRPr="001A01C4">
        <w:rPr>
          <w:rFonts w:hint="eastAsia"/>
          <w:lang w:eastAsia="zh-CN"/>
        </w:rPr>
        <w:t>Upu</w:t>
      </w:r>
      <w:r w:rsidRPr="001A01C4">
        <w:t>SecurityInfo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proofErr w:type="spellStart"/>
            <w:r w:rsidRPr="001A01C4">
              <w:rPr>
                <w:rFonts w:eastAsia="SimSun" w:hint="eastAsia"/>
                <w:lang w:eastAsia="zh-CN"/>
              </w:rPr>
              <w:t>upu</w:t>
            </w:r>
            <w:r w:rsidRPr="001A01C4">
              <w:rPr>
                <w:rFonts w:eastAsia="SimSun"/>
                <w:lang w:eastAsia="zh-CN"/>
              </w:rPr>
              <w:t>MacIausf</w:t>
            </w:r>
            <w:proofErr w:type="spellEnd"/>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proofErr w:type="spellStart"/>
            <w:r w:rsidRPr="001A01C4">
              <w:t>counter</w:t>
            </w:r>
            <w:r w:rsidRPr="001A01C4">
              <w:rPr>
                <w:rFonts w:hint="eastAsia"/>
                <w:lang w:eastAsia="zh-CN"/>
              </w:rPr>
              <w:t>Upu</w:t>
            </w:r>
            <w:proofErr w:type="spellEnd"/>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proofErr w:type="spellStart"/>
            <w:r w:rsidRPr="001A01C4">
              <w:t>Counter</w:t>
            </w:r>
            <w:r w:rsidRPr="001A01C4">
              <w:rPr>
                <w:rFonts w:hint="eastAsia"/>
                <w:lang w:eastAsia="zh-CN"/>
              </w:rPr>
              <w:t>Upu</w:t>
            </w:r>
            <w:proofErr w:type="spellEnd"/>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proofErr w:type="spellStart"/>
            <w:r w:rsidRPr="001A01C4">
              <w:rPr>
                <w:rFonts w:hint="eastAsia"/>
                <w:lang w:eastAsia="zh-CN"/>
              </w:rPr>
              <w:t>upu</w:t>
            </w:r>
            <w:r w:rsidRPr="001A01C4">
              <w:t>XmacIue</w:t>
            </w:r>
            <w:proofErr w:type="spellEnd"/>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Titre5"/>
        <w:rPr>
          <w:lang w:val="en-US"/>
        </w:rPr>
      </w:pPr>
      <w:bookmarkStart w:id="924" w:name="_Toc25270796"/>
      <w:bookmarkStart w:id="925" w:name="_Toc34310453"/>
      <w:bookmarkStart w:id="926" w:name="_Toc36464975"/>
      <w:bookmarkStart w:id="927" w:name="_Toc51944707"/>
      <w:bookmarkStart w:id="928" w:name="_Toc200618883"/>
      <w:r w:rsidRPr="001A01C4">
        <w:lastRenderedPageBreak/>
        <w:t>6.3.6.2.4</w:t>
      </w:r>
      <w:r w:rsidRPr="001A01C4">
        <w:tab/>
        <w:t xml:space="preserve">Type: </w:t>
      </w:r>
      <w:proofErr w:type="spellStart"/>
      <w:r w:rsidRPr="00CC548D">
        <w:rPr>
          <w:lang w:val="en-US"/>
        </w:rPr>
        <w:t>U</w:t>
      </w:r>
      <w:r w:rsidRPr="00CC548D">
        <w:rPr>
          <w:rFonts w:hint="eastAsia"/>
          <w:lang w:val="en-US" w:eastAsia="zh-CN"/>
        </w:rPr>
        <w:t>puData</w:t>
      </w:r>
      <w:bookmarkEnd w:id="924"/>
      <w:bookmarkEnd w:id="925"/>
      <w:bookmarkEnd w:id="926"/>
      <w:bookmarkEnd w:id="927"/>
      <w:bookmarkEnd w:id="928"/>
      <w:proofErr w:type="spellEnd"/>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proofErr w:type="spellStart"/>
      <w:r w:rsidRPr="00CC548D">
        <w:rPr>
          <w:lang w:val="en-US"/>
        </w:rPr>
        <w:t>U</w:t>
      </w:r>
      <w:r w:rsidRPr="00CC548D">
        <w:rPr>
          <w:rFonts w:hint="eastAsia"/>
          <w:lang w:val="en-US" w:eastAsia="zh-CN"/>
        </w:rPr>
        <w:t>puData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proofErr w:type="spellStart"/>
            <w:r w:rsidRPr="001A01C4">
              <w:rPr>
                <w:rFonts w:hint="eastAsia"/>
                <w:lang w:eastAsia="zh-CN"/>
              </w:rPr>
              <w:t>s</w:t>
            </w:r>
            <w:r w:rsidRPr="001A01C4">
              <w:t>ecPacket</w:t>
            </w:r>
            <w:proofErr w:type="spellEnd"/>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proofErr w:type="spellStart"/>
            <w:r w:rsidRPr="001A01C4">
              <w:t>SecuredPacket</w:t>
            </w:r>
            <w:proofErr w:type="spellEnd"/>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5733550F" w:rsidR="001F42BE" w:rsidRPr="001A01C4" w:rsidRDefault="00D4525C" w:rsidP="0078742B">
            <w:pPr>
              <w:pStyle w:val="TAL"/>
              <w:rPr>
                <w:rFonts w:cs="Arial"/>
                <w:szCs w:val="18"/>
                <w:lang w:eastAsia="zh-CN"/>
              </w:rPr>
            </w:pPr>
            <w:r>
              <w:rPr>
                <w:rFonts w:cs="Arial"/>
                <w:szCs w:val="18"/>
                <w:lang w:eastAsia="zh-CN"/>
              </w:rPr>
              <w:t>Shall be p</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the </w:t>
            </w:r>
            <w:r w:rsidR="001F42BE" w:rsidRPr="001A01C4">
              <w:t>Routing indicator update data</w:t>
            </w:r>
            <w:r w:rsidR="001F42BE" w:rsidRPr="001A01C4">
              <w:rPr>
                <w:rFonts w:hint="eastAsia"/>
                <w:lang w:eastAsia="zh-CN"/>
              </w:rPr>
              <w:t xml:space="preserve"> is required to be </w:t>
            </w:r>
            <w:proofErr w:type="gramStart"/>
            <w:r w:rsidR="001F42BE" w:rsidRPr="001A01C4">
              <w:rPr>
                <w:rFonts w:hint="eastAsia"/>
                <w:lang w:eastAsia="zh-CN"/>
              </w:rPr>
              <w:t>updated, and</w:t>
            </w:r>
            <w:proofErr w:type="gramEnd"/>
            <w:r w:rsidR="001F42BE" w:rsidRPr="001A01C4">
              <w:rPr>
                <w:rFonts w:hint="eastAsia"/>
                <w:lang w:eastAsia="zh-CN"/>
              </w:rPr>
              <w:t xml:space="preserve"> contains </w:t>
            </w:r>
            <w:r w:rsidR="001F42BE" w:rsidRPr="001A01C4">
              <w:rPr>
                <w:rFonts w:cs="Arial" w:hint="eastAsia"/>
                <w:szCs w:val="18"/>
                <w:lang w:eastAsia="zh-CN"/>
              </w:rPr>
              <w:t xml:space="preserve">a </w:t>
            </w:r>
            <w:r w:rsidR="001F42BE" w:rsidRPr="001A01C4">
              <w:rPr>
                <w:rFonts w:cs="Arial"/>
                <w:szCs w:val="18"/>
              </w:rPr>
              <w:t>s</w:t>
            </w:r>
            <w:r w:rsidR="001F42BE" w:rsidRPr="001A01C4">
              <w:rPr>
                <w:rFonts w:cs="Arial" w:hint="eastAsia"/>
                <w:szCs w:val="18"/>
              </w:rPr>
              <w:t>ecured packet</w:t>
            </w:r>
            <w:r w:rsidR="001F42BE" w:rsidRPr="001A01C4">
              <w:rPr>
                <w:rFonts w:cs="Arial"/>
                <w:szCs w:val="18"/>
              </w:rPr>
              <w:t xml:space="preserve"> </w:t>
            </w:r>
            <w:r w:rsidR="001F42BE" w:rsidRPr="001A01C4">
              <w:rPr>
                <w:rFonts w:cs="Arial" w:hint="eastAsia"/>
                <w:szCs w:val="18"/>
                <w:lang w:eastAsia="zh-CN"/>
              </w:rPr>
              <w:t>with</w:t>
            </w:r>
            <w:r w:rsidR="001F42BE" w:rsidRPr="001A01C4">
              <w:rPr>
                <w:rFonts w:cs="Arial"/>
                <w:szCs w:val="18"/>
              </w:rPr>
              <w:t xml:space="preserve"> </w:t>
            </w:r>
            <w:r w:rsidR="001F42BE" w:rsidRPr="001A01C4">
              <w:rPr>
                <w:rFonts w:hint="eastAsia"/>
                <w:lang w:eastAsia="zh-CN"/>
              </w:rPr>
              <w:t xml:space="preserve">the </w:t>
            </w:r>
            <w:r w:rsidR="001F42BE" w:rsidRPr="001A01C4">
              <w:t>Routing indicator</w:t>
            </w:r>
            <w:r w:rsidR="001F42BE"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proofErr w:type="spellStart"/>
            <w:r w:rsidRPr="001A01C4">
              <w:rPr>
                <w:rFonts w:hint="eastAsia"/>
                <w:lang w:eastAsia="zh-CN"/>
              </w:rPr>
              <w:t>defaultConfNssai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proofErr w:type="gramStart"/>
            <w:r w:rsidRPr="001A01C4">
              <w:rPr>
                <w:lang w:eastAsia="zh-CN"/>
              </w:rPr>
              <w:t>a</w:t>
            </w:r>
            <w:r w:rsidRPr="001A01C4">
              <w:t>rray</w:t>
            </w:r>
            <w:r w:rsidRPr="001A01C4">
              <w:rPr>
                <w:lang w:eastAsia="zh-CN"/>
              </w:rPr>
              <w:t>(</w:t>
            </w:r>
            <w:proofErr w:type="spellStart"/>
            <w:proofErr w:type="gramEnd"/>
            <w:r w:rsidRPr="001A01C4">
              <w:t>Snssai</w:t>
            </w:r>
            <w:proofErr w:type="spellEnd"/>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proofErr w:type="gramStart"/>
            <w:r w:rsidRPr="001A01C4">
              <w:t>1</w:t>
            </w:r>
            <w:r w:rsidR="001F42BE" w:rsidRPr="001A01C4">
              <w:t>..N</w:t>
            </w:r>
            <w:proofErr w:type="gramEnd"/>
          </w:p>
        </w:tc>
        <w:tc>
          <w:tcPr>
            <w:tcW w:w="4359" w:type="dxa"/>
            <w:tcBorders>
              <w:top w:val="single" w:sz="4" w:space="0" w:color="auto"/>
              <w:left w:val="single" w:sz="4" w:space="0" w:color="auto"/>
              <w:bottom w:val="single" w:sz="4" w:space="0" w:color="auto"/>
              <w:right w:val="single" w:sz="4" w:space="0" w:color="auto"/>
            </w:tcBorders>
          </w:tcPr>
          <w:p w14:paraId="4D9086F6" w14:textId="03D67056" w:rsidR="001F42BE" w:rsidRDefault="00B242E4" w:rsidP="0078742B">
            <w:pPr>
              <w:pStyle w:val="TAL"/>
              <w:rPr>
                <w:lang w:eastAsia="zh-CN"/>
              </w:rPr>
            </w:pPr>
            <w:r>
              <w:rPr>
                <w:rFonts w:cs="Arial"/>
                <w:szCs w:val="18"/>
                <w:lang w:eastAsia="zh-CN"/>
              </w:rPr>
              <w:t xml:space="preserve">Shall be </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w:t>
            </w:r>
            <w:r w:rsidR="001F42BE" w:rsidRPr="001A01C4">
              <w:rPr>
                <w:rFonts w:hint="eastAsia"/>
                <w:lang w:eastAsia="zh-CN"/>
              </w:rPr>
              <w:t xml:space="preserve">the </w:t>
            </w:r>
            <w:r w:rsidR="001F42BE" w:rsidRPr="001A01C4">
              <w:t>Default configured NSSAI</w:t>
            </w:r>
            <w:r w:rsidR="001F42BE" w:rsidRPr="001A01C4">
              <w:rPr>
                <w:rFonts w:hint="eastAsia"/>
                <w:lang w:eastAsia="zh-CN"/>
              </w:rPr>
              <w:t xml:space="preserve"> is required to be updated, and contains the </w:t>
            </w:r>
            <w:r w:rsidR="001F42BE" w:rsidRPr="001A01C4">
              <w:t>Default configured NSSAI</w:t>
            </w:r>
            <w:r w:rsidR="001F42BE" w:rsidRPr="001A01C4">
              <w:rPr>
                <w:rFonts w:hint="eastAsia"/>
                <w:lang w:eastAsia="zh-CN"/>
              </w:rPr>
              <w:t xml:space="preserve"> to be updated.</w:t>
            </w:r>
          </w:p>
          <w:p w14:paraId="0A808CB0" w14:textId="77777777" w:rsidR="00900BA7" w:rsidRDefault="00900BA7" w:rsidP="00900BA7">
            <w:pPr>
              <w:pStyle w:val="TAL"/>
              <w:rPr>
                <w:lang w:eastAsia="zh-CN"/>
              </w:rPr>
            </w:pPr>
            <w:r>
              <w:rPr>
                <w:lang w:eastAsia="zh-CN"/>
              </w:rPr>
              <w:t>The S-NSSAIs of the default configured NSSAIs</w:t>
            </w:r>
            <w:r>
              <w:rPr>
                <w:lang w:eastAsia="zh-CN"/>
              </w:rPr>
              <w:br/>
              <w:t xml:space="preserve">shall be a subset of the union of </w:t>
            </w:r>
            <w:proofErr w:type="spellStart"/>
            <w:r>
              <w:rPr>
                <w:lang w:eastAsia="zh-CN"/>
              </w:rPr>
              <w:t>singleNssais</w:t>
            </w:r>
            <w:proofErr w:type="spellEnd"/>
            <w:r>
              <w:rPr>
                <w:lang w:eastAsia="zh-CN"/>
              </w:rPr>
              <w:t xml:space="preserve"> and </w:t>
            </w:r>
            <w:proofErr w:type="spellStart"/>
            <w:r>
              <w:rPr>
                <w:lang w:eastAsia="zh-CN"/>
              </w:rPr>
              <w:t>defaultSingleNssais</w:t>
            </w:r>
            <w:proofErr w:type="spellEnd"/>
            <w:r>
              <w:rPr>
                <w:lang w:eastAsia="zh-CN"/>
              </w:rPr>
              <w:t>, and</w:t>
            </w:r>
            <w:r>
              <w:rPr>
                <w:lang w:eastAsia="zh-CN"/>
              </w:rPr>
              <w:br/>
              <w:t xml:space="preserve">should be a subset of the </w:t>
            </w:r>
            <w:proofErr w:type="spellStart"/>
            <w:r>
              <w:rPr>
                <w:lang w:eastAsia="zh-CN"/>
              </w:rPr>
              <w:t>defaultSingleNssais</w:t>
            </w:r>
            <w:proofErr w:type="spellEnd"/>
            <w:r>
              <w:rPr>
                <w:lang w:eastAsia="zh-CN"/>
              </w:rPr>
              <w:t>.</w:t>
            </w:r>
          </w:p>
          <w:p w14:paraId="179D6C91" w14:textId="00A1ECB8" w:rsidR="00F233AE" w:rsidRPr="001A01C4" w:rsidRDefault="00900BA7" w:rsidP="00900BA7">
            <w:pPr>
              <w:pStyle w:val="TAL"/>
              <w:rPr>
                <w:rFonts w:cs="Arial"/>
                <w:szCs w:val="18"/>
              </w:rPr>
            </w:pPr>
            <w:r>
              <w:rPr>
                <w:lang w:eastAsia="zh-CN"/>
              </w:rPr>
              <w:br/>
              <w:t xml:space="preserve">The </w:t>
            </w:r>
            <w:proofErr w:type="spellStart"/>
            <w:r>
              <w:rPr>
                <w:lang w:eastAsia="zh-CN"/>
              </w:rPr>
              <w:t>defaultSingleNssais</w:t>
            </w:r>
            <w:proofErr w:type="spellEnd"/>
            <w:r>
              <w:rPr>
                <w:lang w:eastAsia="zh-CN"/>
              </w:rPr>
              <w:t xml:space="preserve"> and </w:t>
            </w:r>
            <w:proofErr w:type="spellStart"/>
            <w:r>
              <w:rPr>
                <w:lang w:eastAsia="zh-CN"/>
              </w:rPr>
              <w:t>singleNssais</w:t>
            </w:r>
            <w:proofErr w:type="spellEnd"/>
            <w:r>
              <w:rPr>
                <w:lang w:eastAsia="zh-CN"/>
              </w:rPr>
              <w:t xml:space="preserve"> are specified in 3GPP TS 29.503 [12] clause 6.1.6.2.2.</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11E61F9B" w:rsidR="001F42BE" w:rsidRPr="001A01C4" w:rsidRDefault="00454504" w:rsidP="0078742B">
            <w:pPr>
              <w:pStyle w:val="TAL"/>
              <w:rPr>
                <w:lang w:eastAsia="zh-CN"/>
              </w:rPr>
            </w:pPr>
            <w:r>
              <w:rPr>
                <w:noProof/>
              </w:rPr>
              <w:t>r</w:t>
            </w:r>
            <w:r w:rsidR="001F42BE" w:rsidRPr="001A01C4">
              <w:rPr>
                <w:noProof/>
              </w:rPr>
              <w:t>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proofErr w:type="spellStart"/>
            <w:r w:rsidRPr="001A01C4">
              <w:rPr>
                <w:lang w:eastAsia="zh-CN"/>
              </w:rPr>
              <w:t>RoutingId</w:t>
            </w:r>
            <w:proofErr w:type="spellEnd"/>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Pr="001A01C4" w:rsidRDefault="001F42BE" w:rsidP="0078742B">
            <w:pPr>
              <w:pStyle w:val="TAL"/>
              <w:rPr>
                <w:rFonts w:cs="Arial"/>
                <w:szCs w:val="18"/>
                <w:lang w:eastAsia="zh-CN"/>
              </w:rPr>
            </w:pPr>
            <w:r w:rsidRPr="001A01C4">
              <w:rPr>
                <w:rFonts w:cs="Arial"/>
                <w:szCs w:val="18"/>
                <w:lang w:eastAsia="zh-CN"/>
              </w:rPr>
              <w:t xml:space="preserve">May be present when sent from UDR to UDM. The UDM shall make use of </w:t>
            </w:r>
            <w:proofErr w:type="spellStart"/>
            <w:r w:rsidRPr="001A01C4">
              <w:rPr>
                <w:rFonts w:cs="Arial"/>
                <w:szCs w:val="18"/>
                <w:lang w:eastAsia="zh-CN"/>
              </w:rPr>
              <w:t>Nspaf</w:t>
            </w:r>
            <w:proofErr w:type="spellEnd"/>
            <w:r w:rsidRPr="001A01C4">
              <w:rPr>
                <w:rFonts w:cs="Arial"/>
                <w:szCs w:val="18"/>
                <w:lang w:eastAsia="zh-CN"/>
              </w:rPr>
              <w:t xml:space="preserve"> services (see 3GPP TS 29.544 [22] to encapsulate the routing id in a secured packet which is then conveyed to the AUSF and AMF.</w:t>
            </w:r>
          </w:p>
        </w:tc>
      </w:tr>
      <w:tr w:rsidR="00CA57EA" w:rsidRPr="00CA57EA" w14:paraId="0F3930F7"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12F480F4" w14:textId="77777777" w:rsidR="00CA57EA" w:rsidRDefault="00CA57EA">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4903D7E6" w14:textId="77777777" w:rsidR="00CA57EA" w:rsidRDefault="00CA57E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7E626E" w14:textId="2EC1B2AA" w:rsidR="00CA57EA" w:rsidRDefault="007D3A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92E191"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E435B8" w14:textId="77777777" w:rsidR="00CA57EA" w:rsidRPr="00CA57EA" w:rsidRDefault="00CA57EA">
            <w:pPr>
              <w:pStyle w:val="TAL"/>
              <w:rPr>
                <w:rFonts w:cs="Arial"/>
                <w:szCs w:val="18"/>
                <w:lang w:eastAsia="zh-CN"/>
              </w:rPr>
            </w:pPr>
            <w:r w:rsidRPr="00CA57EA">
              <w:rPr>
                <w:rFonts w:cs="Arial"/>
                <w:szCs w:val="18"/>
                <w:lang w:eastAsia="zh-CN"/>
              </w:rPr>
              <w:t>Disaster Roaming Enabled Indication (DREI).</w:t>
            </w:r>
          </w:p>
          <w:p w14:paraId="78ED969A" w14:textId="77777777" w:rsidR="00CA57EA" w:rsidRDefault="00CA57EA">
            <w:pPr>
              <w:pStyle w:val="TAL"/>
              <w:rPr>
                <w:rFonts w:cs="Arial"/>
                <w:szCs w:val="18"/>
                <w:lang w:eastAsia="zh-CN"/>
              </w:rPr>
            </w:pPr>
          </w:p>
          <w:p w14:paraId="4DB78C14" w14:textId="77777777" w:rsidR="00CA57EA" w:rsidRDefault="00CA57EA">
            <w:pPr>
              <w:pStyle w:val="TAL"/>
              <w:rPr>
                <w:rFonts w:cs="Arial"/>
                <w:szCs w:val="18"/>
                <w:lang w:eastAsia="zh-CN"/>
              </w:rPr>
            </w:pPr>
            <w:r>
              <w:rPr>
                <w:rFonts w:cs="Arial"/>
                <w:szCs w:val="18"/>
                <w:lang w:eastAsia="zh-CN"/>
              </w:rPr>
              <w:t>May be present when sent from UDR to UDM.</w:t>
            </w:r>
          </w:p>
          <w:p w14:paraId="1585B81B" w14:textId="77777777" w:rsidR="00CA57EA" w:rsidRDefault="00CA57EA">
            <w:pPr>
              <w:pStyle w:val="TAL"/>
              <w:rPr>
                <w:rFonts w:cs="Arial"/>
                <w:szCs w:val="18"/>
                <w:lang w:eastAsia="zh-CN"/>
              </w:rPr>
            </w:pPr>
          </w:p>
          <w:p w14:paraId="45F4994F" w14:textId="3D216CC8" w:rsidR="00CA57EA" w:rsidRPr="00CA57EA" w:rsidRDefault="00CA57EA">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r w:rsidR="00360686">
              <w:rPr>
                <w:rFonts w:cs="Arial"/>
                <w:szCs w:val="18"/>
                <w:lang w:eastAsia="zh-CN"/>
              </w:rPr>
              <w:t xml:space="preserve"> in 5GS</w:t>
            </w:r>
          </w:p>
          <w:p w14:paraId="53AA39B3" w14:textId="6FF84663" w:rsidR="00CA57EA" w:rsidRDefault="00CA57EA">
            <w:pPr>
              <w:pStyle w:val="TAL"/>
              <w:rPr>
                <w:rFonts w:cs="Arial"/>
                <w:szCs w:val="18"/>
                <w:lang w:eastAsia="zh-CN"/>
              </w:rPr>
            </w:pPr>
            <w:r w:rsidRPr="00CA57EA">
              <w:rPr>
                <w:rFonts w:cs="Arial"/>
                <w:szCs w:val="18"/>
                <w:lang w:eastAsia="zh-CN"/>
              </w:rPr>
              <w:t>- true: Disaster roaming is enabled in the UE</w:t>
            </w:r>
            <w:r w:rsidR="00E57BD1">
              <w:rPr>
                <w:rFonts w:cs="Arial"/>
                <w:szCs w:val="18"/>
                <w:lang w:eastAsia="zh-CN"/>
              </w:rPr>
              <w:t xml:space="preserve"> in 5GS</w:t>
            </w:r>
          </w:p>
        </w:tc>
      </w:tr>
      <w:tr w:rsidR="002020D3" w:rsidRPr="00011878" w14:paraId="67BD332A" w14:textId="77777777" w:rsidTr="002020D3">
        <w:trPr>
          <w:jc w:val="center"/>
        </w:trPr>
        <w:tc>
          <w:tcPr>
            <w:tcW w:w="2090" w:type="dxa"/>
            <w:tcBorders>
              <w:top w:val="single" w:sz="4" w:space="0" w:color="auto"/>
              <w:left w:val="single" w:sz="4" w:space="0" w:color="auto"/>
              <w:bottom w:val="single" w:sz="4" w:space="0" w:color="auto"/>
              <w:right w:val="single" w:sz="4" w:space="0" w:color="auto"/>
            </w:tcBorders>
          </w:tcPr>
          <w:p w14:paraId="3D9E4BEE" w14:textId="77777777" w:rsidR="002020D3" w:rsidRDefault="002020D3">
            <w:pPr>
              <w:pStyle w:val="TAL"/>
              <w:rPr>
                <w:noProof/>
              </w:rPr>
            </w:pPr>
            <w:r>
              <w:rPr>
                <w:noProof/>
              </w:rPr>
              <w:t>dreiEps</w:t>
            </w:r>
          </w:p>
        </w:tc>
        <w:tc>
          <w:tcPr>
            <w:tcW w:w="1559" w:type="dxa"/>
            <w:tcBorders>
              <w:top w:val="single" w:sz="4" w:space="0" w:color="auto"/>
              <w:left w:val="single" w:sz="4" w:space="0" w:color="auto"/>
              <w:bottom w:val="single" w:sz="4" w:space="0" w:color="auto"/>
              <w:right w:val="single" w:sz="4" w:space="0" w:color="auto"/>
            </w:tcBorders>
          </w:tcPr>
          <w:p w14:paraId="7CD3CEB0" w14:textId="77777777" w:rsidR="002020D3" w:rsidRDefault="002020D3">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4AD1EFC" w14:textId="77777777" w:rsidR="002020D3" w:rsidRDefault="002020D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8A9CDC" w14:textId="77777777" w:rsidR="002020D3" w:rsidRDefault="002020D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B092AB" w14:textId="77777777" w:rsidR="002020D3" w:rsidRDefault="002020D3">
            <w:pPr>
              <w:pStyle w:val="TAL"/>
              <w:rPr>
                <w:rFonts w:cs="Arial"/>
                <w:szCs w:val="18"/>
                <w:lang w:eastAsia="zh-CN"/>
              </w:rPr>
            </w:pPr>
            <w:r>
              <w:rPr>
                <w:rFonts w:cs="Arial"/>
                <w:szCs w:val="18"/>
                <w:lang w:eastAsia="zh-CN"/>
              </w:rPr>
              <w:t>Disaster Roaming in EPS Enabled Indication.</w:t>
            </w:r>
          </w:p>
          <w:p w14:paraId="50F76F6E" w14:textId="77777777" w:rsidR="002020D3" w:rsidRDefault="002020D3">
            <w:pPr>
              <w:pStyle w:val="TAL"/>
              <w:rPr>
                <w:rFonts w:cs="Arial"/>
                <w:szCs w:val="18"/>
                <w:lang w:eastAsia="zh-CN"/>
              </w:rPr>
            </w:pPr>
            <w:r>
              <w:rPr>
                <w:rFonts w:cs="Arial"/>
                <w:szCs w:val="18"/>
                <w:lang w:eastAsia="zh-CN"/>
              </w:rPr>
              <w:t xml:space="preserve">This attribute </w:t>
            </w:r>
            <w:r w:rsidRPr="002020D3">
              <w:rPr>
                <w:rFonts w:cs="Arial"/>
                <w:szCs w:val="18"/>
                <w:lang w:eastAsia="zh-CN"/>
              </w:rPr>
              <w:t>indicates whether disaster roaming in EPS is enabled in the UE</w:t>
            </w:r>
            <w:r>
              <w:rPr>
                <w:rFonts w:cs="Arial"/>
                <w:szCs w:val="18"/>
                <w:lang w:eastAsia="zh-CN"/>
              </w:rPr>
              <w:t>.</w:t>
            </w:r>
          </w:p>
          <w:p w14:paraId="3F7AA97A" w14:textId="77777777" w:rsidR="002020D3" w:rsidRDefault="002020D3">
            <w:pPr>
              <w:pStyle w:val="TAL"/>
              <w:rPr>
                <w:rFonts w:cs="Arial"/>
                <w:szCs w:val="18"/>
                <w:lang w:eastAsia="zh-CN"/>
              </w:rPr>
            </w:pPr>
          </w:p>
          <w:p w14:paraId="5FC470FB" w14:textId="77777777" w:rsidR="002020D3" w:rsidRDefault="002020D3">
            <w:pPr>
              <w:pStyle w:val="TAL"/>
              <w:rPr>
                <w:rFonts w:cs="Arial"/>
                <w:szCs w:val="18"/>
                <w:lang w:eastAsia="zh-CN"/>
              </w:rPr>
            </w:pPr>
            <w:r>
              <w:rPr>
                <w:rFonts w:cs="Arial"/>
                <w:szCs w:val="18"/>
                <w:lang w:eastAsia="zh-CN"/>
              </w:rPr>
              <w:t>May be present when sent from UDR to UDM.</w:t>
            </w:r>
          </w:p>
          <w:p w14:paraId="0E2F27DA" w14:textId="77777777" w:rsidR="002020D3" w:rsidRDefault="002020D3">
            <w:pPr>
              <w:pStyle w:val="TAL"/>
              <w:rPr>
                <w:rFonts w:cs="Arial"/>
                <w:szCs w:val="18"/>
                <w:lang w:eastAsia="zh-CN"/>
              </w:rPr>
            </w:pPr>
          </w:p>
          <w:p w14:paraId="4218816E" w14:textId="77777777" w:rsidR="002020D3" w:rsidRDefault="002020D3">
            <w:pPr>
              <w:pStyle w:val="TAL"/>
              <w:rPr>
                <w:rFonts w:cs="Arial"/>
                <w:szCs w:val="18"/>
                <w:lang w:eastAsia="zh-CN"/>
              </w:rPr>
            </w:pPr>
            <w:r>
              <w:rPr>
                <w:rFonts w:cs="Arial"/>
                <w:szCs w:val="18"/>
                <w:lang w:eastAsia="zh-CN"/>
              </w:rPr>
              <w:t>- false: Disaster roaming in EPS is disabled in the UE</w:t>
            </w:r>
          </w:p>
          <w:p w14:paraId="412A2B62" w14:textId="77777777" w:rsidR="002020D3" w:rsidRDefault="002020D3">
            <w:pPr>
              <w:pStyle w:val="TAL"/>
              <w:rPr>
                <w:rFonts w:cs="Arial"/>
                <w:szCs w:val="18"/>
                <w:lang w:eastAsia="zh-CN"/>
              </w:rPr>
            </w:pPr>
            <w:r>
              <w:rPr>
                <w:rFonts w:cs="Arial"/>
                <w:szCs w:val="18"/>
                <w:lang w:eastAsia="zh-CN"/>
              </w:rPr>
              <w:t>- true: Disaster roaming in EPS is enabled in the UE</w:t>
            </w:r>
          </w:p>
        </w:tc>
      </w:tr>
      <w:tr w:rsidR="00CA57EA" w:rsidRPr="00CA57EA" w14:paraId="6C8EFC33"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405CAD80" w14:textId="77777777" w:rsidR="00CA57EA" w:rsidRDefault="00CA57EA">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3E78E742" w14:textId="77777777" w:rsidR="00CA57EA" w:rsidRDefault="00CA57E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F4CAE10"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BE628B"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D75A51" w14:textId="77777777" w:rsidR="00CA57EA" w:rsidRDefault="00CA57EA">
            <w:pPr>
              <w:pStyle w:val="TAL"/>
              <w:rPr>
                <w:rFonts w:cs="Arial"/>
                <w:szCs w:val="18"/>
                <w:lang w:eastAsia="zh-CN"/>
              </w:rPr>
            </w:pPr>
            <w:r>
              <w:rPr>
                <w:rFonts w:cs="Arial"/>
                <w:szCs w:val="18"/>
                <w:lang w:eastAsia="zh-CN"/>
              </w:rPr>
              <w:t>Indication of 'applicability of "lists of PLMN(s) to be used in disaster condition" provided by a VPLMN'.</w:t>
            </w:r>
          </w:p>
          <w:p w14:paraId="4DB0BDF3" w14:textId="77777777" w:rsidR="00CA57EA" w:rsidRDefault="00CA57EA">
            <w:pPr>
              <w:pStyle w:val="TAL"/>
              <w:rPr>
                <w:rFonts w:cs="Arial"/>
                <w:szCs w:val="18"/>
                <w:lang w:eastAsia="zh-CN"/>
              </w:rPr>
            </w:pPr>
          </w:p>
          <w:p w14:paraId="1073FC08" w14:textId="77777777" w:rsidR="00CA57EA" w:rsidRDefault="00CA57EA">
            <w:pPr>
              <w:pStyle w:val="TAL"/>
              <w:rPr>
                <w:rFonts w:cs="Arial"/>
                <w:szCs w:val="18"/>
                <w:lang w:eastAsia="zh-CN"/>
              </w:rPr>
            </w:pPr>
            <w:r>
              <w:rPr>
                <w:rFonts w:cs="Arial"/>
                <w:szCs w:val="18"/>
                <w:lang w:eastAsia="zh-CN"/>
              </w:rPr>
              <w:t>May be present when sent from UDR to UDM.</w:t>
            </w:r>
          </w:p>
          <w:p w14:paraId="4C986FD6" w14:textId="77777777" w:rsidR="00CA57EA" w:rsidRDefault="00CA57EA">
            <w:pPr>
              <w:pStyle w:val="TAL"/>
              <w:rPr>
                <w:rFonts w:cs="Arial"/>
                <w:szCs w:val="18"/>
                <w:lang w:eastAsia="zh-CN"/>
              </w:rPr>
            </w:pPr>
          </w:p>
          <w:p w14:paraId="0F072FAC" w14:textId="77777777" w:rsidR="00CA57EA" w:rsidRDefault="00CA57EA">
            <w:pPr>
              <w:pStyle w:val="TAL"/>
              <w:rPr>
                <w:rFonts w:cs="Arial"/>
                <w:szCs w:val="18"/>
                <w:lang w:eastAsia="zh-CN"/>
              </w:rPr>
            </w:pPr>
            <w:r>
              <w:rPr>
                <w:rFonts w:cs="Arial"/>
                <w:szCs w:val="18"/>
                <w:lang w:eastAsia="zh-CN"/>
              </w:rPr>
              <w:t>- false: the list of PLMNs provided by the VPLMN is not applicable</w:t>
            </w:r>
          </w:p>
          <w:p w14:paraId="21BCA58A" w14:textId="77777777" w:rsidR="00CA57EA" w:rsidRDefault="00CA57EA">
            <w:pPr>
              <w:pStyle w:val="TAL"/>
              <w:rPr>
                <w:rFonts w:cs="Arial"/>
                <w:szCs w:val="18"/>
                <w:lang w:eastAsia="zh-CN"/>
              </w:rPr>
            </w:pPr>
            <w:r>
              <w:rPr>
                <w:rFonts w:cs="Arial"/>
                <w:szCs w:val="18"/>
                <w:lang w:eastAsia="zh-CN"/>
              </w:rPr>
              <w:t>- true: the list of PLMNs provided by the VPLMN is applicable</w:t>
            </w:r>
          </w:p>
        </w:tc>
      </w:tr>
      <w:tr w:rsidR="00EE2D83" w:rsidRPr="00FE4DB4" w14:paraId="0C991B11" w14:textId="77777777" w:rsidTr="00EE2D83">
        <w:trPr>
          <w:jc w:val="center"/>
        </w:trPr>
        <w:tc>
          <w:tcPr>
            <w:tcW w:w="2090" w:type="dxa"/>
            <w:tcBorders>
              <w:top w:val="single" w:sz="4" w:space="0" w:color="auto"/>
              <w:left w:val="single" w:sz="4" w:space="0" w:color="auto"/>
              <w:bottom w:val="single" w:sz="4" w:space="0" w:color="auto"/>
              <w:right w:val="single" w:sz="4" w:space="0" w:color="auto"/>
            </w:tcBorders>
            <w:hideMark/>
          </w:tcPr>
          <w:p w14:paraId="1CED3886" w14:textId="77777777" w:rsidR="00EE2D83" w:rsidRDefault="00EE2D8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39E240D" w14:textId="77777777" w:rsidR="00EE2D83" w:rsidRDefault="00EE2D83">
            <w:pPr>
              <w:pStyle w:val="TAL"/>
              <w:rPr>
                <w:lang w:eastAsia="zh-CN"/>
              </w:rPr>
            </w:pPr>
            <w:proofErr w:type="gramStart"/>
            <w:r>
              <w:rPr>
                <w:lang w:eastAsia="zh-CN"/>
              </w:rPr>
              <w:t>array(</w:t>
            </w:r>
            <w:proofErr w:type="spellStart"/>
            <w:proofErr w:type="gramEnd"/>
            <w:r>
              <w:rPr>
                <w:lang w:eastAsia="zh-CN"/>
              </w:rPr>
              <w:t>PlmnId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4D9E97A" w14:textId="77777777" w:rsidR="00EE2D83" w:rsidRDefault="00EE2D8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DED698" w14:textId="77777777" w:rsidR="00EE2D83" w:rsidRDefault="00EE2D83">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0DDB6701" w14:textId="77777777" w:rsidR="00EE2D83" w:rsidRDefault="00EE2D83">
            <w:pPr>
              <w:pStyle w:val="TAL"/>
              <w:rPr>
                <w:rFonts w:cs="Arial"/>
                <w:szCs w:val="18"/>
                <w:lang w:eastAsia="zh-CN"/>
              </w:rPr>
            </w:pPr>
            <w:r>
              <w:rPr>
                <w:rFonts w:cs="Arial"/>
                <w:szCs w:val="18"/>
                <w:lang w:eastAsia="zh-CN"/>
              </w:rPr>
              <w:t>List of PLMN Ids identifying PLMNs allowed to be used in Disaster Conditions.</w:t>
            </w:r>
          </w:p>
          <w:p w14:paraId="350B466A" w14:textId="77777777" w:rsidR="00EE2D83" w:rsidRDefault="00EE2D8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Titre4"/>
        <w:rPr>
          <w:lang w:val="en-US"/>
        </w:rPr>
      </w:pPr>
      <w:bookmarkStart w:id="929" w:name="_Toc25270797"/>
      <w:bookmarkStart w:id="930" w:name="_Toc34310454"/>
      <w:bookmarkStart w:id="931" w:name="_Toc36464976"/>
      <w:bookmarkStart w:id="932" w:name="_Toc51944708"/>
      <w:bookmarkStart w:id="933" w:name="_Toc200618884"/>
      <w:r w:rsidRPr="001A01C4">
        <w:rPr>
          <w:lang w:val="en-US"/>
        </w:rPr>
        <w:t>6.3.6.3</w:t>
      </w:r>
      <w:r w:rsidRPr="001A01C4">
        <w:rPr>
          <w:lang w:val="en-US"/>
        </w:rPr>
        <w:tab/>
        <w:t>Simple data types and enumerations</w:t>
      </w:r>
      <w:bookmarkEnd w:id="929"/>
      <w:bookmarkEnd w:id="930"/>
      <w:bookmarkEnd w:id="931"/>
      <w:bookmarkEnd w:id="932"/>
      <w:bookmarkEnd w:id="933"/>
    </w:p>
    <w:p w14:paraId="2759131A" w14:textId="77777777" w:rsidR="001F42BE" w:rsidRPr="001A01C4" w:rsidRDefault="001F42BE" w:rsidP="000F100F">
      <w:pPr>
        <w:pStyle w:val="Titre5"/>
      </w:pPr>
      <w:bookmarkStart w:id="934" w:name="_Toc25270798"/>
      <w:bookmarkStart w:id="935" w:name="_Toc34310455"/>
      <w:bookmarkStart w:id="936" w:name="_Toc36464977"/>
      <w:bookmarkStart w:id="937" w:name="_Toc51944709"/>
      <w:bookmarkStart w:id="938" w:name="_Toc200618885"/>
      <w:r w:rsidRPr="001A01C4">
        <w:t>6.3.6.3.1</w:t>
      </w:r>
      <w:r w:rsidRPr="001A01C4">
        <w:tab/>
        <w:t>Introduction</w:t>
      </w:r>
      <w:bookmarkEnd w:id="934"/>
      <w:bookmarkEnd w:id="935"/>
      <w:bookmarkEnd w:id="936"/>
      <w:bookmarkEnd w:id="937"/>
      <w:bookmarkEnd w:id="938"/>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Titre5"/>
      </w:pPr>
      <w:bookmarkStart w:id="939" w:name="_Toc25270799"/>
      <w:bookmarkStart w:id="940" w:name="_Toc34310456"/>
      <w:bookmarkStart w:id="941" w:name="_Toc36464978"/>
      <w:bookmarkStart w:id="942" w:name="_Toc51944710"/>
      <w:bookmarkStart w:id="943" w:name="_Toc200618886"/>
      <w:r w:rsidRPr="001A01C4">
        <w:lastRenderedPageBreak/>
        <w:t>6.3.6.3.2</w:t>
      </w:r>
      <w:r w:rsidRPr="001A01C4">
        <w:tab/>
        <w:t>Simple data types</w:t>
      </w:r>
      <w:bookmarkEnd w:id="939"/>
      <w:bookmarkEnd w:id="940"/>
      <w:bookmarkEnd w:id="941"/>
      <w:bookmarkEnd w:id="942"/>
      <w:bookmarkEnd w:id="943"/>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w:t>
            </w:r>
            <w:proofErr w:type="gramStart"/>
            <w:r w:rsidRPr="001A01C4">
              <w:t>32}$</w:t>
            </w:r>
            <w:proofErr w:type="gramEnd"/>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proofErr w:type="spellStart"/>
            <w:r w:rsidRPr="001A01C4">
              <w:t>Counter</w:t>
            </w:r>
            <w:r w:rsidRPr="001A01C4">
              <w:rPr>
                <w:rFonts w:hint="eastAsia"/>
                <w:lang w:eastAsia="zh-CN"/>
              </w:rPr>
              <w:t>Upu</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w:t>
            </w:r>
            <w:proofErr w:type="gramStart"/>
            <w:r w:rsidRPr="001A01C4">
              <w:t>4}$</w:t>
            </w:r>
            <w:proofErr w:type="gramEnd"/>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proofErr w:type="spellStart"/>
            <w:r w:rsidRPr="001A01C4">
              <w:rPr>
                <w:rFonts w:hint="eastAsia"/>
                <w:lang w:eastAsia="zh-CN"/>
              </w:rPr>
              <w:t>Upu</w:t>
            </w:r>
            <w:r w:rsidRPr="001A01C4">
              <w:t>AckInd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proofErr w:type="spellStart"/>
            <w:r w:rsidRPr="001A01C4">
              <w:rPr>
                <w:rFonts w:hint="eastAsia"/>
                <w:lang w:eastAsia="zh-CN"/>
              </w:rPr>
              <w:t>b</w:t>
            </w:r>
            <w:r w:rsidRPr="001A01C4">
              <w:t>oolean</w:t>
            </w:r>
            <w:proofErr w:type="spellEnd"/>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proofErr w:type="spellStart"/>
            <w:r w:rsidRPr="001A01C4">
              <w:rPr>
                <w:lang w:eastAsia="zh-CN"/>
              </w:rPr>
              <w:t>UpuHeader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IE as specified in clause 9.11.3.53A of 3GPP TS 24.501 [20] (octet 4),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w:t>
            </w:r>
            <w:proofErr w:type="gramStart"/>
            <w:r w:rsidR="00D41C3B" w:rsidRPr="001A01C4">
              <w:t>2}$</w:t>
            </w:r>
            <w:proofErr w:type="gramEnd"/>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proofErr w:type="spellStart"/>
            <w:r w:rsidRPr="001A01C4">
              <w:t>UpuTransparentInfo</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5534C57F"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IE as specified in clause 9.11.3.53A of 3GPP TS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Titre5"/>
      </w:pPr>
      <w:bookmarkStart w:id="944" w:name="_Toc25270800"/>
      <w:bookmarkStart w:id="945" w:name="_Toc34310457"/>
      <w:bookmarkStart w:id="946" w:name="_Toc36464979"/>
      <w:bookmarkStart w:id="947" w:name="_Toc51944711"/>
      <w:bookmarkStart w:id="948" w:name="_Toc200618887"/>
      <w:r w:rsidRPr="001A01C4">
        <w:t>6.</w:t>
      </w:r>
      <w:r w:rsidRPr="001A01C4">
        <w:rPr>
          <w:lang w:eastAsia="zh-CN"/>
        </w:rPr>
        <w:t>3</w:t>
      </w:r>
      <w:r w:rsidRPr="001A01C4">
        <w:t>.6.3.3</w:t>
      </w:r>
      <w:r w:rsidRPr="001A01C4">
        <w:tab/>
      </w:r>
      <w:r w:rsidR="004012F4" w:rsidRPr="001A01C4">
        <w:rPr>
          <w:lang w:eastAsia="zh-CN"/>
        </w:rPr>
        <w:t>Void</w:t>
      </w:r>
      <w:bookmarkEnd w:id="944"/>
      <w:bookmarkEnd w:id="945"/>
      <w:bookmarkEnd w:id="946"/>
      <w:bookmarkEnd w:id="947"/>
      <w:bookmarkEnd w:id="948"/>
    </w:p>
    <w:p w14:paraId="6579D944" w14:textId="77777777" w:rsidR="001F42BE" w:rsidRPr="001A01C4" w:rsidRDefault="001F42BE" w:rsidP="001F42BE"/>
    <w:p w14:paraId="0E90E1CB" w14:textId="77777777" w:rsidR="001F42BE" w:rsidRPr="001A01C4" w:rsidRDefault="001F42BE" w:rsidP="000F100F">
      <w:pPr>
        <w:pStyle w:val="Titre3"/>
      </w:pPr>
      <w:bookmarkStart w:id="949" w:name="_Toc25270801"/>
      <w:bookmarkStart w:id="950" w:name="_Toc34310458"/>
      <w:bookmarkStart w:id="951" w:name="_Toc36464980"/>
      <w:bookmarkStart w:id="952" w:name="_Toc51944712"/>
      <w:bookmarkStart w:id="953" w:name="_Toc200618888"/>
      <w:r w:rsidRPr="001A01C4">
        <w:t>6.3.7</w:t>
      </w:r>
      <w:r w:rsidRPr="001A01C4">
        <w:tab/>
        <w:t>Error Handling</w:t>
      </w:r>
      <w:bookmarkEnd w:id="949"/>
      <w:bookmarkEnd w:id="950"/>
      <w:bookmarkEnd w:id="951"/>
      <w:bookmarkEnd w:id="952"/>
      <w:bookmarkEnd w:id="953"/>
    </w:p>
    <w:p w14:paraId="6732E549" w14:textId="77777777" w:rsidR="001F42BE" w:rsidRPr="001A01C4" w:rsidRDefault="001F42BE" w:rsidP="000F100F">
      <w:pPr>
        <w:pStyle w:val="Titre4"/>
      </w:pPr>
      <w:bookmarkStart w:id="954" w:name="_Toc25270802"/>
      <w:bookmarkStart w:id="955" w:name="_Toc34310459"/>
      <w:bookmarkStart w:id="956" w:name="_Toc36464981"/>
      <w:bookmarkStart w:id="957" w:name="_Toc51944713"/>
      <w:bookmarkStart w:id="958" w:name="_Toc200618889"/>
      <w:r w:rsidRPr="001A01C4">
        <w:t>6.3.7.1</w:t>
      </w:r>
      <w:r w:rsidRPr="001A01C4">
        <w:tab/>
        <w:t>General</w:t>
      </w:r>
      <w:bookmarkEnd w:id="954"/>
      <w:bookmarkEnd w:id="955"/>
      <w:bookmarkEnd w:id="956"/>
      <w:bookmarkEnd w:id="957"/>
      <w:bookmarkEnd w:id="958"/>
    </w:p>
    <w:p w14:paraId="269318BB" w14:textId="77777777" w:rsidR="001F42BE" w:rsidRPr="001A01C4" w:rsidRDefault="001F42BE" w:rsidP="001F42BE">
      <w:r w:rsidRPr="001A01C4">
        <w:t>HTTP error handling shall be supported as specified in clause 5.2.4 of 3GPP TS 29.500 [4].</w:t>
      </w:r>
    </w:p>
    <w:p w14:paraId="74289765" w14:textId="77777777" w:rsidR="001F42BE" w:rsidRPr="001A01C4" w:rsidRDefault="001F42BE" w:rsidP="000F100F">
      <w:pPr>
        <w:pStyle w:val="Titre4"/>
      </w:pPr>
      <w:bookmarkStart w:id="959" w:name="_Toc25270803"/>
      <w:bookmarkStart w:id="960" w:name="_Toc34310460"/>
      <w:bookmarkStart w:id="961" w:name="_Toc36464982"/>
      <w:bookmarkStart w:id="962" w:name="_Toc51944714"/>
      <w:bookmarkStart w:id="963" w:name="_Toc200618890"/>
      <w:r w:rsidRPr="001A01C4">
        <w:t>6.3.7.2</w:t>
      </w:r>
      <w:r w:rsidRPr="001A01C4">
        <w:tab/>
        <w:t>Protocol Errors</w:t>
      </w:r>
      <w:bookmarkEnd w:id="959"/>
      <w:bookmarkEnd w:id="960"/>
      <w:bookmarkEnd w:id="961"/>
      <w:bookmarkEnd w:id="962"/>
      <w:bookmarkEnd w:id="963"/>
    </w:p>
    <w:p w14:paraId="5444F93F" w14:textId="3F0B7B74"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751AD3F4" w14:textId="77777777" w:rsidR="001F42BE" w:rsidRPr="001A01C4" w:rsidRDefault="001F42BE" w:rsidP="000F100F">
      <w:pPr>
        <w:pStyle w:val="Titre4"/>
      </w:pPr>
      <w:bookmarkStart w:id="964" w:name="_Toc25270804"/>
      <w:bookmarkStart w:id="965" w:name="_Toc34310461"/>
      <w:bookmarkStart w:id="966" w:name="_Toc36464983"/>
      <w:bookmarkStart w:id="967" w:name="_Toc51944715"/>
      <w:bookmarkStart w:id="968" w:name="_Toc200618891"/>
      <w:r w:rsidRPr="001A01C4">
        <w:t>6.3.7.3</w:t>
      </w:r>
      <w:r w:rsidRPr="001A01C4">
        <w:tab/>
        <w:t>Application Errors</w:t>
      </w:r>
      <w:bookmarkEnd w:id="964"/>
      <w:bookmarkEnd w:id="965"/>
      <w:bookmarkEnd w:id="966"/>
      <w:bookmarkEnd w:id="967"/>
      <w:bookmarkEnd w:id="968"/>
    </w:p>
    <w:p w14:paraId="21423154" w14:textId="349C6528" w:rsidR="001F42BE" w:rsidRPr="001A01C4" w:rsidRDefault="001F42BE" w:rsidP="001F42BE">
      <w:r w:rsidRPr="001A01C4">
        <w:t>The common application errors defined in the Table 5.2.7.2-1 in 3GPP TS 29.500 [4] may also be used for the Nausf_</w:t>
      </w:r>
      <w:r w:rsidRPr="001A01C4">
        <w:rPr>
          <w:rFonts w:hint="eastAsia"/>
          <w:lang w:eastAsia="zh-CN"/>
        </w:rPr>
        <w:t>UPU</w:t>
      </w:r>
      <w:r w:rsidRPr="001A01C4">
        <w:t>Protection service. The following application errors listed in Table 6.</w:t>
      </w:r>
      <w:r w:rsidR="00AC12C9" w:rsidRPr="001A01C4">
        <w:t>3</w:t>
      </w:r>
      <w:r w:rsidRPr="001A01C4">
        <w:t>.7.3-1 are specific for the Nausf_</w:t>
      </w:r>
      <w:r w:rsidRPr="001A01C4">
        <w:rPr>
          <w:rFonts w:hint="eastAsia"/>
          <w:lang w:eastAsia="zh-CN"/>
        </w:rPr>
        <w:t>UPU</w:t>
      </w:r>
      <w:r w:rsidRPr="001A01C4">
        <w:t>Protection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 xml:space="preserve">The </w:t>
            </w:r>
            <w:proofErr w:type="spellStart"/>
            <w:r w:rsidRPr="001A01C4">
              <w:t>Counter</w:t>
            </w:r>
            <w:r w:rsidRPr="001A01C4">
              <w:rPr>
                <w:rFonts w:hint="eastAsia"/>
                <w:vertAlign w:val="subscript"/>
              </w:rPr>
              <w:t>UPU</w:t>
            </w:r>
            <w:proofErr w:type="spellEnd"/>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Titre3"/>
        <w:rPr>
          <w:lang w:val="en-US"/>
        </w:rPr>
      </w:pPr>
      <w:bookmarkStart w:id="969" w:name="_Toc25270805"/>
      <w:bookmarkStart w:id="970" w:name="_Toc34310462"/>
      <w:bookmarkStart w:id="971" w:name="_Toc36464984"/>
      <w:bookmarkStart w:id="972" w:name="_Toc51944716"/>
      <w:bookmarkStart w:id="973" w:name="_Toc200618892"/>
      <w:r w:rsidRPr="001A01C4">
        <w:rPr>
          <w:lang w:val="en-US"/>
        </w:rPr>
        <w:t>6.</w:t>
      </w:r>
      <w:r w:rsidRPr="001A01C4">
        <w:rPr>
          <w:lang w:val="en-US" w:eastAsia="zh-CN"/>
        </w:rPr>
        <w:t>3</w:t>
      </w:r>
      <w:r w:rsidRPr="001A01C4">
        <w:rPr>
          <w:lang w:val="en-US"/>
        </w:rPr>
        <w:t>.8</w:t>
      </w:r>
      <w:r w:rsidRPr="001A01C4">
        <w:rPr>
          <w:lang w:val="en-US"/>
        </w:rPr>
        <w:tab/>
        <w:t>Security</w:t>
      </w:r>
      <w:bookmarkEnd w:id="969"/>
      <w:bookmarkEnd w:id="970"/>
      <w:bookmarkEnd w:id="971"/>
      <w:bookmarkEnd w:id="972"/>
      <w:bookmarkEnd w:id="973"/>
    </w:p>
    <w:p w14:paraId="1D2893A3" w14:textId="1107A1AE" w:rsidR="001F42BE" w:rsidRPr="001A01C4" w:rsidRDefault="001F42BE" w:rsidP="001F42BE">
      <w:pPr>
        <w:rPr>
          <w:lang w:val="en-US"/>
        </w:rPr>
      </w:pPr>
      <w:r w:rsidRPr="001A01C4">
        <w:rPr>
          <w:lang w:val="en-US"/>
        </w:rPr>
        <w:t>As indicated in 3GPP TS 33.501 [8], the access to the Nausf_</w:t>
      </w:r>
      <w:r w:rsidRPr="001A01C4">
        <w:rPr>
          <w:rFonts w:hint="eastAsia"/>
          <w:lang w:val="en-US" w:eastAsia="zh-CN"/>
        </w:rPr>
        <w:t>UPU</w:t>
      </w:r>
      <w:r w:rsidRPr="001A01C4">
        <w:rPr>
          <w:lang w:val="en-US"/>
        </w:rPr>
        <w:t>Protection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3GPP TS 29.510 [14]) plays the role of the authorization server.</w:t>
      </w:r>
    </w:p>
    <w:p w14:paraId="38B48CA3" w14:textId="09B5EF08" w:rsidR="001F42BE" w:rsidRPr="001A01C4" w:rsidRDefault="001F42BE" w:rsidP="001F42BE">
      <w:pPr>
        <w:rPr>
          <w:lang w:val="en-US"/>
        </w:rPr>
      </w:pPr>
      <w:r w:rsidRPr="001A01C4">
        <w:rPr>
          <w:lang w:val="en-US"/>
        </w:rPr>
        <w:t>If O</w:t>
      </w:r>
      <w:r w:rsidR="0088551A" w:rsidRPr="001A01C4">
        <w:rPr>
          <w:lang w:val="en-US"/>
        </w:rPr>
        <w:t>a</w:t>
      </w:r>
      <w:r w:rsidRPr="001A01C4">
        <w:rPr>
          <w:lang w:val="en-US"/>
        </w:rPr>
        <w:t>uth2 is used, an NF Service Consumer, prior to consuming services offered by the Nausf_</w:t>
      </w:r>
      <w:r w:rsidRPr="001A01C4">
        <w:rPr>
          <w:rFonts w:hint="eastAsia"/>
          <w:lang w:val="en-US" w:eastAsia="zh-CN"/>
        </w:rPr>
        <w:t>UPU</w:t>
      </w:r>
      <w:r w:rsidRPr="001A01C4">
        <w:rPr>
          <w:lang w:val="en-US"/>
        </w:rPr>
        <w:t xml:space="preserve">Protection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841A71"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w:t>
      </w:r>
      <w:r w:rsidRPr="001A01C4">
        <w:rPr>
          <w:rFonts w:hint="eastAsia"/>
          <w:lang w:val="en-US" w:eastAsia="zh-CN"/>
        </w:rPr>
        <w:t>UPU</w:t>
      </w:r>
      <w:r w:rsidRPr="001A01C4">
        <w:rPr>
          <w:lang w:val="en-US"/>
        </w:rPr>
        <w:t>Protection service.</w:t>
      </w:r>
    </w:p>
    <w:p w14:paraId="43F710A1" w14:textId="2EDB000B" w:rsidR="001F42BE" w:rsidRPr="001A01C4" w:rsidRDefault="001F42BE" w:rsidP="001F42BE">
      <w:pPr>
        <w:rPr>
          <w:lang w:val="en-US"/>
        </w:rPr>
      </w:pPr>
      <w:r w:rsidRPr="001A01C4">
        <w:rPr>
          <w:lang w:val="en-US"/>
        </w:rPr>
        <w:t>The Nausf_</w:t>
      </w:r>
      <w:r w:rsidRPr="001A01C4">
        <w:rPr>
          <w:rFonts w:hint="eastAsia"/>
          <w:lang w:val="en-US" w:eastAsia="zh-CN"/>
        </w:rPr>
        <w:t>UPU</w:t>
      </w:r>
      <w:r w:rsidRPr="001A01C4">
        <w:rPr>
          <w:lang w:val="en-US"/>
        </w:rPr>
        <w:t>Protection Service API does not define any scopes for O</w:t>
      </w:r>
      <w:r w:rsidR="0088551A" w:rsidRPr="001A01C4">
        <w:rPr>
          <w:lang w:val="en-US"/>
        </w:rPr>
        <w:t>a</w:t>
      </w:r>
      <w:r w:rsidRPr="001A01C4">
        <w:rPr>
          <w:lang w:val="en-US"/>
        </w:rPr>
        <w:t xml:space="preserve">uth2 authorization as specified in 3GPP TS 33.501 [8]; it defines a single scope consisting </w:t>
      </w:r>
      <w:proofErr w:type="gramStart"/>
      <w:r w:rsidRPr="001A01C4">
        <w:rPr>
          <w:lang w:val="en-US"/>
        </w:rPr>
        <w:t>on</w:t>
      </w:r>
      <w:proofErr w:type="gramEnd"/>
      <w:r w:rsidRPr="001A01C4">
        <w:rPr>
          <w:lang w:val="en-US"/>
        </w:rPr>
        <w:t xml:space="preserve"> the name of the service (i.e., </w:t>
      </w:r>
      <w:r w:rsidR="00CB0D24" w:rsidRPr="001A01C4">
        <w:rPr>
          <w:lang w:val="en-US"/>
        </w:rPr>
        <w:t>"</w:t>
      </w:r>
      <w:proofErr w:type="spellStart"/>
      <w:r w:rsidRPr="001A01C4">
        <w:rPr>
          <w:lang w:val="en-US"/>
        </w:rPr>
        <w:t>nausf-</w:t>
      </w:r>
      <w:r w:rsidRPr="001A01C4">
        <w:rPr>
          <w:rFonts w:hint="eastAsia"/>
          <w:lang w:val="en-US" w:eastAsia="zh-CN"/>
        </w:rPr>
        <w:t>upu</w:t>
      </w:r>
      <w:r w:rsidRPr="001A01C4">
        <w:rPr>
          <w:lang w:val="en-US"/>
        </w:rPr>
        <w:t>protection</w:t>
      </w:r>
      <w:proofErr w:type="spellEnd"/>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Titre3"/>
        <w:rPr>
          <w:lang w:eastAsia="zh-CN"/>
        </w:rPr>
      </w:pPr>
      <w:bookmarkStart w:id="974" w:name="_Toc200618893"/>
      <w:r w:rsidRPr="001A01C4">
        <w:rPr>
          <w:lang w:eastAsia="zh-CN"/>
        </w:rPr>
        <w:t>6.3.</w:t>
      </w:r>
      <w:r w:rsidR="004004A3" w:rsidRPr="001A01C4">
        <w:rPr>
          <w:lang w:eastAsia="zh-CN"/>
        </w:rPr>
        <w:t>9</w:t>
      </w:r>
      <w:r w:rsidRPr="001A01C4">
        <w:rPr>
          <w:lang w:eastAsia="zh-CN"/>
        </w:rPr>
        <w:tab/>
        <w:t>Feature Negotiation</w:t>
      </w:r>
      <w:bookmarkEnd w:id="974"/>
    </w:p>
    <w:p w14:paraId="22E0279D" w14:textId="09FB31AE" w:rsidR="00FA0214" w:rsidRPr="001A01C4" w:rsidRDefault="00FA0214" w:rsidP="00FA0214">
      <w:r w:rsidRPr="001A01C4">
        <w:t>The features in table 6.3.</w:t>
      </w:r>
      <w:r w:rsidR="004004A3" w:rsidRPr="001A01C4">
        <w:t>9</w:t>
      </w:r>
      <w:r w:rsidRPr="001A01C4">
        <w:t>-1 are defined for the Nausf_</w:t>
      </w:r>
      <w:r w:rsidRPr="001A01C4">
        <w:rPr>
          <w:rFonts w:eastAsia="SimSun" w:hint="eastAsia"/>
          <w:lang w:eastAsia="zh-CN"/>
        </w:rPr>
        <w:t>UPU</w:t>
      </w:r>
      <w:r w:rsidRPr="001A01C4">
        <w:rPr>
          <w:rFonts w:eastAsia="SimSun"/>
          <w:lang w:eastAsia="zh-CN"/>
        </w:rPr>
        <w:t>Protection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0C5C88CE" w14:textId="5FB8596B" w:rsidR="00FA0214" w:rsidRPr="001A01C4" w:rsidRDefault="00FA0214" w:rsidP="00FA0214">
      <w:pPr>
        <w:pStyle w:val="TH"/>
      </w:pPr>
      <w:r w:rsidRPr="001A01C4">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proofErr w:type="spellStart"/>
            <w:r w:rsidRPr="001A01C4">
              <w:rPr>
                <w:rFonts w:eastAsia="SimSun" w:hint="eastAsia"/>
                <w:lang w:eastAsia="zh-CN"/>
              </w:rPr>
              <w:t>UPU</w:t>
            </w:r>
            <w:r w:rsidRPr="001A01C4">
              <w:rPr>
                <w:rFonts w:eastAsia="SimSun"/>
                <w:lang w:eastAsia="zh-CN"/>
              </w:rPr>
              <w:t>Protection</w:t>
            </w:r>
            <w:proofErr w:type="spellEnd"/>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proofErr w:type="spellStart"/>
            <w:r w:rsidRPr="001A01C4">
              <w:t>upuTransparentSupport</w:t>
            </w:r>
            <w:proofErr w:type="spellEnd"/>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 xml:space="preserve">This flag is used by AUSF to register (in NRF) its support of receiving UPU Transparent Information instead of individual </w:t>
            </w:r>
            <w:proofErr w:type="spellStart"/>
            <w:r w:rsidRPr="001A01C4">
              <w:rPr>
                <w:rFonts w:cs="Arial"/>
                <w:szCs w:val="18"/>
              </w:rPr>
              <w:t>I</w:t>
            </w:r>
            <w:r w:rsidR="00801D42" w:rsidRPr="001A01C4">
              <w:rPr>
                <w:rFonts w:cs="Arial"/>
                <w:szCs w:val="18"/>
              </w:rPr>
              <w:t>e</w:t>
            </w:r>
            <w:r w:rsidRPr="001A01C4">
              <w:rPr>
                <w:rFonts w:cs="Arial"/>
                <w:szCs w:val="18"/>
              </w:rPr>
              <w:t>s</w:t>
            </w:r>
            <w:proofErr w:type="spellEnd"/>
            <w:r w:rsidRPr="001A01C4">
              <w:rPr>
                <w:rFonts w:cs="Arial"/>
                <w:szCs w:val="18"/>
              </w:rPr>
              <w:t xml:space="preserve">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Titre3"/>
        <w:rPr>
          <w:lang w:val="en-US"/>
        </w:rPr>
      </w:pPr>
      <w:bookmarkStart w:id="975" w:name="_Toc200618894"/>
      <w:r w:rsidRPr="001A01C4">
        <w:rPr>
          <w:lang w:val="en-US"/>
        </w:rPr>
        <w:t>6.3.</w:t>
      </w:r>
      <w:r w:rsidR="004004A3" w:rsidRPr="001A01C4">
        <w:rPr>
          <w:lang w:val="en-US"/>
        </w:rPr>
        <w:t>10</w:t>
      </w:r>
      <w:r w:rsidRPr="001A01C4">
        <w:rPr>
          <w:lang w:val="en-US"/>
        </w:rPr>
        <w:tab/>
        <w:t>HTTP redirection</w:t>
      </w:r>
      <w:bookmarkEnd w:id="975"/>
    </w:p>
    <w:p w14:paraId="1C6C990E" w14:textId="7DDD0424"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6594DA3D"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713321A4" w14:textId="4D1D30C3"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7845D770" w14:textId="77777777" w:rsidR="001F42BE" w:rsidRPr="001A01C4" w:rsidRDefault="001F42BE" w:rsidP="000F100F">
      <w:pPr>
        <w:pStyle w:val="Titre8"/>
      </w:pPr>
      <w:r w:rsidRPr="001A01C4">
        <w:br w:type="page"/>
      </w:r>
      <w:bookmarkStart w:id="976" w:name="_Toc25270806"/>
      <w:bookmarkStart w:id="977" w:name="_Toc34310463"/>
      <w:bookmarkStart w:id="978" w:name="_Toc36464985"/>
      <w:bookmarkStart w:id="979" w:name="_Toc51944717"/>
      <w:bookmarkStart w:id="980" w:name="_Toc200618895"/>
      <w:r w:rsidRPr="001A01C4">
        <w:lastRenderedPageBreak/>
        <w:t>Annex A (normative):</w:t>
      </w:r>
      <w:r w:rsidRPr="001A01C4">
        <w:br/>
        <w:t>OpenAPI specification</w:t>
      </w:r>
      <w:bookmarkEnd w:id="976"/>
      <w:bookmarkEnd w:id="977"/>
      <w:bookmarkEnd w:id="978"/>
      <w:bookmarkEnd w:id="979"/>
      <w:bookmarkEnd w:id="980"/>
    </w:p>
    <w:p w14:paraId="2A66DF05" w14:textId="77777777" w:rsidR="001F42BE" w:rsidRPr="001A01C4" w:rsidRDefault="001F42BE" w:rsidP="00CB0D24">
      <w:pPr>
        <w:pStyle w:val="Titre1"/>
      </w:pPr>
      <w:bookmarkStart w:id="981" w:name="_Toc25270807"/>
      <w:bookmarkStart w:id="982" w:name="_Toc34310464"/>
      <w:bookmarkStart w:id="983" w:name="_Toc36464986"/>
      <w:bookmarkStart w:id="984" w:name="_Toc51944718"/>
      <w:bookmarkStart w:id="985" w:name="_Toc200618896"/>
      <w:r w:rsidRPr="001A01C4">
        <w:t>A.1</w:t>
      </w:r>
      <w:r w:rsidRPr="001A01C4">
        <w:tab/>
        <w:t>General</w:t>
      </w:r>
      <w:bookmarkEnd w:id="981"/>
      <w:bookmarkEnd w:id="982"/>
      <w:bookmarkEnd w:id="983"/>
      <w:bookmarkEnd w:id="984"/>
      <w:bookmarkEnd w:id="985"/>
    </w:p>
    <w:p w14:paraId="47869C0E" w14:textId="77777777" w:rsidR="001F42BE" w:rsidRPr="001A01C4" w:rsidRDefault="001F42BE" w:rsidP="001F42BE">
      <w:pPr>
        <w:rPr>
          <w:lang w:val="en-US"/>
        </w:rPr>
      </w:pPr>
      <w:r w:rsidRPr="001A01C4">
        <w:rPr>
          <w:lang w:val="en-US"/>
        </w:rPr>
        <w:t xml:space="preserve">This Annex specifies the formal definition of the </w:t>
      </w:r>
      <w:proofErr w:type="spellStart"/>
      <w:r w:rsidRPr="001A01C4">
        <w:rPr>
          <w:lang w:val="en-US"/>
        </w:rPr>
        <w:t>Nausf</w:t>
      </w:r>
      <w:proofErr w:type="spellEnd"/>
      <w:r w:rsidRPr="001A01C4">
        <w:rPr>
          <w:lang w:val="en-US"/>
        </w:rPr>
        <w:t xml:space="preserve">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w:t>
      </w:r>
      <w:proofErr w:type="gramStart"/>
      <w:r w:rsidRPr="001A01C4">
        <w:rPr>
          <w:lang w:val="en-US"/>
        </w:rPr>
        <w:t>as a consequence</w:t>
      </w:r>
      <w:proofErr w:type="gramEnd"/>
      <w:r w:rsidRPr="001A01C4">
        <w:rPr>
          <w:lang w:val="en-US"/>
        </w:rPr>
        <w:t xml:space="preserve"> the URI provided in the </w:t>
      </w:r>
      <w:r w:rsidR="00CB0D24" w:rsidRPr="001A01C4">
        <w:rPr>
          <w:lang w:val="en-US"/>
        </w:rPr>
        <w:t>"</w:t>
      </w:r>
      <w:proofErr w:type="spellStart"/>
      <w:r w:rsidRPr="001A01C4">
        <w:rPr>
          <w:lang w:val="en-US"/>
        </w:rPr>
        <w:t>href</w:t>
      </w:r>
      <w:proofErr w:type="spellEnd"/>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20A2B612" w:rsidR="001F42BE" w:rsidRPr="001A01C4" w:rsidRDefault="001F42BE" w:rsidP="00CB0D24">
      <w:r w:rsidRPr="001A01C4">
        <w:t xml:space="preserve">Informative copies of the OpenAPI specification files contained in this 3GPP Technical Specification are available on </w:t>
      </w:r>
      <w:r w:rsidR="006B70AD" w:rsidRPr="001A01C4">
        <w:t xml:space="preserve">a Git-based repository that uses the GitLab software version control system (see 3GPP TS 29.501 [5] </w:t>
      </w:r>
      <w:r w:rsidR="000E0D91" w:rsidRPr="001A01C4">
        <w:t>clause</w:t>
      </w:r>
      <w:r w:rsidR="000E0D91">
        <w:t> </w:t>
      </w:r>
      <w:r w:rsidR="000E0D91" w:rsidRPr="001A01C4">
        <w:t>5</w:t>
      </w:r>
      <w:r w:rsidR="006B70AD" w:rsidRPr="001A01C4">
        <w:t xml:space="preserve">.3.1 and 3GPP TR 21.900 [21] </w:t>
      </w:r>
      <w:r w:rsidR="000E0D91" w:rsidRPr="001A01C4">
        <w:t>clause</w:t>
      </w:r>
      <w:r w:rsidR="000E0D91">
        <w:t> </w:t>
      </w:r>
      <w:r w:rsidR="000E0D91" w:rsidRPr="001A01C4">
        <w:t>5</w:t>
      </w:r>
      <w:r w:rsidR="006B70AD" w:rsidRPr="001A01C4">
        <w:t>B).</w:t>
      </w:r>
    </w:p>
    <w:p w14:paraId="25D577CE" w14:textId="0CE36825" w:rsidR="001F42BE" w:rsidRPr="001A01C4" w:rsidRDefault="001F42BE" w:rsidP="00CB0D24">
      <w:pPr>
        <w:pStyle w:val="Titre1"/>
      </w:pPr>
      <w:bookmarkStart w:id="986" w:name="_Toc25270808"/>
      <w:bookmarkStart w:id="987" w:name="_Toc34310465"/>
      <w:bookmarkStart w:id="988" w:name="_Toc36464987"/>
      <w:bookmarkStart w:id="989" w:name="_Toc51944719"/>
      <w:bookmarkStart w:id="990" w:name="_Toc200618897"/>
      <w:bookmarkStart w:id="991" w:name="_Hlk120051029"/>
      <w:r w:rsidRPr="001A01C4">
        <w:t>A.2</w:t>
      </w:r>
      <w:r w:rsidRPr="001A01C4">
        <w:tab/>
        <w:t>Nausf_</w:t>
      </w:r>
      <w:r w:rsidRPr="001A01C4">
        <w:rPr>
          <w:rFonts w:eastAsia="SimSun"/>
          <w:lang w:eastAsia="zh-CN"/>
        </w:rPr>
        <w:t>UEAuthentication</w:t>
      </w:r>
      <w:r w:rsidRPr="001A01C4" w:rsidDel="00F95B57">
        <w:t xml:space="preserve"> </w:t>
      </w:r>
      <w:r w:rsidRPr="001A01C4">
        <w:t>API</w:t>
      </w:r>
      <w:bookmarkEnd w:id="986"/>
      <w:bookmarkEnd w:id="987"/>
      <w:bookmarkEnd w:id="988"/>
      <w:bookmarkEnd w:id="989"/>
      <w:bookmarkEnd w:id="990"/>
    </w:p>
    <w:p w14:paraId="5C1D4CBD" w14:textId="77777777" w:rsidR="00EC5C62" w:rsidRPr="001A01C4" w:rsidRDefault="00EC5C62" w:rsidP="00EC5C62">
      <w:pPr>
        <w:pStyle w:val="PL"/>
      </w:pPr>
      <w:proofErr w:type="spellStart"/>
      <w:r w:rsidRPr="001A01C4">
        <w:t>openapi</w:t>
      </w:r>
      <w:proofErr w:type="spellEnd"/>
      <w:r w:rsidRPr="001A01C4">
        <w:t>: 3.0.0</w:t>
      </w:r>
    </w:p>
    <w:p w14:paraId="6B15D71C" w14:textId="77777777" w:rsidR="00EC5C62" w:rsidRPr="001A01C4" w:rsidRDefault="00EC5C62" w:rsidP="00EC5C62">
      <w:pPr>
        <w:pStyle w:val="PL"/>
      </w:pPr>
      <w:r w:rsidRPr="001A01C4">
        <w:t>info:</w:t>
      </w:r>
    </w:p>
    <w:p w14:paraId="3FEA2EF4" w14:textId="522B76C0" w:rsidR="00EC5C62" w:rsidRPr="001A01C4" w:rsidRDefault="00EC5C62" w:rsidP="00EC5C62">
      <w:pPr>
        <w:pStyle w:val="PL"/>
      </w:pPr>
      <w:r w:rsidRPr="001A01C4">
        <w:t xml:space="preserve">  version: 1.</w:t>
      </w:r>
      <w:r w:rsidR="005B5DF1">
        <w:t>4</w:t>
      </w:r>
      <w:r w:rsidRPr="001A01C4">
        <w:t>.</w:t>
      </w:r>
      <w:r w:rsidR="00EF03C9" w:rsidRPr="001A01C4">
        <w:t>0</w:t>
      </w:r>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5E40FF33" w:rsidR="00EC5C62" w:rsidRPr="001A01C4" w:rsidRDefault="00EC5C62" w:rsidP="00EC5C62">
      <w:pPr>
        <w:pStyle w:val="PL"/>
      </w:pPr>
      <w:r w:rsidRPr="001A01C4">
        <w:t xml:space="preserve">    © </w:t>
      </w:r>
      <w:r w:rsidR="00042279" w:rsidRPr="001A01C4">
        <w:t>202</w:t>
      </w:r>
      <w:r w:rsidR="00844D1B">
        <w:t>5</w:t>
      </w:r>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r w:rsidRPr="001A01C4">
        <w:t>externalDocs:</w:t>
      </w:r>
    </w:p>
    <w:p w14:paraId="6E1012B1" w14:textId="06D4D70A" w:rsidR="00EC5C62" w:rsidRPr="001A01C4" w:rsidRDefault="00EC5C62" w:rsidP="00EC5C62">
      <w:pPr>
        <w:pStyle w:val="PL"/>
      </w:pPr>
      <w:r w:rsidRPr="001A01C4">
        <w:t xml:space="preserve">  description: 3GPP TS 29.509 </w:t>
      </w:r>
      <w:r w:rsidR="00EF03C9" w:rsidRPr="001A01C4">
        <w:t>V1</w:t>
      </w:r>
      <w:r w:rsidR="007C0421">
        <w:t>9</w:t>
      </w:r>
      <w:r w:rsidR="00E63CAF">
        <w:t>.</w:t>
      </w:r>
      <w:r w:rsidR="00CC38D9">
        <w:t>5</w:t>
      </w:r>
      <w:r w:rsidRPr="001A01C4">
        <w:t>.0; 5G System; 3GPP TS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991"/>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w:t>
      </w:r>
      <w:proofErr w:type="spellStart"/>
      <w:r w:rsidRPr="001A01C4">
        <w:t>apiRoot</w:t>
      </w:r>
      <w:proofErr w:type="spellEnd"/>
      <w:r w:rsidRPr="001A01C4">
        <w:t>}/</w:t>
      </w:r>
      <w:proofErr w:type="spellStart"/>
      <w:r w:rsidRPr="001A01C4">
        <w:t>nausf</w:t>
      </w:r>
      <w:proofErr w:type="spellEnd"/>
      <w:r w:rsidRPr="001A01C4">
        <w:t>-auth/v1'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apiRoot</w:t>
      </w:r>
      <w:proofErr w:type="spellEnd"/>
      <w:r w:rsidRPr="001A01C4">
        <w:rPr>
          <w:lang w:val="en-US"/>
        </w:rPr>
        <w: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3B65FC96" w:rsidR="00EC5C62" w:rsidRPr="001A01C4" w:rsidRDefault="00EC5C62" w:rsidP="00EC5C62">
      <w:pPr>
        <w:pStyle w:val="PL"/>
        <w:rPr>
          <w:lang w:val="en-US"/>
        </w:rPr>
      </w:pPr>
      <w:r w:rsidRPr="001A01C4">
        <w:rPr>
          <w:lang w:val="en-US"/>
        </w:rPr>
        <w:t xml:space="preserve">        description: </w:t>
      </w:r>
      <w:proofErr w:type="spellStart"/>
      <w:r w:rsidRPr="001A01C4">
        <w:rPr>
          <w:lang w:val="en-US"/>
        </w:rPr>
        <w:t>apiRoot</w:t>
      </w:r>
      <w:proofErr w:type="spellEnd"/>
      <w:r w:rsidRPr="001A01C4">
        <w:rPr>
          <w:lang w:val="en-US"/>
        </w:rPr>
        <w:t xml:space="preserve"> as defined in clause 4.4 of 3GPP TS 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w:t>
      </w:r>
      <w:proofErr w:type="spellStart"/>
      <w:r w:rsidRPr="001A01C4">
        <w:t>nausf</w:t>
      </w:r>
      <w:proofErr w:type="spellEnd"/>
      <w:r w:rsidRPr="001A01C4">
        <w:t>-auth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w:t>
      </w:r>
      <w:proofErr w:type="spellStart"/>
      <w:proofErr w:type="gramStart"/>
      <w:r w:rsidRPr="001A01C4">
        <w:t>ue</w:t>
      </w:r>
      <w:proofErr w:type="spellEnd"/>
      <w:proofErr w:type="gramEnd"/>
      <w:r w:rsidRPr="001A01C4">
        <w:t>-authentications: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proofErr w:type="spellStart"/>
      <w:r w:rsidRPr="001A01C4">
        <w:t>nausf</w:t>
      </w:r>
      <w:proofErr w:type="spellEnd"/>
      <w:r w:rsidRPr="001A01C4">
        <w:t>-auth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w:t>
      </w:r>
      <w:proofErr w:type="spellStart"/>
      <w:r w:rsidRPr="001A01C4">
        <w:t>nausf</w:t>
      </w:r>
      <w:proofErr w:type="spellEnd"/>
      <w:r w:rsidRPr="001A01C4">
        <w:t>-auth</w:t>
      </w:r>
    </w:p>
    <w:p w14:paraId="70613BFE" w14:textId="1913D7C4" w:rsidR="00EC5C62" w:rsidRPr="001A01C4" w:rsidRDefault="00377FDE" w:rsidP="00377FDE">
      <w:pPr>
        <w:pStyle w:val="PL"/>
      </w:pPr>
      <w:r w:rsidRPr="001A01C4">
        <w:t xml:space="preserve">          - </w:t>
      </w:r>
      <w:proofErr w:type="spellStart"/>
      <w:r w:rsidRPr="001A01C4">
        <w:t>nausf-</w:t>
      </w:r>
      <w:proofErr w:type="gramStart"/>
      <w:r w:rsidRPr="001A01C4">
        <w:t>auth:ue</w:t>
      </w:r>
      <w:proofErr w:type="gramEnd"/>
      <w:r w:rsidRPr="001A01C4">
        <w:t>-authentications</w:t>
      </w:r>
      <w:proofErr w:type="spellEnd"/>
    </w:p>
    <w:p w14:paraId="5D476327"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w:t>
      </w:r>
      <w:proofErr w:type="spellStart"/>
      <w:r w:rsidRPr="001A01C4">
        <w:t>AuthenticationInfo</w:t>
      </w:r>
      <w:proofErr w:type="spellEnd"/>
      <w:r w:rsidRPr="001A01C4">
        <w:t>'</w:t>
      </w:r>
    </w:p>
    <w:p w14:paraId="78B89DAE" w14:textId="77777777" w:rsidR="00EC5C62" w:rsidRPr="001A01C4" w:rsidRDefault="00EC5C62" w:rsidP="00EC5C62">
      <w:pPr>
        <w:pStyle w:val="PL"/>
      </w:pPr>
      <w:r w:rsidRPr="001A01C4">
        <w:t xml:space="preserve">        required: true</w:t>
      </w:r>
    </w:p>
    <w:p w14:paraId="5D8623AE" w14:textId="77777777" w:rsidR="00EC5C62" w:rsidRPr="00011878" w:rsidRDefault="00EC5C62" w:rsidP="00EC5C62">
      <w:pPr>
        <w:pStyle w:val="PL"/>
        <w:rPr>
          <w:lang w:val="en-US"/>
        </w:rPr>
      </w:pPr>
      <w:r w:rsidRPr="001A01C4">
        <w:t xml:space="preserve">      </w:t>
      </w:r>
      <w:r w:rsidRPr="00011878">
        <w:rPr>
          <w:lang w:val="en-US"/>
        </w:rPr>
        <w:t>responses:</w:t>
      </w:r>
    </w:p>
    <w:p w14:paraId="7E13B3A2" w14:textId="77777777" w:rsidR="00EC5C62" w:rsidRPr="00011878" w:rsidRDefault="00EC5C62" w:rsidP="00EC5C62">
      <w:pPr>
        <w:pStyle w:val="PL"/>
      </w:pPr>
      <w:r w:rsidRPr="00011878">
        <w:rPr>
          <w:lang w:val="en-US"/>
        </w:rPr>
        <w:t xml:space="preserve">        </w:t>
      </w:r>
      <w:r w:rsidRPr="00011878">
        <w:t>'201':</w:t>
      </w:r>
    </w:p>
    <w:p w14:paraId="54DF3D7E" w14:textId="77777777" w:rsidR="00EC5C62" w:rsidRPr="00011878" w:rsidRDefault="00EC5C62" w:rsidP="00EC5C62">
      <w:pPr>
        <w:pStyle w:val="PL"/>
      </w:pPr>
      <w:r w:rsidRPr="00011878">
        <w:t xml:space="preserve">          description: </w:t>
      </w:r>
      <w:proofErr w:type="spellStart"/>
      <w:r w:rsidRPr="00011878">
        <w:t>UEAuthenticationCtx</w:t>
      </w:r>
      <w:proofErr w:type="spellEnd"/>
    </w:p>
    <w:p w14:paraId="1346FD7E" w14:textId="77777777" w:rsidR="00EC5C62" w:rsidRPr="00CC38D9" w:rsidRDefault="00EC5C62" w:rsidP="00EC5C62">
      <w:pPr>
        <w:pStyle w:val="PL"/>
        <w:rPr>
          <w:lang w:val="fr-FR"/>
        </w:rPr>
      </w:pPr>
      <w:r w:rsidRPr="00011878">
        <w:lastRenderedPageBreak/>
        <w:t xml:space="preserve">          </w:t>
      </w:r>
      <w:proofErr w:type="gramStart"/>
      <w:r w:rsidRPr="00CC38D9">
        <w:rPr>
          <w:lang w:val="fr-FR"/>
        </w:rPr>
        <w:t>content:</w:t>
      </w:r>
      <w:proofErr w:type="gramEnd"/>
    </w:p>
    <w:p w14:paraId="257781C6" w14:textId="77777777" w:rsidR="00EC5C62" w:rsidRPr="00CC38D9" w:rsidRDefault="00EC5C62" w:rsidP="00EC5C62">
      <w:pPr>
        <w:pStyle w:val="PL"/>
        <w:rPr>
          <w:lang w:val="fr-FR"/>
        </w:rPr>
      </w:pPr>
      <w:r w:rsidRPr="00CC38D9">
        <w:rPr>
          <w:lang w:val="fr-FR"/>
        </w:rPr>
        <w:t xml:space="preserve">            </w:t>
      </w:r>
      <w:proofErr w:type="gramStart"/>
      <w:r w:rsidRPr="00CC38D9">
        <w:rPr>
          <w:lang w:val="fr-FR"/>
        </w:rPr>
        <w:t>application</w:t>
      </w:r>
      <w:proofErr w:type="gramEnd"/>
      <w:r w:rsidRPr="00CC38D9">
        <w:rPr>
          <w:lang w:val="fr-FR"/>
        </w:rPr>
        <w:t>/3gppHal+json:</w:t>
      </w:r>
    </w:p>
    <w:p w14:paraId="74BA48D7" w14:textId="77777777" w:rsidR="00EC5C62" w:rsidRPr="00CC38D9" w:rsidRDefault="00EC5C62" w:rsidP="00EC5C62">
      <w:pPr>
        <w:pStyle w:val="PL"/>
        <w:rPr>
          <w:lang w:val="fr-FR"/>
        </w:rPr>
      </w:pPr>
      <w:r w:rsidRPr="00CC38D9">
        <w:rPr>
          <w:lang w:val="fr-FR"/>
        </w:rPr>
        <w:t xml:space="preserve">              </w:t>
      </w:r>
      <w:proofErr w:type="spellStart"/>
      <w:proofErr w:type="gramStart"/>
      <w:r w:rsidRPr="00CC38D9">
        <w:rPr>
          <w:lang w:val="fr-FR"/>
        </w:rPr>
        <w:t>schema</w:t>
      </w:r>
      <w:proofErr w:type="spellEnd"/>
      <w:r w:rsidRPr="00CC38D9">
        <w:rPr>
          <w:lang w:val="fr-FR"/>
        </w:rPr>
        <w:t>:</w:t>
      </w:r>
      <w:proofErr w:type="gramEnd"/>
    </w:p>
    <w:p w14:paraId="29895DFD" w14:textId="77777777" w:rsidR="00EC5C62" w:rsidRPr="001A01C4" w:rsidRDefault="00EC5C62" w:rsidP="00EC5C62">
      <w:pPr>
        <w:pStyle w:val="PL"/>
      </w:pPr>
      <w:r w:rsidRPr="00CC38D9">
        <w:rPr>
          <w:lang w:val="fr-FR"/>
        </w:rPr>
        <w:t xml:space="preserve">                </w:t>
      </w:r>
      <w:r w:rsidRPr="001A01C4">
        <w:t>$ref: '#/components/schemas/</w:t>
      </w:r>
      <w:proofErr w:type="spellStart"/>
      <w:r w:rsidRPr="001A01C4">
        <w:t>UEAuthenticationCtx</w:t>
      </w:r>
      <w:proofErr w:type="spellEnd"/>
      <w:r w:rsidRPr="001A01C4">
        <w:t>'</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3A852A79" w14:textId="77777777" w:rsidR="00EE2D83" w:rsidRDefault="00EC5C62" w:rsidP="00EC5C62">
      <w:pPr>
        <w:pStyle w:val="PL"/>
      </w:pPr>
      <w:r w:rsidRPr="001A01C4">
        <w:t xml:space="preserve">              description:</w:t>
      </w:r>
      <w:r w:rsidR="00EE2D83">
        <w:t xml:space="preserve"> &gt;</w:t>
      </w:r>
    </w:p>
    <w:p w14:paraId="78F43C3B" w14:textId="77777777" w:rsidR="00EE2D83" w:rsidRDefault="00EE2D83" w:rsidP="00EC5C62">
      <w:pPr>
        <w:pStyle w:val="PL"/>
      </w:pPr>
      <w:r>
        <w:t xml:space="preserve">                </w:t>
      </w:r>
      <w:r w:rsidR="00EC5C62" w:rsidRPr="001A01C4">
        <w:t>'Contains the URI of the newly created resource according to the structure:</w:t>
      </w:r>
    </w:p>
    <w:p w14:paraId="27F91EDC" w14:textId="5D331451" w:rsidR="00EC5C62" w:rsidRPr="001A01C4" w:rsidRDefault="00EE2D83" w:rsidP="00EC5C62">
      <w:pPr>
        <w:pStyle w:val="PL"/>
      </w:pPr>
      <w:r>
        <w:t xml:space="preserve">               </w:t>
      </w:r>
      <w:r w:rsidR="00EC5C62" w:rsidRPr="001A01C4">
        <w:t xml:space="preserve"> {apiRoot}/nausf-auth/</w:t>
      </w:r>
      <w:r w:rsidR="00A755FC" w:rsidRPr="007612D1">
        <w:t>&lt;apiVersion&gt;</w:t>
      </w:r>
      <w:r w:rsidR="00EC5C62" w:rsidRPr="001A01C4">
        <w:t>/ue-authentications/{authCtxId}'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'TS29571_CommonData.yaml#/components/responses/401'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'TS29571_CommonData.yaml#/components/responses/411'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'TS29571_CommonData.yaml#/components/responses/413'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'TS29571_CommonData.yaml#/components/responses/415'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'TS29571_CommonData.yaml#/components/responses/429'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'TS29571_CommonData.yaml#/components/responses/502'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'TS29571_CommonData.yaml#/components/responses/503'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w:t>
      </w:r>
      <w:proofErr w:type="spellStart"/>
      <w:proofErr w:type="gramStart"/>
      <w:r w:rsidRPr="001A01C4">
        <w:t>ue</w:t>
      </w:r>
      <w:proofErr w:type="spellEnd"/>
      <w:proofErr w:type="gramEnd"/>
      <w:r w:rsidRPr="001A01C4">
        <w:t>-authentications/deregister: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proofErr w:type="spellStart"/>
      <w:r w:rsidRPr="001A01C4">
        <w:t>nausf</w:t>
      </w:r>
      <w:proofErr w:type="spellEnd"/>
      <w:r w:rsidRPr="001A01C4">
        <w:t>-auth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w:t>
      </w:r>
      <w:proofErr w:type="spellStart"/>
      <w:r w:rsidRPr="001A01C4">
        <w:t>nausf</w:t>
      </w:r>
      <w:proofErr w:type="spellEnd"/>
      <w:r w:rsidRPr="001A01C4">
        <w:t>-auth</w:t>
      </w:r>
    </w:p>
    <w:p w14:paraId="35E3768D" w14:textId="036AC1F5" w:rsidR="00EC5C62" w:rsidRPr="001A01C4" w:rsidRDefault="00377FDE" w:rsidP="00377FDE">
      <w:pPr>
        <w:pStyle w:val="PL"/>
      </w:pPr>
      <w:r w:rsidRPr="001A01C4">
        <w:t xml:space="preserve">          - </w:t>
      </w:r>
      <w:proofErr w:type="spellStart"/>
      <w:r w:rsidRPr="001A01C4">
        <w:t>nausf-</w:t>
      </w:r>
      <w:proofErr w:type="gramStart"/>
      <w:r w:rsidRPr="001A01C4">
        <w:t>auth:ue</w:t>
      </w:r>
      <w:proofErr w:type="gramEnd"/>
      <w:r w:rsidRPr="001A01C4">
        <w:t>-authentications</w:t>
      </w:r>
      <w:proofErr w:type="spellEnd"/>
    </w:p>
    <w:p w14:paraId="7247DF0E"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w:t>
      </w:r>
      <w:proofErr w:type="spellStart"/>
      <w:r w:rsidRPr="001A01C4">
        <w:t>DeregistrationInfo</w:t>
      </w:r>
      <w:proofErr w:type="spellEnd"/>
      <w:r w:rsidRPr="001A01C4">
        <w:t>'</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lastRenderedPageBreak/>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'TS29571_CommonData.yaml#/components/responses/400'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'TS29571_CommonData.yaml#/components/responses/401'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'TS29571_CommonData.yaml#/components/responses/403'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'TS29571_CommonData.yaml#/components/responses/404'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'TS29571_CommonData.yaml#/components/responses/411'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'TS29571_CommonData.yaml#/components/responses/413'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'TS29571_CommonData.yaml#/components/responses/415'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'TS29571_CommonData.yaml#/components/responses/429'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'TS29571_CommonData.yaml#/components/responses/500'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'TS29571_CommonData.yaml#/components/responses/502'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'TS29571_CommonData.yaml#/components/responses/503'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w:t>
      </w:r>
      <w:proofErr w:type="spellStart"/>
      <w:proofErr w:type="gramStart"/>
      <w:r w:rsidRPr="001A01C4">
        <w:t>ue</w:t>
      </w:r>
      <w:proofErr w:type="spellEnd"/>
      <w:proofErr w:type="gramEnd"/>
      <w:r w:rsidRPr="001A01C4">
        <w:t>-authentications/{</w:t>
      </w:r>
      <w:proofErr w:type="spellStart"/>
      <w:r w:rsidRPr="001A01C4">
        <w:t>authCtxId</w:t>
      </w:r>
      <w:proofErr w:type="spellEnd"/>
      <w:r w:rsidRPr="001A01C4">
        <w:t>}/5g-aka-confirmation: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proofErr w:type="spellStart"/>
      <w:r w:rsidRPr="001A01C4">
        <w:t>nausf</w:t>
      </w:r>
      <w:proofErr w:type="spellEnd"/>
      <w:r w:rsidRPr="001A01C4">
        <w:t>-auth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w:t>
      </w:r>
      <w:proofErr w:type="spellStart"/>
      <w:r w:rsidRPr="001A01C4">
        <w:t>nausf</w:t>
      </w:r>
      <w:proofErr w:type="spellEnd"/>
      <w:r w:rsidRPr="001A01C4">
        <w:t>-auth</w:t>
      </w:r>
    </w:p>
    <w:p w14:paraId="4101CE05" w14:textId="11D32663" w:rsidR="00EC5C62" w:rsidRPr="001A01C4" w:rsidRDefault="00377FDE" w:rsidP="00377FDE">
      <w:pPr>
        <w:pStyle w:val="PL"/>
      </w:pPr>
      <w:r w:rsidRPr="001A01C4">
        <w:t xml:space="preserve">          - </w:t>
      </w:r>
      <w:proofErr w:type="spellStart"/>
      <w:r w:rsidRPr="001A01C4">
        <w:t>nausf-</w:t>
      </w:r>
      <w:proofErr w:type="gramStart"/>
      <w:r w:rsidRPr="001A01C4">
        <w:t>auth:ue</w:t>
      </w:r>
      <w:proofErr w:type="gramEnd"/>
      <w:r w:rsidRPr="001A01C4">
        <w:t>-authentications</w:t>
      </w:r>
      <w:proofErr w:type="spellEnd"/>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w:t>
      </w:r>
      <w:proofErr w:type="spellStart"/>
      <w:r w:rsidRPr="001A01C4">
        <w:t>authCtxId</w:t>
      </w:r>
      <w:proofErr w:type="spellEnd"/>
    </w:p>
    <w:p w14:paraId="48CD40F9" w14:textId="77777777" w:rsidR="00EC5C62" w:rsidRPr="001A01C4" w:rsidRDefault="00EC5C62" w:rsidP="00EC5C62">
      <w:pPr>
        <w:pStyle w:val="PL"/>
      </w:pPr>
      <w:r w:rsidRPr="001A01C4">
        <w:t xml:space="preserve">          </w:t>
      </w:r>
      <w:proofErr w:type="gramStart"/>
      <w:r w:rsidRPr="001A01C4">
        <w:t>in:</w:t>
      </w:r>
      <w:proofErr w:type="gramEnd"/>
      <w:r w:rsidRPr="001A01C4">
        <w:t xml:space="preserve">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w:t>
      </w:r>
      <w:proofErr w:type="spellStart"/>
      <w:r w:rsidRPr="001A01C4">
        <w:t>ConfirmationData</w:t>
      </w:r>
      <w:proofErr w:type="spellEnd"/>
      <w:r w:rsidRPr="001A01C4">
        <w:t>'</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w:t>
      </w:r>
      <w:proofErr w:type="spellStart"/>
      <w:r w:rsidRPr="001A01C4">
        <w:t>ConfirmationDataResponse</w:t>
      </w:r>
      <w:proofErr w:type="spellEnd"/>
      <w:r w:rsidRPr="001A01C4">
        <w:t>'</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'TS29571_CommonData.yaml#/components/responses/403'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'TS29571_CommonData.yaml#/components/responses/404'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'TS29571_CommonData.yaml#/components/responses/411'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'TS29571_CommonData.yaml#/components/responses/413'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'TS29571_CommonData.yaml#/components/responses/415'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lastRenderedPageBreak/>
        <w:t xml:space="preserve">          $ref: 'TS29571_CommonData.yaml#/components/responses/429'</w:t>
      </w:r>
    </w:p>
    <w:p w14:paraId="57108C57" w14:textId="77777777" w:rsidR="00EC5C62" w:rsidRPr="001A01C4" w:rsidRDefault="00EC5C62" w:rsidP="00EC5C62">
      <w:pPr>
        <w:pStyle w:val="PL"/>
      </w:pPr>
      <w:r w:rsidRPr="001A01C4">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'TS29571_CommonData.yaml#/components/responses/502'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'TS29571_CommonData.yaml#/components/responses/503'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w:t>
      </w:r>
      <w:proofErr w:type="spellStart"/>
      <w:r w:rsidRPr="001A01C4">
        <w:t>operationId</w:t>
      </w:r>
      <w:proofErr w:type="spellEnd"/>
      <w:r w:rsidRPr="001A01C4">
        <w:t>: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proofErr w:type="spellStart"/>
      <w:r w:rsidRPr="001A01C4">
        <w:t>nausf</w:t>
      </w:r>
      <w:proofErr w:type="spellEnd"/>
      <w:r w:rsidRPr="001A01C4">
        <w:t>-auth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w:t>
      </w:r>
      <w:proofErr w:type="spellStart"/>
      <w:r w:rsidRPr="001A01C4">
        <w:t>nausf</w:t>
      </w:r>
      <w:proofErr w:type="spellEnd"/>
      <w:r w:rsidRPr="001A01C4">
        <w:t>-auth</w:t>
      </w:r>
    </w:p>
    <w:p w14:paraId="485B34AF" w14:textId="57F10610" w:rsidR="00EC5C62" w:rsidRPr="001A01C4" w:rsidRDefault="00377FDE" w:rsidP="00377FDE">
      <w:pPr>
        <w:pStyle w:val="PL"/>
      </w:pPr>
      <w:r w:rsidRPr="001A01C4">
        <w:t xml:space="preserve">          - </w:t>
      </w:r>
      <w:proofErr w:type="spellStart"/>
      <w:r w:rsidRPr="001A01C4">
        <w:t>nausf-</w:t>
      </w:r>
      <w:proofErr w:type="gramStart"/>
      <w:r w:rsidRPr="001A01C4">
        <w:t>auth:ue</w:t>
      </w:r>
      <w:proofErr w:type="gramEnd"/>
      <w:r w:rsidRPr="001A01C4">
        <w:t>-authentications</w:t>
      </w:r>
      <w:proofErr w:type="spellEnd"/>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w:t>
      </w:r>
      <w:proofErr w:type="spellStart"/>
      <w:r w:rsidRPr="001A01C4">
        <w:t>authCtxId</w:t>
      </w:r>
      <w:proofErr w:type="spellEnd"/>
    </w:p>
    <w:p w14:paraId="7D8A77A0" w14:textId="77777777" w:rsidR="00EC5C62" w:rsidRPr="001A01C4" w:rsidRDefault="00EC5C62" w:rsidP="00EC5C62">
      <w:pPr>
        <w:pStyle w:val="PL"/>
      </w:pPr>
      <w:r w:rsidRPr="001A01C4">
        <w:t xml:space="preserve">          </w:t>
      </w:r>
      <w:proofErr w:type="gramStart"/>
      <w:r w:rsidRPr="001A01C4">
        <w:t>in:</w:t>
      </w:r>
      <w:proofErr w:type="gramEnd"/>
      <w:r w:rsidRPr="001A01C4">
        <w:t xml:space="preserve">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'TS29571_CommonData.yaml#/components/responses/400'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'TS29571_CommonData.yaml#/components/responses/401'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'TS29571_CommonData.yaml#/components/responses/403'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'TS29571_CommonData.yaml#/components/responses/404'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'TS29571_CommonData.yaml#/components/responses/429'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'TS29571_CommonData.yaml#/components/responses/500'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'TS29571_CommonData.yaml#/components/responses/502'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'TS29571_CommonData.yaml#/components/responses/503'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'TS29571_CommonData.yaml#/components/responses/default'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w:t>
      </w:r>
      <w:proofErr w:type="spellStart"/>
      <w:proofErr w:type="gramStart"/>
      <w:r w:rsidRPr="001A01C4">
        <w:t>ue</w:t>
      </w:r>
      <w:proofErr w:type="spellEnd"/>
      <w:proofErr w:type="gramEnd"/>
      <w:r w:rsidRPr="001A01C4">
        <w:t>-authentications/{</w:t>
      </w:r>
      <w:proofErr w:type="spellStart"/>
      <w:r w:rsidRPr="001A01C4">
        <w:t>authCtxId</w:t>
      </w:r>
      <w:proofErr w:type="spellEnd"/>
      <w:r w:rsidRPr="001A01C4">
        <w:t>}/</w:t>
      </w:r>
      <w:proofErr w:type="spellStart"/>
      <w:r w:rsidRPr="001A01C4">
        <w:t>eap</w:t>
      </w:r>
      <w:proofErr w:type="spellEnd"/>
      <w:r w:rsidRPr="001A01C4">
        <w:t>-session: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w:t>
      </w:r>
      <w:proofErr w:type="spellStart"/>
      <w:r w:rsidRPr="001A01C4">
        <w:t>operationId</w:t>
      </w:r>
      <w:proofErr w:type="spellEnd"/>
      <w:r w:rsidRPr="001A01C4">
        <w:t xml:space="preserve">: </w:t>
      </w:r>
      <w:proofErr w:type="spellStart"/>
      <w:r w:rsidRPr="001A01C4">
        <w:t>EapAuthMethod</w:t>
      </w:r>
      <w:proofErr w:type="spellEnd"/>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proofErr w:type="spellStart"/>
      <w:r w:rsidRPr="001A01C4">
        <w:t>nausf</w:t>
      </w:r>
      <w:proofErr w:type="spellEnd"/>
      <w:r w:rsidRPr="001A01C4">
        <w:t>-auth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w:t>
      </w:r>
      <w:proofErr w:type="spellStart"/>
      <w:r w:rsidRPr="001A01C4">
        <w:t>nausf</w:t>
      </w:r>
      <w:proofErr w:type="spellEnd"/>
      <w:r w:rsidRPr="001A01C4">
        <w:t>-auth</w:t>
      </w:r>
    </w:p>
    <w:p w14:paraId="247BD51A" w14:textId="4370053C" w:rsidR="00EC5C62" w:rsidRPr="001A01C4" w:rsidRDefault="00C926FD" w:rsidP="00C926FD">
      <w:pPr>
        <w:pStyle w:val="PL"/>
        <w:rPr>
          <w:lang w:val="en-US"/>
        </w:rPr>
      </w:pPr>
      <w:r w:rsidRPr="001A01C4">
        <w:t xml:space="preserve">          - </w:t>
      </w:r>
      <w:proofErr w:type="spellStart"/>
      <w:r w:rsidRPr="001A01C4">
        <w:t>nausf-</w:t>
      </w:r>
      <w:proofErr w:type="gramStart"/>
      <w:r w:rsidRPr="001A01C4">
        <w:t>auth:ue</w:t>
      </w:r>
      <w:proofErr w:type="gramEnd"/>
      <w:r w:rsidRPr="001A01C4">
        <w:t>-authentications</w:t>
      </w:r>
      <w:proofErr w:type="spellEnd"/>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w:t>
      </w:r>
      <w:proofErr w:type="spellStart"/>
      <w:r w:rsidRPr="001A01C4">
        <w:t>authCtxId</w:t>
      </w:r>
      <w:proofErr w:type="spellEnd"/>
    </w:p>
    <w:p w14:paraId="3B04122D" w14:textId="77777777" w:rsidR="00EC5C62" w:rsidRPr="001A01C4" w:rsidRDefault="00EC5C62" w:rsidP="00EC5C62">
      <w:pPr>
        <w:pStyle w:val="PL"/>
      </w:pPr>
      <w:r w:rsidRPr="001A01C4">
        <w:t xml:space="preserve">          </w:t>
      </w:r>
      <w:proofErr w:type="gramStart"/>
      <w:r w:rsidRPr="001A01C4">
        <w:t>in:</w:t>
      </w:r>
      <w:proofErr w:type="gramEnd"/>
      <w:r w:rsidRPr="001A01C4">
        <w:t xml:space="preserve">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w:t>
      </w:r>
      <w:proofErr w:type="spellStart"/>
      <w:r w:rsidRPr="001A01C4">
        <w:t>EapSession</w:t>
      </w:r>
      <w:proofErr w:type="spellEnd"/>
      <w:r w:rsidRPr="001A01C4">
        <w:t>'</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lastRenderedPageBreak/>
        <w:t xml:space="preserve">        '200':</w:t>
      </w:r>
    </w:p>
    <w:p w14:paraId="3551574C" w14:textId="77777777" w:rsidR="00EC5C62" w:rsidRPr="001A01C4" w:rsidRDefault="00EC5C62" w:rsidP="00EC5C62">
      <w:pPr>
        <w:pStyle w:val="PL"/>
      </w:pPr>
      <w:r w:rsidRPr="001A01C4">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w:t>
      </w:r>
      <w:proofErr w:type="spellStart"/>
      <w:r w:rsidRPr="001A01C4">
        <w:t>EapSession</w:t>
      </w:r>
      <w:proofErr w:type="spellEnd"/>
      <w:r w:rsidRPr="001A01C4">
        <w:t>'</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w:t>
      </w:r>
      <w:proofErr w:type="spellStart"/>
      <w:r w:rsidRPr="001A01C4">
        <w:t>eapPayload</w:t>
      </w:r>
      <w:proofErr w:type="spellEnd"/>
      <w:r w:rsidRPr="001A01C4">
        <w:t>:</w:t>
      </w:r>
    </w:p>
    <w:p w14:paraId="17E0570E" w14:textId="77777777" w:rsidR="00EC5C62" w:rsidRPr="001A01C4" w:rsidRDefault="00EC5C62" w:rsidP="00EC5C62">
      <w:pPr>
        <w:pStyle w:val="PL"/>
      </w:pPr>
      <w:r w:rsidRPr="001A01C4">
        <w:t xml:space="preserve">                    $ref: '#/components/schemas/</w:t>
      </w:r>
      <w:proofErr w:type="spellStart"/>
      <w:r w:rsidRPr="001A01C4">
        <w:t>EapPayload</w:t>
      </w:r>
      <w:proofErr w:type="spellEnd"/>
      <w:r w:rsidRPr="001A01C4">
        <w:t>'</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29AEE875" w14:textId="77777777" w:rsidR="001000A7" w:rsidRDefault="00EC5C62" w:rsidP="00EC5C62">
      <w:pPr>
        <w:pStyle w:val="PL"/>
      </w:pPr>
      <w:r w:rsidRPr="001A01C4">
        <w:t xml:space="preserve">                    description: </w:t>
      </w:r>
      <w:r w:rsidR="001000A7">
        <w:t>&gt;</w:t>
      </w:r>
    </w:p>
    <w:p w14:paraId="74864FC9" w14:textId="52A22F38" w:rsidR="00EC5C62" w:rsidRPr="001A01C4" w:rsidRDefault="001000A7" w:rsidP="00EC5C62">
      <w:pPr>
        <w:pStyle w:val="PL"/>
      </w:pPr>
      <w:r>
        <w:t xml:space="preserve">                      A map (list of key-value pairs) where </w:t>
      </w:r>
      <w:r>
        <w:rPr>
          <w:lang w:val="en-US" w:eastAsia="zh-CN"/>
        </w:rPr>
        <w:t>the key is</w:t>
      </w:r>
      <w:r>
        <w:t xml:space="preserve"> set to </w:t>
      </w:r>
      <w:r>
        <w:rPr>
          <w:rFonts w:cs="Arial"/>
          <w:szCs w:val="18"/>
        </w:rPr>
        <w:t>"</w:t>
      </w:r>
      <w:proofErr w:type="spellStart"/>
      <w:r>
        <w:rPr>
          <w:rFonts w:cs="Arial"/>
          <w:szCs w:val="18"/>
        </w:rPr>
        <w:t>eap</w:t>
      </w:r>
      <w:proofErr w:type="spellEnd"/>
      <w:r>
        <w:rPr>
          <w:rFonts w:cs="Arial"/>
          <w:szCs w:val="18"/>
        </w:rPr>
        <w:t>-session"</w:t>
      </w:r>
    </w:p>
    <w:p w14:paraId="5FAFD01F" w14:textId="77777777" w:rsidR="00EC5C62" w:rsidRPr="001A01C4" w:rsidRDefault="00EC5C62" w:rsidP="00EC5C62">
      <w:pPr>
        <w:pStyle w:val="PL"/>
      </w:pPr>
      <w:r w:rsidRPr="001A01C4">
        <w:t xml:space="preserve">                    </w:t>
      </w:r>
      <w:proofErr w:type="spellStart"/>
      <w:r w:rsidRPr="001A01C4">
        <w:t>additionalProperties</w:t>
      </w:r>
      <w:proofErr w:type="spellEnd"/>
      <w:r w:rsidRPr="001A01C4">
        <w:t>:</w:t>
      </w:r>
    </w:p>
    <w:p w14:paraId="76D02A12" w14:textId="77777777" w:rsidR="00EC5C62" w:rsidRPr="001A01C4" w:rsidRDefault="00EC5C62" w:rsidP="00EC5C62">
      <w:pPr>
        <w:pStyle w:val="PL"/>
      </w:pPr>
      <w:r w:rsidRPr="001A01C4">
        <w:t xml:space="preserve">                      $ref: 'TS29571_CommonData.yaml#/components/schemas/</w:t>
      </w:r>
      <w:proofErr w:type="spellStart"/>
      <w:r w:rsidRPr="001A01C4">
        <w:t>LinksValueSchema</w:t>
      </w:r>
      <w:proofErr w:type="spellEnd"/>
      <w:r w:rsidRPr="001A01C4">
        <w:t>'</w:t>
      </w:r>
    </w:p>
    <w:p w14:paraId="2AEAFB90" w14:textId="77777777" w:rsidR="00EC5C62" w:rsidRPr="001A01C4" w:rsidRDefault="00EC5C62" w:rsidP="00EC5C62">
      <w:pPr>
        <w:pStyle w:val="PL"/>
      </w:pPr>
      <w:r w:rsidRPr="001A01C4">
        <w:t xml:space="preserve">                    </w:t>
      </w:r>
      <w:proofErr w:type="spellStart"/>
      <w:r w:rsidRPr="001A01C4">
        <w:t>minProperties</w:t>
      </w:r>
      <w:proofErr w:type="spellEnd"/>
      <w:r w:rsidRPr="001A01C4">
        <w:t>: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w:t>
      </w:r>
      <w:proofErr w:type="spellStart"/>
      <w:r w:rsidRPr="001A01C4">
        <w:t>eapPayload</w:t>
      </w:r>
      <w:proofErr w:type="spellEnd"/>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'TS29571_CommonData.yaml#/components/responses/401'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'TS29571_CommonData.yaml#/components/responses/403'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'TS29571_CommonData.yaml#/components/responses/404'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'TS29571_CommonData.yaml#/components/responses/411'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'TS29571_CommonData.yaml#/components/responses/413'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'TS29571_CommonData.yaml#/components/responses/415'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'TS29571_CommonData.yaml#/components/responses/429'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'TS29571_CommonData.yaml#/components/responses/502'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'TS29571_CommonData.yaml#/components/responses/503'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w:t>
      </w:r>
      <w:proofErr w:type="spellStart"/>
      <w:r w:rsidRPr="001A01C4">
        <w:t>operationId</w:t>
      </w:r>
      <w:proofErr w:type="spellEnd"/>
      <w:r w:rsidRPr="001A01C4">
        <w:t xml:space="preserve">: </w:t>
      </w:r>
      <w:proofErr w:type="spellStart"/>
      <w:r w:rsidRPr="001A01C4">
        <w:t>DeleteEapAuthenticationResult</w:t>
      </w:r>
      <w:proofErr w:type="spellEnd"/>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proofErr w:type="spellStart"/>
      <w:r w:rsidRPr="001A01C4">
        <w:t>nausf</w:t>
      </w:r>
      <w:proofErr w:type="spellEnd"/>
      <w:r w:rsidRPr="001A01C4">
        <w:t>-auth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w:t>
      </w:r>
      <w:proofErr w:type="spellStart"/>
      <w:r w:rsidRPr="001A01C4">
        <w:t>nausf</w:t>
      </w:r>
      <w:proofErr w:type="spellEnd"/>
      <w:r w:rsidRPr="001A01C4">
        <w:t>-auth</w:t>
      </w:r>
    </w:p>
    <w:p w14:paraId="057BC861" w14:textId="2D7DFB6D" w:rsidR="00EC5C62" w:rsidRPr="001A01C4" w:rsidRDefault="005A5AE0" w:rsidP="005A5AE0">
      <w:pPr>
        <w:pStyle w:val="PL"/>
      </w:pPr>
      <w:r w:rsidRPr="001A01C4">
        <w:t xml:space="preserve">          - </w:t>
      </w:r>
      <w:proofErr w:type="spellStart"/>
      <w:r w:rsidRPr="001A01C4">
        <w:t>nausf-</w:t>
      </w:r>
      <w:proofErr w:type="gramStart"/>
      <w:r w:rsidRPr="001A01C4">
        <w:t>auth:ue</w:t>
      </w:r>
      <w:proofErr w:type="gramEnd"/>
      <w:r w:rsidRPr="001A01C4">
        <w:t>-authentications</w:t>
      </w:r>
      <w:proofErr w:type="spellEnd"/>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w:t>
      </w:r>
      <w:proofErr w:type="spellStart"/>
      <w:r w:rsidRPr="001A01C4">
        <w:t>authCtxId</w:t>
      </w:r>
      <w:proofErr w:type="spellEnd"/>
    </w:p>
    <w:p w14:paraId="28083273" w14:textId="77777777" w:rsidR="00EC5C62" w:rsidRPr="001A01C4" w:rsidRDefault="00EC5C62" w:rsidP="00EC5C62">
      <w:pPr>
        <w:pStyle w:val="PL"/>
      </w:pPr>
      <w:r w:rsidRPr="001A01C4">
        <w:t xml:space="preserve">          </w:t>
      </w:r>
      <w:proofErr w:type="gramStart"/>
      <w:r w:rsidRPr="001A01C4">
        <w:t>in:</w:t>
      </w:r>
      <w:proofErr w:type="gramEnd"/>
      <w:r w:rsidRPr="001A01C4">
        <w:t xml:space="preserve">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t xml:space="preserve">        '204':</w:t>
      </w:r>
    </w:p>
    <w:p w14:paraId="28E4CDE0" w14:textId="77777777" w:rsidR="00EC5C62" w:rsidRPr="001A01C4" w:rsidRDefault="00EC5C62" w:rsidP="00EC5C62">
      <w:pPr>
        <w:pStyle w:val="PL"/>
      </w:pPr>
      <w:r w:rsidRPr="001A01C4">
        <w:lastRenderedPageBreak/>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'TS29571_CommonData.yaml#/components/responses/400'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'TS29571_CommonData.yaml#/components/responses/401'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'TS29571_CommonData.yaml#/components/responses/403'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'TS29571_CommonData.yaml#/components/responses/404'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'TS29571_CommonData.yaml#/components/responses/429'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'TS29571_CommonData.yaml#/components/responses/500'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'TS29571_CommonData.yaml#/components/responses/502'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'TS29571_CommonData.yaml#/components/responses/503'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'TS29571_CommonData.yaml#/components/responses/default'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w:t>
      </w:r>
      <w:proofErr w:type="spellStart"/>
      <w:proofErr w:type="gramStart"/>
      <w:r w:rsidRPr="001A01C4">
        <w:t>rg</w:t>
      </w:r>
      <w:proofErr w:type="spellEnd"/>
      <w:proofErr w:type="gramEnd"/>
      <w:r w:rsidRPr="001A01C4">
        <w:t>-authentications: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proofErr w:type="spellStart"/>
      <w:r w:rsidRPr="001A01C4">
        <w:t>nausf</w:t>
      </w:r>
      <w:proofErr w:type="spellEnd"/>
      <w:r w:rsidRPr="001A01C4">
        <w:t>-auth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w:t>
      </w:r>
      <w:proofErr w:type="spellStart"/>
      <w:r w:rsidRPr="001A01C4">
        <w:t>nausf</w:t>
      </w:r>
      <w:proofErr w:type="spellEnd"/>
      <w:r w:rsidRPr="001A01C4">
        <w:t>-auth</w:t>
      </w:r>
    </w:p>
    <w:p w14:paraId="1112419F" w14:textId="5B14A39D" w:rsidR="00EC5C62" w:rsidRPr="001A01C4" w:rsidRDefault="00C41382" w:rsidP="00C41382">
      <w:pPr>
        <w:pStyle w:val="PL"/>
      </w:pPr>
      <w:r w:rsidRPr="001A01C4">
        <w:t xml:space="preserve">          - </w:t>
      </w:r>
      <w:proofErr w:type="spellStart"/>
      <w:r w:rsidRPr="001A01C4">
        <w:t>nausf-</w:t>
      </w:r>
      <w:proofErr w:type="gramStart"/>
      <w:r w:rsidRPr="001A01C4">
        <w:t>auth:rg</w:t>
      </w:r>
      <w:proofErr w:type="gramEnd"/>
      <w:r w:rsidRPr="001A01C4">
        <w:t>-authentications</w:t>
      </w:r>
      <w:proofErr w:type="spellEnd"/>
    </w:p>
    <w:p w14:paraId="046C3913"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w:t>
      </w:r>
      <w:proofErr w:type="spellStart"/>
      <w:r w:rsidRPr="001A01C4">
        <w:t>RgAuthenticationInfo</w:t>
      </w:r>
      <w:proofErr w:type="spellEnd"/>
      <w:r w:rsidRPr="001A01C4">
        <w:t>'</w:t>
      </w:r>
    </w:p>
    <w:p w14:paraId="4E2D4D8E" w14:textId="77777777" w:rsidR="00EC5C62" w:rsidRPr="001A01C4" w:rsidRDefault="00EC5C62" w:rsidP="00EC5C62">
      <w:pPr>
        <w:pStyle w:val="PL"/>
      </w:pPr>
      <w:r w:rsidRPr="001A01C4">
        <w:t xml:space="preserve">        required: true</w:t>
      </w:r>
    </w:p>
    <w:p w14:paraId="3B051362" w14:textId="77777777" w:rsidR="00EC5C62" w:rsidRPr="0067143D" w:rsidRDefault="00EC5C62" w:rsidP="00EC5C62">
      <w:pPr>
        <w:pStyle w:val="PL"/>
        <w:rPr>
          <w:lang w:val="fr-FR"/>
        </w:rPr>
      </w:pPr>
      <w:r w:rsidRPr="001A01C4">
        <w:t xml:space="preserve">      </w:t>
      </w:r>
      <w:proofErr w:type="spellStart"/>
      <w:proofErr w:type="gramStart"/>
      <w:r w:rsidRPr="0067143D">
        <w:rPr>
          <w:lang w:val="fr-FR"/>
        </w:rPr>
        <w:t>responses</w:t>
      </w:r>
      <w:proofErr w:type="spellEnd"/>
      <w:r w:rsidRPr="0067143D">
        <w:rPr>
          <w:lang w:val="fr-FR"/>
        </w:rPr>
        <w:t>:</w:t>
      </w:r>
      <w:proofErr w:type="gramEnd"/>
    </w:p>
    <w:p w14:paraId="4CC5656D" w14:textId="77777777" w:rsidR="00EC5C62" w:rsidRPr="0067143D" w:rsidRDefault="00EC5C62" w:rsidP="00EC5C62">
      <w:pPr>
        <w:pStyle w:val="PL"/>
        <w:rPr>
          <w:lang w:val="fr-FR"/>
        </w:rPr>
      </w:pPr>
      <w:r w:rsidRPr="0067143D">
        <w:rPr>
          <w:lang w:val="fr-FR"/>
        </w:rPr>
        <w:t xml:space="preserve">        '201</w:t>
      </w:r>
      <w:proofErr w:type="gramStart"/>
      <w:r w:rsidRPr="0067143D">
        <w:rPr>
          <w:lang w:val="fr-FR"/>
        </w:rPr>
        <w:t>':</w:t>
      </w:r>
      <w:proofErr w:type="gramEnd"/>
    </w:p>
    <w:p w14:paraId="4BD0E3BC" w14:textId="77777777" w:rsidR="00EC5C62" w:rsidRPr="0067143D" w:rsidRDefault="00EC5C62" w:rsidP="00EC5C62">
      <w:pPr>
        <w:pStyle w:val="PL"/>
        <w:rPr>
          <w:lang w:val="fr-FR"/>
        </w:rPr>
      </w:pPr>
      <w:r w:rsidRPr="0067143D">
        <w:rPr>
          <w:lang w:val="fr-FR"/>
        </w:rPr>
        <w:t xml:space="preserve">          </w:t>
      </w:r>
      <w:proofErr w:type="gramStart"/>
      <w:r w:rsidRPr="0067143D">
        <w:rPr>
          <w:lang w:val="fr-FR"/>
        </w:rPr>
        <w:t>description:</w:t>
      </w:r>
      <w:proofErr w:type="gramEnd"/>
      <w:r w:rsidRPr="0067143D">
        <w:rPr>
          <w:lang w:val="fr-FR"/>
        </w:rPr>
        <w:t xml:space="preserve"> </w:t>
      </w:r>
      <w:proofErr w:type="spellStart"/>
      <w:r w:rsidRPr="0067143D">
        <w:rPr>
          <w:lang w:val="fr-FR"/>
        </w:rPr>
        <w:t>RgAuthCtx</w:t>
      </w:r>
      <w:proofErr w:type="spellEnd"/>
    </w:p>
    <w:p w14:paraId="27BD74AC" w14:textId="77777777" w:rsidR="00EC5C62" w:rsidRPr="0067143D" w:rsidRDefault="00EC5C62" w:rsidP="00EC5C62">
      <w:pPr>
        <w:pStyle w:val="PL"/>
        <w:rPr>
          <w:lang w:val="fr-FR"/>
        </w:rPr>
      </w:pPr>
      <w:r w:rsidRPr="0067143D">
        <w:rPr>
          <w:lang w:val="fr-FR"/>
        </w:rPr>
        <w:t xml:space="preserve">          </w:t>
      </w:r>
      <w:proofErr w:type="gramStart"/>
      <w:r w:rsidRPr="0067143D">
        <w:rPr>
          <w:lang w:val="fr-FR"/>
        </w:rPr>
        <w:t>content:</w:t>
      </w:r>
      <w:proofErr w:type="gramEnd"/>
    </w:p>
    <w:p w14:paraId="2A31A801" w14:textId="77777777" w:rsidR="00EC5C62" w:rsidRPr="001A01C4" w:rsidRDefault="00EC5C62" w:rsidP="00EC5C62">
      <w:pPr>
        <w:pStyle w:val="PL"/>
        <w:rPr>
          <w:lang w:val="en-US"/>
        </w:rPr>
      </w:pPr>
      <w:r w:rsidRPr="0067143D">
        <w:rPr>
          <w:lang w:val="fr-FR"/>
        </w:rPr>
        <w:t xml:space="preserve">            </w:t>
      </w:r>
      <w:r w:rsidRPr="001A01C4">
        <w:rPr>
          <w:lang w:val="en-US"/>
        </w:rPr>
        <w:t>application/</w:t>
      </w:r>
      <w:proofErr w:type="spellStart"/>
      <w:r w:rsidRPr="001A01C4">
        <w:rPr>
          <w:lang w:val="en-US"/>
        </w:rPr>
        <w:t>json</w:t>
      </w:r>
      <w:proofErr w:type="spellEnd"/>
      <w:r w:rsidRPr="001A01C4">
        <w:rPr>
          <w:lang w:val="en-US"/>
        </w:rPr>
        <w:t>:</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w:t>
      </w:r>
      <w:proofErr w:type="spellStart"/>
      <w:r w:rsidRPr="001A01C4">
        <w:t>RgAuthCtx</w:t>
      </w:r>
      <w:proofErr w:type="spellEnd"/>
      <w:r w:rsidRPr="001A01C4">
        <w:t>'</w:t>
      </w:r>
    </w:p>
    <w:p w14:paraId="60417C93" w14:textId="77777777" w:rsidR="00EC5C62" w:rsidRPr="00F635E6" w:rsidRDefault="00EC5C62" w:rsidP="00F635E6">
      <w:pPr>
        <w:pStyle w:val="PL"/>
      </w:pPr>
      <w:r w:rsidRPr="00F635E6">
        <w:t xml:space="preserve">          headers:</w:t>
      </w:r>
    </w:p>
    <w:p w14:paraId="4B54FA21" w14:textId="77777777" w:rsidR="00EC5C62" w:rsidRPr="00F635E6" w:rsidRDefault="00EC5C62" w:rsidP="00F635E6">
      <w:pPr>
        <w:pStyle w:val="PL"/>
      </w:pPr>
      <w:r w:rsidRPr="00F635E6">
        <w:t xml:space="preserve">            Location:</w:t>
      </w:r>
    </w:p>
    <w:p w14:paraId="0E1A40D9" w14:textId="77777777" w:rsidR="001000A7" w:rsidRPr="00F635E6" w:rsidRDefault="00EC5C62" w:rsidP="00F635E6">
      <w:pPr>
        <w:pStyle w:val="PL"/>
      </w:pPr>
      <w:r w:rsidRPr="00F635E6">
        <w:t xml:space="preserve">              description: </w:t>
      </w:r>
      <w:r w:rsidR="001000A7" w:rsidRPr="00F635E6">
        <w:t>&gt;</w:t>
      </w:r>
    </w:p>
    <w:p w14:paraId="6B295B1C" w14:textId="4C5BCFE9" w:rsidR="001000A7" w:rsidRPr="00F635E6" w:rsidRDefault="001000A7" w:rsidP="00F635E6">
      <w:pPr>
        <w:pStyle w:val="PL"/>
      </w:pPr>
      <w:r w:rsidRPr="00F635E6">
        <w:t xml:space="preserve">                </w:t>
      </w:r>
      <w:r w:rsidR="00EC5C62" w:rsidRPr="00F635E6">
        <w:t>'Contains the URI of the newly created resource according to the structure:</w:t>
      </w:r>
    </w:p>
    <w:p w14:paraId="160C9EF4" w14:textId="33697FE7" w:rsidR="00EC5C62" w:rsidRPr="00F635E6" w:rsidRDefault="001000A7" w:rsidP="00F635E6">
      <w:pPr>
        <w:pStyle w:val="PL"/>
      </w:pPr>
      <w:r w:rsidRPr="00F635E6">
        <w:t xml:space="preserve">               </w:t>
      </w:r>
      <w:r w:rsidR="00EC5C62" w:rsidRPr="00F635E6">
        <w:t xml:space="preserve"> {apiRoot}/nausf-auth/</w:t>
      </w:r>
      <w:r w:rsidR="003D7F34" w:rsidRPr="00F635E6">
        <w:t>&lt;apiVersion&gt;</w:t>
      </w:r>
      <w:r w:rsidR="00EC5C62" w:rsidRPr="00F635E6">
        <w:t>/rg-authentications/{authCtxId}'</w:t>
      </w:r>
    </w:p>
    <w:p w14:paraId="7D3ABDBF" w14:textId="77777777" w:rsidR="00EC5C62" w:rsidRPr="00F635E6" w:rsidRDefault="00EC5C62" w:rsidP="00F635E6">
      <w:pPr>
        <w:pStyle w:val="PL"/>
      </w:pPr>
      <w:r w:rsidRPr="00F635E6">
        <w:t xml:space="preserve">              required: true</w:t>
      </w:r>
    </w:p>
    <w:p w14:paraId="518E30B0" w14:textId="77777777" w:rsidR="00EC5C62" w:rsidRPr="00F635E6" w:rsidRDefault="00EC5C62" w:rsidP="00F635E6">
      <w:pPr>
        <w:pStyle w:val="PL"/>
      </w:pPr>
      <w:r w:rsidRPr="00F635E6">
        <w:t xml:space="preserve">              schema:</w:t>
      </w:r>
    </w:p>
    <w:p w14:paraId="56EEA3C8" w14:textId="77777777" w:rsidR="00EC5C62" w:rsidRPr="00F635E6" w:rsidRDefault="00EC5C62" w:rsidP="00F635E6">
      <w:pPr>
        <w:pStyle w:val="PL"/>
      </w:pPr>
      <w:r w:rsidRPr="00F635E6">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'TS29571_CommonData.yaml#/components/responses/401'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w:t>
      </w:r>
      <w:proofErr w:type="spellStart"/>
      <w:r w:rsidRPr="001A01C4">
        <w:t>problem+json</w:t>
      </w:r>
      <w:proofErr w:type="spellEnd"/>
      <w:r w:rsidRPr="001A01C4">
        <w:t>:</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w:t>
      </w:r>
      <w:proofErr w:type="spellStart"/>
      <w:r w:rsidRPr="001A01C4">
        <w:t>ProblemDetails</w:t>
      </w:r>
      <w:proofErr w:type="spellEnd"/>
      <w:r w:rsidRPr="001A01C4">
        <w:t>'</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6923265E" w14:textId="77777777" w:rsidR="00BD400F" w:rsidRPr="001A01C4" w:rsidRDefault="00BD400F" w:rsidP="00BD400F">
      <w:pPr>
        <w:pStyle w:val="PL"/>
        <w:rPr>
          <w:lang w:val="en-US"/>
        </w:rPr>
      </w:pPr>
      <w:r w:rsidRPr="001A01C4">
        <w:rPr>
          <w:lang w:val="en-US"/>
        </w:rPr>
        <w:lastRenderedPageBreak/>
        <w:t xml:space="preserve">        '411':</w:t>
      </w:r>
    </w:p>
    <w:p w14:paraId="0483CE7A" w14:textId="77777777" w:rsidR="00BD400F" w:rsidRPr="001A01C4" w:rsidRDefault="00BD400F" w:rsidP="00BD400F">
      <w:pPr>
        <w:pStyle w:val="PL"/>
        <w:rPr>
          <w:lang w:val="en-US"/>
        </w:rPr>
      </w:pPr>
      <w:r w:rsidRPr="001A01C4">
        <w:rPr>
          <w:lang w:val="en-US"/>
        </w:rPr>
        <w:t xml:space="preserve">          $ref: 'TS29571_CommonData.yaml#/components/responses/411'</w:t>
      </w:r>
    </w:p>
    <w:p w14:paraId="4F94C821" w14:textId="77777777" w:rsidR="00BD400F" w:rsidRPr="001A01C4" w:rsidRDefault="00BD400F" w:rsidP="00BD400F">
      <w:pPr>
        <w:pStyle w:val="PL"/>
        <w:rPr>
          <w:lang w:val="en-US"/>
        </w:rPr>
      </w:pPr>
      <w:r w:rsidRPr="001A01C4">
        <w:rPr>
          <w:lang w:val="en-US"/>
        </w:rPr>
        <w:t xml:space="preserve">        '413':</w:t>
      </w:r>
    </w:p>
    <w:p w14:paraId="19CE8178" w14:textId="77777777" w:rsidR="00BD400F" w:rsidRPr="001A01C4" w:rsidRDefault="00BD400F" w:rsidP="00BD400F">
      <w:pPr>
        <w:pStyle w:val="PL"/>
        <w:rPr>
          <w:lang w:val="en-US"/>
        </w:rPr>
      </w:pPr>
      <w:r w:rsidRPr="001A01C4">
        <w:rPr>
          <w:lang w:val="en-US"/>
        </w:rPr>
        <w:t xml:space="preserve">          $ref: 'TS29571_CommonData.yaml#/components/responses/413'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'TS29571_CommonData.yaml#/components/responses/415'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'TS29571_CommonData.yaml#/components/responses/429'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'TS29571_CommonData.yaml#/components/responses/500'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'TS29571_CommonData.yaml#/components/responses/502'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'TS29571_CommonData.yaml#/components/responses/503'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w:t>
      </w:r>
      <w:proofErr w:type="gramStart"/>
      <w:r w:rsidRPr="001A01C4">
        <w:t>prose</w:t>
      </w:r>
      <w:proofErr w:type="gramEnd"/>
      <w:r w:rsidRPr="001A01C4">
        <w:t>-authentications: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proofErr w:type="spellStart"/>
      <w:r w:rsidRPr="001A01C4">
        <w:t>nausf</w:t>
      </w:r>
      <w:proofErr w:type="spellEnd"/>
      <w:r w:rsidRPr="001A01C4">
        <w:t>-auth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w:t>
      </w:r>
      <w:proofErr w:type="spellStart"/>
      <w:r w:rsidRPr="001A01C4">
        <w:t>nausf</w:t>
      </w:r>
      <w:proofErr w:type="spellEnd"/>
      <w:r w:rsidRPr="001A01C4">
        <w:t>-auth</w:t>
      </w:r>
    </w:p>
    <w:p w14:paraId="61D3A11A" w14:textId="17EC9D76" w:rsidR="00274393" w:rsidRPr="001A01C4" w:rsidRDefault="00451014" w:rsidP="00451014">
      <w:pPr>
        <w:pStyle w:val="PL"/>
      </w:pPr>
      <w:r w:rsidRPr="001A01C4">
        <w:t xml:space="preserve">          - </w:t>
      </w:r>
      <w:proofErr w:type="spellStart"/>
      <w:r w:rsidRPr="001A01C4">
        <w:t>nausf-</w:t>
      </w:r>
      <w:proofErr w:type="gramStart"/>
      <w:r w:rsidRPr="001A01C4">
        <w:t>auth:prose</w:t>
      </w:r>
      <w:proofErr w:type="gramEnd"/>
      <w:r w:rsidRPr="001A01C4">
        <w:t>-authentications</w:t>
      </w:r>
      <w:proofErr w:type="spellEnd"/>
    </w:p>
    <w:p w14:paraId="0ED84B93" w14:textId="77777777" w:rsidR="00274393" w:rsidRPr="001A01C4" w:rsidRDefault="00274393" w:rsidP="00274393">
      <w:pPr>
        <w:pStyle w:val="PL"/>
      </w:pPr>
      <w:r w:rsidRPr="001A01C4">
        <w:t xml:space="preserve">      </w:t>
      </w:r>
      <w:proofErr w:type="spellStart"/>
      <w:r w:rsidRPr="001A01C4">
        <w:t>requestBody</w:t>
      </w:r>
      <w:proofErr w:type="spellEnd"/>
      <w:r w:rsidRPr="001A01C4">
        <w:t>:</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w:t>
      </w:r>
      <w:proofErr w:type="spellStart"/>
      <w:r w:rsidRPr="001A01C4">
        <w:t>json</w:t>
      </w:r>
      <w:proofErr w:type="spellEnd"/>
      <w:r w:rsidRPr="001A01C4">
        <w:t>:</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w:t>
      </w:r>
      <w:proofErr w:type="spellStart"/>
      <w:r w:rsidRPr="001A01C4">
        <w:t>ProSeAuthenticationInfo</w:t>
      </w:r>
      <w:proofErr w:type="spellEnd"/>
      <w:r w:rsidRPr="001A01C4">
        <w:t>'</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description: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w:t>
      </w:r>
      <w:proofErr w:type="spellStart"/>
      <w:r w:rsidRPr="001A01C4">
        <w:t>json</w:t>
      </w:r>
      <w:proofErr w:type="spellEnd"/>
      <w:r w:rsidRPr="001A01C4">
        <w:t>:</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proofErr w:type="spellStart"/>
      <w:r w:rsidRPr="001A01C4">
        <w:rPr>
          <w:lang w:val="en-US"/>
        </w:rPr>
        <w:t>ProSe</w:t>
      </w:r>
      <w:r w:rsidRPr="001A01C4">
        <w:t>AuthenticationResult</w:t>
      </w:r>
      <w:proofErr w:type="spellEnd"/>
      <w:r w:rsidRPr="001A01C4">
        <w:t>'</w:t>
      </w:r>
    </w:p>
    <w:p w14:paraId="724572B4" w14:textId="77777777" w:rsidR="00274393" w:rsidRPr="00CC38D9" w:rsidRDefault="00274393" w:rsidP="00274393">
      <w:pPr>
        <w:pStyle w:val="PL"/>
        <w:rPr>
          <w:lang w:val="en-US"/>
        </w:rPr>
      </w:pPr>
      <w:r w:rsidRPr="001A01C4">
        <w:rPr>
          <w:lang w:val="en-US"/>
        </w:rPr>
        <w:t xml:space="preserve">        </w:t>
      </w:r>
      <w:r w:rsidRPr="00CC38D9">
        <w:rPr>
          <w:lang w:val="en-US"/>
        </w:rPr>
        <w:t>'201':</w:t>
      </w:r>
    </w:p>
    <w:p w14:paraId="6D4E6517" w14:textId="77777777" w:rsidR="00274393" w:rsidRPr="00CC38D9" w:rsidRDefault="00274393" w:rsidP="00274393">
      <w:pPr>
        <w:pStyle w:val="PL"/>
        <w:rPr>
          <w:lang w:val="en-US"/>
        </w:rPr>
      </w:pPr>
      <w:r w:rsidRPr="00CC38D9">
        <w:rPr>
          <w:lang w:val="en-US"/>
        </w:rPr>
        <w:t xml:space="preserve">          description: </w:t>
      </w:r>
      <w:proofErr w:type="spellStart"/>
      <w:r w:rsidRPr="00CC38D9">
        <w:rPr>
          <w:lang w:val="en-US"/>
        </w:rPr>
        <w:t>ProSeAuthenticationCtx</w:t>
      </w:r>
      <w:proofErr w:type="spellEnd"/>
    </w:p>
    <w:p w14:paraId="73890D60" w14:textId="77777777" w:rsidR="00274393" w:rsidRPr="00CC38D9" w:rsidRDefault="00274393" w:rsidP="00274393">
      <w:pPr>
        <w:pStyle w:val="PL"/>
        <w:rPr>
          <w:lang w:val="en-US"/>
        </w:rPr>
      </w:pPr>
      <w:r w:rsidRPr="00CC38D9">
        <w:rPr>
          <w:lang w:val="en-US"/>
        </w:rPr>
        <w:t xml:space="preserve">          content:</w:t>
      </w:r>
    </w:p>
    <w:p w14:paraId="6BD31CF9" w14:textId="77777777" w:rsidR="00274393" w:rsidRPr="00CC38D9" w:rsidRDefault="00274393" w:rsidP="00274393">
      <w:pPr>
        <w:pStyle w:val="PL"/>
        <w:rPr>
          <w:lang w:val="en-US"/>
        </w:rPr>
      </w:pPr>
      <w:r w:rsidRPr="00CC38D9">
        <w:rPr>
          <w:lang w:val="en-US"/>
        </w:rPr>
        <w:t xml:space="preserve">            application/3gppHal+json:</w:t>
      </w:r>
    </w:p>
    <w:p w14:paraId="1D0B7B77" w14:textId="77777777" w:rsidR="00274393" w:rsidRPr="001A01C4" w:rsidRDefault="00274393" w:rsidP="00274393">
      <w:pPr>
        <w:pStyle w:val="PL"/>
      </w:pPr>
      <w:r w:rsidRPr="00CC38D9">
        <w:rPr>
          <w:lang w:val="en-US"/>
        </w:rPr>
        <w:t xml:space="preserve">              </w:t>
      </w:r>
      <w:r w:rsidRPr="001A01C4">
        <w:t>schema:</w:t>
      </w:r>
    </w:p>
    <w:p w14:paraId="5C8C3336" w14:textId="77777777" w:rsidR="00274393" w:rsidRPr="001A01C4" w:rsidRDefault="00274393" w:rsidP="00274393">
      <w:pPr>
        <w:pStyle w:val="PL"/>
      </w:pPr>
      <w:r w:rsidRPr="001A01C4">
        <w:t xml:space="preserve">                $ref: '#/components/schemas/</w:t>
      </w:r>
      <w:proofErr w:type="spellStart"/>
      <w:r w:rsidRPr="001A01C4">
        <w:rPr>
          <w:lang w:val="en-US"/>
        </w:rPr>
        <w:t>ProSe</w:t>
      </w:r>
      <w:r w:rsidRPr="001A01C4">
        <w:t>AuthenticationCtx</w:t>
      </w:r>
      <w:proofErr w:type="spellEnd"/>
      <w:r w:rsidRPr="001A01C4">
        <w:t>'</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17EE3FF0" w14:textId="77777777" w:rsidR="001000A7" w:rsidRDefault="00274393" w:rsidP="00274393">
      <w:pPr>
        <w:pStyle w:val="PL"/>
      </w:pPr>
      <w:r w:rsidRPr="001A01C4">
        <w:t xml:space="preserve">              description: </w:t>
      </w:r>
      <w:r w:rsidR="001000A7">
        <w:t>&gt;</w:t>
      </w:r>
    </w:p>
    <w:p w14:paraId="3A477A25" w14:textId="77777777" w:rsidR="001000A7" w:rsidRDefault="001000A7" w:rsidP="00274393">
      <w:pPr>
        <w:pStyle w:val="PL"/>
      </w:pPr>
      <w:r>
        <w:t xml:space="preserve">                </w:t>
      </w:r>
      <w:r w:rsidR="00274393" w:rsidRPr="001A01C4">
        <w:t>'Contains the URI of the newly created resource according to the structure:</w:t>
      </w:r>
    </w:p>
    <w:p w14:paraId="50BBEDF8" w14:textId="08D704AF" w:rsidR="00274393" w:rsidRPr="001A01C4" w:rsidRDefault="001000A7" w:rsidP="00274393">
      <w:pPr>
        <w:pStyle w:val="PL"/>
      </w:pPr>
      <w:r>
        <w:t xml:space="preserve">               </w:t>
      </w:r>
      <w:r w:rsidR="00274393" w:rsidRPr="001A01C4">
        <w:t xml:space="preserve"> {apiRoot}/nausf-auth/</w:t>
      </w:r>
      <w:r w:rsidR="003D7F34" w:rsidRPr="007612D1">
        <w:t>&lt;apiVersion&gt;</w:t>
      </w:r>
      <w:r w:rsidR="00274393" w:rsidRPr="001A01C4">
        <w:t>/prose-authentications/{authCtxId}'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'TS29571_CommonData.yaml#/components/responses/403'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'TS29571_CommonData.yaml#/components/responses/404'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'TS29571_CommonData.yaml#/components/responses/411'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'TS29571_CommonData.yaml#/components/responses/413'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'TS29571_CommonData.yaml#/components/responses/415'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'TS29571_CommonData.yaml#/components/responses/429'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'TS29571_CommonData.yaml#/components/responses/502'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t xml:space="preserve">          $ref: 'TS29571_CommonData.yaml#/components/responses/503'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w:t>
      </w:r>
      <w:proofErr w:type="gramStart"/>
      <w:r w:rsidRPr="001A01C4">
        <w:t>prose</w:t>
      </w:r>
      <w:proofErr w:type="gramEnd"/>
      <w:r w:rsidRPr="001A01C4">
        <w:t>-authentications/{</w:t>
      </w:r>
      <w:proofErr w:type="spellStart"/>
      <w:r w:rsidRPr="001A01C4">
        <w:t>authCtxId</w:t>
      </w:r>
      <w:proofErr w:type="spellEnd"/>
      <w:r w:rsidRPr="001A01C4">
        <w:t>}/prose-auth: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t xml:space="preserve">      </w:t>
      </w:r>
      <w:proofErr w:type="spellStart"/>
      <w:r w:rsidRPr="001A01C4">
        <w:t>operationId</w:t>
      </w:r>
      <w:proofErr w:type="spellEnd"/>
      <w:r w:rsidRPr="001A01C4">
        <w:t xml:space="preserve">: </w:t>
      </w:r>
      <w:proofErr w:type="spellStart"/>
      <w:r w:rsidRPr="001A01C4">
        <w:t>proseAuth</w:t>
      </w:r>
      <w:proofErr w:type="spellEnd"/>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proofErr w:type="spellStart"/>
      <w:r w:rsidRPr="001A01C4">
        <w:t>nausf</w:t>
      </w:r>
      <w:proofErr w:type="spellEnd"/>
      <w:r w:rsidRPr="001A01C4">
        <w:t>-auth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w:t>
      </w:r>
      <w:proofErr w:type="spellStart"/>
      <w:r w:rsidRPr="001A01C4">
        <w:t>nausf</w:t>
      </w:r>
      <w:proofErr w:type="spellEnd"/>
      <w:r w:rsidRPr="001A01C4">
        <w:t>-auth</w:t>
      </w:r>
    </w:p>
    <w:p w14:paraId="03FF7936" w14:textId="2F47F7CC" w:rsidR="00274393" w:rsidRPr="001A01C4" w:rsidRDefault="007A2A97" w:rsidP="007A2A97">
      <w:pPr>
        <w:pStyle w:val="PL"/>
      </w:pPr>
      <w:r w:rsidRPr="001A01C4">
        <w:t xml:space="preserve">          - </w:t>
      </w:r>
      <w:proofErr w:type="spellStart"/>
      <w:r w:rsidRPr="001A01C4">
        <w:t>nausf-</w:t>
      </w:r>
      <w:proofErr w:type="gramStart"/>
      <w:r w:rsidRPr="001A01C4">
        <w:t>auth:prose</w:t>
      </w:r>
      <w:proofErr w:type="gramEnd"/>
      <w:r w:rsidRPr="001A01C4">
        <w:t>-authentications</w:t>
      </w:r>
      <w:proofErr w:type="spellEnd"/>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w:t>
      </w:r>
      <w:proofErr w:type="spellStart"/>
      <w:r w:rsidRPr="001A01C4">
        <w:t>authCtxId</w:t>
      </w:r>
      <w:proofErr w:type="spellEnd"/>
    </w:p>
    <w:p w14:paraId="5135DA11" w14:textId="77777777" w:rsidR="00274393" w:rsidRPr="001A01C4" w:rsidRDefault="00274393" w:rsidP="00274393">
      <w:pPr>
        <w:pStyle w:val="PL"/>
      </w:pPr>
      <w:r w:rsidRPr="001A01C4">
        <w:t xml:space="preserve">          </w:t>
      </w:r>
      <w:proofErr w:type="gramStart"/>
      <w:r w:rsidRPr="001A01C4">
        <w:t>in:</w:t>
      </w:r>
      <w:proofErr w:type="gramEnd"/>
      <w:r w:rsidRPr="001A01C4">
        <w:t xml:space="preserve">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w:t>
      </w:r>
      <w:proofErr w:type="spellStart"/>
      <w:r w:rsidRPr="001A01C4">
        <w:t>requestBody</w:t>
      </w:r>
      <w:proofErr w:type="spellEnd"/>
      <w:r w:rsidRPr="001A01C4">
        <w:t>:</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w:t>
      </w:r>
      <w:proofErr w:type="spellStart"/>
      <w:r w:rsidRPr="001A01C4">
        <w:t>json</w:t>
      </w:r>
      <w:proofErr w:type="spellEnd"/>
      <w:r w:rsidRPr="001A01C4">
        <w:t>:</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w:t>
      </w:r>
      <w:proofErr w:type="spellStart"/>
      <w:r w:rsidRPr="001A01C4">
        <w:t>ProSeEapSession</w:t>
      </w:r>
      <w:proofErr w:type="spellEnd"/>
      <w:r w:rsidRPr="001A01C4">
        <w:t>'</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6C32F79B" w14:textId="77777777" w:rsidR="001000A7" w:rsidRDefault="00274393" w:rsidP="00274393">
      <w:pPr>
        <w:pStyle w:val="PL"/>
      </w:pPr>
      <w:r w:rsidRPr="001A01C4">
        <w:t xml:space="preserve">          description: </w:t>
      </w:r>
      <w:r w:rsidR="001000A7">
        <w:t>&gt;</w:t>
      </w:r>
    </w:p>
    <w:p w14:paraId="53F0CEB6" w14:textId="1E445271" w:rsidR="00274393" w:rsidRPr="001A01C4" w:rsidRDefault="001000A7" w:rsidP="00274393">
      <w:pPr>
        <w:pStyle w:val="PL"/>
      </w:pPr>
      <w:r>
        <w:t xml:space="preserve">            </w:t>
      </w:r>
      <w:r w:rsidR="00274393" w:rsidRPr="001A01C4">
        <w:t xml:space="preserve">Use to handle or close the EAP session for 5G </w:t>
      </w:r>
      <w:proofErr w:type="spellStart"/>
      <w:r w:rsidR="00274393" w:rsidRPr="001A01C4">
        <w:t>ProSe</w:t>
      </w:r>
      <w:proofErr w:type="spellEnd"/>
      <w:r w:rsidR="00274393" w:rsidRPr="001A01C4">
        <w:t xml:space="preserve"> Remote UE</w:t>
      </w:r>
      <w:r w:rsidR="00F45BE9" w:rsidRPr="00F45BE9">
        <w:t xml:space="preserve"> </w:t>
      </w:r>
      <w:r w:rsidR="00F45BE9">
        <w:t xml:space="preserve">or a 5G </w:t>
      </w:r>
      <w:proofErr w:type="spellStart"/>
      <w:r w:rsidR="00F45BE9">
        <w:t>ProSe</w:t>
      </w:r>
      <w:proofErr w:type="spellEnd"/>
      <w:r w:rsidR="00F45BE9">
        <w:t xml:space="preserve"> End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w:t>
      </w:r>
      <w:proofErr w:type="spellStart"/>
      <w:r w:rsidRPr="001A01C4">
        <w:t>json</w:t>
      </w:r>
      <w:proofErr w:type="spellEnd"/>
      <w:r w:rsidRPr="001A01C4">
        <w:t>:</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w:t>
      </w:r>
      <w:proofErr w:type="spellStart"/>
      <w:r w:rsidRPr="001A01C4">
        <w:t>ProSeEapSession</w:t>
      </w:r>
      <w:proofErr w:type="spellEnd"/>
      <w:r w:rsidRPr="001A01C4">
        <w:t>'</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w:t>
      </w:r>
      <w:proofErr w:type="spellStart"/>
      <w:r w:rsidRPr="001A01C4">
        <w:t>eapPayload</w:t>
      </w:r>
      <w:proofErr w:type="spellEnd"/>
      <w:r w:rsidRPr="001A01C4">
        <w:t>:</w:t>
      </w:r>
    </w:p>
    <w:p w14:paraId="2E4BE91E" w14:textId="77777777" w:rsidR="00274393" w:rsidRPr="001A01C4" w:rsidRDefault="00274393" w:rsidP="00274393">
      <w:pPr>
        <w:pStyle w:val="PL"/>
      </w:pPr>
      <w:r w:rsidRPr="001A01C4">
        <w:t xml:space="preserve">                    $ref: '#/components/schemas/</w:t>
      </w:r>
      <w:proofErr w:type="spellStart"/>
      <w:r w:rsidRPr="001A01C4">
        <w:t>EapPayload</w:t>
      </w:r>
      <w:proofErr w:type="spellEnd"/>
      <w:r w:rsidRPr="001A01C4">
        <w:t>'</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45F66612" w14:textId="32FA6471" w:rsidR="001000A7" w:rsidRDefault="00274393" w:rsidP="00274393">
      <w:pPr>
        <w:pStyle w:val="PL"/>
      </w:pPr>
      <w:r w:rsidRPr="001A01C4">
        <w:t xml:space="preserve">                    description: </w:t>
      </w:r>
      <w:r w:rsidR="001000A7">
        <w:t>&gt;</w:t>
      </w:r>
    </w:p>
    <w:p w14:paraId="198C5355" w14:textId="78603898" w:rsidR="001000A7" w:rsidRDefault="001000A7" w:rsidP="00274393">
      <w:pPr>
        <w:pStyle w:val="PL"/>
      </w:pPr>
      <w:r>
        <w:t xml:space="preserve">                      A</w:t>
      </w:r>
      <w:r w:rsidR="00274393" w:rsidRPr="001A01C4">
        <w:t xml:space="preserve"> map</w:t>
      </w:r>
      <w:r w:rsidR="00F635E6">
        <w:t xml:space="preserve"> </w:t>
      </w:r>
      <w:r w:rsidR="00274393" w:rsidRPr="001A01C4">
        <w:t xml:space="preserve">(list of key-value pairs) where </w:t>
      </w:r>
      <w:r>
        <w:rPr>
          <w:lang w:val="en-US" w:eastAsia="zh-CN"/>
        </w:rPr>
        <w:t>the key is</w:t>
      </w:r>
      <w:r w:rsidR="00274393" w:rsidRPr="001A01C4">
        <w:t xml:space="preserve"> </w:t>
      </w:r>
      <w:r>
        <w:t>set to</w:t>
      </w:r>
    </w:p>
    <w:p w14:paraId="6A4E5E6F" w14:textId="5C0F4BAD" w:rsidR="00274393" w:rsidRPr="001A01C4" w:rsidRDefault="001000A7" w:rsidP="00274393">
      <w:pPr>
        <w:pStyle w:val="PL"/>
      </w:pPr>
      <w:r>
        <w:t xml:space="preserve">                      </w:t>
      </w:r>
      <w:r>
        <w:rPr>
          <w:rFonts w:cs="Arial"/>
          <w:szCs w:val="18"/>
        </w:rPr>
        <w:t>"</w:t>
      </w:r>
      <w:proofErr w:type="gramStart"/>
      <w:r>
        <w:t>prose</w:t>
      </w:r>
      <w:proofErr w:type="gramEnd"/>
      <w:r>
        <w:t>-auth</w:t>
      </w:r>
      <w:r>
        <w:rPr>
          <w:rFonts w:cs="Arial"/>
          <w:szCs w:val="18"/>
        </w:rPr>
        <w:t>"</w:t>
      </w:r>
    </w:p>
    <w:p w14:paraId="5B89A875" w14:textId="77777777" w:rsidR="00274393" w:rsidRPr="001A01C4" w:rsidRDefault="00274393" w:rsidP="00274393">
      <w:pPr>
        <w:pStyle w:val="PL"/>
      </w:pPr>
      <w:r w:rsidRPr="001A01C4">
        <w:t xml:space="preserve">                    </w:t>
      </w:r>
      <w:proofErr w:type="spellStart"/>
      <w:r w:rsidRPr="001A01C4">
        <w:t>additionalProperties</w:t>
      </w:r>
      <w:proofErr w:type="spellEnd"/>
      <w:r w:rsidRPr="001A01C4">
        <w:t>:</w:t>
      </w:r>
    </w:p>
    <w:p w14:paraId="4B106C11" w14:textId="77777777" w:rsidR="00274393" w:rsidRPr="001A01C4" w:rsidRDefault="00274393" w:rsidP="00274393">
      <w:pPr>
        <w:pStyle w:val="PL"/>
      </w:pPr>
      <w:r w:rsidRPr="001A01C4">
        <w:t xml:space="preserve">                      $ref: 'TS29571_CommonData.yaml#/components/schemas/</w:t>
      </w:r>
      <w:proofErr w:type="spellStart"/>
      <w:r w:rsidRPr="001A01C4">
        <w:t>LinksValueSchema</w:t>
      </w:r>
      <w:proofErr w:type="spellEnd"/>
      <w:r w:rsidRPr="001A01C4">
        <w:t>'</w:t>
      </w:r>
    </w:p>
    <w:p w14:paraId="500EA0AA" w14:textId="77777777" w:rsidR="00274393" w:rsidRPr="001A01C4" w:rsidRDefault="00274393" w:rsidP="00274393">
      <w:pPr>
        <w:pStyle w:val="PL"/>
      </w:pPr>
      <w:r w:rsidRPr="001A01C4">
        <w:t xml:space="preserve">                    </w:t>
      </w:r>
      <w:proofErr w:type="spellStart"/>
      <w:r w:rsidRPr="001A01C4">
        <w:t>minProperties</w:t>
      </w:r>
      <w:proofErr w:type="spellEnd"/>
      <w:r w:rsidRPr="001A01C4">
        <w:t>: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w:t>
      </w:r>
      <w:proofErr w:type="spellStart"/>
      <w:r w:rsidRPr="001A01C4">
        <w:t>eapPayload</w:t>
      </w:r>
      <w:proofErr w:type="spellEnd"/>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'TS29571_CommonData.yaml#/components/responses/403'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'TS29571_CommonData.yaml#/components/responses/404'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'TS29571_CommonData.yaml#/components/responses/411'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'TS29571_CommonData.yaml#/components/responses/413'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'TS29571_CommonData.yaml#/components/responses/415'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'TS29571_CommonData.yaml#/components/responses/429'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'TS29571_CommonData.yaml#/components/responses/502'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'TS29571_CommonData.yaml#/components/responses/503'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w:t>
      </w:r>
      <w:proofErr w:type="spellStart"/>
      <w:r w:rsidRPr="001A01C4">
        <w:t>operationId</w:t>
      </w:r>
      <w:proofErr w:type="spellEnd"/>
      <w:r w:rsidRPr="001A01C4">
        <w:t xml:space="preserve">: </w:t>
      </w:r>
      <w:proofErr w:type="spellStart"/>
      <w:r w:rsidRPr="001A01C4">
        <w:t>DeleteProSeAuthenticationResult</w:t>
      </w:r>
      <w:proofErr w:type="spellEnd"/>
    </w:p>
    <w:p w14:paraId="7FC83729" w14:textId="77777777" w:rsidR="00274393" w:rsidRPr="001A01C4" w:rsidRDefault="00274393" w:rsidP="00274393">
      <w:pPr>
        <w:pStyle w:val="PL"/>
      </w:pPr>
      <w:r w:rsidRPr="001A01C4">
        <w:t xml:space="preserve">      tags:</w:t>
      </w:r>
    </w:p>
    <w:p w14:paraId="50D337FD" w14:textId="77777777" w:rsidR="007A2A97" w:rsidRPr="001A01C4" w:rsidRDefault="00274393" w:rsidP="007A2A97">
      <w:pPr>
        <w:pStyle w:val="PL"/>
      </w:pPr>
      <w:r w:rsidRPr="001A01C4">
        <w:lastRenderedPageBreak/>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t xml:space="preserve">          - </w:t>
      </w:r>
      <w:proofErr w:type="spellStart"/>
      <w:r w:rsidRPr="001A01C4">
        <w:t>nausf</w:t>
      </w:r>
      <w:proofErr w:type="spellEnd"/>
      <w:r w:rsidRPr="001A01C4">
        <w:t>-auth</w:t>
      </w:r>
    </w:p>
    <w:p w14:paraId="2A12566F" w14:textId="77777777" w:rsidR="007A2A97" w:rsidRPr="001A01C4" w:rsidRDefault="007A2A97" w:rsidP="007A2A97">
      <w:pPr>
        <w:pStyle w:val="PL"/>
      </w:pPr>
      <w:r w:rsidRPr="001A01C4">
        <w:t xml:space="preserve">        - oAuth2ClientCredentials:</w:t>
      </w:r>
    </w:p>
    <w:p w14:paraId="1C8AAABB" w14:textId="77777777" w:rsidR="007A2A97" w:rsidRPr="001A01C4" w:rsidRDefault="007A2A97" w:rsidP="007A2A97">
      <w:pPr>
        <w:pStyle w:val="PL"/>
      </w:pPr>
      <w:r w:rsidRPr="001A01C4">
        <w:t xml:space="preserve">          - </w:t>
      </w:r>
      <w:proofErr w:type="spellStart"/>
      <w:r w:rsidRPr="001A01C4">
        <w:t>nausf</w:t>
      </w:r>
      <w:proofErr w:type="spellEnd"/>
      <w:r w:rsidRPr="001A01C4">
        <w:t>-auth</w:t>
      </w:r>
    </w:p>
    <w:p w14:paraId="3EF92FAF" w14:textId="0EC48993" w:rsidR="00274393" w:rsidRPr="001A01C4" w:rsidRDefault="007A2A97" w:rsidP="007A2A97">
      <w:pPr>
        <w:pStyle w:val="PL"/>
      </w:pPr>
      <w:r w:rsidRPr="001A01C4">
        <w:t xml:space="preserve">          - </w:t>
      </w:r>
      <w:proofErr w:type="spellStart"/>
      <w:r w:rsidRPr="001A01C4">
        <w:t>nausf-</w:t>
      </w:r>
      <w:proofErr w:type="gramStart"/>
      <w:r w:rsidRPr="001A01C4">
        <w:t>auth:prose</w:t>
      </w:r>
      <w:proofErr w:type="gramEnd"/>
      <w:r w:rsidRPr="001A01C4">
        <w:t>-authentications</w:t>
      </w:r>
      <w:proofErr w:type="spellEnd"/>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w:t>
      </w:r>
      <w:proofErr w:type="spellStart"/>
      <w:r w:rsidRPr="001A01C4">
        <w:t>authCtxId</w:t>
      </w:r>
      <w:proofErr w:type="spellEnd"/>
    </w:p>
    <w:p w14:paraId="6F00F84D" w14:textId="77777777" w:rsidR="00274393" w:rsidRPr="001A01C4" w:rsidRDefault="00274393" w:rsidP="00274393">
      <w:pPr>
        <w:pStyle w:val="PL"/>
      </w:pPr>
      <w:r w:rsidRPr="001A01C4">
        <w:t xml:space="preserve">          </w:t>
      </w:r>
      <w:proofErr w:type="gramStart"/>
      <w:r w:rsidRPr="001A01C4">
        <w:t>in:</w:t>
      </w:r>
      <w:proofErr w:type="gramEnd"/>
      <w:r w:rsidRPr="001A01C4">
        <w:t xml:space="preserve">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'TS29571_CommonData.yaml#/components/responses/400'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'TS29571_CommonData.yaml#/components/responses/401'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'TS29571_CommonData.yaml#/components/responses/403'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'TS29571_CommonData.yaml#/components/responses/404'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'TS29571_CommonData.yaml#/components/responses/429'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'TS29571_CommonData.yaml#/components/responses/500'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'TS29571_CommonData.yaml#/components/responses/502'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'TS29571_CommonData.yaml#/components/responses/503'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'TS29571_CommonData.yaml#/components/responses/default'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w:t>
      </w:r>
      <w:proofErr w:type="spellStart"/>
      <w:r w:rsidRPr="001A01C4">
        <w:t>securitySchemes</w:t>
      </w:r>
      <w:proofErr w:type="spellEnd"/>
      <w:r w:rsidRPr="001A01C4">
        <w:t>:</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w:t>
      </w:r>
      <w:proofErr w:type="spellStart"/>
      <w:r w:rsidRPr="001A01C4">
        <w:t>clientCredentials</w:t>
      </w:r>
      <w:proofErr w:type="spellEnd"/>
      <w:r w:rsidRPr="001A01C4">
        <w:t>:</w:t>
      </w:r>
    </w:p>
    <w:p w14:paraId="36E750D1" w14:textId="77777777" w:rsidR="00EC5C62" w:rsidRPr="001A01C4" w:rsidRDefault="00EC5C62" w:rsidP="00EC5C62">
      <w:pPr>
        <w:pStyle w:val="PL"/>
      </w:pPr>
      <w:r w:rsidRPr="001A01C4">
        <w:t xml:space="preserve">          </w:t>
      </w:r>
      <w:proofErr w:type="spellStart"/>
      <w:r w:rsidRPr="001A01C4">
        <w:t>tokenUrl</w:t>
      </w:r>
      <w:proofErr w:type="spellEnd"/>
      <w:r w:rsidRPr="001A01C4">
        <w:t>: '{</w:t>
      </w:r>
      <w:proofErr w:type="spellStart"/>
      <w:r w:rsidRPr="001A01C4">
        <w:t>nrfApiRoot</w:t>
      </w:r>
      <w:proofErr w:type="spellEnd"/>
      <w:r w:rsidRPr="001A01C4">
        <w: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w:t>
      </w:r>
      <w:proofErr w:type="spellStart"/>
      <w:r w:rsidRPr="001A01C4">
        <w:t>nausf</w:t>
      </w:r>
      <w:proofErr w:type="spellEnd"/>
      <w:r w:rsidRPr="001A01C4">
        <w:t>-auth: Access to Nausf_UEAuthentication API</w:t>
      </w:r>
    </w:p>
    <w:p w14:paraId="729D7795" w14:textId="77777777" w:rsidR="007A2A97" w:rsidRPr="001A01C4" w:rsidRDefault="007A2A97" w:rsidP="007A2A97">
      <w:pPr>
        <w:pStyle w:val="PL"/>
      </w:pPr>
      <w:r w:rsidRPr="001A01C4">
        <w:t xml:space="preserve">            </w:t>
      </w:r>
      <w:proofErr w:type="spellStart"/>
      <w:r w:rsidRPr="001A01C4">
        <w:t>nausf-</w:t>
      </w:r>
      <w:proofErr w:type="gramStart"/>
      <w:r w:rsidRPr="001A01C4">
        <w:t>auth:ue</w:t>
      </w:r>
      <w:proofErr w:type="gramEnd"/>
      <w:r w:rsidRPr="001A01C4">
        <w:t>-authentications</w:t>
      </w:r>
      <w:proofErr w:type="spellEnd"/>
      <w:r w:rsidRPr="001A01C4">
        <w:t>: &gt;</w:t>
      </w:r>
    </w:p>
    <w:p w14:paraId="1E0171D0" w14:textId="77777777" w:rsidR="007A2A97" w:rsidRPr="001A01C4" w:rsidRDefault="007A2A97" w:rsidP="007A2A97">
      <w:pPr>
        <w:pStyle w:val="PL"/>
      </w:pPr>
      <w:r w:rsidRPr="001A01C4">
        <w:t xml:space="preserve">              Access to service operations applying to the collection of the </w:t>
      </w:r>
      <w:proofErr w:type="spellStart"/>
      <w:r w:rsidRPr="001A01C4">
        <w:t>ue</w:t>
      </w:r>
      <w:proofErr w:type="spellEnd"/>
      <w:r w:rsidRPr="001A01C4">
        <w:t>-authentication</w:t>
      </w:r>
    </w:p>
    <w:p w14:paraId="3877F495" w14:textId="77777777" w:rsidR="007A2A97" w:rsidRPr="001A01C4" w:rsidRDefault="007A2A97" w:rsidP="007A2A97">
      <w:pPr>
        <w:pStyle w:val="PL"/>
        <w:rPr>
          <w:lang w:val="en-US"/>
        </w:rPr>
      </w:pPr>
      <w:r w:rsidRPr="001A01C4">
        <w:t xml:space="preserve">              resources and the </w:t>
      </w:r>
      <w:proofErr w:type="spellStart"/>
      <w:r w:rsidRPr="001A01C4">
        <w:t>subresources</w:t>
      </w:r>
      <w:proofErr w:type="spellEnd"/>
      <w:r w:rsidRPr="001A01C4">
        <w:t>, i.e.</w:t>
      </w:r>
      <w:r w:rsidRPr="001A01C4">
        <w:rPr>
          <w:lang w:val="en-US"/>
        </w:rPr>
        <w:t xml:space="preserve"> 5g-aka-confirmation and </w:t>
      </w:r>
      <w:proofErr w:type="spellStart"/>
      <w:r w:rsidRPr="001A01C4">
        <w:rPr>
          <w:lang w:val="en-US"/>
        </w:rPr>
        <w:t>eap</w:t>
      </w:r>
      <w:proofErr w:type="spellEnd"/>
      <w:r w:rsidRPr="001A01C4">
        <w:rPr>
          <w:lang w:val="en-US"/>
        </w:rPr>
        <w:t>-session</w:t>
      </w:r>
    </w:p>
    <w:p w14:paraId="6CEEBE8F" w14:textId="77777777" w:rsidR="007A2A97" w:rsidRPr="001A01C4" w:rsidRDefault="007A2A97" w:rsidP="007A2A97">
      <w:pPr>
        <w:pStyle w:val="PL"/>
      </w:pPr>
      <w:r w:rsidRPr="001A01C4">
        <w:t xml:space="preserve">            </w:t>
      </w:r>
      <w:proofErr w:type="spellStart"/>
      <w:r w:rsidRPr="001A01C4">
        <w:t>nausf-</w:t>
      </w:r>
      <w:proofErr w:type="gramStart"/>
      <w:r w:rsidRPr="001A01C4">
        <w:t>auth:rg</w:t>
      </w:r>
      <w:proofErr w:type="gramEnd"/>
      <w:r w:rsidRPr="001A01C4">
        <w:t>-authentications</w:t>
      </w:r>
      <w:proofErr w:type="spellEnd"/>
      <w:r w:rsidRPr="001A01C4">
        <w:t>: &gt;</w:t>
      </w:r>
    </w:p>
    <w:p w14:paraId="1E116A43" w14:textId="77777777" w:rsidR="007A2A97" w:rsidRPr="001A01C4" w:rsidRDefault="007A2A97" w:rsidP="007A2A97">
      <w:pPr>
        <w:pStyle w:val="PL"/>
      </w:pPr>
      <w:r w:rsidRPr="001A01C4">
        <w:t xml:space="preserve">              Access to service operations applying to the collection of the </w:t>
      </w:r>
      <w:proofErr w:type="spellStart"/>
      <w:r w:rsidRPr="001A01C4">
        <w:t>rg</w:t>
      </w:r>
      <w:proofErr w:type="spellEnd"/>
      <w:r w:rsidRPr="001A01C4">
        <w:t>-authentication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w:t>
      </w:r>
      <w:proofErr w:type="spellStart"/>
      <w:r w:rsidRPr="001A01C4">
        <w:t>nausf-</w:t>
      </w:r>
      <w:proofErr w:type="gramStart"/>
      <w:r w:rsidRPr="001A01C4">
        <w:t>auth:prose</w:t>
      </w:r>
      <w:proofErr w:type="gramEnd"/>
      <w:r w:rsidRPr="001A01C4">
        <w:t>-authentications</w:t>
      </w:r>
      <w:proofErr w:type="spellEnd"/>
      <w:r w:rsidRPr="001A01C4">
        <w:t>: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w:t>
      </w:r>
      <w:proofErr w:type="spellStart"/>
      <w:r w:rsidRPr="001A01C4">
        <w:t>subresources</w:t>
      </w:r>
      <w:proofErr w:type="spellEnd"/>
      <w:r w:rsidRPr="001A01C4">
        <w:t xml:space="preserve">,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w:t>
      </w:r>
      <w:proofErr w:type="spellStart"/>
      <w:r w:rsidRPr="001A01C4">
        <w:t>AuthenticationInfo</w:t>
      </w:r>
      <w:proofErr w:type="spellEnd"/>
      <w:r w:rsidRPr="001A01C4">
        <w:t>:</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w:t>
      </w:r>
      <w:proofErr w:type="spellStart"/>
      <w:r w:rsidRPr="001A01C4">
        <w:t>supiOrSuci</w:t>
      </w:r>
      <w:proofErr w:type="spellEnd"/>
      <w:r w:rsidRPr="001A01C4">
        <w:t>:</w:t>
      </w:r>
    </w:p>
    <w:p w14:paraId="7FADBE00" w14:textId="77777777" w:rsidR="00EC5C62" w:rsidRPr="001A01C4" w:rsidRDefault="00EC5C62" w:rsidP="00EC5C62">
      <w:pPr>
        <w:pStyle w:val="PL"/>
      </w:pPr>
      <w:r w:rsidRPr="001A01C4">
        <w:t xml:space="preserve">          $ref: 'TS29571_CommonData.yaml#/components/schemas/</w:t>
      </w:r>
      <w:proofErr w:type="spellStart"/>
      <w:r w:rsidRPr="001A01C4">
        <w:t>SupiOrSuci</w:t>
      </w:r>
      <w:proofErr w:type="spellEnd"/>
      <w:r w:rsidRPr="001A01C4">
        <w:t>'</w:t>
      </w:r>
    </w:p>
    <w:p w14:paraId="475F047B" w14:textId="77777777" w:rsidR="00EC5C62" w:rsidRPr="001A01C4" w:rsidRDefault="00EC5C62" w:rsidP="00EC5C62">
      <w:pPr>
        <w:pStyle w:val="PL"/>
      </w:pPr>
      <w:r w:rsidRPr="001A01C4">
        <w:t xml:space="preserve">        </w:t>
      </w:r>
      <w:proofErr w:type="spellStart"/>
      <w:r w:rsidRPr="001A01C4">
        <w:t>servingNetworkName</w:t>
      </w:r>
      <w:proofErr w:type="spellEnd"/>
      <w:r w:rsidRPr="001A01C4">
        <w:t>:</w:t>
      </w:r>
    </w:p>
    <w:p w14:paraId="233BAD8A" w14:textId="77777777" w:rsidR="00EC5C62" w:rsidRPr="001A01C4" w:rsidRDefault="00EC5C62" w:rsidP="00EC5C62">
      <w:pPr>
        <w:pStyle w:val="PL"/>
      </w:pPr>
      <w:r w:rsidRPr="001A01C4">
        <w:t xml:space="preserve">          $ref: 'TS29503_Nudm_UEAU.yaml#/components/schemas/</w:t>
      </w:r>
      <w:proofErr w:type="spellStart"/>
      <w:r w:rsidRPr="001A01C4">
        <w:t>ServingNetworkName</w:t>
      </w:r>
      <w:proofErr w:type="spellEnd"/>
      <w:r w:rsidRPr="001A01C4">
        <w:t>'</w:t>
      </w:r>
    </w:p>
    <w:p w14:paraId="437D4C38" w14:textId="77777777" w:rsidR="00EC5C62" w:rsidRPr="001A01C4" w:rsidRDefault="00EC5C62" w:rsidP="00EC5C62">
      <w:pPr>
        <w:pStyle w:val="PL"/>
      </w:pPr>
      <w:r w:rsidRPr="001A01C4">
        <w:t xml:space="preserve">        </w:t>
      </w:r>
      <w:proofErr w:type="spellStart"/>
      <w:r w:rsidRPr="001A01C4">
        <w:t>resynchronizationInfo</w:t>
      </w:r>
      <w:proofErr w:type="spellEnd"/>
      <w:r w:rsidRPr="001A01C4">
        <w:t>:</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w:t>
      </w:r>
      <w:proofErr w:type="spellStart"/>
      <w:r w:rsidRPr="001A01C4">
        <w:t>pei</w:t>
      </w:r>
      <w:proofErr w:type="spellEnd"/>
      <w:r w:rsidRPr="001A01C4">
        <w:t>:</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w:t>
      </w:r>
      <w:proofErr w:type="spellStart"/>
      <w:r w:rsidRPr="001A01C4">
        <w:t>traceData</w:t>
      </w:r>
      <w:proofErr w:type="spellEnd"/>
      <w:r w:rsidRPr="001A01C4">
        <w:t>:</w:t>
      </w:r>
    </w:p>
    <w:p w14:paraId="373D3271" w14:textId="77777777" w:rsidR="00EC5C62" w:rsidRPr="001A01C4" w:rsidRDefault="00EC5C62" w:rsidP="00EC5C62">
      <w:pPr>
        <w:pStyle w:val="PL"/>
      </w:pPr>
      <w:r w:rsidRPr="001A01C4">
        <w:t xml:space="preserve">          $ref: 'TS29571_CommonData.yaml#/components/schemas/</w:t>
      </w:r>
      <w:proofErr w:type="spellStart"/>
      <w:r w:rsidRPr="001A01C4">
        <w:t>TraceData</w:t>
      </w:r>
      <w:proofErr w:type="spellEnd"/>
      <w:r w:rsidRPr="001A01C4">
        <w:t>'</w:t>
      </w:r>
    </w:p>
    <w:p w14:paraId="41C4E5DA" w14:textId="77777777" w:rsidR="00EC5C62" w:rsidRPr="001A01C4" w:rsidRDefault="00EC5C62" w:rsidP="00EC5C62">
      <w:pPr>
        <w:pStyle w:val="PL"/>
      </w:pPr>
      <w:r w:rsidRPr="001A01C4">
        <w:t xml:space="preserve">        </w:t>
      </w:r>
      <w:proofErr w:type="spellStart"/>
      <w:r w:rsidRPr="001A01C4">
        <w:t>udmGroupId</w:t>
      </w:r>
      <w:proofErr w:type="spellEnd"/>
      <w:r w:rsidRPr="001A01C4">
        <w:t>:</w:t>
      </w:r>
    </w:p>
    <w:p w14:paraId="39B2BD01" w14:textId="77777777" w:rsidR="00EC5C62" w:rsidRPr="001A01C4" w:rsidRDefault="00EC5C62" w:rsidP="00EC5C62">
      <w:pPr>
        <w:pStyle w:val="PL"/>
      </w:pPr>
      <w:r w:rsidRPr="001A01C4">
        <w:t xml:space="preserve">          $ref: 'TS29571_CommonData.yaml#/components/schemas/</w:t>
      </w:r>
      <w:proofErr w:type="spellStart"/>
      <w:r w:rsidRPr="001A01C4">
        <w:t>NfGroupId</w:t>
      </w:r>
      <w:proofErr w:type="spellEnd"/>
      <w:r w:rsidRPr="001A01C4">
        <w:t>'</w:t>
      </w:r>
    </w:p>
    <w:p w14:paraId="19099CEB" w14:textId="77777777" w:rsidR="00EC5C62" w:rsidRPr="001A01C4" w:rsidRDefault="00EC5C62" w:rsidP="00EC5C62">
      <w:pPr>
        <w:pStyle w:val="PL"/>
      </w:pPr>
      <w:r w:rsidRPr="001A01C4">
        <w:t xml:space="preserve">        </w:t>
      </w:r>
      <w:proofErr w:type="spellStart"/>
      <w:r w:rsidRPr="001A01C4">
        <w:t>routingIndicator</w:t>
      </w:r>
      <w:proofErr w:type="spellEnd"/>
      <w:r w:rsidRPr="001A01C4">
        <w:t>:</w:t>
      </w:r>
    </w:p>
    <w:p w14:paraId="20D596C6" w14:textId="77777777" w:rsidR="00EC5C62" w:rsidRPr="001A01C4" w:rsidRDefault="00EC5C62" w:rsidP="00EC5C62">
      <w:pPr>
        <w:pStyle w:val="PL"/>
      </w:pPr>
      <w:r w:rsidRPr="001A01C4">
        <w:lastRenderedPageBreak/>
        <w:t xml:space="preserve">          type: string</w:t>
      </w:r>
    </w:p>
    <w:p w14:paraId="3D05F4A2" w14:textId="77777777" w:rsidR="00EC5C62" w:rsidRPr="001A01C4" w:rsidRDefault="00EC5C62" w:rsidP="00EC5C62">
      <w:pPr>
        <w:pStyle w:val="PL"/>
      </w:pPr>
      <w:r w:rsidRPr="001A01C4">
        <w:t xml:space="preserve">          pattern: '</w:t>
      </w:r>
      <w:proofErr w:type="gramStart"/>
      <w:r w:rsidRPr="001A01C4">
        <w:t>^[</w:t>
      </w:r>
      <w:proofErr w:type="gramEnd"/>
      <w:r w:rsidRPr="001A01C4">
        <w:t>0-9]{1,4}$'</w:t>
      </w:r>
    </w:p>
    <w:p w14:paraId="2886C85D"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cellCagInfo</w:t>
      </w:r>
      <w:proofErr w:type="spellEnd"/>
      <w:r w:rsidRPr="001A01C4">
        <w:rPr>
          <w:lang w:val="en-US"/>
        </w:rPr>
        <w:t>:</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t xml:space="preserve">          items:</w:t>
      </w:r>
    </w:p>
    <w:p w14:paraId="75F7B4FD" w14:textId="77777777" w:rsidR="00EC5C62" w:rsidRPr="001A01C4" w:rsidRDefault="00EC5C62" w:rsidP="00EC5C62">
      <w:pPr>
        <w:pStyle w:val="PL"/>
        <w:rPr>
          <w:lang w:val="en-US"/>
        </w:rPr>
      </w:pPr>
      <w:r w:rsidRPr="001A01C4">
        <w:rPr>
          <w:lang w:val="en-US"/>
        </w:rPr>
        <w:t xml:space="preserve">            $ref: 'TS29571_CommonData.yaml#/components/schemas/</w:t>
      </w:r>
      <w:proofErr w:type="spellStart"/>
      <w:r w:rsidRPr="001A01C4">
        <w:rPr>
          <w:lang w:val="en-US"/>
        </w:rPr>
        <w:t>CagId</w:t>
      </w:r>
      <w:proofErr w:type="spellEnd"/>
      <w:r w:rsidRPr="001A01C4">
        <w:rPr>
          <w:lang w:val="en-US"/>
        </w:rPr>
        <w:t>'</w:t>
      </w:r>
    </w:p>
    <w:p w14:paraId="3AE7535C"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minItems</w:t>
      </w:r>
      <w:proofErr w:type="spellEnd"/>
      <w:r w:rsidRPr="001A01C4">
        <w:rPr>
          <w:lang w:val="en-US"/>
        </w:rPr>
        <w:t>: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w:t>
      </w:r>
      <w:proofErr w:type="spellStart"/>
      <w:r w:rsidRPr="001A01C4">
        <w:t>boolean</w:t>
      </w:r>
      <w:proofErr w:type="spellEnd"/>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supportedFeatures:</w:t>
      </w:r>
    </w:p>
    <w:p w14:paraId="0A29B4AD"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7D0506CB" w14:textId="77777777" w:rsidR="00EC5C62" w:rsidRPr="001A01C4" w:rsidRDefault="00EC5C62" w:rsidP="00EC5C62">
      <w:pPr>
        <w:pStyle w:val="PL"/>
      </w:pPr>
      <w:r w:rsidRPr="001A01C4">
        <w:t xml:space="preserve">        </w:t>
      </w:r>
      <w:proofErr w:type="spellStart"/>
      <w:r w:rsidRPr="001A01C4">
        <w:t>nswoInd</w:t>
      </w:r>
      <w:proofErr w:type="spellEnd"/>
      <w:r w:rsidRPr="001A01C4">
        <w:t>:</w:t>
      </w:r>
    </w:p>
    <w:p w14:paraId="44E2918E" w14:textId="77777777" w:rsidR="00EC5C62" w:rsidRPr="001A01C4" w:rsidRDefault="00EC5C62" w:rsidP="00EC5C62">
      <w:pPr>
        <w:pStyle w:val="PL"/>
      </w:pPr>
      <w:r w:rsidRPr="001A01C4">
        <w:t xml:space="preserve">          type: </w:t>
      </w:r>
      <w:proofErr w:type="spellStart"/>
      <w:r w:rsidRPr="001A01C4">
        <w:t>boolean</w:t>
      </w:r>
      <w:proofErr w:type="spellEnd"/>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w:t>
      </w:r>
      <w:proofErr w:type="spellStart"/>
      <w:r w:rsidRPr="001A01C4">
        <w:t>disasterRoamingInd</w:t>
      </w:r>
      <w:proofErr w:type="spellEnd"/>
      <w:r w:rsidRPr="001A01C4">
        <w:t>:</w:t>
      </w:r>
    </w:p>
    <w:p w14:paraId="0972F0D2" w14:textId="77777777" w:rsidR="005F268A" w:rsidRPr="001A01C4" w:rsidRDefault="005F268A" w:rsidP="005F268A">
      <w:pPr>
        <w:pStyle w:val="PL"/>
      </w:pPr>
      <w:r w:rsidRPr="001A01C4">
        <w:t xml:space="preserve">          type: </w:t>
      </w:r>
      <w:proofErr w:type="spellStart"/>
      <w:r w:rsidRPr="001A01C4">
        <w:t>boolean</w:t>
      </w:r>
      <w:proofErr w:type="spellEnd"/>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w:t>
      </w:r>
      <w:proofErr w:type="spellStart"/>
      <w:r w:rsidRPr="001A01C4">
        <w:t>onboardingInd</w:t>
      </w:r>
      <w:proofErr w:type="spellEnd"/>
      <w:r w:rsidRPr="001A01C4">
        <w:t>:</w:t>
      </w:r>
    </w:p>
    <w:p w14:paraId="235546A2" w14:textId="77777777" w:rsidR="00106F77" w:rsidRPr="001A01C4" w:rsidRDefault="00106F77" w:rsidP="00106F77">
      <w:pPr>
        <w:pStyle w:val="PL"/>
      </w:pPr>
      <w:r w:rsidRPr="001A01C4">
        <w:t xml:space="preserve">          type: </w:t>
      </w:r>
      <w:proofErr w:type="spellStart"/>
      <w:r w:rsidRPr="001A01C4">
        <w:t>boolean</w:t>
      </w:r>
      <w:proofErr w:type="spellEnd"/>
    </w:p>
    <w:p w14:paraId="198377EA" w14:textId="77777777" w:rsidR="00106F77" w:rsidRPr="001A01C4" w:rsidRDefault="00106F77" w:rsidP="00106F77">
      <w:pPr>
        <w:pStyle w:val="PL"/>
      </w:pPr>
      <w:r w:rsidRPr="001A01C4">
        <w:t xml:space="preserve">          default: false</w:t>
      </w:r>
    </w:p>
    <w:p w14:paraId="728C7FB1" w14:textId="77777777" w:rsidR="00910399" w:rsidRDefault="00910399" w:rsidP="00910399">
      <w:pPr>
        <w:pStyle w:val="PL"/>
      </w:pPr>
      <w:r>
        <w:t xml:space="preserve">        aun3Ind:</w:t>
      </w:r>
    </w:p>
    <w:p w14:paraId="130BA0D1" w14:textId="77777777" w:rsidR="00910399" w:rsidRDefault="00910399" w:rsidP="00910399">
      <w:pPr>
        <w:pStyle w:val="PL"/>
      </w:pPr>
      <w:r>
        <w:t xml:space="preserve">          type: </w:t>
      </w:r>
      <w:proofErr w:type="spellStart"/>
      <w:r>
        <w:t>boolean</w:t>
      </w:r>
      <w:proofErr w:type="spellEnd"/>
    </w:p>
    <w:p w14:paraId="40251A9D" w14:textId="77777777" w:rsidR="00910399" w:rsidRDefault="00910399" w:rsidP="00910399">
      <w:pPr>
        <w:pStyle w:val="PL"/>
      </w:pPr>
      <w:r>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w:t>
      </w:r>
      <w:proofErr w:type="spellStart"/>
      <w:r w:rsidRPr="001A01C4">
        <w:t>supiOrSuci</w:t>
      </w:r>
      <w:proofErr w:type="spellEnd"/>
    </w:p>
    <w:p w14:paraId="2612D9F6" w14:textId="77777777" w:rsidR="00EC5C62" w:rsidRPr="001A01C4" w:rsidRDefault="00EC5C62" w:rsidP="00EC5C62">
      <w:pPr>
        <w:pStyle w:val="PL"/>
      </w:pPr>
      <w:r w:rsidRPr="001A01C4">
        <w:t xml:space="preserve">        - </w:t>
      </w:r>
      <w:proofErr w:type="spellStart"/>
      <w:r w:rsidRPr="001A01C4">
        <w:t>servingNetworkName</w:t>
      </w:r>
      <w:proofErr w:type="spellEnd"/>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w:t>
      </w:r>
      <w:proofErr w:type="spellStart"/>
      <w:r w:rsidRPr="001A01C4">
        <w:t>UEAuthenticationCtx</w:t>
      </w:r>
      <w:proofErr w:type="spellEnd"/>
      <w:r w:rsidRPr="001A01C4">
        <w:t>:</w:t>
      </w:r>
    </w:p>
    <w:p w14:paraId="16D8275E" w14:textId="77777777" w:rsidR="001000A7" w:rsidRDefault="00EC5C62" w:rsidP="00EC5C62">
      <w:pPr>
        <w:pStyle w:val="PL"/>
        <w:rPr>
          <w:lang w:val="en-US"/>
        </w:rPr>
      </w:pPr>
      <w:r w:rsidRPr="001A01C4">
        <w:t xml:space="preserve">      </w:t>
      </w:r>
      <w:r w:rsidRPr="001A01C4">
        <w:rPr>
          <w:lang w:val="en-US"/>
        </w:rPr>
        <w:t xml:space="preserve">description: </w:t>
      </w:r>
      <w:r w:rsidR="001000A7">
        <w:rPr>
          <w:lang w:val="en-US"/>
        </w:rPr>
        <w:t>&gt;</w:t>
      </w:r>
    </w:p>
    <w:p w14:paraId="0E39A427" w14:textId="77777777" w:rsidR="001000A7" w:rsidRDefault="001000A7" w:rsidP="00EC5C62">
      <w:pPr>
        <w:pStyle w:val="PL"/>
        <w:rPr>
          <w:rFonts w:cs="Arial"/>
          <w:szCs w:val="18"/>
        </w:rPr>
      </w:pPr>
      <w:r>
        <w:rPr>
          <w:lang w:val="en-US"/>
        </w:rPr>
        <w:t xml:space="preserve">        </w:t>
      </w:r>
      <w:r w:rsidR="00EC5C62" w:rsidRPr="001A01C4">
        <w:rPr>
          <w:rFonts w:cs="Arial"/>
          <w:szCs w:val="18"/>
        </w:rPr>
        <w:t>Contains the information related to the resource generated to handle</w:t>
      </w:r>
    </w:p>
    <w:p w14:paraId="2F0F0E30" w14:textId="77777777" w:rsidR="00F2257E" w:rsidRDefault="001000A7" w:rsidP="00EC5C62">
      <w:pPr>
        <w:pStyle w:val="PL"/>
        <w:rPr>
          <w:rFonts w:cs="Arial"/>
          <w:szCs w:val="18"/>
        </w:rPr>
      </w:pPr>
      <w:r>
        <w:rPr>
          <w:rFonts w:cs="Arial"/>
          <w:szCs w:val="18"/>
        </w:rPr>
        <w:t xml:space="preserve">       </w:t>
      </w:r>
      <w:r w:rsidR="00EC5C62" w:rsidRPr="001A01C4">
        <w:rPr>
          <w:rFonts w:cs="Arial"/>
          <w:szCs w:val="18"/>
        </w:rPr>
        <w:t xml:space="preserve"> the UE authentication. It contains at least the UE id, Serving Network,</w:t>
      </w:r>
    </w:p>
    <w:p w14:paraId="76C1E41A" w14:textId="7ADF394D" w:rsidR="00EC5C62" w:rsidRPr="001A01C4" w:rsidRDefault="00F2257E" w:rsidP="00EC5C62">
      <w:pPr>
        <w:pStyle w:val="PL"/>
      </w:pPr>
      <w:r>
        <w:rPr>
          <w:rFonts w:cs="Arial"/>
          <w:szCs w:val="18"/>
        </w:rPr>
        <w:t xml:space="preserve">       </w:t>
      </w:r>
      <w:r w:rsidR="00EC5C62" w:rsidRPr="001A01C4">
        <w:rPr>
          <w:rFonts w:cs="Arial"/>
          <w:szCs w:val="18"/>
        </w:rPr>
        <w:t xml:space="preserve">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w:t>
      </w:r>
      <w:proofErr w:type="spellStart"/>
      <w:r w:rsidRPr="001A01C4">
        <w:t>authType</w:t>
      </w:r>
      <w:proofErr w:type="spellEnd"/>
      <w:r w:rsidRPr="001A01C4">
        <w:t>:</w:t>
      </w:r>
    </w:p>
    <w:p w14:paraId="7F42B217" w14:textId="77777777" w:rsidR="00EC5C62" w:rsidRPr="001A01C4" w:rsidRDefault="00EC5C62" w:rsidP="00EC5C62">
      <w:pPr>
        <w:pStyle w:val="PL"/>
      </w:pPr>
      <w:r w:rsidRPr="001A01C4">
        <w:t xml:space="preserve">          $ref: '#/components/schemas/</w:t>
      </w:r>
      <w:proofErr w:type="spellStart"/>
      <w:r w:rsidRPr="001A01C4">
        <w:t>AuthType</w:t>
      </w:r>
      <w:proofErr w:type="spellEnd"/>
      <w:r w:rsidRPr="001A01C4">
        <w:t>'</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w:t>
      </w:r>
      <w:proofErr w:type="spellStart"/>
      <w:r w:rsidRPr="001A01C4">
        <w:t>oneOf</w:t>
      </w:r>
      <w:proofErr w:type="spellEnd"/>
      <w:r w:rsidRPr="001A01C4">
        <w:t>:</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w:t>
      </w:r>
      <w:proofErr w:type="spellStart"/>
      <w:r w:rsidRPr="001A01C4">
        <w:t>EapPayload</w:t>
      </w:r>
      <w:proofErr w:type="spellEnd"/>
      <w:r w:rsidRPr="001A01C4">
        <w:t>'</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0F1468A9" w14:textId="77777777" w:rsidR="00F2257E" w:rsidRDefault="00EC5C62" w:rsidP="00EC5C62">
      <w:pPr>
        <w:pStyle w:val="PL"/>
      </w:pPr>
      <w:r w:rsidRPr="001A01C4">
        <w:t xml:space="preserve">          description: </w:t>
      </w:r>
      <w:r w:rsidR="00F2257E">
        <w:t>&gt;</w:t>
      </w:r>
    </w:p>
    <w:p w14:paraId="5498C740" w14:textId="4232B4E7" w:rsidR="00EC5C62" w:rsidRPr="001A01C4" w:rsidRDefault="00F2257E" w:rsidP="00EC5C62">
      <w:pPr>
        <w:pStyle w:val="PL"/>
      </w:pPr>
      <w:r>
        <w:t xml:space="preserve">            </w:t>
      </w:r>
      <w:r w:rsidR="00EC5C62" w:rsidRPr="001A01C4">
        <w:t xml:space="preserve">A </w:t>
      </w:r>
      <w:proofErr w:type="gramStart"/>
      <w:r w:rsidR="00EC5C62" w:rsidRPr="001A01C4">
        <w:t>map(</w:t>
      </w:r>
      <w:proofErr w:type="gramEnd"/>
      <w:r w:rsidR="00EC5C62" w:rsidRPr="001A01C4">
        <w:t xml:space="preserve">list of key-value pairs) where </w:t>
      </w:r>
      <w:r>
        <w:t xml:space="preserve">the key is set to </w:t>
      </w:r>
      <w:r>
        <w:rPr>
          <w:rFonts w:cs="Arial"/>
          <w:szCs w:val="18"/>
        </w:rPr>
        <w:t>"</w:t>
      </w:r>
      <w:proofErr w:type="spellStart"/>
      <w:r>
        <w:rPr>
          <w:rFonts w:cs="Arial"/>
          <w:szCs w:val="18"/>
        </w:rPr>
        <w:t>eap</w:t>
      </w:r>
      <w:proofErr w:type="spellEnd"/>
      <w:r>
        <w:rPr>
          <w:rFonts w:cs="Arial"/>
          <w:szCs w:val="18"/>
        </w:rPr>
        <w:t>-session" or "5g-aka"</w:t>
      </w:r>
    </w:p>
    <w:p w14:paraId="0420C5D5" w14:textId="77777777" w:rsidR="00EC5C62" w:rsidRPr="001A01C4" w:rsidRDefault="00EC5C62" w:rsidP="00EC5C62">
      <w:pPr>
        <w:pStyle w:val="PL"/>
      </w:pPr>
      <w:r w:rsidRPr="001A01C4">
        <w:t xml:space="preserve">          </w:t>
      </w:r>
      <w:proofErr w:type="spellStart"/>
      <w:r w:rsidRPr="001A01C4">
        <w:t>additionalProperties</w:t>
      </w:r>
      <w:proofErr w:type="spellEnd"/>
      <w:r w:rsidRPr="001A01C4">
        <w:t>:</w:t>
      </w:r>
    </w:p>
    <w:p w14:paraId="78523F36" w14:textId="77777777" w:rsidR="00EC5C62" w:rsidRPr="001A01C4" w:rsidRDefault="00EC5C62" w:rsidP="00EC5C62">
      <w:pPr>
        <w:pStyle w:val="PL"/>
      </w:pPr>
      <w:r w:rsidRPr="001A01C4">
        <w:t xml:space="preserve">            $ref: 'TS29571_CommonData.yaml#/components/schemas/</w:t>
      </w:r>
      <w:proofErr w:type="spellStart"/>
      <w:r w:rsidRPr="001A01C4">
        <w:t>LinksValueSchema</w:t>
      </w:r>
      <w:proofErr w:type="spellEnd"/>
      <w:r w:rsidRPr="001A01C4">
        <w:t>'</w:t>
      </w:r>
    </w:p>
    <w:p w14:paraId="064FFBB9" w14:textId="77777777" w:rsidR="00EC5C62" w:rsidRPr="001A01C4" w:rsidRDefault="00EC5C62" w:rsidP="00EC5C62">
      <w:pPr>
        <w:pStyle w:val="PL"/>
      </w:pPr>
      <w:r w:rsidRPr="001A01C4">
        <w:t xml:space="preserve">        </w:t>
      </w:r>
      <w:proofErr w:type="spellStart"/>
      <w:r w:rsidRPr="001A01C4">
        <w:t>servingNetworkName</w:t>
      </w:r>
      <w:proofErr w:type="spellEnd"/>
      <w:r w:rsidRPr="001A01C4">
        <w:t>:</w:t>
      </w:r>
    </w:p>
    <w:p w14:paraId="45789A7C" w14:textId="77777777" w:rsidR="00EC5C62" w:rsidRPr="001A01C4" w:rsidRDefault="00EC5C62" w:rsidP="00EC5C62">
      <w:pPr>
        <w:pStyle w:val="PL"/>
      </w:pPr>
      <w:r w:rsidRPr="001A01C4">
        <w:t xml:space="preserve">          $ref: 'TS29503_Nudm_UEAU.yaml#/components/schemas/</w:t>
      </w:r>
      <w:proofErr w:type="spellStart"/>
      <w:r w:rsidRPr="001A01C4">
        <w:t>ServingNetworkName</w:t>
      </w:r>
      <w:proofErr w:type="spellEnd"/>
      <w:r w:rsidRPr="001A01C4">
        <w:t>'</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w:t>
      </w:r>
      <w:proofErr w:type="spellStart"/>
      <w:r w:rsidRPr="001A01C4">
        <w:t>authType</w:t>
      </w:r>
      <w:proofErr w:type="spellEnd"/>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w:t>
      </w:r>
      <w:proofErr w:type="spellStart"/>
      <w:r w:rsidRPr="001A01C4">
        <w:t>hxresStar</w:t>
      </w:r>
      <w:proofErr w:type="spellEnd"/>
    </w:p>
    <w:p w14:paraId="6C731FC9" w14:textId="77777777" w:rsidR="00EC5C62" w:rsidRPr="001A01C4" w:rsidRDefault="00EC5C62" w:rsidP="00EC5C62">
      <w:pPr>
        <w:pStyle w:val="PL"/>
      </w:pPr>
      <w:r w:rsidRPr="001A01C4">
        <w:t xml:space="preserve">        - </w:t>
      </w:r>
      <w:proofErr w:type="spellStart"/>
      <w:r w:rsidRPr="001A01C4">
        <w:t>autn</w:t>
      </w:r>
      <w:proofErr w:type="spellEnd"/>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w:t>
      </w:r>
      <w:proofErr w:type="spellStart"/>
      <w:r w:rsidRPr="001A01C4">
        <w:t>hxresStar</w:t>
      </w:r>
      <w:proofErr w:type="spellEnd"/>
      <w:r w:rsidRPr="001A01C4">
        <w:t>:</w:t>
      </w:r>
    </w:p>
    <w:p w14:paraId="716ABA84" w14:textId="77777777" w:rsidR="00EC5C62" w:rsidRPr="001A01C4" w:rsidRDefault="00EC5C62" w:rsidP="00EC5C62">
      <w:pPr>
        <w:pStyle w:val="PL"/>
      </w:pPr>
      <w:r w:rsidRPr="001A01C4">
        <w:t xml:space="preserve">          $ref: '#/components/schemas/</w:t>
      </w:r>
      <w:proofErr w:type="spellStart"/>
      <w:r w:rsidRPr="001A01C4">
        <w:t>HxresStar</w:t>
      </w:r>
      <w:proofErr w:type="spellEnd"/>
      <w:r w:rsidRPr="001A01C4">
        <w:t>'</w:t>
      </w:r>
    </w:p>
    <w:p w14:paraId="268254C3" w14:textId="77777777" w:rsidR="00EC5C62" w:rsidRPr="001A01C4" w:rsidRDefault="00EC5C62" w:rsidP="00EC5C62">
      <w:pPr>
        <w:pStyle w:val="PL"/>
      </w:pPr>
      <w:r w:rsidRPr="001A01C4">
        <w:t xml:space="preserve">        </w:t>
      </w:r>
      <w:proofErr w:type="spellStart"/>
      <w:r w:rsidRPr="001A01C4">
        <w:t>autn</w:t>
      </w:r>
      <w:proofErr w:type="spellEnd"/>
      <w:r w:rsidRPr="001A01C4">
        <w:t>:</w:t>
      </w:r>
    </w:p>
    <w:p w14:paraId="70FA8B96" w14:textId="77777777" w:rsidR="00EC5C62" w:rsidRPr="001A01C4" w:rsidRDefault="00EC5C62" w:rsidP="00EC5C62">
      <w:pPr>
        <w:pStyle w:val="PL"/>
      </w:pPr>
      <w:r w:rsidRPr="001A01C4">
        <w:t xml:space="preserve">          $ref: 'TS29503_Nudm_UEAU.yaml#/components/schemas/</w:t>
      </w:r>
      <w:proofErr w:type="spellStart"/>
      <w:r w:rsidRPr="001A01C4">
        <w:t>Autn</w:t>
      </w:r>
      <w:proofErr w:type="spellEnd"/>
      <w:r w:rsidRPr="001A01C4">
        <w:t>'</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w:t>
      </w:r>
      <w:proofErr w:type="spellStart"/>
      <w:r w:rsidRPr="001A01C4">
        <w:t>ConfirmationData</w:t>
      </w:r>
      <w:proofErr w:type="spellEnd"/>
      <w:r w:rsidRPr="001A01C4">
        <w:t>:</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w:t>
      </w:r>
      <w:proofErr w:type="spellStart"/>
      <w:r w:rsidRPr="001A01C4">
        <w:t>resStar</w:t>
      </w:r>
      <w:proofErr w:type="spellEnd"/>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w:t>
      </w:r>
      <w:proofErr w:type="spellStart"/>
      <w:r w:rsidRPr="001A01C4">
        <w:t>resStar</w:t>
      </w:r>
      <w:proofErr w:type="spellEnd"/>
      <w:r w:rsidRPr="001A01C4">
        <w:t>:</w:t>
      </w:r>
    </w:p>
    <w:p w14:paraId="36F85B20" w14:textId="77777777" w:rsidR="00EC5C62" w:rsidRPr="001A01C4" w:rsidRDefault="00EC5C62" w:rsidP="00EC5C62">
      <w:pPr>
        <w:pStyle w:val="PL"/>
      </w:pPr>
      <w:r w:rsidRPr="001A01C4">
        <w:t xml:space="preserve">          $ref: '#/components/schemas/</w:t>
      </w:r>
      <w:proofErr w:type="spellStart"/>
      <w:r w:rsidRPr="001A01C4">
        <w:t>ResStar</w:t>
      </w:r>
      <w:proofErr w:type="spellEnd"/>
      <w:r w:rsidRPr="001A01C4">
        <w:t>'</w:t>
      </w:r>
    </w:p>
    <w:p w14:paraId="70CC98E3" w14:textId="77777777" w:rsidR="00EC5C62" w:rsidRPr="001A01C4" w:rsidRDefault="00EC5C62" w:rsidP="00EC5C62">
      <w:pPr>
        <w:pStyle w:val="PL"/>
        <w:rPr>
          <w:lang w:val="en-US"/>
        </w:rPr>
      </w:pPr>
      <w:r w:rsidRPr="001A01C4">
        <w:rPr>
          <w:lang w:val="en-US"/>
        </w:rPr>
        <w:t xml:space="preserve">        supportedFeatures:</w:t>
      </w:r>
    </w:p>
    <w:p w14:paraId="74123A7E" w14:textId="77777777" w:rsidR="00EC5C62" w:rsidRPr="001A01C4" w:rsidRDefault="00EC5C62" w:rsidP="00EC5C62">
      <w:pPr>
        <w:pStyle w:val="PL"/>
      </w:pPr>
      <w:r w:rsidRPr="001A01C4">
        <w:rPr>
          <w:lang w:val="en-US"/>
        </w:rPr>
        <w:lastRenderedPageBreak/>
        <w:t xml:space="preserve">          $ref: 'TS29571_CommonData.yaml#/components/schemas/SupportedFeatures'</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w:t>
      </w:r>
      <w:proofErr w:type="spellStart"/>
      <w:r w:rsidRPr="001A01C4">
        <w:t>ConfirmationDataResponse</w:t>
      </w:r>
      <w:proofErr w:type="spellEnd"/>
      <w:r w:rsidRPr="001A01C4">
        <w:t>:</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t xml:space="preserve">        </w:t>
      </w:r>
      <w:proofErr w:type="spellStart"/>
      <w:r w:rsidRPr="001A01C4">
        <w:t>authResult</w:t>
      </w:r>
      <w:proofErr w:type="spellEnd"/>
      <w:r w:rsidRPr="001A01C4">
        <w:t>:</w:t>
      </w:r>
    </w:p>
    <w:p w14:paraId="7D11F03E" w14:textId="77777777" w:rsidR="00EC5C62" w:rsidRPr="001A01C4" w:rsidRDefault="00EC5C62" w:rsidP="00EC5C62">
      <w:pPr>
        <w:pStyle w:val="PL"/>
      </w:pPr>
      <w:r w:rsidRPr="001A01C4">
        <w:t xml:space="preserve">          $ref: '#/components/schemas/</w:t>
      </w:r>
      <w:proofErr w:type="spellStart"/>
      <w:r w:rsidRPr="001A01C4">
        <w:t>AuthResult</w:t>
      </w:r>
      <w:proofErr w:type="spellEnd"/>
      <w:r w:rsidRPr="001A01C4">
        <w:t>'</w:t>
      </w:r>
    </w:p>
    <w:p w14:paraId="343A88BD" w14:textId="77777777" w:rsidR="00EC5C62" w:rsidRPr="001A01C4" w:rsidRDefault="00EC5C62" w:rsidP="00EC5C62">
      <w:pPr>
        <w:pStyle w:val="PL"/>
      </w:pPr>
      <w:r w:rsidRPr="001A01C4">
        <w:t xml:space="preserve">        </w:t>
      </w:r>
      <w:proofErr w:type="spellStart"/>
      <w:r w:rsidRPr="001A01C4">
        <w:t>supi</w:t>
      </w:r>
      <w:proofErr w:type="spellEnd"/>
      <w:r w:rsidRPr="001A01C4">
        <w:t>:</w:t>
      </w:r>
    </w:p>
    <w:p w14:paraId="449C8B35" w14:textId="77777777" w:rsidR="00EC5C62" w:rsidRPr="001A01C4" w:rsidRDefault="00EC5C62" w:rsidP="00EC5C62">
      <w:pPr>
        <w:pStyle w:val="PL"/>
      </w:pPr>
      <w:r w:rsidRPr="001A01C4">
        <w:t xml:space="preserve">          $ref: 'TS29571_CommonData.yaml#/components/schemas/Supi'</w:t>
      </w:r>
    </w:p>
    <w:p w14:paraId="44955435" w14:textId="77777777" w:rsidR="00EC5C62" w:rsidRPr="001A01C4" w:rsidRDefault="00EC5C62" w:rsidP="00EC5C62">
      <w:pPr>
        <w:pStyle w:val="PL"/>
      </w:pPr>
      <w:r w:rsidRPr="001A01C4">
        <w:t xml:space="preserve">        </w:t>
      </w:r>
      <w:proofErr w:type="spellStart"/>
      <w:r w:rsidRPr="001A01C4">
        <w:t>kseaf</w:t>
      </w:r>
      <w:proofErr w:type="spellEnd"/>
      <w:r w:rsidRPr="001A01C4">
        <w:t>:</w:t>
      </w:r>
    </w:p>
    <w:p w14:paraId="2FCC5AEF" w14:textId="77777777" w:rsidR="00EC5C62" w:rsidRPr="001A01C4" w:rsidRDefault="00EC5C62" w:rsidP="00EC5C62">
      <w:pPr>
        <w:pStyle w:val="PL"/>
      </w:pPr>
      <w:r w:rsidRPr="001A01C4">
        <w:t xml:space="preserve">          $ref: '#/components/schemas/</w:t>
      </w:r>
      <w:proofErr w:type="spellStart"/>
      <w:r w:rsidRPr="001A01C4">
        <w:t>Kseaf</w:t>
      </w:r>
      <w:proofErr w:type="spellEnd"/>
      <w:r w:rsidRPr="001A01C4">
        <w:t>'</w:t>
      </w:r>
    </w:p>
    <w:p w14:paraId="4DC948F5" w14:textId="77777777" w:rsidR="00EC5C62" w:rsidRPr="001A01C4" w:rsidRDefault="00EC5C62" w:rsidP="00EC5C62">
      <w:pPr>
        <w:pStyle w:val="PL"/>
      </w:pPr>
      <w:r w:rsidRPr="001A01C4">
        <w:t xml:space="preserve">        </w:t>
      </w:r>
      <w:proofErr w:type="spellStart"/>
      <w:r w:rsidRPr="001A01C4">
        <w:t>pvsInfo</w:t>
      </w:r>
      <w:proofErr w:type="spellEnd"/>
      <w:r w:rsidRPr="001A01C4">
        <w:t>:</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w:t>
      </w:r>
      <w:proofErr w:type="spellStart"/>
      <w:r w:rsidRPr="001A01C4">
        <w:t>minItems</w:t>
      </w:r>
      <w:proofErr w:type="spellEnd"/>
      <w:r w:rsidRPr="001A01C4">
        <w:t>: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w:t>
      </w:r>
      <w:proofErr w:type="spellStart"/>
      <w:r w:rsidRPr="001A01C4">
        <w:t>authResult</w:t>
      </w:r>
      <w:proofErr w:type="spellEnd"/>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w:t>
      </w:r>
      <w:proofErr w:type="spellStart"/>
      <w:r w:rsidRPr="001A01C4">
        <w:t>EapSession</w:t>
      </w:r>
      <w:proofErr w:type="spellEnd"/>
      <w:r w:rsidRPr="001A01C4">
        <w:t>:</w:t>
      </w:r>
    </w:p>
    <w:p w14:paraId="367472A7"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w:t>
      </w:r>
      <w:proofErr w:type="spellStart"/>
      <w:r w:rsidRPr="001A01C4">
        <w:t>eapPayload</w:t>
      </w:r>
      <w:proofErr w:type="spellEnd"/>
      <w:r w:rsidRPr="001A01C4">
        <w:t>:</w:t>
      </w:r>
    </w:p>
    <w:p w14:paraId="4E840354" w14:textId="77777777" w:rsidR="00EC5C62" w:rsidRPr="001A01C4" w:rsidRDefault="00EC5C62" w:rsidP="00EC5C62">
      <w:pPr>
        <w:pStyle w:val="PL"/>
      </w:pPr>
      <w:r w:rsidRPr="001A01C4">
        <w:t xml:space="preserve">          $ref: '#/components/schemas/</w:t>
      </w:r>
      <w:proofErr w:type="spellStart"/>
      <w:r w:rsidRPr="001A01C4">
        <w:t>EapPayload</w:t>
      </w:r>
      <w:proofErr w:type="spellEnd"/>
      <w:r w:rsidRPr="001A01C4">
        <w:t>'</w:t>
      </w:r>
    </w:p>
    <w:p w14:paraId="3980845C" w14:textId="77777777" w:rsidR="00EC5C62" w:rsidRPr="001A01C4" w:rsidRDefault="00EC5C62" w:rsidP="00EC5C62">
      <w:pPr>
        <w:pStyle w:val="PL"/>
      </w:pPr>
      <w:r w:rsidRPr="001A01C4">
        <w:t xml:space="preserve">        </w:t>
      </w:r>
      <w:proofErr w:type="spellStart"/>
      <w:r w:rsidRPr="001A01C4">
        <w:t>kSeaf</w:t>
      </w:r>
      <w:proofErr w:type="spellEnd"/>
      <w:r w:rsidRPr="001A01C4">
        <w:t>:</w:t>
      </w:r>
    </w:p>
    <w:p w14:paraId="126284E8" w14:textId="77777777" w:rsidR="00EC5C62" w:rsidRPr="001A01C4" w:rsidRDefault="00EC5C62" w:rsidP="00EC5C62">
      <w:pPr>
        <w:pStyle w:val="PL"/>
      </w:pPr>
      <w:r w:rsidRPr="001A01C4">
        <w:t xml:space="preserve">          $ref: '#/components/schemas/</w:t>
      </w:r>
      <w:proofErr w:type="spellStart"/>
      <w:r w:rsidRPr="001A01C4">
        <w:t>Kseaf</w:t>
      </w:r>
      <w:proofErr w:type="spellEnd"/>
      <w:r w:rsidRPr="001A01C4">
        <w:t>'</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40C2F080" w:rsidR="00EC5C62" w:rsidRPr="001A01C4" w:rsidRDefault="00EC5C62" w:rsidP="00EC5C62">
      <w:pPr>
        <w:pStyle w:val="PL"/>
      </w:pPr>
      <w:r w:rsidRPr="001A01C4">
        <w:t xml:space="preserve">          description: A </w:t>
      </w:r>
      <w:proofErr w:type="gramStart"/>
      <w:r w:rsidRPr="001A01C4">
        <w:t>map(</w:t>
      </w:r>
      <w:proofErr w:type="gramEnd"/>
      <w:r w:rsidRPr="001A01C4">
        <w:t xml:space="preserve">list of key-value pairs) where </w:t>
      </w:r>
      <w:r w:rsidR="00F2257E">
        <w:rPr>
          <w:lang w:val="en-US" w:eastAsia="zh-CN"/>
        </w:rPr>
        <w:t>the key is</w:t>
      </w:r>
      <w:r w:rsidR="00F2257E">
        <w:t xml:space="preserve"> set to </w:t>
      </w:r>
      <w:r w:rsidR="00F2257E">
        <w:rPr>
          <w:rFonts w:cs="Arial"/>
          <w:szCs w:val="18"/>
        </w:rPr>
        <w:t>"</w:t>
      </w:r>
      <w:proofErr w:type="spellStart"/>
      <w:r w:rsidR="00F2257E">
        <w:rPr>
          <w:rFonts w:cs="Arial"/>
          <w:szCs w:val="18"/>
        </w:rPr>
        <w:t>eap</w:t>
      </w:r>
      <w:proofErr w:type="spellEnd"/>
      <w:r w:rsidR="00F2257E">
        <w:rPr>
          <w:rFonts w:cs="Arial"/>
          <w:szCs w:val="18"/>
        </w:rPr>
        <w:t>-session"</w:t>
      </w:r>
    </w:p>
    <w:p w14:paraId="479FA3FE" w14:textId="77777777" w:rsidR="00EC5C62" w:rsidRPr="001A01C4" w:rsidRDefault="00EC5C62" w:rsidP="00EC5C62">
      <w:pPr>
        <w:pStyle w:val="PL"/>
      </w:pPr>
      <w:r w:rsidRPr="001A01C4">
        <w:t xml:space="preserve">          </w:t>
      </w:r>
      <w:proofErr w:type="spellStart"/>
      <w:r w:rsidRPr="001A01C4">
        <w:t>additionalProperties</w:t>
      </w:r>
      <w:proofErr w:type="spellEnd"/>
      <w:r w:rsidRPr="001A01C4">
        <w:t>:</w:t>
      </w:r>
    </w:p>
    <w:p w14:paraId="526329F4" w14:textId="77777777" w:rsidR="00EC5C62" w:rsidRPr="001A01C4" w:rsidRDefault="00EC5C62" w:rsidP="00EC5C62">
      <w:pPr>
        <w:pStyle w:val="PL"/>
      </w:pPr>
      <w:r w:rsidRPr="001A01C4">
        <w:t xml:space="preserve">            $ref: 'TS29571_CommonData.yaml#/components/schemas/</w:t>
      </w:r>
      <w:proofErr w:type="spellStart"/>
      <w:r w:rsidRPr="001A01C4">
        <w:t>LinksValueSchema</w:t>
      </w:r>
      <w:proofErr w:type="spellEnd"/>
      <w:r w:rsidRPr="001A01C4">
        <w:t>'</w:t>
      </w:r>
    </w:p>
    <w:p w14:paraId="414D57F2" w14:textId="77777777" w:rsidR="00EC5C62" w:rsidRPr="001A01C4" w:rsidRDefault="00EC5C62" w:rsidP="00EC5C62">
      <w:pPr>
        <w:pStyle w:val="PL"/>
      </w:pPr>
      <w:r w:rsidRPr="001A01C4">
        <w:t xml:space="preserve">        </w:t>
      </w:r>
      <w:proofErr w:type="spellStart"/>
      <w:r w:rsidRPr="001A01C4">
        <w:t>authResult</w:t>
      </w:r>
      <w:proofErr w:type="spellEnd"/>
      <w:r w:rsidRPr="001A01C4">
        <w:t>:</w:t>
      </w:r>
    </w:p>
    <w:p w14:paraId="4F33C4BE" w14:textId="77777777" w:rsidR="00EC5C62" w:rsidRPr="001A01C4" w:rsidRDefault="00EC5C62" w:rsidP="00EC5C62">
      <w:pPr>
        <w:pStyle w:val="PL"/>
      </w:pPr>
      <w:r w:rsidRPr="001A01C4">
        <w:t xml:space="preserve">          $ref: '#/components/schemas/</w:t>
      </w:r>
      <w:proofErr w:type="spellStart"/>
      <w:r w:rsidRPr="001A01C4">
        <w:t>AuthResult</w:t>
      </w:r>
      <w:proofErr w:type="spellEnd"/>
      <w:r w:rsidRPr="001A01C4">
        <w:t>'</w:t>
      </w:r>
    </w:p>
    <w:p w14:paraId="100F8119" w14:textId="77777777" w:rsidR="00EC5C62" w:rsidRPr="001A01C4" w:rsidRDefault="00EC5C62" w:rsidP="00EC5C62">
      <w:pPr>
        <w:pStyle w:val="PL"/>
      </w:pPr>
      <w:r w:rsidRPr="001A01C4">
        <w:t xml:space="preserve">        </w:t>
      </w:r>
      <w:proofErr w:type="spellStart"/>
      <w:r w:rsidRPr="001A01C4">
        <w:t>supi</w:t>
      </w:r>
      <w:proofErr w:type="spellEnd"/>
      <w:r w:rsidRPr="001A01C4">
        <w:t>:</w:t>
      </w:r>
    </w:p>
    <w:p w14:paraId="3DD847EA" w14:textId="77777777" w:rsidR="00EC5C62" w:rsidRPr="001A01C4" w:rsidRDefault="00EC5C62" w:rsidP="00EC5C62">
      <w:pPr>
        <w:pStyle w:val="PL"/>
      </w:pPr>
      <w:r w:rsidRPr="001A01C4">
        <w:t xml:space="preserve">          $ref: 'TS29571_CommonData.yaml#/components/schemas/Supi'</w:t>
      </w:r>
    </w:p>
    <w:p w14:paraId="2D4BBFD0" w14:textId="77777777" w:rsidR="00EC5C62" w:rsidRPr="001A01C4" w:rsidRDefault="00EC5C62" w:rsidP="00EC5C62">
      <w:pPr>
        <w:pStyle w:val="PL"/>
        <w:rPr>
          <w:lang w:val="en-US"/>
        </w:rPr>
      </w:pPr>
      <w:r w:rsidRPr="001A01C4">
        <w:rPr>
          <w:lang w:val="en-US"/>
        </w:rPr>
        <w:t xml:space="preserve">        supportedFeatures:</w:t>
      </w:r>
    </w:p>
    <w:p w14:paraId="4E0A664E"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00038CB7" w14:textId="77777777" w:rsidR="00EC5C62" w:rsidRPr="001A01C4" w:rsidRDefault="00EC5C62" w:rsidP="00EC5C62">
      <w:pPr>
        <w:pStyle w:val="PL"/>
      </w:pPr>
      <w:r w:rsidRPr="001A01C4">
        <w:t xml:space="preserve">        </w:t>
      </w:r>
      <w:proofErr w:type="spellStart"/>
      <w:r w:rsidRPr="001A01C4">
        <w:t>pvsInfo</w:t>
      </w:r>
      <w:proofErr w:type="spellEnd"/>
      <w:r w:rsidRPr="001A01C4">
        <w:t>:</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w:t>
      </w:r>
      <w:proofErr w:type="spellStart"/>
      <w:r w:rsidRPr="001A01C4">
        <w:t>minItems</w:t>
      </w:r>
      <w:proofErr w:type="spellEnd"/>
      <w:r w:rsidRPr="001A01C4">
        <w:t>: 1</w:t>
      </w:r>
    </w:p>
    <w:p w14:paraId="71B3AFAD" w14:textId="77777777" w:rsidR="002E7ADD" w:rsidRPr="001A01C4" w:rsidRDefault="002E7ADD" w:rsidP="002E7ADD">
      <w:pPr>
        <w:pStyle w:val="PL"/>
      </w:pPr>
      <w:r w:rsidRPr="001A01C4">
        <w:t xml:space="preserve">        </w:t>
      </w:r>
      <w:proofErr w:type="spellStart"/>
      <w:r w:rsidRPr="001A01C4">
        <w:t>msk</w:t>
      </w:r>
      <w:proofErr w:type="spellEnd"/>
      <w:r w:rsidRPr="001A01C4">
        <w:t>:</w:t>
      </w:r>
    </w:p>
    <w:p w14:paraId="7737F6AC" w14:textId="7B88B16C" w:rsidR="00686EF8" w:rsidRPr="001A01C4" w:rsidRDefault="002E7ADD" w:rsidP="00EC5C62">
      <w:pPr>
        <w:pStyle w:val="PL"/>
      </w:pPr>
      <w:r w:rsidRPr="001A01C4">
        <w:t xml:space="preserve">          $ref: '#/components/schemas/</w:t>
      </w:r>
      <w:proofErr w:type="spellStart"/>
      <w:r w:rsidRPr="001A01C4">
        <w:t>Msk</w:t>
      </w:r>
      <w:proofErr w:type="spellEnd"/>
      <w:r w:rsidRPr="001A01C4">
        <w:t>'</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w:t>
      </w:r>
      <w:proofErr w:type="spellStart"/>
      <w:r w:rsidRPr="001A01C4">
        <w:t>eapPayload</w:t>
      </w:r>
      <w:proofErr w:type="spellEnd"/>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w:t>
      </w:r>
      <w:proofErr w:type="spellStart"/>
      <w:r w:rsidRPr="001A01C4">
        <w:t>DeregistrationInfo</w:t>
      </w:r>
      <w:proofErr w:type="spellEnd"/>
      <w:r w:rsidRPr="001A01C4">
        <w:t>:</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w:t>
      </w:r>
      <w:proofErr w:type="spellStart"/>
      <w:r w:rsidRPr="001A01C4">
        <w:t>supi</w:t>
      </w:r>
      <w:proofErr w:type="spellEnd"/>
      <w:r w:rsidRPr="001A01C4">
        <w:t>:</w:t>
      </w:r>
    </w:p>
    <w:p w14:paraId="7D394ADE" w14:textId="77777777" w:rsidR="00EC5C62" w:rsidRPr="001A01C4" w:rsidRDefault="00EC5C62" w:rsidP="00EC5C62">
      <w:pPr>
        <w:pStyle w:val="PL"/>
      </w:pPr>
      <w:r w:rsidRPr="001A01C4">
        <w:t xml:space="preserve">          $ref: 'TS29571_CommonData.yaml#/components/schemas/Supi'</w:t>
      </w:r>
    </w:p>
    <w:p w14:paraId="19FA16AB" w14:textId="77777777" w:rsidR="00EC5C62" w:rsidRPr="001A01C4" w:rsidRDefault="00EC5C62" w:rsidP="00EC5C62">
      <w:pPr>
        <w:pStyle w:val="PL"/>
        <w:rPr>
          <w:lang w:val="en-US"/>
        </w:rPr>
      </w:pPr>
      <w:r w:rsidRPr="001A01C4">
        <w:rPr>
          <w:lang w:val="en-US"/>
        </w:rPr>
        <w:t xml:space="preserve">        supportedFeatures:</w:t>
      </w:r>
    </w:p>
    <w:p w14:paraId="2A4466E1" w14:textId="77777777" w:rsidR="00EC5C62" w:rsidRPr="001A01C4" w:rsidRDefault="00EC5C62" w:rsidP="00EC5C62">
      <w:pPr>
        <w:pStyle w:val="PL"/>
      </w:pPr>
      <w:r w:rsidRPr="001A01C4">
        <w:rPr>
          <w:lang w:val="en-US"/>
        </w:rPr>
        <w:t xml:space="preserve">          $ref: 'TS29571_CommonData.yaml#/components/schemas/SupportedFeatures'</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w:t>
      </w:r>
      <w:proofErr w:type="spellStart"/>
      <w:r w:rsidRPr="001A01C4">
        <w:t>supi</w:t>
      </w:r>
      <w:proofErr w:type="spellEnd"/>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proofErr w:type="spellStart"/>
      <w:r w:rsidRPr="001A01C4">
        <w:rPr>
          <w:rFonts w:hint="eastAsia"/>
          <w:lang w:eastAsia="zh-CN"/>
        </w:rPr>
        <w:t>R</w:t>
      </w:r>
      <w:r w:rsidRPr="001A01C4">
        <w:rPr>
          <w:lang w:eastAsia="zh-CN"/>
        </w:rPr>
        <w:t>g</w:t>
      </w:r>
      <w:r w:rsidRPr="001A01C4">
        <w:t>AuthenticationInfo</w:t>
      </w:r>
      <w:proofErr w:type="spellEnd"/>
      <w:r w:rsidRPr="001A01C4">
        <w:t>:</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w:t>
      </w:r>
      <w:proofErr w:type="spellStart"/>
      <w:r w:rsidRPr="001A01C4">
        <w:t>suci</w:t>
      </w:r>
      <w:proofErr w:type="spellEnd"/>
      <w:r w:rsidRPr="001A01C4">
        <w:t>:</w:t>
      </w:r>
    </w:p>
    <w:p w14:paraId="6F16DB79" w14:textId="77777777" w:rsidR="00EC5C62" w:rsidRPr="001A01C4" w:rsidRDefault="00EC5C62" w:rsidP="00EC5C62">
      <w:pPr>
        <w:pStyle w:val="PL"/>
      </w:pPr>
      <w:r w:rsidRPr="001A01C4">
        <w:t xml:space="preserve">          $ref: '#/components/schemas/</w:t>
      </w:r>
      <w:proofErr w:type="spellStart"/>
      <w:r w:rsidRPr="001A01C4">
        <w:t>Suci</w:t>
      </w:r>
      <w:proofErr w:type="spellEnd"/>
      <w:r w:rsidRPr="001A01C4">
        <w:t>'</w:t>
      </w:r>
    </w:p>
    <w:p w14:paraId="5AEE9B34" w14:textId="77777777" w:rsidR="00EC5C62" w:rsidRPr="001A01C4" w:rsidRDefault="00EC5C62" w:rsidP="00EC5C62">
      <w:pPr>
        <w:pStyle w:val="PL"/>
      </w:pPr>
      <w:r w:rsidRPr="001A01C4">
        <w:t xml:space="preserve">        </w:t>
      </w:r>
      <w:proofErr w:type="spellStart"/>
      <w:r w:rsidRPr="001A01C4">
        <w:t>authenticatedInd</w:t>
      </w:r>
      <w:proofErr w:type="spellEnd"/>
      <w:r w:rsidRPr="001A01C4">
        <w:t>:</w:t>
      </w:r>
    </w:p>
    <w:p w14:paraId="0EC5099D" w14:textId="77777777" w:rsidR="00EC5C62" w:rsidRPr="001A01C4" w:rsidRDefault="00EC5C62" w:rsidP="00EC5C62">
      <w:pPr>
        <w:pStyle w:val="PL"/>
      </w:pPr>
      <w:r w:rsidRPr="001A01C4">
        <w:t xml:space="preserve">          type: </w:t>
      </w:r>
      <w:proofErr w:type="spellStart"/>
      <w:r w:rsidRPr="001A01C4">
        <w:t>boolean</w:t>
      </w:r>
      <w:proofErr w:type="spellEnd"/>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supportedFeatures:</w:t>
      </w:r>
    </w:p>
    <w:p w14:paraId="689C9175" w14:textId="77777777" w:rsidR="00EC5C62" w:rsidRPr="001A01C4" w:rsidRDefault="00EC5C62" w:rsidP="00EC5C62">
      <w:pPr>
        <w:pStyle w:val="PL"/>
      </w:pPr>
      <w:r w:rsidRPr="001A01C4">
        <w:rPr>
          <w:lang w:val="en-US"/>
        </w:rPr>
        <w:t xml:space="preserve">          $ref: 'TS29571_CommonData.yaml#/components/schemas/SupportedFeatures'</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w:t>
      </w:r>
      <w:proofErr w:type="spellStart"/>
      <w:r w:rsidRPr="001A01C4">
        <w:t>suci</w:t>
      </w:r>
      <w:proofErr w:type="spellEnd"/>
    </w:p>
    <w:p w14:paraId="2AE8F29C" w14:textId="77777777" w:rsidR="00EC5C62" w:rsidRPr="001A01C4" w:rsidRDefault="00EC5C62" w:rsidP="00EC5C62">
      <w:pPr>
        <w:pStyle w:val="PL"/>
      </w:pPr>
      <w:r w:rsidRPr="001A01C4">
        <w:t xml:space="preserve">        - </w:t>
      </w:r>
      <w:proofErr w:type="spellStart"/>
      <w:r w:rsidRPr="001A01C4">
        <w:t>authenticatedInd</w:t>
      </w:r>
      <w:proofErr w:type="spellEnd"/>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t xml:space="preserve">    </w:t>
      </w:r>
      <w:proofErr w:type="spellStart"/>
      <w:r w:rsidRPr="001A01C4">
        <w:rPr>
          <w:rFonts w:hint="eastAsia"/>
          <w:lang w:eastAsia="zh-CN"/>
        </w:rPr>
        <w:t>R</w:t>
      </w:r>
      <w:r w:rsidRPr="001A01C4">
        <w:rPr>
          <w:lang w:eastAsia="zh-CN"/>
        </w:rPr>
        <w:t>g</w:t>
      </w:r>
      <w:r w:rsidRPr="001A01C4">
        <w:t>AuthCtx</w:t>
      </w:r>
      <w:proofErr w:type="spellEnd"/>
      <w:r w:rsidRPr="001A01C4">
        <w:t>:</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lastRenderedPageBreak/>
        <w:t xml:space="preserve">      properties:</w:t>
      </w:r>
    </w:p>
    <w:p w14:paraId="5720450C" w14:textId="77777777" w:rsidR="00EC5C62" w:rsidRPr="001A01C4" w:rsidRDefault="00EC5C62" w:rsidP="00EC5C62">
      <w:pPr>
        <w:pStyle w:val="PL"/>
      </w:pPr>
      <w:r w:rsidRPr="001A01C4">
        <w:t xml:space="preserve">        </w:t>
      </w:r>
      <w:proofErr w:type="spellStart"/>
      <w:r w:rsidRPr="001A01C4">
        <w:t>authResult</w:t>
      </w:r>
      <w:proofErr w:type="spellEnd"/>
      <w:r w:rsidRPr="001A01C4">
        <w:t>:</w:t>
      </w:r>
    </w:p>
    <w:p w14:paraId="0C05BC39" w14:textId="77777777" w:rsidR="00EC5C62" w:rsidRPr="001A01C4" w:rsidRDefault="00EC5C62" w:rsidP="00EC5C62">
      <w:pPr>
        <w:pStyle w:val="PL"/>
      </w:pPr>
      <w:r w:rsidRPr="001A01C4">
        <w:t xml:space="preserve">          $ref: '#/components/schemas/</w:t>
      </w:r>
      <w:proofErr w:type="spellStart"/>
      <w:r w:rsidRPr="001A01C4">
        <w:t>AuthResult</w:t>
      </w:r>
      <w:proofErr w:type="spellEnd"/>
      <w:r w:rsidRPr="001A01C4">
        <w:t>'</w:t>
      </w:r>
    </w:p>
    <w:p w14:paraId="53128889" w14:textId="77777777" w:rsidR="00EC5C62" w:rsidRPr="001A01C4" w:rsidRDefault="00EC5C62" w:rsidP="00EC5C62">
      <w:pPr>
        <w:pStyle w:val="PL"/>
      </w:pPr>
      <w:r w:rsidRPr="001A01C4">
        <w:t xml:space="preserve">        </w:t>
      </w:r>
      <w:proofErr w:type="spellStart"/>
      <w:r w:rsidRPr="001A01C4">
        <w:t>supi</w:t>
      </w:r>
      <w:proofErr w:type="spellEnd"/>
      <w:r w:rsidRPr="001A01C4">
        <w:t>:</w:t>
      </w:r>
    </w:p>
    <w:p w14:paraId="090CC198" w14:textId="77777777" w:rsidR="00EC5C62" w:rsidRPr="001A01C4" w:rsidRDefault="00EC5C62" w:rsidP="00EC5C62">
      <w:pPr>
        <w:pStyle w:val="PL"/>
      </w:pPr>
      <w:r w:rsidRPr="001A01C4">
        <w:t xml:space="preserve">          $ref: 'TS29571_CommonData.yaml#/components/schemas/Supi'</w:t>
      </w:r>
    </w:p>
    <w:p w14:paraId="496BA52E" w14:textId="77777777" w:rsidR="00EC5C62" w:rsidRPr="001A01C4" w:rsidRDefault="00EC5C62" w:rsidP="00EC5C62">
      <w:pPr>
        <w:pStyle w:val="PL"/>
      </w:pPr>
      <w:r w:rsidRPr="001A01C4">
        <w:t xml:space="preserve">        </w:t>
      </w:r>
      <w:proofErr w:type="spellStart"/>
      <w:r w:rsidRPr="001A01C4">
        <w:t>authInd</w:t>
      </w:r>
      <w:proofErr w:type="spellEnd"/>
      <w:r w:rsidRPr="001A01C4">
        <w:t>:</w:t>
      </w:r>
    </w:p>
    <w:p w14:paraId="41ACC20F" w14:textId="77777777" w:rsidR="00EC5C62" w:rsidRPr="001A01C4" w:rsidRDefault="00EC5C62" w:rsidP="00EC5C62">
      <w:pPr>
        <w:pStyle w:val="PL"/>
      </w:pPr>
      <w:r w:rsidRPr="001A01C4">
        <w:t xml:space="preserve">          type: </w:t>
      </w:r>
      <w:proofErr w:type="spellStart"/>
      <w:r w:rsidRPr="001A01C4">
        <w:t>boolean</w:t>
      </w:r>
      <w:proofErr w:type="spellEnd"/>
    </w:p>
    <w:p w14:paraId="1B9D85F4" w14:textId="77777777" w:rsidR="00EC5C62" w:rsidRPr="001A01C4" w:rsidRDefault="00EC5C62" w:rsidP="00EC5C62">
      <w:pPr>
        <w:pStyle w:val="PL"/>
      </w:pPr>
      <w:r w:rsidRPr="001A01C4">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w:t>
      </w:r>
      <w:proofErr w:type="spellStart"/>
      <w:r w:rsidRPr="001A01C4">
        <w:t>authResult</w:t>
      </w:r>
      <w:proofErr w:type="spellEnd"/>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w:t>
      </w:r>
      <w:proofErr w:type="spellStart"/>
      <w:r w:rsidRPr="001A01C4">
        <w:t>AuthResult</w:t>
      </w:r>
      <w:proofErr w:type="spellEnd"/>
      <w:r w:rsidRPr="001A01C4">
        <w: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w:t>
      </w:r>
      <w:proofErr w:type="spellStart"/>
      <w:r w:rsidRPr="001A01C4">
        <w:t>enum</w:t>
      </w:r>
      <w:proofErr w:type="spellEnd"/>
      <w:r w:rsidRPr="001A01C4">
        <w:t>:</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w:t>
      </w:r>
      <w:proofErr w:type="spellStart"/>
      <w:r w:rsidRPr="001A01C4">
        <w:t>EapPayload</w:t>
      </w:r>
      <w:proofErr w:type="spellEnd"/>
      <w:r w:rsidRPr="001A01C4">
        <w:t>:</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w:t>
      </w:r>
      <w:proofErr w:type="spellStart"/>
      <w:r w:rsidRPr="001A01C4">
        <w:t>Kseaf</w:t>
      </w:r>
      <w:proofErr w:type="spellEnd"/>
      <w:r w:rsidRPr="001A01C4">
        <w:t>:</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 xml:space="preserve">Contains the </w:t>
      </w:r>
      <w:proofErr w:type="spellStart"/>
      <w:r w:rsidRPr="001A01C4">
        <w:rPr>
          <w:rFonts w:cs="Arial"/>
          <w:szCs w:val="18"/>
        </w:rPr>
        <w:t>Kseaf</w:t>
      </w:r>
      <w:proofErr w:type="spellEnd"/>
      <w:r w:rsidRPr="001A01C4">
        <w:rPr>
          <w:rFonts w:cs="Arial"/>
          <w:szCs w:val="18"/>
        </w:rPr>
        <w:t>.</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w:t>
      </w:r>
      <w:proofErr w:type="spellStart"/>
      <w:r w:rsidRPr="001A01C4">
        <w:t>Msk</w:t>
      </w:r>
      <w:proofErr w:type="spellEnd"/>
      <w:r w:rsidRPr="001A01C4">
        <w:t>:</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w:t>
      </w:r>
      <w:proofErr w:type="spellStart"/>
      <w:r w:rsidRPr="001A01C4">
        <w:t>ResStar</w:t>
      </w:r>
      <w:proofErr w:type="spellEnd"/>
      <w:r w:rsidRPr="001A01C4">
        <w:t>:</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w:t>
      </w:r>
      <w:proofErr w:type="spellStart"/>
      <w:r w:rsidRPr="001A01C4">
        <w:t>HxresStar</w:t>
      </w:r>
      <w:proofErr w:type="spellEnd"/>
      <w:r w:rsidRPr="001A01C4">
        <w:t>:</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w:t>
      </w:r>
      <w:proofErr w:type="spellStart"/>
      <w:r w:rsidRPr="001A01C4">
        <w:rPr>
          <w:lang w:eastAsia="zh-CN"/>
        </w:rPr>
        <w:t>Suci</w:t>
      </w:r>
      <w:proofErr w:type="spellEnd"/>
      <w:r w:rsidRPr="001A01C4">
        <w:rPr>
          <w:lang w:eastAsia="zh-CN"/>
        </w:rPr>
        <w:t>:</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w:t>
      </w:r>
      <w:proofErr w:type="spellStart"/>
      <w:r w:rsidRPr="001A01C4">
        <w:t>AuthType</w:t>
      </w:r>
      <w:proofErr w:type="spellEnd"/>
      <w:r w:rsidRPr="001A01C4">
        <w:t>:</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w:t>
      </w:r>
      <w:proofErr w:type="spellStart"/>
      <w:r w:rsidRPr="001A01C4">
        <w:t>anyOf</w:t>
      </w:r>
      <w:proofErr w:type="spellEnd"/>
      <w:r w:rsidRPr="001A01C4">
        <w:t>:</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w:t>
      </w:r>
      <w:proofErr w:type="spellStart"/>
      <w:r w:rsidRPr="001A01C4">
        <w:t>enum</w:t>
      </w:r>
      <w:proofErr w:type="spellEnd"/>
      <w:r w:rsidRPr="001A01C4">
        <w:t>:</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w:t>
      </w:r>
      <w:proofErr w:type="spellStart"/>
      <w:r w:rsidRPr="001A01C4">
        <w:t>ProSeAuthenticationInfo</w:t>
      </w:r>
      <w:proofErr w:type="spellEnd"/>
      <w:r w:rsidRPr="001A01C4">
        <w:t>:</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w:t>
      </w:r>
      <w:proofErr w:type="spellStart"/>
      <w:r w:rsidRPr="001A01C4">
        <w:t>supiOrSuci</w:t>
      </w:r>
      <w:proofErr w:type="spellEnd"/>
      <w:r w:rsidRPr="001A01C4">
        <w:t>:</w:t>
      </w:r>
    </w:p>
    <w:p w14:paraId="3F689A03" w14:textId="0C366127" w:rsidR="00274393" w:rsidRPr="001A01C4" w:rsidRDefault="00274393" w:rsidP="00274393">
      <w:pPr>
        <w:pStyle w:val="PL"/>
      </w:pPr>
      <w:r w:rsidRPr="001A01C4">
        <w:t xml:space="preserve">          $ref: 'TS29571_CommonData.yaml#/components/schemas/</w:t>
      </w:r>
      <w:proofErr w:type="spellStart"/>
      <w:r w:rsidRPr="001A01C4">
        <w:t>SupiOrSuci</w:t>
      </w:r>
      <w:proofErr w:type="spellEnd"/>
      <w:r w:rsidRPr="001A01C4">
        <w:t>'</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proofErr w:type="spellStart"/>
      <w:r w:rsidRPr="001A01C4">
        <w:t>relayServiceCode</w:t>
      </w:r>
      <w:proofErr w:type="spellEnd"/>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TS29571_CommonData.yaml</w:t>
      </w:r>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w:t>
      </w:r>
      <w:proofErr w:type="spellStart"/>
      <w:r w:rsidRPr="001A01C4">
        <w:t>servingNetworkName</w:t>
      </w:r>
      <w:proofErr w:type="spellEnd"/>
      <w:r w:rsidRPr="001A01C4">
        <w:t>:</w:t>
      </w:r>
    </w:p>
    <w:p w14:paraId="225CC116" w14:textId="77777777" w:rsidR="00ED6452" w:rsidRPr="001A01C4" w:rsidRDefault="00ED6452" w:rsidP="00ED6452">
      <w:pPr>
        <w:pStyle w:val="PL"/>
      </w:pPr>
      <w:r w:rsidRPr="001A01C4">
        <w:t xml:space="preserve">          $ref: 'TS29503_Nudm_UEAU.yaml#/components/schemas/</w:t>
      </w:r>
      <w:proofErr w:type="spellStart"/>
      <w:r w:rsidRPr="001A01C4">
        <w:t>ServingNetworkName</w:t>
      </w:r>
      <w:proofErr w:type="spellEnd"/>
      <w:r w:rsidRPr="001A01C4">
        <w:t>'</w:t>
      </w:r>
    </w:p>
    <w:p w14:paraId="5B68406F" w14:textId="77777777" w:rsidR="00ED6452" w:rsidRPr="001A01C4" w:rsidRDefault="00ED6452" w:rsidP="00ED6452">
      <w:pPr>
        <w:pStyle w:val="PL"/>
        <w:rPr>
          <w:lang w:val="en-US"/>
        </w:rPr>
      </w:pPr>
      <w:r w:rsidRPr="001A01C4">
        <w:rPr>
          <w:lang w:val="en-US"/>
        </w:rPr>
        <w:lastRenderedPageBreak/>
        <w:t xml:space="preserve">        supportedFeatures:</w:t>
      </w:r>
    </w:p>
    <w:p w14:paraId="497CBB30" w14:textId="77777777" w:rsidR="00ED6452" w:rsidRPr="001A01C4" w:rsidRDefault="00ED6452" w:rsidP="00ED6452">
      <w:pPr>
        <w:pStyle w:val="PL"/>
        <w:rPr>
          <w:lang w:val="en-US"/>
        </w:rPr>
      </w:pPr>
      <w:r w:rsidRPr="001A01C4">
        <w:rPr>
          <w:lang w:val="en-US"/>
        </w:rPr>
        <w:t xml:space="preserve">          $ref: 'TS29571_CommonData.yaml#/components/schemas/SupportedFeatures'</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w:t>
      </w:r>
      <w:proofErr w:type="spellStart"/>
      <w:r w:rsidRPr="001A01C4">
        <w:t>relayServiceCode</w:t>
      </w:r>
      <w:proofErr w:type="spellEnd"/>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w:t>
      </w:r>
      <w:proofErr w:type="spellStart"/>
      <w:r w:rsidRPr="001A01C4">
        <w:t>servingNetworkName</w:t>
      </w:r>
      <w:proofErr w:type="spellEnd"/>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t xml:space="preserve">    </w:t>
      </w:r>
      <w:proofErr w:type="spellStart"/>
      <w:r w:rsidRPr="001A01C4">
        <w:t>ProSeAuthenticationCtx</w:t>
      </w:r>
      <w:proofErr w:type="spellEnd"/>
      <w:r w:rsidRPr="001A01C4">
        <w:t>:</w:t>
      </w:r>
    </w:p>
    <w:p w14:paraId="2D49C143"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42A27EB2" w14:textId="0AE8CABC" w:rsidR="00F2257E" w:rsidRDefault="00F2257E" w:rsidP="00274393">
      <w:pPr>
        <w:pStyle w:val="PL"/>
        <w:rPr>
          <w:rFonts w:cs="Arial"/>
          <w:szCs w:val="18"/>
        </w:rPr>
      </w:pPr>
      <w:r>
        <w:rPr>
          <w:lang w:val="en-US"/>
        </w:rPr>
        <w:t xml:space="preserve">        </w:t>
      </w:r>
      <w:r w:rsidR="00274393" w:rsidRPr="001A01C4">
        <w:rPr>
          <w:rFonts w:cs="Arial"/>
          <w:szCs w:val="18"/>
        </w:rPr>
        <w:t>Contains the information related to the resource generated to handle</w:t>
      </w:r>
    </w:p>
    <w:p w14:paraId="6834EEEB" w14:textId="703AEF14" w:rsidR="00274393" w:rsidRPr="001A01C4" w:rsidRDefault="00F2257E" w:rsidP="00274393">
      <w:pPr>
        <w:pStyle w:val="PL"/>
      </w:pPr>
      <w:r>
        <w:rPr>
          <w:rFonts w:cs="Arial"/>
          <w:szCs w:val="18"/>
        </w:rPr>
        <w:t xml:space="preserve">        </w:t>
      </w:r>
      <w:r w:rsidR="00274393" w:rsidRPr="001A01C4">
        <w:rPr>
          <w:rFonts w:cs="Arial"/>
          <w:szCs w:val="18"/>
        </w:rPr>
        <w:t xml:space="preserve">the </w:t>
      </w:r>
      <w:proofErr w:type="spellStart"/>
      <w:r w:rsidR="00274393" w:rsidRPr="001A01C4">
        <w:rPr>
          <w:rFonts w:cs="Arial"/>
          <w:szCs w:val="18"/>
        </w:rPr>
        <w:t>ProSe</w:t>
      </w:r>
      <w:proofErr w:type="spellEnd"/>
      <w:r w:rsidR="00274393" w:rsidRPr="001A01C4">
        <w:rPr>
          <w:rFonts w:cs="Arial"/>
          <w:szCs w:val="18"/>
        </w:rPr>
        <w:t xml:space="preserve"> authentication.</w:t>
      </w:r>
    </w:p>
    <w:p w14:paraId="51BE8FC0" w14:textId="77777777" w:rsidR="00274393" w:rsidRPr="001A01C4" w:rsidRDefault="00274393" w:rsidP="00274393">
      <w:pPr>
        <w:pStyle w:val="PL"/>
      </w:pPr>
      <w:r w:rsidRPr="001A01C4">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w:t>
      </w:r>
      <w:proofErr w:type="spellStart"/>
      <w:r w:rsidRPr="001A01C4">
        <w:t>authType</w:t>
      </w:r>
      <w:proofErr w:type="spellEnd"/>
      <w:r w:rsidRPr="001A01C4">
        <w:t>:</w:t>
      </w:r>
    </w:p>
    <w:p w14:paraId="3A05C6C5" w14:textId="77777777" w:rsidR="00274393" w:rsidRPr="001A01C4" w:rsidRDefault="00274393" w:rsidP="00274393">
      <w:pPr>
        <w:pStyle w:val="PL"/>
      </w:pPr>
      <w:r w:rsidRPr="001A01C4">
        <w:t xml:space="preserve">          $ref: '#/components/schemas/</w:t>
      </w:r>
      <w:proofErr w:type="spellStart"/>
      <w:r w:rsidRPr="001A01C4">
        <w:t>AuthType</w:t>
      </w:r>
      <w:proofErr w:type="spellEnd"/>
      <w:r w:rsidRPr="001A01C4">
        <w:t>'</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097926CF" w:rsidR="00274393" w:rsidRPr="001A01C4" w:rsidRDefault="00274393" w:rsidP="00274393">
      <w:pPr>
        <w:pStyle w:val="PL"/>
      </w:pPr>
      <w:r w:rsidRPr="001A01C4">
        <w:t xml:space="preserve">          description: A </w:t>
      </w:r>
      <w:proofErr w:type="gramStart"/>
      <w:r w:rsidRPr="001A01C4">
        <w:t>map(</w:t>
      </w:r>
      <w:proofErr w:type="gramEnd"/>
      <w:r w:rsidRPr="001A01C4">
        <w:t xml:space="preserve">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0845F013" w14:textId="77777777" w:rsidR="00274393" w:rsidRPr="001A01C4" w:rsidRDefault="00274393" w:rsidP="00274393">
      <w:pPr>
        <w:pStyle w:val="PL"/>
      </w:pPr>
      <w:r w:rsidRPr="001A01C4">
        <w:t xml:space="preserve">          </w:t>
      </w:r>
      <w:proofErr w:type="spellStart"/>
      <w:r w:rsidRPr="001A01C4">
        <w:t>additionalProperties</w:t>
      </w:r>
      <w:proofErr w:type="spellEnd"/>
      <w:r w:rsidRPr="001A01C4">
        <w:t>:</w:t>
      </w:r>
    </w:p>
    <w:p w14:paraId="7E17B256" w14:textId="77777777" w:rsidR="00274393" w:rsidRPr="001A01C4" w:rsidRDefault="00274393" w:rsidP="00274393">
      <w:pPr>
        <w:pStyle w:val="PL"/>
      </w:pPr>
      <w:r w:rsidRPr="001A01C4">
        <w:t xml:space="preserve">            $ref: 'TS29571_CommonData.yaml#/components/schemas/</w:t>
      </w:r>
      <w:proofErr w:type="spellStart"/>
      <w:r w:rsidRPr="001A01C4">
        <w:t>LinksValueSchema</w:t>
      </w:r>
      <w:proofErr w:type="spellEnd"/>
      <w:r w:rsidRPr="001A01C4">
        <w:t>'</w:t>
      </w:r>
    </w:p>
    <w:p w14:paraId="6E21783D" w14:textId="77777777" w:rsidR="00274393" w:rsidRPr="001A01C4" w:rsidRDefault="00274393" w:rsidP="00274393">
      <w:pPr>
        <w:pStyle w:val="PL"/>
      </w:pPr>
      <w:r w:rsidRPr="001A01C4">
        <w:t xml:space="preserve">        </w:t>
      </w:r>
      <w:proofErr w:type="spellStart"/>
      <w:r w:rsidRPr="001A01C4">
        <w:t>proSeAuthData</w:t>
      </w:r>
      <w:proofErr w:type="spellEnd"/>
      <w:r w:rsidRPr="001A01C4">
        <w:t>:</w:t>
      </w:r>
    </w:p>
    <w:p w14:paraId="150EA4B0" w14:textId="77777777" w:rsidR="00274393" w:rsidRPr="001A01C4" w:rsidRDefault="00274393" w:rsidP="00274393">
      <w:pPr>
        <w:pStyle w:val="PL"/>
      </w:pPr>
      <w:r w:rsidRPr="001A01C4">
        <w:t xml:space="preserve">            $ref: '#/components/schemas/</w:t>
      </w:r>
      <w:proofErr w:type="spellStart"/>
      <w:r w:rsidRPr="001A01C4">
        <w:t>ProSeAuthData</w:t>
      </w:r>
      <w:proofErr w:type="spellEnd"/>
      <w:r w:rsidRPr="001A01C4">
        <w:t>'</w:t>
      </w:r>
    </w:p>
    <w:p w14:paraId="6DD0B665" w14:textId="77777777" w:rsidR="00274393" w:rsidRPr="001A01C4" w:rsidRDefault="00274393" w:rsidP="00274393">
      <w:pPr>
        <w:pStyle w:val="PL"/>
        <w:rPr>
          <w:lang w:val="en-US"/>
        </w:rPr>
      </w:pPr>
      <w:r w:rsidRPr="001A01C4">
        <w:rPr>
          <w:lang w:val="en-US"/>
        </w:rPr>
        <w:t xml:space="preserve">        supportedFeatures:</w:t>
      </w:r>
    </w:p>
    <w:p w14:paraId="7AF24550"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w:t>
      </w:r>
      <w:proofErr w:type="spellStart"/>
      <w:r w:rsidRPr="001A01C4">
        <w:t>authType</w:t>
      </w:r>
      <w:proofErr w:type="spellEnd"/>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w:t>
      </w:r>
      <w:proofErr w:type="spellStart"/>
      <w:r w:rsidRPr="001A01C4">
        <w:t>proSeAuthData</w:t>
      </w:r>
      <w:proofErr w:type="spellEnd"/>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w:t>
      </w:r>
      <w:proofErr w:type="spellStart"/>
      <w:r w:rsidRPr="001A01C4">
        <w:t>ProSeEapSession</w:t>
      </w:r>
      <w:proofErr w:type="spellEnd"/>
      <w:r w:rsidRPr="001A01C4">
        <w:t>:</w:t>
      </w:r>
    </w:p>
    <w:p w14:paraId="06AA1175"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2D1046D1" w14:textId="132F730C" w:rsidR="00F2257E" w:rsidRDefault="00F2257E" w:rsidP="00274393">
      <w:pPr>
        <w:pStyle w:val="PL"/>
      </w:pPr>
      <w:r>
        <w:rPr>
          <w:lang w:val="en-US"/>
        </w:rPr>
        <w:t xml:space="preserve">        </w:t>
      </w:r>
      <w:r w:rsidR="00274393"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5gPrukId IE shall</w:t>
      </w:r>
    </w:p>
    <w:p w14:paraId="5C82C8DE" w14:textId="3D63B4A7" w:rsidR="00274393" w:rsidRPr="001A01C4" w:rsidRDefault="00F2257E" w:rsidP="00274393">
      <w:pPr>
        <w:pStyle w:val="PL"/>
      </w:pPr>
      <w:r>
        <w:t xml:space="preserve">        </w:t>
      </w:r>
      <w:r w:rsidR="00B83135" w:rsidRPr="001A01C4">
        <w:t xml:space="preserve">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w:t>
      </w:r>
      <w:proofErr w:type="spellStart"/>
      <w:r w:rsidRPr="001A01C4">
        <w:t>eapPayload</w:t>
      </w:r>
      <w:proofErr w:type="spellEnd"/>
      <w:r w:rsidRPr="001A01C4">
        <w:t>:</w:t>
      </w:r>
    </w:p>
    <w:p w14:paraId="51CDDFA7" w14:textId="77777777" w:rsidR="00274393" w:rsidRPr="001A01C4" w:rsidRDefault="00274393" w:rsidP="00274393">
      <w:pPr>
        <w:pStyle w:val="PL"/>
      </w:pPr>
      <w:r w:rsidRPr="001A01C4">
        <w:t xml:space="preserve">          $ref: '#/components/schemas/</w:t>
      </w:r>
      <w:proofErr w:type="spellStart"/>
      <w:r w:rsidRPr="001A01C4">
        <w:t>EapPayload</w:t>
      </w:r>
      <w:proofErr w:type="spellEnd"/>
      <w:r w:rsidRPr="001A01C4">
        <w:t>'</w:t>
      </w:r>
    </w:p>
    <w:p w14:paraId="6209FC3B" w14:textId="77777777" w:rsidR="00274393" w:rsidRPr="001A01C4" w:rsidRDefault="00274393" w:rsidP="00274393">
      <w:pPr>
        <w:pStyle w:val="PL"/>
      </w:pPr>
      <w:r w:rsidRPr="001A01C4">
        <w:t xml:space="preserve">        </w:t>
      </w:r>
      <w:proofErr w:type="spellStart"/>
      <w:r w:rsidRPr="001A01C4">
        <w:t>knrProSe</w:t>
      </w:r>
      <w:proofErr w:type="spellEnd"/>
      <w:r w:rsidRPr="001A01C4">
        <w:t>:</w:t>
      </w:r>
    </w:p>
    <w:p w14:paraId="341E5939" w14:textId="77777777" w:rsidR="00274393" w:rsidRPr="001A01C4" w:rsidRDefault="00274393" w:rsidP="00274393">
      <w:pPr>
        <w:pStyle w:val="PL"/>
      </w:pPr>
      <w:r w:rsidRPr="001A01C4">
        <w:t xml:space="preserve">          $ref: '#/components/schemas/</w:t>
      </w:r>
      <w:proofErr w:type="spellStart"/>
      <w:r w:rsidRPr="001A01C4">
        <w:t>KnrProSe</w:t>
      </w:r>
      <w:proofErr w:type="spellEnd"/>
      <w:r w:rsidRPr="001A01C4">
        <w:t>'</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33B8FEAF" w:rsidR="00274393" w:rsidRPr="001A01C4" w:rsidRDefault="00274393" w:rsidP="00274393">
      <w:pPr>
        <w:pStyle w:val="PL"/>
      </w:pPr>
      <w:r w:rsidRPr="001A01C4">
        <w:t xml:space="preserve">          description: A </w:t>
      </w:r>
      <w:proofErr w:type="gramStart"/>
      <w:r w:rsidRPr="001A01C4">
        <w:t>map(</w:t>
      </w:r>
      <w:proofErr w:type="gramEnd"/>
      <w:r w:rsidRPr="001A01C4">
        <w:t xml:space="preserve">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5BC54B7B" w14:textId="77777777" w:rsidR="00274393" w:rsidRPr="001A01C4" w:rsidRDefault="00274393" w:rsidP="00274393">
      <w:pPr>
        <w:pStyle w:val="PL"/>
      </w:pPr>
      <w:r w:rsidRPr="001A01C4">
        <w:t xml:space="preserve">          </w:t>
      </w:r>
      <w:proofErr w:type="spellStart"/>
      <w:r w:rsidRPr="001A01C4">
        <w:t>additionalProperties</w:t>
      </w:r>
      <w:proofErr w:type="spellEnd"/>
      <w:r w:rsidRPr="001A01C4">
        <w:t>:</w:t>
      </w:r>
    </w:p>
    <w:p w14:paraId="3AED92EA" w14:textId="77777777" w:rsidR="00274393" w:rsidRPr="001A01C4" w:rsidRDefault="00274393" w:rsidP="00274393">
      <w:pPr>
        <w:pStyle w:val="PL"/>
      </w:pPr>
      <w:r w:rsidRPr="001A01C4">
        <w:t xml:space="preserve">            $ref: 'TS29571_CommonData.yaml#/components/schemas/</w:t>
      </w:r>
      <w:proofErr w:type="spellStart"/>
      <w:r w:rsidRPr="001A01C4">
        <w:t>LinksValueSchema</w:t>
      </w:r>
      <w:proofErr w:type="spellEnd"/>
      <w:r w:rsidRPr="001A01C4">
        <w:t>'</w:t>
      </w:r>
    </w:p>
    <w:p w14:paraId="4729DDB2" w14:textId="77777777" w:rsidR="00274393" w:rsidRPr="001A01C4" w:rsidRDefault="00274393" w:rsidP="00274393">
      <w:pPr>
        <w:pStyle w:val="PL"/>
      </w:pPr>
      <w:r w:rsidRPr="001A01C4">
        <w:t xml:space="preserve">        </w:t>
      </w:r>
      <w:proofErr w:type="spellStart"/>
      <w:r w:rsidRPr="001A01C4">
        <w:t>authResult</w:t>
      </w:r>
      <w:proofErr w:type="spellEnd"/>
      <w:r w:rsidRPr="001A01C4">
        <w:t>:</w:t>
      </w:r>
    </w:p>
    <w:p w14:paraId="2C2AC278" w14:textId="77777777" w:rsidR="00274393" w:rsidRPr="001A01C4" w:rsidRDefault="00274393" w:rsidP="00274393">
      <w:pPr>
        <w:pStyle w:val="PL"/>
      </w:pPr>
      <w:r w:rsidRPr="001A01C4">
        <w:t xml:space="preserve">          $ref: '#/components/schemas/</w:t>
      </w:r>
      <w:proofErr w:type="spellStart"/>
      <w:r w:rsidRPr="001A01C4">
        <w:t>AuthResult</w:t>
      </w:r>
      <w:proofErr w:type="spellEnd"/>
      <w:r w:rsidRPr="001A01C4">
        <w:t>'</w:t>
      </w:r>
    </w:p>
    <w:p w14:paraId="7A948DE9" w14:textId="77777777" w:rsidR="00274393" w:rsidRPr="001A01C4" w:rsidRDefault="00274393" w:rsidP="00274393">
      <w:pPr>
        <w:pStyle w:val="PL"/>
        <w:rPr>
          <w:lang w:val="en-US"/>
        </w:rPr>
      </w:pPr>
      <w:r w:rsidRPr="001A01C4">
        <w:rPr>
          <w:lang w:val="en-US"/>
        </w:rPr>
        <w:t xml:space="preserve">        supportedFeatures:</w:t>
      </w:r>
    </w:p>
    <w:p w14:paraId="30151BAF"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w:t>
      </w:r>
      <w:proofErr w:type="spellStart"/>
      <w:r w:rsidRPr="001A01C4">
        <w:t>eapPayload</w:t>
      </w:r>
      <w:proofErr w:type="spellEnd"/>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w:t>
      </w:r>
      <w:proofErr w:type="spellStart"/>
      <w:r w:rsidRPr="001A01C4">
        <w:t>ProSeAuthData</w:t>
      </w:r>
      <w:proofErr w:type="spellEnd"/>
      <w:r w:rsidRPr="001A01C4">
        <w:t>:</w:t>
      </w:r>
    </w:p>
    <w:p w14:paraId="06E69618" w14:textId="6F7DA64D" w:rsidR="00274393" w:rsidRPr="001A01C4" w:rsidRDefault="00274393" w:rsidP="00274393">
      <w:pPr>
        <w:pStyle w:val="PL"/>
      </w:pPr>
      <w:r w:rsidRPr="001A01C4">
        <w:t xml:space="preserve">      $ref: '#/components/schemas/</w:t>
      </w:r>
      <w:proofErr w:type="spellStart"/>
      <w:r w:rsidRPr="001A01C4">
        <w:t>EapPayload</w:t>
      </w:r>
      <w:proofErr w:type="spellEnd"/>
      <w:r w:rsidRPr="001A01C4">
        <w:t>'</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w:t>
      </w:r>
      <w:proofErr w:type="spellStart"/>
      <w:r w:rsidRPr="001A01C4">
        <w:t>ProSeAuthenticationResult</w:t>
      </w:r>
      <w:proofErr w:type="spellEnd"/>
      <w:r w:rsidRPr="001A01C4">
        <w: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w:t>
      </w:r>
      <w:proofErr w:type="spellStart"/>
      <w:r w:rsidRPr="001A01C4">
        <w:t>knrProSe</w:t>
      </w:r>
      <w:proofErr w:type="spellEnd"/>
      <w:r w:rsidRPr="001A01C4">
        <w:t>:</w:t>
      </w:r>
    </w:p>
    <w:p w14:paraId="2AE2DC32" w14:textId="77777777" w:rsidR="00040D4D" w:rsidRPr="001A01C4" w:rsidRDefault="00040D4D" w:rsidP="00040D4D">
      <w:pPr>
        <w:pStyle w:val="PL"/>
      </w:pPr>
      <w:r w:rsidRPr="001A01C4">
        <w:t xml:space="preserve">          $ref: '#/components/schemas/</w:t>
      </w:r>
      <w:proofErr w:type="spellStart"/>
      <w:r w:rsidRPr="001A01C4">
        <w:t>KnrProSe</w:t>
      </w:r>
      <w:proofErr w:type="spellEnd"/>
      <w:r w:rsidRPr="001A01C4">
        <w:t>'</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supportedFeatures:</w:t>
      </w:r>
    </w:p>
    <w:p w14:paraId="6080F4B5" w14:textId="77777777" w:rsidR="00040D4D" w:rsidRPr="001A01C4" w:rsidRDefault="00040D4D" w:rsidP="00040D4D">
      <w:pPr>
        <w:pStyle w:val="PL"/>
        <w:rPr>
          <w:lang w:val="en-US"/>
        </w:rPr>
      </w:pPr>
      <w:r w:rsidRPr="001A01C4">
        <w:rPr>
          <w:lang w:val="en-US"/>
        </w:rPr>
        <w:t xml:space="preserve">          $ref: 'TS29571_CommonData.yaml#/components/schemas/SupportedFeatures'</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w:t>
      </w:r>
      <w:proofErr w:type="spellStart"/>
      <w:r w:rsidRPr="001A01C4">
        <w:t>KnrProSe</w:t>
      </w:r>
      <w:proofErr w:type="spellEnd"/>
      <w:r w:rsidRPr="001A01C4">
        <w:t>:</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proofErr w:type="spellStart"/>
      <w:r w:rsidRPr="001A01C4">
        <w:t>KNR_ProSe</w:t>
      </w:r>
      <w:proofErr w:type="spellEnd"/>
      <w:r w:rsidRPr="001A01C4">
        <w:rPr>
          <w:rFonts w:cs="Arial"/>
          <w:szCs w:val="18"/>
        </w:rPr>
        <w:t>.</w:t>
      </w:r>
    </w:p>
    <w:p w14:paraId="3C6B2B43" w14:textId="77777777" w:rsidR="00274393" w:rsidRPr="001A01C4" w:rsidRDefault="00274393" w:rsidP="00274393">
      <w:pPr>
        <w:pStyle w:val="PL"/>
      </w:pPr>
      <w:r w:rsidRPr="001A01C4">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Titre1"/>
      </w:pPr>
      <w:bookmarkStart w:id="992" w:name="_Toc25270809"/>
      <w:bookmarkStart w:id="993" w:name="_Toc34310466"/>
      <w:bookmarkStart w:id="994" w:name="_Toc36464988"/>
      <w:bookmarkStart w:id="995" w:name="_Toc51944720"/>
      <w:bookmarkStart w:id="996" w:name="_Toc200618898"/>
      <w:bookmarkStart w:id="997" w:name="_Hlk120051066"/>
      <w:bookmarkStart w:id="998" w:name="historyclause"/>
      <w:r w:rsidRPr="001A01C4">
        <w:t>A.3</w:t>
      </w:r>
      <w:r w:rsidRPr="001A01C4">
        <w:tab/>
        <w:t>Nausf_</w:t>
      </w:r>
      <w:r w:rsidRPr="001A01C4">
        <w:rPr>
          <w:rFonts w:eastAsia="SimSun"/>
          <w:lang w:eastAsia="zh-CN"/>
        </w:rPr>
        <w:t>SoRProtection</w:t>
      </w:r>
      <w:r w:rsidRPr="001A01C4" w:rsidDel="00F95B57">
        <w:t xml:space="preserve"> </w:t>
      </w:r>
      <w:r w:rsidRPr="001A01C4">
        <w:t>API</w:t>
      </w:r>
      <w:bookmarkEnd w:id="992"/>
      <w:bookmarkEnd w:id="993"/>
      <w:bookmarkEnd w:id="994"/>
      <w:bookmarkEnd w:id="995"/>
      <w:bookmarkEnd w:id="996"/>
    </w:p>
    <w:p w14:paraId="26007A6A" w14:textId="77777777" w:rsidR="00393547" w:rsidRPr="001A01C4" w:rsidRDefault="00393547" w:rsidP="00393547">
      <w:pPr>
        <w:pStyle w:val="PL"/>
      </w:pPr>
      <w:proofErr w:type="spellStart"/>
      <w:r w:rsidRPr="001A01C4">
        <w:t>openapi</w:t>
      </w:r>
      <w:proofErr w:type="spellEnd"/>
      <w:r w:rsidRPr="001A01C4">
        <w:t>: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51677920" w:rsidR="00393547" w:rsidRPr="001A01C4" w:rsidRDefault="00393547" w:rsidP="00393547">
      <w:pPr>
        <w:pStyle w:val="PL"/>
      </w:pPr>
      <w:r w:rsidRPr="001A01C4">
        <w:t xml:space="preserve">  version: 1.</w:t>
      </w:r>
      <w:r w:rsidR="009E0504">
        <w:t>4</w:t>
      </w:r>
      <w:r w:rsidRPr="001A01C4">
        <w:t>.0</w:t>
      </w:r>
    </w:p>
    <w:p w14:paraId="1C3A9B02" w14:textId="77777777" w:rsidR="00393547" w:rsidRPr="001A01C4" w:rsidRDefault="00393547" w:rsidP="00393547">
      <w:pPr>
        <w:pStyle w:val="PL"/>
      </w:pPr>
      <w:r w:rsidRPr="001A01C4">
        <w:t xml:space="preserve">  title: Nausf_SoRProtection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w:t>
      </w:r>
      <w:proofErr w:type="spellStart"/>
      <w:r w:rsidRPr="001A01C4">
        <w:t>SoR</w:t>
      </w:r>
      <w:proofErr w:type="spellEnd"/>
      <w:r w:rsidRPr="001A01C4">
        <w:t xml:space="preserve"> Protection Service.</w:t>
      </w:r>
      <w:r w:rsidR="008846F8" w:rsidRPr="001A01C4">
        <w:t xml:space="preserve">  </w:t>
      </w:r>
    </w:p>
    <w:p w14:paraId="55D1F58B" w14:textId="2A0646CD" w:rsidR="00393547" w:rsidRPr="001A01C4" w:rsidRDefault="00393547" w:rsidP="00393547">
      <w:pPr>
        <w:pStyle w:val="PL"/>
      </w:pPr>
      <w:r w:rsidRPr="001A01C4">
        <w:t xml:space="preserve">    © 202</w:t>
      </w:r>
      <w:r w:rsidR="00844D1B">
        <w:t>5</w:t>
      </w:r>
      <w:r w:rsidRPr="001A01C4">
        <w:t>,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r w:rsidRPr="001A01C4">
        <w:t>externalDocs:</w:t>
      </w:r>
    </w:p>
    <w:p w14:paraId="69026442" w14:textId="2C37EF37" w:rsidR="00393547" w:rsidRPr="001A01C4" w:rsidRDefault="00393547" w:rsidP="00393547">
      <w:pPr>
        <w:pStyle w:val="PL"/>
      </w:pPr>
      <w:r w:rsidRPr="001A01C4">
        <w:t xml:space="preserve">  description: 3GPP TS 29.509 </w:t>
      </w:r>
      <w:r w:rsidR="00EF03C9" w:rsidRPr="001A01C4">
        <w:t>V1</w:t>
      </w:r>
      <w:r w:rsidR="00844D1B">
        <w:t>9</w:t>
      </w:r>
      <w:r w:rsidRPr="001A01C4">
        <w:t>.</w:t>
      </w:r>
      <w:r w:rsidR="00CC38D9">
        <w:t>5</w:t>
      </w:r>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997"/>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w:t>
      </w:r>
      <w:proofErr w:type="spellStart"/>
      <w:r w:rsidRPr="001A01C4">
        <w:t>apiRoot</w:t>
      </w:r>
      <w:proofErr w:type="spellEnd"/>
      <w:r w:rsidRPr="001A01C4">
        <w:t>}/</w:t>
      </w:r>
      <w:proofErr w:type="spellStart"/>
      <w:r w:rsidRPr="001A01C4">
        <w:t>nausf-sorprotection</w:t>
      </w:r>
      <w:proofErr w:type="spellEnd"/>
      <w:r w:rsidRPr="001A01C4">
        <w:t>/v1'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apiRoot</w:t>
      </w:r>
      <w:proofErr w:type="spellEnd"/>
      <w:r w:rsidRPr="001A01C4">
        <w:rPr>
          <w:lang w:val="en-US"/>
        </w:rPr>
        <w: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030EA5AB" w:rsidR="00393547" w:rsidRPr="001A01C4" w:rsidRDefault="00393547" w:rsidP="00393547">
      <w:pPr>
        <w:pStyle w:val="PL"/>
        <w:rPr>
          <w:lang w:val="en-US"/>
        </w:rPr>
      </w:pPr>
      <w:r w:rsidRPr="001A01C4">
        <w:rPr>
          <w:lang w:val="en-US"/>
        </w:rPr>
        <w:t xml:space="preserve">        description: </w:t>
      </w:r>
      <w:proofErr w:type="spellStart"/>
      <w:r w:rsidRPr="001A01C4">
        <w:rPr>
          <w:lang w:val="en-US"/>
        </w:rPr>
        <w:t>apiRoot</w:t>
      </w:r>
      <w:proofErr w:type="spellEnd"/>
      <w:r w:rsidRPr="001A01C4">
        <w:rPr>
          <w:lang w:val="en-US"/>
        </w:rPr>
        <w:t xml:space="preserve"> as defined in clause 4.4 of 3GPP TS 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w:t>
      </w:r>
      <w:proofErr w:type="spellStart"/>
      <w:r w:rsidRPr="001A01C4">
        <w:t>nausf-sorprotection</w:t>
      </w:r>
      <w:proofErr w:type="spellEnd"/>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w:t>
      </w:r>
      <w:proofErr w:type="spellStart"/>
      <w:r w:rsidRPr="001A01C4">
        <w:t>supi</w:t>
      </w:r>
      <w:proofErr w:type="spellEnd"/>
      <w:r w:rsidRPr="001A01C4">
        <w:t>}/</w:t>
      </w:r>
      <w:proofErr w:type="spellStart"/>
      <w:r w:rsidRPr="001A01C4">
        <w:t>ue-sor</w:t>
      </w:r>
      <w:proofErr w:type="spellEnd"/>
      <w:r w:rsidRPr="001A01C4">
        <w:t>:</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w:t>
      </w:r>
      <w:proofErr w:type="spellStart"/>
      <w:r w:rsidRPr="001A01C4">
        <w:t>supi</w:t>
      </w:r>
      <w:proofErr w:type="spellEnd"/>
    </w:p>
    <w:p w14:paraId="18846DF9" w14:textId="77777777" w:rsidR="00393547" w:rsidRPr="001A01C4" w:rsidRDefault="00393547" w:rsidP="00393547">
      <w:pPr>
        <w:pStyle w:val="PL"/>
      </w:pPr>
      <w:r w:rsidRPr="001A01C4">
        <w:t xml:space="preserve">          </w:t>
      </w:r>
      <w:proofErr w:type="gramStart"/>
      <w:r w:rsidRPr="001A01C4">
        <w:t>in:</w:t>
      </w:r>
      <w:proofErr w:type="gramEnd"/>
      <w:r w:rsidRPr="001A01C4">
        <w:t xml:space="preserve">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'TS29571_CommonData.yaml#/components/schemas/Supi'</w:t>
      </w:r>
    </w:p>
    <w:p w14:paraId="63093299" w14:textId="77777777" w:rsidR="00393547" w:rsidRPr="001A01C4" w:rsidRDefault="00393547" w:rsidP="00393547">
      <w:pPr>
        <w:pStyle w:val="PL"/>
      </w:pPr>
      <w:r w:rsidRPr="001A01C4">
        <w:t xml:space="preserve">      </w:t>
      </w:r>
      <w:proofErr w:type="spellStart"/>
      <w:r w:rsidRPr="001A01C4">
        <w:t>requestBody</w:t>
      </w:r>
      <w:proofErr w:type="spellEnd"/>
      <w:r w:rsidRPr="001A01C4">
        <w:t>:</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w:t>
      </w:r>
      <w:proofErr w:type="spellStart"/>
      <w:r w:rsidRPr="001A01C4">
        <w:t>json</w:t>
      </w:r>
      <w:proofErr w:type="spellEnd"/>
      <w:r w:rsidRPr="001A01C4">
        <w:t>:</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w:t>
      </w:r>
      <w:proofErr w:type="spellStart"/>
      <w:r w:rsidRPr="001A01C4">
        <w:t>SorInfo</w:t>
      </w:r>
      <w:proofErr w:type="spellEnd"/>
      <w:r w:rsidRPr="001A01C4">
        <w:t>'</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w:t>
      </w:r>
      <w:proofErr w:type="spellStart"/>
      <w:r w:rsidRPr="001A01C4">
        <w:rPr>
          <w:lang w:val="en-US"/>
        </w:rPr>
        <w:t>SorSecurityInfo</w:t>
      </w:r>
      <w:proofErr w:type="spellEnd"/>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w:t>
      </w:r>
      <w:proofErr w:type="spellStart"/>
      <w:r w:rsidRPr="001A01C4">
        <w:t>json</w:t>
      </w:r>
      <w:proofErr w:type="spellEnd"/>
      <w:r w:rsidRPr="001A01C4">
        <w:t>:</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proofErr w:type="spellStart"/>
      <w:r w:rsidRPr="001A01C4">
        <w:rPr>
          <w:lang w:val="en-US"/>
        </w:rPr>
        <w:t>SorSecurityInfo</w:t>
      </w:r>
      <w:proofErr w:type="spellEnd"/>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'TS29571_CommonData.yaml#/components/responses/307'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'TS29571_CommonData.yaml#/components/responses/308'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'TS29571_CommonData.yaml#/components/responses/400'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'TS29571_CommonData.yaml#/components/responses/401'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t xml:space="preserve">          $ref: 'TS29571_CommonData.yaml#/components/responses/403'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'TS29571_CommonData.yaml#/components/responses/404'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'TS29571_CommonData.yaml#/components/responses/411'</w:t>
      </w:r>
    </w:p>
    <w:p w14:paraId="1E61087D" w14:textId="77777777" w:rsidR="00D30DCE" w:rsidRPr="001A01C4" w:rsidRDefault="00D30DCE" w:rsidP="00D30DCE">
      <w:pPr>
        <w:pStyle w:val="PL"/>
        <w:rPr>
          <w:lang w:val="en-US"/>
        </w:rPr>
      </w:pPr>
      <w:r w:rsidRPr="001A01C4">
        <w:rPr>
          <w:lang w:val="en-US"/>
        </w:rPr>
        <w:t xml:space="preserve">        '413':</w:t>
      </w:r>
    </w:p>
    <w:p w14:paraId="0B8F7456" w14:textId="77777777" w:rsidR="00D30DCE" w:rsidRPr="001A01C4" w:rsidRDefault="00D30DCE" w:rsidP="00D30DCE">
      <w:pPr>
        <w:pStyle w:val="PL"/>
        <w:rPr>
          <w:lang w:val="en-US"/>
        </w:rPr>
      </w:pPr>
      <w:r w:rsidRPr="001A01C4">
        <w:rPr>
          <w:lang w:val="en-US"/>
        </w:rPr>
        <w:t xml:space="preserve">          $ref: 'TS29571_CommonData.yaml#/components/responses/413'</w:t>
      </w:r>
    </w:p>
    <w:p w14:paraId="196EC150" w14:textId="77777777" w:rsidR="00D30DCE" w:rsidRPr="001A01C4" w:rsidRDefault="00D30DCE" w:rsidP="00D30DCE">
      <w:pPr>
        <w:pStyle w:val="PL"/>
        <w:rPr>
          <w:lang w:val="en-US"/>
        </w:rPr>
      </w:pPr>
      <w:r w:rsidRPr="001A01C4">
        <w:rPr>
          <w:lang w:val="en-US"/>
        </w:rPr>
        <w:lastRenderedPageBreak/>
        <w:t xml:space="preserve">        '415':</w:t>
      </w:r>
    </w:p>
    <w:p w14:paraId="48FAEB22" w14:textId="77777777" w:rsidR="00D30DCE" w:rsidRPr="001A01C4" w:rsidRDefault="00D30DCE" w:rsidP="00D30DCE">
      <w:pPr>
        <w:pStyle w:val="PL"/>
        <w:rPr>
          <w:lang w:val="en-US"/>
        </w:rPr>
      </w:pPr>
      <w:r w:rsidRPr="001A01C4">
        <w:rPr>
          <w:lang w:val="en-US"/>
        </w:rPr>
        <w:t xml:space="preserve">          $ref: 'TS29571_CommonData.yaml#/components/responses/415'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'TS29571_CommonData.yaml#/components/responses/429'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'TS29571_CommonData.yaml#/components/responses/500'</w:t>
      </w:r>
    </w:p>
    <w:p w14:paraId="1015B1AE" w14:textId="77777777" w:rsidR="00D30DCE" w:rsidRPr="001A01C4" w:rsidRDefault="00D30DCE" w:rsidP="00D30DCE">
      <w:pPr>
        <w:pStyle w:val="PL"/>
        <w:rPr>
          <w:lang w:val="en-US"/>
        </w:rPr>
      </w:pPr>
      <w:r w:rsidRPr="001A01C4">
        <w:rPr>
          <w:lang w:val="en-US"/>
        </w:rPr>
        <w:t xml:space="preserve">        '502':</w:t>
      </w:r>
    </w:p>
    <w:p w14:paraId="2B4E21A0" w14:textId="77777777" w:rsidR="00D30DCE" w:rsidRPr="001A01C4" w:rsidRDefault="00D30DCE" w:rsidP="00D30DCE">
      <w:pPr>
        <w:pStyle w:val="PL"/>
        <w:rPr>
          <w:lang w:val="en-US"/>
        </w:rPr>
      </w:pPr>
      <w:r w:rsidRPr="001A01C4">
        <w:rPr>
          <w:lang w:val="en-US"/>
        </w:rPr>
        <w:t xml:space="preserve">          $ref: 'TS29571_CommonData.yaml#/components/responses/502'</w:t>
      </w:r>
    </w:p>
    <w:p w14:paraId="7A85E138" w14:textId="77777777" w:rsidR="00393547" w:rsidRPr="00CC38D9" w:rsidRDefault="00393547" w:rsidP="00393547">
      <w:pPr>
        <w:pStyle w:val="PL"/>
        <w:rPr>
          <w:lang w:val="en-US"/>
        </w:rPr>
      </w:pPr>
      <w:r w:rsidRPr="001A01C4">
        <w:t xml:space="preserve">        </w:t>
      </w:r>
      <w:r w:rsidRPr="00CC38D9">
        <w:rPr>
          <w:lang w:val="en-US"/>
        </w:rPr>
        <w:t>'503':</w:t>
      </w:r>
    </w:p>
    <w:p w14:paraId="7D1E2058" w14:textId="77777777" w:rsidR="00393547" w:rsidRPr="00CC38D9" w:rsidRDefault="00393547" w:rsidP="00393547">
      <w:pPr>
        <w:pStyle w:val="PL"/>
        <w:rPr>
          <w:lang w:val="en-US"/>
        </w:rPr>
      </w:pPr>
      <w:r w:rsidRPr="00CC38D9">
        <w:rPr>
          <w:lang w:val="en-US"/>
        </w:rPr>
        <w:t xml:space="preserve">          description: Service Unavailable</w:t>
      </w:r>
    </w:p>
    <w:p w14:paraId="07CBCBAE" w14:textId="77777777" w:rsidR="00393547" w:rsidRPr="00CC38D9" w:rsidRDefault="00393547" w:rsidP="00393547">
      <w:pPr>
        <w:pStyle w:val="PL"/>
        <w:rPr>
          <w:lang w:val="en-US"/>
        </w:rPr>
      </w:pPr>
      <w:r w:rsidRPr="00CC38D9">
        <w:rPr>
          <w:lang w:val="en-US"/>
        </w:rPr>
        <w:t xml:space="preserve">          content:</w:t>
      </w:r>
    </w:p>
    <w:p w14:paraId="3051817E" w14:textId="77777777" w:rsidR="00393547" w:rsidRPr="001A01C4" w:rsidRDefault="00393547" w:rsidP="00393547">
      <w:pPr>
        <w:pStyle w:val="PL"/>
        <w:rPr>
          <w:lang w:val="en-US"/>
        </w:rPr>
      </w:pPr>
      <w:r w:rsidRPr="00CC38D9">
        <w:rPr>
          <w:lang w:val="en-US"/>
        </w:rPr>
        <w:t xml:space="preserve">            </w:t>
      </w:r>
      <w:r w:rsidRPr="001A01C4">
        <w:rPr>
          <w:lang w:val="en-US"/>
        </w:rPr>
        <w:t>application/</w:t>
      </w:r>
      <w:proofErr w:type="spellStart"/>
      <w:r w:rsidRPr="001A01C4">
        <w:rPr>
          <w:lang w:val="en-US"/>
        </w:rPr>
        <w:t>problem+json</w:t>
      </w:r>
      <w:proofErr w:type="spellEnd"/>
      <w:r w:rsidRPr="001A01C4">
        <w:rPr>
          <w:lang w:val="en-US"/>
        </w:rPr>
        <w:t>:</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w:t>
      </w:r>
      <w:proofErr w:type="spellStart"/>
      <w:r w:rsidRPr="001A01C4">
        <w:t>ProblemDetails</w:t>
      </w:r>
      <w:proofErr w:type="spellEnd"/>
      <w:r w:rsidRPr="001A01C4">
        <w:t>'</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w:t>
      </w:r>
      <w:proofErr w:type="spellStart"/>
      <w:r w:rsidRPr="001A01C4">
        <w:t>securitySchemes</w:t>
      </w:r>
      <w:proofErr w:type="spellEnd"/>
      <w:r w:rsidRPr="001A01C4">
        <w:t>:</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w:t>
      </w:r>
      <w:proofErr w:type="spellStart"/>
      <w:r w:rsidRPr="001A01C4">
        <w:t>clientCredentials</w:t>
      </w:r>
      <w:proofErr w:type="spellEnd"/>
      <w:r w:rsidRPr="001A01C4">
        <w:t>:</w:t>
      </w:r>
    </w:p>
    <w:p w14:paraId="3A7F666B" w14:textId="77777777" w:rsidR="00393547" w:rsidRPr="001A01C4" w:rsidRDefault="00393547" w:rsidP="00393547">
      <w:pPr>
        <w:pStyle w:val="PL"/>
      </w:pPr>
      <w:r w:rsidRPr="001A01C4">
        <w:t xml:space="preserve">          </w:t>
      </w:r>
      <w:proofErr w:type="spellStart"/>
      <w:r w:rsidRPr="001A01C4">
        <w:t>tokenUrl</w:t>
      </w:r>
      <w:proofErr w:type="spellEnd"/>
      <w:r w:rsidRPr="001A01C4">
        <w:t>: '{</w:t>
      </w:r>
      <w:proofErr w:type="spellStart"/>
      <w:r w:rsidRPr="001A01C4">
        <w:t>nrfApiRoot</w:t>
      </w:r>
      <w:proofErr w:type="spellEnd"/>
      <w:r w:rsidRPr="001A01C4">
        <w: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w:t>
      </w:r>
      <w:proofErr w:type="spellStart"/>
      <w:r w:rsidRPr="001A01C4">
        <w:t>nausf-sorprotection</w:t>
      </w:r>
      <w:proofErr w:type="spellEnd"/>
      <w:r w:rsidRPr="001A01C4">
        <w:t>: Access to the Nausf_SoRProtection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w:t>
      </w:r>
      <w:proofErr w:type="spellStart"/>
      <w:r w:rsidRPr="001A01C4">
        <w:t>SorInfo</w:t>
      </w:r>
      <w:proofErr w:type="spellEnd"/>
      <w:r w:rsidRPr="001A01C4">
        <w:t>:</w:t>
      </w:r>
    </w:p>
    <w:p w14:paraId="741DC88B"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w:t>
      </w:r>
      <w:proofErr w:type="spellStart"/>
      <w:r w:rsidRPr="001A01C4">
        <w:t>steeringContainer</w:t>
      </w:r>
      <w:proofErr w:type="spellEnd"/>
      <w:r w:rsidRPr="001A01C4">
        <w:t>:</w:t>
      </w:r>
    </w:p>
    <w:p w14:paraId="3B1D563E" w14:textId="77777777" w:rsidR="00393547" w:rsidRPr="001A01C4" w:rsidRDefault="00393547" w:rsidP="00393547">
      <w:pPr>
        <w:pStyle w:val="PL"/>
      </w:pPr>
      <w:r w:rsidRPr="001A01C4">
        <w:t xml:space="preserve">          $ref: '#/components/schemas/</w:t>
      </w:r>
      <w:proofErr w:type="spellStart"/>
      <w:r w:rsidRPr="001A01C4">
        <w:t>SteeringContainer</w:t>
      </w:r>
      <w:proofErr w:type="spellEnd"/>
      <w:r w:rsidRPr="001A01C4">
        <w:t>'</w:t>
      </w:r>
    </w:p>
    <w:p w14:paraId="6F824C68" w14:textId="77777777" w:rsidR="00393547" w:rsidRPr="001A01C4" w:rsidRDefault="00393547" w:rsidP="00393547">
      <w:pPr>
        <w:pStyle w:val="PL"/>
      </w:pPr>
      <w:r w:rsidRPr="001A01C4">
        <w:t xml:space="preserve">        </w:t>
      </w:r>
      <w:proofErr w:type="spellStart"/>
      <w:r w:rsidRPr="001A01C4">
        <w:t>ackInd</w:t>
      </w:r>
      <w:proofErr w:type="spellEnd"/>
      <w:r w:rsidRPr="001A01C4">
        <w:t>:</w:t>
      </w:r>
    </w:p>
    <w:p w14:paraId="74BA2159" w14:textId="77777777" w:rsidR="00393547" w:rsidRPr="001A01C4" w:rsidRDefault="00393547" w:rsidP="00393547">
      <w:pPr>
        <w:pStyle w:val="PL"/>
      </w:pPr>
      <w:r w:rsidRPr="001A01C4">
        <w:t xml:space="preserve">          $ref: '#/components/schemas/</w:t>
      </w:r>
      <w:proofErr w:type="spellStart"/>
      <w:r w:rsidRPr="001A01C4">
        <w:t>AckInd</w:t>
      </w:r>
      <w:proofErr w:type="spellEnd"/>
      <w:r w:rsidRPr="001A01C4">
        <w:t>'</w:t>
      </w:r>
    </w:p>
    <w:p w14:paraId="239E3F02" w14:textId="77777777" w:rsidR="00393547" w:rsidRPr="001A01C4" w:rsidRDefault="00393547" w:rsidP="00393547">
      <w:pPr>
        <w:pStyle w:val="PL"/>
        <w:rPr>
          <w:lang w:val="en-US"/>
        </w:rPr>
      </w:pPr>
      <w:r w:rsidRPr="001A01C4">
        <w:t xml:space="preserve">        </w:t>
      </w:r>
      <w:proofErr w:type="spellStart"/>
      <w:r w:rsidRPr="001A01C4">
        <w:rPr>
          <w:lang w:val="en-US"/>
        </w:rPr>
        <w:t>sorHeader</w:t>
      </w:r>
      <w:proofErr w:type="spellEnd"/>
      <w:r w:rsidRPr="001A01C4">
        <w:rPr>
          <w:lang w:val="en-US"/>
        </w:rPr>
        <w:t>:</w:t>
      </w:r>
    </w:p>
    <w:p w14:paraId="08E3E3F5" w14:textId="77777777" w:rsidR="00393547" w:rsidRPr="001A01C4" w:rsidRDefault="00393547" w:rsidP="00393547">
      <w:pPr>
        <w:pStyle w:val="PL"/>
        <w:rPr>
          <w:lang w:val="en-US"/>
        </w:rPr>
      </w:pPr>
      <w:r w:rsidRPr="001A01C4">
        <w:rPr>
          <w:lang w:val="en-US"/>
        </w:rPr>
        <w:t xml:space="preserve">          $ref: </w:t>
      </w:r>
      <w:r w:rsidRPr="001A01C4">
        <w:t>'#/components/schemas/</w:t>
      </w:r>
      <w:proofErr w:type="spellStart"/>
      <w:r w:rsidRPr="001A01C4">
        <w:t>SorHeader</w:t>
      </w:r>
      <w:proofErr w:type="spellEnd"/>
      <w:r w:rsidRPr="001A01C4">
        <w:t>'</w:t>
      </w:r>
    </w:p>
    <w:p w14:paraId="29ACD245"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sorTransparentInfo</w:t>
      </w:r>
      <w:proofErr w:type="spellEnd"/>
      <w:r w:rsidRPr="001A01C4">
        <w:rPr>
          <w:lang w:val="en-US"/>
        </w:rPr>
        <w:t>:</w:t>
      </w:r>
    </w:p>
    <w:p w14:paraId="660B779B" w14:textId="77777777" w:rsidR="00393547" w:rsidRPr="001A01C4" w:rsidRDefault="00393547" w:rsidP="00393547">
      <w:pPr>
        <w:pStyle w:val="PL"/>
      </w:pPr>
      <w:r w:rsidRPr="001A01C4">
        <w:rPr>
          <w:lang w:val="en-US"/>
        </w:rPr>
        <w:t xml:space="preserve">          $ref: </w:t>
      </w:r>
      <w:r w:rsidRPr="001A01C4">
        <w:t>'#/components/schemas/</w:t>
      </w:r>
      <w:proofErr w:type="spellStart"/>
      <w:r w:rsidRPr="001A01C4">
        <w:t>SorTransparentInfo</w:t>
      </w:r>
      <w:proofErr w:type="spellEnd"/>
      <w:r w:rsidRPr="001A01C4">
        <w:t>'</w:t>
      </w:r>
    </w:p>
    <w:p w14:paraId="60F86DA4" w14:textId="77777777" w:rsidR="00393547" w:rsidRPr="001A01C4" w:rsidRDefault="00393547" w:rsidP="00393547">
      <w:pPr>
        <w:pStyle w:val="PL"/>
        <w:rPr>
          <w:lang w:val="en-US"/>
        </w:rPr>
      </w:pPr>
      <w:r w:rsidRPr="001A01C4">
        <w:rPr>
          <w:lang w:val="en-US"/>
        </w:rPr>
        <w:t xml:space="preserve">        supportedFeatures:</w:t>
      </w:r>
    </w:p>
    <w:p w14:paraId="359321D8" w14:textId="77777777" w:rsidR="00393547" w:rsidRPr="001A01C4" w:rsidRDefault="00393547" w:rsidP="00393547">
      <w:pPr>
        <w:pStyle w:val="PL"/>
      </w:pPr>
      <w:r w:rsidRPr="001A01C4">
        <w:rPr>
          <w:lang w:val="en-US"/>
        </w:rPr>
        <w:t xml:space="preserve">          $ref: 'TS29571_CommonData.yaml#/components/schemas/SupportedFeatures'</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w:t>
      </w:r>
      <w:proofErr w:type="spellStart"/>
      <w:r w:rsidRPr="001A01C4">
        <w:t>ackInd</w:t>
      </w:r>
      <w:proofErr w:type="spellEnd"/>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w:t>
      </w:r>
      <w:proofErr w:type="spellStart"/>
      <w:r w:rsidRPr="001A01C4">
        <w:t>SorSecurityInfo</w:t>
      </w:r>
      <w:proofErr w:type="spellEnd"/>
      <w:r w:rsidRPr="001A01C4">
        <w:t>:</w:t>
      </w:r>
    </w:p>
    <w:p w14:paraId="11D069B3" w14:textId="77777777" w:rsidR="00F2257E" w:rsidRDefault="00393547" w:rsidP="00393547">
      <w:pPr>
        <w:pStyle w:val="PL"/>
        <w:rPr>
          <w:lang w:val="en-US"/>
        </w:rPr>
      </w:pPr>
      <w:r w:rsidRPr="001A01C4">
        <w:t xml:space="preserve">      </w:t>
      </w:r>
      <w:r w:rsidRPr="001A01C4">
        <w:rPr>
          <w:lang w:val="en-US"/>
        </w:rPr>
        <w:t xml:space="preserve">description: </w:t>
      </w:r>
      <w:r w:rsidR="00F2257E">
        <w:rPr>
          <w:lang w:val="en-US"/>
        </w:rPr>
        <w:t>&gt;</w:t>
      </w:r>
    </w:p>
    <w:p w14:paraId="42FDEEE2" w14:textId="14A988E5" w:rsidR="00F2257E" w:rsidRDefault="00F2257E" w:rsidP="00393547">
      <w:pPr>
        <w:pStyle w:val="PL"/>
        <w:rPr>
          <w:rFonts w:cs="Arial"/>
          <w:szCs w:val="18"/>
        </w:rPr>
      </w:pPr>
      <w:r>
        <w:rPr>
          <w:lang w:val="en-US"/>
        </w:rPr>
        <w:t xml:space="preserve">        </w:t>
      </w:r>
      <w:r w:rsidR="00393547" w:rsidRPr="001A01C4">
        <w:rPr>
          <w:rFonts w:cs="Arial"/>
          <w:szCs w:val="18"/>
        </w:rPr>
        <w:t xml:space="preserve">Contains the material generated for securing of </w:t>
      </w:r>
      <w:proofErr w:type="spellStart"/>
      <w:r w:rsidR="00393547" w:rsidRPr="001A01C4">
        <w:rPr>
          <w:rFonts w:cs="Arial"/>
          <w:szCs w:val="18"/>
        </w:rPr>
        <w:t>SoR</w:t>
      </w:r>
      <w:proofErr w:type="spellEnd"/>
      <w:r w:rsidR="00393547" w:rsidRPr="001A01C4">
        <w:rPr>
          <w:rFonts w:cs="Arial"/>
          <w:szCs w:val="18"/>
        </w:rPr>
        <w:t>. It contains at least the</w:t>
      </w:r>
    </w:p>
    <w:p w14:paraId="7922E18F" w14:textId="48EDE0AE" w:rsidR="00393547" w:rsidRPr="001A01C4" w:rsidRDefault="00F2257E" w:rsidP="00393547">
      <w:pPr>
        <w:pStyle w:val="PL"/>
      </w:pPr>
      <w:r>
        <w:rPr>
          <w:rFonts w:cs="Arial"/>
          <w:szCs w:val="18"/>
        </w:rPr>
        <w:t xml:space="preserve">        </w:t>
      </w:r>
      <w:proofErr w:type="spellStart"/>
      <w:r w:rsidR="00393547" w:rsidRPr="001A01C4">
        <w:t>SoR</w:t>
      </w:r>
      <w:proofErr w:type="spellEnd"/>
      <w:r w:rsidR="00393547" w:rsidRPr="001A01C4">
        <w:t xml:space="preserve">-MAC-IAUSF and </w:t>
      </w:r>
      <w:proofErr w:type="spellStart"/>
      <w:r w:rsidR="00393547" w:rsidRPr="001A01C4">
        <w:t>CounterSoR</w:t>
      </w:r>
      <w:proofErr w:type="spellEnd"/>
      <w:r w:rsidR="00393547"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proofErr w:type="spellStart"/>
      <w:r w:rsidRPr="001A01C4">
        <w:rPr>
          <w:rFonts w:eastAsia="SimSun"/>
          <w:lang w:eastAsia="zh-CN"/>
        </w:rPr>
        <w:t>sorMacIausf</w:t>
      </w:r>
      <w:proofErr w:type="spellEnd"/>
      <w:r w:rsidRPr="001A01C4">
        <w:t>:</w:t>
      </w:r>
    </w:p>
    <w:p w14:paraId="4FE244A0" w14:textId="77777777" w:rsidR="00393547" w:rsidRPr="001A01C4" w:rsidRDefault="00393547" w:rsidP="00393547">
      <w:pPr>
        <w:pStyle w:val="PL"/>
      </w:pPr>
      <w:r w:rsidRPr="001A01C4">
        <w:t xml:space="preserve">          $ref: '#/components/schemas/</w:t>
      </w:r>
      <w:proofErr w:type="spellStart"/>
      <w:r w:rsidRPr="001A01C4">
        <w:rPr>
          <w:rFonts w:eastAsia="SimSun"/>
          <w:lang w:eastAsia="zh-CN"/>
        </w:rPr>
        <w:t>SorMac</w:t>
      </w:r>
      <w:proofErr w:type="spellEnd"/>
      <w:r w:rsidRPr="001A01C4">
        <w:t>'</w:t>
      </w:r>
    </w:p>
    <w:p w14:paraId="366F8E7C" w14:textId="77777777" w:rsidR="00393547" w:rsidRPr="001A01C4" w:rsidRDefault="00393547" w:rsidP="00393547">
      <w:pPr>
        <w:pStyle w:val="PL"/>
      </w:pPr>
      <w:r w:rsidRPr="001A01C4">
        <w:t xml:space="preserve">        </w:t>
      </w:r>
      <w:proofErr w:type="spellStart"/>
      <w:r w:rsidRPr="001A01C4">
        <w:t>counterSor</w:t>
      </w:r>
      <w:proofErr w:type="spellEnd"/>
      <w:r w:rsidRPr="001A01C4">
        <w:t>:</w:t>
      </w:r>
    </w:p>
    <w:p w14:paraId="70B9F526" w14:textId="77777777" w:rsidR="00393547" w:rsidRPr="001A01C4" w:rsidRDefault="00393547" w:rsidP="00393547">
      <w:pPr>
        <w:pStyle w:val="PL"/>
      </w:pPr>
      <w:r w:rsidRPr="001A01C4">
        <w:t xml:space="preserve">          $ref: '#/components/schemas/</w:t>
      </w:r>
      <w:proofErr w:type="spellStart"/>
      <w:r w:rsidRPr="001A01C4">
        <w:t>CounterSor</w:t>
      </w:r>
      <w:proofErr w:type="spellEnd"/>
      <w:r w:rsidRPr="001A01C4">
        <w:t>'</w:t>
      </w:r>
    </w:p>
    <w:p w14:paraId="28FEA54C" w14:textId="77777777" w:rsidR="00393547" w:rsidRPr="001A01C4" w:rsidRDefault="00393547" w:rsidP="00393547">
      <w:pPr>
        <w:pStyle w:val="PL"/>
      </w:pPr>
      <w:r w:rsidRPr="001A01C4">
        <w:t xml:space="preserve">        </w:t>
      </w:r>
      <w:proofErr w:type="spellStart"/>
      <w:r w:rsidRPr="001A01C4">
        <w:t>sorXmacIue</w:t>
      </w:r>
      <w:proofErr w:type="spellEnd"/>
      <w:r w:rsidRPr="001A01C4">
        <w:t>:</w:t>
      </w:r>
    </w:p>
    <w:p w14:paraId="4C181D11" w14:textId="77777777" w:rsidR="00393547" w:rsidRPr="001A01C4" w:rsidRDefault="00393547" w:rsidP="00393547">
      <w:pPr>
        <w:pStyle w:val="PL"/>
      </w:pPr>
      <w:r w:rsidRPr="001A01C4">
        <w:t xml:space="preserve">          $ref: '#/components/schemas/</w:t>
      </w:r>
      <w:proofErr w:type="spellStart"/>
      <w:r w:rsidRPr="001A01C4">
        <w:rPr>
          <w:rFonts w:eastAsia="SimSun"/>
          <w:lang w:eastAsia="zh-CN"/>
        </w:rPr>
        <w:t>SorMac</w:t>
      </w:r>
      <w:proofErr w:type="spellEnd"/>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proofErr w:type="spellStart"/>
      <w:r w:rsidRPr="001A01C4">
        <w:rPr>
          <w:rFonts w:eastAsia="SimSun"/>
          <w:lang w:eastAsia="zh-CN"/>
        </w:rPr>
        <w:t>sorMacIausf</w:t>
      </w:r>
      <w:proofErr w:type="spellEnd"/>
    </w:p>
    <w:p w14:paraId="66904CCD" w14:textId="77777777" w:rsidR="00393547" w:rsidRPr="001A01C4" w:rsidRDefault="00393547" w:rsidP="00393547">
      <w:pPr>
        <w:pStyle w:val="PL"/>
      </w:pPr>
      <w:r w:rsidRPr="001A01C4">
        <w:t xml:space="preserve">        - </w:t>
      </w:r>
      <w:proofErr w:type="spellStart"/>
      <w:r w:rsidRPr="001A01C4">
        <w:t>counterSor</w:t>
      </w:r>
      <w:proofErr w:type="spellEnd"/>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w:t>
      </w:r>
      <w:proofErr w:type="spellStart"/>
      <w:r w:rsidRPr="001A01C4">
        <w:t>SteeringContainer</w:t>
      </w:r>
      <w:proofErr w:type="spellEnd"/>
      <w:r w:rsidRPr="001A01C4">
        <w:t>:</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oneOf</w:t>
      </w:r>
      <w:proofErr w:type="spellEnd"/>
      <w:r w:rsidRPr="001A01C4">
        <w:rPr>
          <w:lang w:val="en-US"/>
        </w:rPr>
        <w:t>:</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w:t>
      </w:r>
      <w:proofErr w:type="spellStart"/>
      <w:r w:rsidRPr="001A01C4">
        <w:t>SteeringInfo</w:t>
      </w:r>
      <w:proofErr w:type="spellEnd"/>
      <w:r w:rsidRPr="001A01C4">
        <w:t>'</w:t>
      </w:r>
    </w:p>
    <w:p w14:paraId="3CAF315E"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minItems</w:t>
      </w:r>
      <w:proofErr w:type="spellEnd"/>
      <w:r w:rsidRPr="001A01C4">
        <w:rPr>
          <w:lang w:val="en-US"/>
        </w:rPr>
        <w:t>: 1</w:t>
      </w:r>
    </w:p>
    <w:p w14:paraId="2805AC81" w14:textId="77777777" w:rsidR="00393547" w:rsidRPr="001A01C4" w:rsidRDefault="00393547" w:rsidP="00393547">
      <w:pPr>
        <w:pStyle w:val="PL"/>
      </w:pPr>
      <w:r w:rsidRPr="001A01C4">
        <w:rPr>
          <w:lang w:val="en-US"/>
        </w:rPr>
        <w:t xml:space="preserve">        - $ref: '#/components/schemas/</w:t>
      </w:r>
      <w:proofErr w:type="spellStart"/>
      <w:r w:rsidRPr="001A01C4">
        <w:t>SecuredPacket</w:t>
      </w:r>
      <w:proofErr w:type="spellEnd"/>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w:t>
      </w:r>
      <w:proofErr w:type="spellStart"/>
      <w:r w:rsidRPr="001A01C4">
        <w:t>SteeringInfo</w:t>
      </w:r>
      <w:proofErr w:type="spellEnd"/>
      <w:r w:rsidRPr="001A01C4">
        <w:t>:</w:t>
      </w:r>
    </w:p>
    <w:p w14:paraId="64E1A802" w14:textId="77777777" w:rsidR="00393547" w:rsidRPr="001A01C4" w:rsidRDefault="00393547" w:rsidP="00393547">
      <w:pPr>
        <w:pStyle w:val="PL"/>
      </w:pPr>
      <w:r w:rsidRPr="001A01C4">
        <w:t xml:space="preserve">      </w:t>
      </w:r>
      <w:r w:rsidRPr="001A01C4">
        <w:rPr>
          <w:lang w:val="en-US"/>
        </w:rPr>
        <w:t xml:space="preserve">description: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t xml:space="preserve">        </w:t>
      </w:r>
      <w:proofErr w:type="spellStart"/>
      <w:r w:rsidRPr="001A01C4">
        <w:t>plmnId</w:t>
      </w:r>
      <w:proofErr w:type="spellEnd"/>
      <w:r w:rsidRPr="001A01C4">
        <w:t>:</w:t>
      </w:r>
    </w:p>
    <w:p w14:paraId="7062FD72" w14:textId="77777777" w:rsidR="00393547" w:rsidRPr="001A01C4" w:rsidRDefault="00393547" w:rsidP="00393547">
      <w:pPr>
        <w:pStyle w:val="PL"/>
      </w:pPr>
      <w:r w:rsidRPr="001A01C4">
        <w:t xml:space="preserve">          $ref: 'TS29571_CommonData.yaml#/components/schemas/</w:t>
      </w:r>
      <w:proofErr w:type="spellStart"/>
      <w:r w:rsidRPr="001A01C4">
        <w:t>PlmnId</w:t>
      </w:r>
      <w:proofErr w:type="spellEnd"/>
      <w:r w:rsidRPr="001A01C4">
        <w:t>'</w:t>
      </w:r>
    </w:p>
    <w:p w14:paraId="20A1DEED" w14:textId="77777777" w:rsidR="00393547" w:rsidRPr="001A01C4" w:rsidRDefault="00393547" w:rsidP="00393547">
      <w:pPr>
        <w:pStyle w:val="PL"/>
      </w:pPr>
      <w:r w:rsidRPr="001A01C4">
        <w:lastRenderedPageBreak/>
        <w:t xml:space="preserve">        </w:t>
      </w:r>
      <w:proofErr w:type="spellStart"/>
      <w:r w:rsidRPr="001A01C4">
        <w:t>accessTechList</w:t>
      </w:r>
      <w:proofErr w:type="spellEnd"/>
      <w:r w:rsidRPr="001A01C4">
        <w: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w:t>
      </w:r>
      <w:proofErr w:type="spellStart"/>
      <w:r w:rsidRPr="001A01C4">
        <w:t>AccessTech</w:t>
      </w:r>
      <w:proofErr w:type="spellEnd"/>
      <w:r w:rsidRPr="001A01C4">
        <w:t>'</w:t>
      </w:r>
    </w:p>
    <w:p w14:paraId="7108A258" w14:textId="77777777" w:rsidR="00393547" w:rsidRPr="001A01C4" w:rsidRDefault="00393547" w:rsidP="00393547">
      <w:pPr>
        <w:pStyle w:val="PL"/>
      </w:pPr>
      <w:r w:rsidRPr="001A01C4">
        <w:t xml:space="preserve">          </w:t>
      </w:r>
      <w:proofErr w:type="spellStart"/>
      <w:r w:rsidRPr="001A01C4">
        <w:t>minItems</w:t>
      </w:r>
      <w:proofErr w:type="spellEnd"/>
      <w:r w:rsidRPr="001A01C4">
        <w:t>: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w:t>
      </w:r>
      <w:proofErr w:type="spellStart"/>
      <w:r w:rsidRPr="001A01C4">
        <w:t>plmnId</w:t>
      </w:r>
      <w:proofErr w:type="spellEnd"/>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w:t>
      </w:r>
      <w:proofErr w:type="spellStart"/>
      <w:r w:rsidRPr="001A01C4">
        <w:t>SorMac</w:t>
      </w:r>
      <w:proofErr w:type="spellEnd"/>
      <w:r w:rsidRPr="001A01C4">
        <w:t>:</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proofErr w:type="spellStart"/>
      <w:r w:rsidRPr="001A01C4">
        <w:rPr>
          <w:rFonts w:eastAsia="SimSun"/>
          <w:lang w:eastAsia="zh-CN"/>
        </w:rPr>
        <w:t>SoR</w:t>
      </w:r>
      <w:proofErr w:type="spellEnd"/>
      <w:r w:rsidRPr="001A01C4">
        <w:rPr>
          <w:rFonts w:eastAsia="SimSun"/>
          <w:lang w:eastAsia="zh-CN"/>
        </w:rPr>
        <w:t>-MAC-IAUSF</w:t>
      </w:r>
      <w:r w:rsidRPr="001A01C4">
        <w:t xml:space="preserve"> and </w:t>
      </w:r>
      <w:proofErr w:type="spellStart"/>
      <w:r w:rsidRPr="001A01C4">
        <w:t>SoR</w:t>
      </w:r>
      <w:proofErr w:type="spellEnd"/>
      <w:r w:rsidRPr="001A01C4">
        <w:t>-XMAC-IUE).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w:t>
      </w:r>
      <w:proofErr w:type="gramStart"/>
      <w:r w:rsidRPr="001A01C4">
        <w:t>32}$</w:t>
      </w:r>
      <w:proofErr w:type="gramEnd"/>
      <w:r w:rsidRPr="001A01C4">
        <w:t>'</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w:t>
      </w:r>
      <w:proofErr w:type="spellStart"/>
      <w:r w:rsidRPr="001A01C4">
        <w:t>CounterSor</w:t>
      </w:r>
      <w:proofErr w:type="spellEnd"/>
      <w:r w:rsidRPr="001A01C4">
        <w:t>:</w:t>
      </w:r>
    </w:p>
    <w:p w14:paraId="1ECF782F" w14:textId="77777777" w:rsidR="00393547" w:rsidRPr="001A01C4" w:rsidRDefault="00393547" w:rsidP="00393547">
      <w:pPr>
        <w:pStyle w:val="PL"/>
      </w:pPr>
      <w:r w:rsidRPr="001A01C4">
        <w:t xml:space="preserve">      </w:t>
      </w:r>
      <w:r w:rsidRPr="001A01C4">
        <w:rPr>
          <w:lang w:val="en-US"/>
        </w:rPr>
        <w:t xml:space="preserve">description: </w:t>
      </w:r>
      <w:proofErr w:type="spellStart"/>
      <w:r w:rsidRPr="001A01C4">
        <w:rPr>
          <w:rFonts w:eastAsia="SimSun"/>
        </w:rPr>
        <w:t>CounterSoR</w:t>
      </w:r>
      <w:proofErr w:type="spellEnd"/>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w:t>
      </w:r>
      <w:proofErr w:type="gramStart"/>
      <w:r w:rsidRPr="001A01C4">
        <w:t>4}$</w:t>
      </w:r>
      <w:proofErr w:type="gramEnd"/>
      <w:r w:rsidRPr="001A01C4">
        <w:t>'</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w:t>
      </w:r>
      <w:proofErr w:type="spellStart"/>
      <w:r w:rsidRPr="001A01C4">
        <w:t>AckInd</w:t>
      </w:r>
      <w:proofErr w:type="spellEnd"/>
      <w:r w:rsidRPr="001A01C4">
        <w:t>:</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w:t>
      </w:r>
      <w:proofErr w:type="spellStart"/>
      <w:r w:rsidRPr="001A01C4">
        <w:t>boolean</w:t>
      </w:r>
      <w:proofErr w:type="spellEnd"/>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w:t>
      </w:r>
      <w:proofErr w:type="spellStart"/>
      <w:r w:rsidRPr="001A01C4">
        <w:t>SecuredPacket</w:t>
      </w:r>
      <w:proofErr w:type="spellEnd"/>
      <w:r w:rsidRPr="001A01C4">
        <w: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r w:rsidRPr="001A01C4">
        <w:rPr>
          <w:rFonts w:cs="Arial"/>
          <w:szCs w:val="18"/>
        </w:rPr>
        <w:t>secure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proofErr w:type="spellStart"/>
      <w:r w:rsidRPr="001A01C4">
        <w:rPr>
          <w:lang w:val="en-US"/>
        </w:rPr>
        <w:t>SorHeader</w:t>
      </w:r>
      <w:proofErr w:type="spellEnd"/>
      <w:r w:rsidRPr="001A01C4">
        <w:rPr>
          <w:lang w:val="en-US"/>
        </w:rPr>
        <w:t>:</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'TS29571_CommonData.yaml#/components/schemas/Bytes'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SorTransparentInfo</w:t>
      </w:r>
      <w:proofErr w:type="spellEnd"/>
      <w:r w:rsidRPr="001A01C4">
        <w:rPr>
          <w:lang w:val="en-US"/>
        </w:rPr>
        <w:t>:</w:t>
      </w:r>
    </w:p>
    <w:p w14:paraId="068040F8" w14:textId="77777777" w:rsidR="00393547" w:rsidRPr="001A01C4" w:rsidRDefault="00393547" w:rsidP="00393547">
      <w:pPr>
        <w:pStyle w:val="PL"/>
      </w:pPr>
      <w:r w:rsidRPr="001A01C4">
        <w:rPr>
          <w:lang w:val="en-US"/>
        </w:rPr>
        <w:t xml:space="preserve">      $ref: </w:t>
      </w:r>
      <w:r w:rsidRPr="001A01C4">
        <w:t>'TS29571_CommonData.yaml#/components/schemas/Bytes'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w:t>
      </w:r>
      <w:proofErr w:type="spellStart"/>
      <w:r w:rsidRPr="001A01C4">
        <w:t>AccessTech</w:t>
      </w:r>
      <w:proofErr w:type="spellEnd"/>
      <w:r w:rsidRPr="001A01C4">
        <w:t>:</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w:t>
      </w:r>
      <w:proofErr w:type="spellStart"/>
      <w:r w:rsidRPr="001A01C4">
        <w:t>anyOf</w:t>
      </w:r>
      <w:proofErr w:type="spellEnd"/>
      <w:r w:rsidRPr="001A01C4">
        <w:t>:</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w:t>
      </w:r>
      <w:proofErr w:type="spellStart"/>
      <w:r w:rsidRPr="001A01C4">
        <w:t>enum</w:t>
      </w:r>
      <w:proofErr w:type="spellEnd"/>
      <w:r w:rsidRPr="001A01C4">
        <w:t>:</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proofErr w:type="spellStart"/>
      <w:r w:rsidRPr="001A01C4">
        <w:rPr>
          <w:lang w:val="x-none"/>
        </w:rPr>
        <w:t>GSM_AND_ECGSM_IoT</w:t>
      </w:r>
      <w:proofErr w:type="spellEnd"/>
    </w:p>
    <w:p w14:paraId="6D2DCCC8" w14:textId="77777777" w:rsidR="00393547" w:rsidRPr="001A01C4" w:rsidRDefault="00393547" w:rsidP="00393547">
      <w:pPr>
        <w:pStyle w:val="PL"/>
        <w:rPr>
          <w:lang w:val="de-DE"/>
        </w:rPr>
      </w:pPr>
      <w:r w:rsidRPr="001A01C4">
        <w:t xml:space="preserve">        - </w:t>
      </w:r>
      <w:proofErr w:type="spellStart"/>
      <w:r w:rsidRPr="001A01C4">
        <w:rPr>
          <w:lang w:val="x-none"/>
        </w:rPr>
        <w:t>GSM_WITHOUT_ECGSM_IoT</w:t>
      </w:r>
      <w:proofErr w:type="spellEnd"/>
    </w:p>
    <w:p w14:paraId="1115F88A" w14:textId="77777777" w:rsidR="00393547" w:rsidRPr="001A01C4" w:rsidRDefault="00393547" w:rsidP="00393547">
      <w:pPr>
        <w:pStyle w:val="PL"/>
        <w:rPr>
          <w:lang w:val="de-DE"/>
        </w:rPr>
      </w:pPr>
      <w:r w:rsidRPr="001A01C4">
        <w:t xml:space="preserve">        - </w:t>
      </w:r>
      <w:proofErr w:type="spellStart"/>
      <w:r w:rsidRPr="001A01C4">
        <w:rPr>
          <w:lang w:val="x-none"/>
        </w:rPr>
        <w:t>ECGSM_IoT_ONLY</w:t>
      </w:r>
      <w:proofErr w:type="spellEnd"/>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7CD38123" w14:textId="77777777" w:rsidR="00393547" w:rsidRDefault="00393547" w:rsidP="00393547">
      <w:pPr>
        <w:pStyle w:val="PL"/>
      </w:pPr>
      <w:r w:rsidRPr="001A01C4">
        <w:t xml:space="preserve">        - GSM_COMPACT</w:t>
      </w:r>
    </w:p>
    <w:p w14:paraId="36466E8B" w14:textId="2FA0AF0C" w:rsidR="00D91E7E" w:rsidRDefault="00D91E7E" w:rsidP="00D91E7E">
      <w:pPr>
        <w:pStyle w:val="PL"/>
      </w:pPr>
      <w:r>
        <w:t xml:space="preserve">        - </w:t>
      </w:r>
      <w:r w:rsidRPr="00A23E18">
        <w:t>SATELLITE_</w:t>
      </w:r>
      <w:r>
        <w:t>NG_RAN</w:t>
      </w:r>
    </w:p>
    <w:p w14:paraId="470B9C9E" w14:textId="77777777" w:rsidR="00D91E7E" w:rsidRDefault="00D91E7E" w:rsidP="00D91E7E">
      <w:pPr>
        <w:pStyle w:val="PL"/>
      </w:pPr>
      <w:r>
        <w:t xml:space="preserve">        - </w:t>
      </w:r>
      <w:r w:rsidRPr="00A23E18">
        <w:t>SATELLITE_EUTRAN_IN_NBS1_MODE</w:t>
      </w:r>
    </w:p>
    <w:p w14:paraId="1A1F1EA3" w14:textId="330D1E71" w:rsidR="00D91E7E" w:rsidRPr="001A01C4" w:rsidRDefault="00D91E7E" w:rsidP="00393547">
      <w:pPr>
        <w:pStyle w:val="PL"/>
      </w:pPr>
      <w:r>
        <w:t xml:space="preserve">        - </w:t>
      </w:r>
      <w:r w:rsidRPr="00A23E18">
        <w:t>SATELLITE_EUTRAN_IN_</w:t>
      </w:r>
      <w:r>
        <w:t>W</w:t>
      </w:r>
      <w:r w:rsidRPr="00A23E18">
        <w:t>BS1_MODE</w:t>
      </w:r>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Titre1"/>
      </w:pPr>
      <w:bookmarkStart w:id="999" w:name="_Toc25270810"/>
      <w:bookmarkStart w:id="1000" w:name="_Toc34310467"/>
      <w:bookmarkStart w:id="1001" w:name="_Toc36464989"/>
      <w:bookmarkStart w:id="1002" w:name="_Toc51944721"/>
      <w:bookmarkStart w:id="1003" w:name="_Toc200618899"/>
      <w:bookmarkStart w:id="1004" w:name="_Hlk120051089"/>
      <w:r w:rsidRPr="001A01C4">
        <w:t>A.</w:t>
      </w:r>
      <w:r w:rsidRPr="001A01C4">
        <w:rPr>
          <w:lang w:eastAsia="zh-CN"/>
        </w:rPr>
        <w:t>4</w:t>
      </w:r>
      <w:r w:rsidRPr="001A01C4">
        <w:tab/>
        <w:t>Nausf_</w:t>
      </w:r>
      <w:r w:rsidRPr="001A01C4">
        <w:rPr>
          <w:rFonts w:eastAsia="SimSun" w:hint="eastAsia"/>
          <w:lang w:eastAsia="zh-CN"/>
        </w:rPr>
        <w:t>UPU</w:t>
      </w:r>
      <w:r w:rsidRPr="001A01C4">
        <w:rPr>
          <w:rFonts w:eastAsia="SimSun"/>
          <w:lang w:eastAsia="zh-CN"/>
        </w:rPr>
        <w:t>Protection</w:t>
      </w:r>
      <w:r w:rsidRPr="001A01C4" w:rsidDel="00F95B57">
        <w:t xml:space="preserve"> </w:t>
      </w:r>
      <w:r w:rsidRPr="001A01C4">
        <w:t>API</w:t>
      </w:r>
      <w:bookmarkEnd w:id="999"/>
      <w:bookmarkEnd w:id="1000"/>
      <w:bookmarkEnd w:id="1001"/>
      <w:bookmarkEnd w:id="1002"/>
      <w:bookmarkEnd w:id="1003"/>
    </w:p>
    <w:p w14:paraId="5533296F" w14:textId="77777777" w:rsidR="00B432C8" w:rsidRPr="001A01C4" w:rsidRDefault="00B432C8" w:rsidP="00B432C8">
      <w:pPr>
        <w:pStyle w:val="PL"/>
      </w:pPr>
      <w:bookmarkStart w:id="1005" w:name="_Hlk160631546"/>
      <w:proofErr w:type="spellStart"/>
      <w:r w:rsidRPr="001A01C4">
        <w:t>openapi</w:t>
      </w:r>
      <w:proofErr w:type="spellEnd"/>
      <w:r w:rsidRPr="001A01C4">
        <w:t>: 3.0.0</w:t>
      </w:r>
    </w:p>
    <w:p w14:paraId="26C96297" w14:textId="77777777" w:rsidR="00B432C8" w:rsidRPr="001A01C4" w:rsidRDefault="00B432C8" w:rsidP="00B432C8">
      <w:pPr>
        <w:pStyle w:val="PL"/>
      </w:pPr>
      <w:r w:rsidRPr="001A01C4">
        <w:t>info:</w:t>
      </w:r>
    </w:p>
    <w:p w14:paraId="16D7F77A" w14:textId="1F2BA722" w:rsidR="00B432C8" w:rsidRPr="001A01C4" w:rsidRDefault="00B432C8" w:rsidP="00B432C8">
      <w:pPr>
        <w:pStyle w:val="PL"/>
      </w:pPr>
      <w:r w:rsidRPr="001A01C4">
        <w:t xml:space="preserve">  version: 1.</w:t>
      </w:r>
      <w:r w:rsidR="009E0504">
        <w:t>4</w:t>
      </w:r>
      <w:r w:rsidRPr="001A01C4">
        <w:t>.0</w:t>
      </w:r>
    </w:p>
    <w:p w14:paraId="763DB4C5" w14:textId="77777777" w:rsidR="00B432C8" w:rsidRPr="001A01C4" w:rsidRDefault="00B432C8" w:rsidP="00B432C8">
      <w:pPr>
        <w:pStyle w:val="PL"/>
      </w:pPr>
      <w:r w:rsidRPr="001A01C4">
        <w:t xml:space="preserve">  title: Nausf_UPUProtection Service</w:t>
      </w:r>
    </w:p>
    <w:p w14:paraId="384CE546" w14:textId="77777777" w:rsidR="00B432C8" w:rsidRPr="00455E06" w:rsidRDefault="00B432C8" w:rsidP="00B432C8">
      <w:pPr>
        <w:pStyle w:val="PL"/>
        <w:rPr>
          <w:lang w:val="fr-FR"/>
        </w:rPr>
      </w:pPr>
      <w:r w:rsidRPr="001A01C4">
        <w:t xml:space="preserve">  </w:t>
      </w:r>
      <w:proofErr w:type="gramStart"/>
      <w:r w:rsidRPr="00455E06">
        <w:rPr>
          <w:lang w:val="fr-FR"/>
        </w:rPr>
        <w:t>description:</w:t>
      </w:r>
      <w:proofErr w:type="gramEnd"/>
      <w:r w:rsidRPr="00455E06">
        <w:rPr>
          <w:lang w:val="fr-FR"/>
        </w:rPr>
        <w:t xml:space="preserve"> |</w:t>
      </w:r>
    </w:p>
    <w:p w14:paraId="79048412" w14:textId="4CE2006E" w:rsidR="00B432C8" w:rsidRPr="00455E06" w:rsidRDefault="00B432C8" w:rsidP="00B432C8">
      <w:pPr>
        <w:pStyle w:val="PL"/>
        <w:rPr>
          <w:lang w:val="fr-FR"/>
        </w:rPr>
      </w:pPr>
      <w:r w:rsidRPr="00455E06">
        <w:rPr>
          <w:lang w:val="fr-FR"/>
        </w:rPr>
        <w:t xml:space="preserve">    AUSF UPU Protection Service</w:t>
      </w:r>
      <w:r w:rsidR="008846F8" w:rsidRPr="00455E06">
        <w:rPr>
          <w:lang w:val="fr-FR"/>
        </w:rPr>
        <w:t xml:space="preserve">.  </w:t>
      </w:r>
    </w:p>
    <w:p w14:paraId="3D4B97FB" w14:textId="5B79F012" w:rsidR="00B432C8" w:rsidRPr="001A01C4" w:rsidRDefault="00B432C8" w:rsidP="00B432C8">
      <w:pPr>
        <w:pStyle w:val="PL"/>
      </w:pPr>
      <w:r w:rsidRPr="00CC38D9">
        <w:rPr>
          <w:lang w:val="fr-FR"/>
        </w:rPr>
        <w:t xml:space="preserve">    </w:t>
      </w:r>
      <w:r w:rsidRPr="001A01C4">
        <w:t>© 202</w:t>
      </w:r>
      <w:r w:rsidR="00844D1B">
        <w:t>5</w:t>
      </w:r>
      <w:r w:rsidRPr="001A01C4">
        <w:t>,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r w:rsidRPr="001A01C4">
        <w:rPr>
          <w:lang w:val="en-US"/>
        </w:rPr>
        <w:t>externalDocs:</w:t>
      </w:r>
    </w:p>
    <w:p w14:paraId="0EC0C688" w14:textId="6BD50B08" w:rsidR="00B432C8" w:rsidRPr="001A01C4" w:rsidRDefault="00B432C8" w:rsidP="00B432C8">
      <w:pPr>
        <w:pStyle w:val="PL"/>
        <w:rPr>
          <w:lang w:val="en-US"/>
        </w:rPr>
      </w:pPr>
      <w:r w:rsidRPr="001A01C4">
        <w:rPr>
          <w:lang w:val="en-US"/>
        </w:rPr>
        <w:lastRenderedPageBreak/>
        <w:t xml:space="preserve">  description: 3GPP TS 29.509 </w:t>
      </w:r>
      <w:r w:rsidR="00EF03C9" w:rsidRPr="001A01C4">
        <w:rPr>
          <w:lang w:val="en-US"/>
        </w:rPr>
        <w:t>V1</w:t>
      </w:r>
      <w:r w:rsidR="001823C2">
        <w:rPr>
          <w:lang w:val="en-US"/>
        </w:rPr>
        <w:t>9</w:t>
      </w:r>
      <w:r w:rsidRPr="001A01C4">
        <w:rPr>
          <w:lang w:val="en-US"/>
        </w:rPr>
        <w:t>.</w:t>
      </w:r>
      <w:r w:rsidR="00CC38D9">
        <w:rPr>
          <w:lang w:val="en-US"/>
        </w:rPr>
        <w:t>5</w:t>
      </w:r>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t xml:space="preserve">  url: 'http</w:t>
      </w:r>
      <w:r w:rsidR="00B02039" w:rsidRPr="001A01C4">
        <w:rPr>
          <w:lang w:val="en-US"/>
        </w:rPr>
        <w:t>s</w:t>
      </w:r>
      <w:r w:rsidRPr="001A01C4">
        <w:rPr>
          <w:lang w:val="en-US"/>
        </w:rPr>
        <w:t>://www.3gpp.org/ftp/Specs/archive/29_series/29.509'</w:t>
      </w:r>
    </w:p>
    <w:bookmarkEnd w:id="1005"/>
    <w:p w14:paraId="023B5830" w14:textId="77777777" w:rsidR="00B432C8" w:rsidRPr="001A01C4" w:rsidRDefault="00B432C8" w:rsidP="00B432C8">
      <w:pPr>
        <w:pStyle w:val="PL"/>
        <w:rPr>
          <w:lang w:val="en-US"/>
        </w:rPr>
      </w:pPr>
    </w:p>
    <w:bookmarkEnd w:id="1004"/>
    <w:p w14:paraId="39B2EB73" w14:textId="77777777" w:rsidR="00B432C8" w:rsidRPr="001A01C4" w:rsidRDefault="00B432C8" w:rsidP="00B432C8">
      <w:pPr>
        <w:pStyle w:val="PL"/>
      </w:pPr>
      <w:r w:rsidRPr="001A01C4">
        <w:t>servers:</w:t>
      </w:r>
    </w:p>
    <w:p w14:paraId="1FFF7598" w14:textId="77777777" w:rsidR="00B432C8" w:rsidRPr="001A01C4" w:rsidRDefault="00B432C8" w:rsidP="00B432C8">
      <w:pPr>
        <w:pStyle w:val="PL"/>
      </w:pPr>
      <w:r w:rsidRPr="001A01C4">
        <w:t xml:space="preserve">  - url: '{</w:t>
      </w:r>
      <w:proofErr w:type="spellStart"/>
      <w:r w:rsidRPr="001A01C4">
        <w:t>apiRoot</w:t>
      </w:r>
      <w:proofErr w:type="spellEnd"/>
      <w:r w:rsidRPr="001A01C4">
        <w:t>}/</w:t>
      </w:r>
      <w:proofErr w:type="spellStart"/>
      <w:r w:rsidRPr="001A01C4">
        <w:t>nausf-upuprotection</w:t>
      </w:r>
      <w:proofErr w:type="spellEnd"/>
      <w:r w:rsidRPr="001A01C4">
        <w:t>/v1'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apiRoot</w:t>
      </w:r>
      <w:proofErr w:type="spellEnd"/>
      <w:r w:rsidRPr="001A01C4">
        <w:rPr>
          <w:lang w:val="en-US"/>
        </w:rPr>
        <w: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5FB1A1AB" w:rsidR="00B432C8" w:rsidRPr="001A01C4" w:rsidRDefault="00B432C8" w:rsidP="00B432C8">
      <w:pPr>
        <w:pStyle w:val="PL"/>
        <w:rPr>
          <w:lang w:val="en-US"/>
        </w:rPr>
      </w:pPr>
      <w:r w:rsidRPr="001A01C4">
        <w:rPr>
          <w:lang w:val="en-US"/>
        </w:rPr>
        <w:t xml:space="preserve">        description: </w:t>
      </w:r>
      <w:proofErr w:type="spellStart"/>
      <w:r w:rsidRPr="001A01C4">
        <w:rPr>
          <w:lang w:val="en-US"/>
        </w:rPr>
        <w:t>apiRoot</w:t>
      </w:r>
      <w:proofErr w:type="spellEnd"/>
      <w:r w:rsidRPr="001A01C4">
        <w:rPr>
          <w:lang w:val="en-US"/>
        </w:rPr>
        <w:t xml:space="preserve"> as defined in clause 4.4 of 3GPP TS 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t>security:</w:t>
      </w:r>
    </w:p>
    <w:p w14:paraId="43D621AD" w14:textId="77777777" w:rsidR="00B432C8" w:rsidRPr="001A01C4" w:rsidRDefault="00B432C8" w:rsidP="00B432C8">
      <w:pPr>
        <w:pStyle w:val="PL"/>
      </w:pPr>
      <w:r w:rsidRPr="001A01C4">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w:t>
      </w:r>
      <w:proofErr w:type="spellStart"/>
      <w:r w:rsidRPr="001A01C4">
        <w:t>nausf-upuprotection</w:t>
      </w:r>
      <w:proofErr w:type="spellEnd"/>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w:t>
      </w:r>
      <w:proofErr w:type="spellStart"/>
      <w:r w:rsidRPr="001A01C4">
        <w:t>supi</w:t>
      </w:r>
      <w:proofErr w:type="spellEnd"/>
      <w:r w:rsidRPr="001A01C4">
        <w:t>}/</w:t>
      </w:r>
      <w:proofErr w:type="spellStart"/>
      <w:r w:rsidRPr="001A01C4">
        <w:t>ue-upu</w:t>
      </w:r>
      <w:proofErr w:type="spellEnd"/>
      <w:r w:rsidRPr="001A01C4">
        <w:t>:</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w:t>
      </w:r>
      <w:proofErr w:type="spellStart"/>
      <w:r w:rsidRPr="001A01C4">
        <w:t>supi</w:t>
      </w:r>
      <w:proofErr w:type="spellEnd"/>
    </w:p>
    <w:p w14:paraId="09A609A0" w14:textId="77777777" w:rsidR="00B432C8" w:rsidRPr="001A01C4" w:rsidRDefault="00B432C8" w:rsidP="00B432C8">
      <w:pPr>
        <w:pStyle w:val="PL"/>
      </w:pPr>
      <w:r w:rsidRPr="001A01C4">
        <w:t xml:space="preserve">          </w:t>
      </w:r>
      <w:proofErr w:type="gramStart"/>
      <w:r w:rsidRPr="001A01C4">
        <w:t>in:</w:t>
      </w:r>
      <w:proofErr w:type="gramEnd"/>
      <w:r w:rsidRPr="001A01C4">
        <w:t xml:space="preserve">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'TS29571_CommonData.yaml#/components/schemas/Supi'</w:t>
      </w:r>
    </w:p>
    <w:p w14:paraId="3A98F6B4" w14:textId="77777777" w:rsidR="00B432C8" w:rsidRPr="001A01C4" w:rsidRDefault="00B432C8" w:rsidP="00B432C8">
      <w:pPr>
        <w:pStyle w:val="PL"/>
      </w:pPr>
      <w:r w:rsidRPr="001A01C4">
        <w:t xml:space="preserve">      </w:t>
      </w:r>
      <w:proofErr w:type="spellStart"/>
      <w:r w:rsidRPr="001A01C4">
        <w:t>requestBody</w:t>
      </w:r>
      <w:proofErr w:type="spellEnd"/>
      <w:r w:rsidRPr="001A01C4">
        <w:t>:</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w:t>
      </w:r>
      <w:proofErr w:type="spellStart"/>
      <w:r w:rsidRPr="001A01C4">
        <w:t>json</w:t>
      </w:r>
      <w:proofErr w:type="spellEnd"/>
      <w:r w:rsidRPr="001A01C4">
        <w:t>:</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w:t>
      </w:r>
      <w:proofErr w:type="spellStart"/>
      <w:r w:rsidRPr="001A01C4">
        <w:t>UpuInfo</w:t>
      </w:r>
      <w:proofErr w:type="spellEnd"/>
      <w:r w:rsidRPr="001A01C4">
        <w:t>'</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w:t>
      </w:r>
      <w:proofErr w:type="spellStart"/>
      <w:r w:rsidRPr="001A01C4">
        <w:rPr>
          <w:lang w:val="en-US"/>
        </w:rPr>
        <w:t>UpuSecurityInfo</w:t>
      </w:r>
      <w:proofErr w:type="spellEnd"/>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w:t>
      </w:r>
      <w:proofErr w:type="spellStart"/>
      <w:r w:rsidRPr="001A01C4">
        <w:t>json</w:t>
      </w:r>
      <w:proofErr w:type="spellEnd"/>
      <w:r w:rsidRPr="001A01C4">
        <w:t>:</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w:t>
      </w:r>
      <w:proofErr w:type="spellStart"/>
      <w:r w:rsidRPr="001A01C4">
        <w:t>Upu</w:t>
      </w:r>
      <w:r w:rsidRPr="001A01C4">
        <w:rPr>
          <w:lang w:val="en-US"/>
        </w:rPr>
        <w:t>SecurityInfo</w:t>
      </w:r>
      <w:proofErr w:type="spellEnd"/>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'TS29571_CommonData.yaml#/components/responses/307'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'TS29571_CommonData.yaml#/components/responses/308'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'TS29571_CommonData.yaml#/components/responses/400'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'TS29571_CommonData.yaml#/components/responses/401'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'TS29571_CommonData.yaml#/components/responses/403'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'TS29571_CommonData.yaml#/components/responses/404'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'TS29571_CommonData.yaml#/components/responses/411'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'TS29571_CommonData.yaml#/components/responses/413'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'TS29571_CommonData.yaml#/components/responses/415'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'TS29571_CommonData.yaml#/components/responses/429'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'TS29571_CommonData.yaml#/components/responses/500'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'TS29571_CommonData.yaml#/components/responses/502'</w:t>
      </w:r>
    </w:p>
    <w:p w14:paraId="61C7F2EF" w14:textId="77777777" w:rsidR="00B432C8" w:rsidRPr="00CC38D9" w:rsidRDefault="00B432C8" w:rsidP="00B432C8">
      <w:pPr>
        <w:pStyle w:val="PL"/>
        <w:rPr>
          <w:lang w:val="en-US"/>
        </w:rPr>
      </w:pPr>
      <w:r w:rsidRPr="001A01C4">
        <w:t xml:space="preserve">        </w:t>
      </w:r>
      <w:r w:rsidRPr="00CC38D9">
        <w:rPr>
          <w:lang w:val="en-US"/>
        </w:rPr>
        <w:t>'503':</w:t>
      </w:r>
    </w:p>
    <w:p w14:paraId="4EBF9543" w14:textId="77777777" w:rsidR="00B432C8" w:rsidRPr="00CC38D9" w:rsidRDefault="00B432C8" w:rsidP="00B432C8">
      <w:pPr>
        <w:pStyle w:val="PL"/>
        <w:rPr>
          <w:lang w:val="en-US"/>
        </w:rPr>
      </w:pPr>
      <w:r w:rsidRPr="00CC38D9">
        <w:rPr>
          <w:lang w:val="en-US"/>
        </w:rPr>
        <w:t xml:space="preserve">          description: Service Unavailable</w:t>
      </w:r>
    </w:p>
    <w:p w14:paraId="26CE0E66" w14:textId="77777777" w:rsidR="00B432C8" w:rsidRPr="00CC38D9" w:rsidRDefault="00B432C8" w:rsidP="00B432C8">
      <w:pPr>
        <w:pStyle w:val="PL"/>
        <w:rPr>
          <w:lang w:val="en-US"/>
        </w:rPr>
      </w:pPr>
      <w:r w:rsidRPr="00CC38D9">
        <w:rPr>
          <w:lang w:val="en-US"/>
        </w:rPr>
        <w:t xml:space="preserve">          content:</w:t>
      </w:r>
    </w:p>
    <w:p w14:paraId="4A0B177A" w14:textId="77777777" w:rsidR="00B432C8" w:rsidRPr="001A01C4" w:rsidRDefault="00B432C8" w:rsidP="00B432C8">
      <w:pPr>
        <w:pStyle w:val="PL"/>
      </w:pPr>
      <w:r w:rsidRPr="00CC38D9">
        <w:rPr>
          <w:lang w:val="en-US"/>
        </w:rPr>
        <w:t xml:space="preserve">            </w:t>
      </w:r>
      <w:r w:rsidRPr="001A01C4">
        <w:t>application/</w:t>
      </w:r>
      <w:proofErr w:type="spellStart"/>
      <w:r w:rsidRPr="001A01C4">
        <w:t>problem+json</w:t>
      </w:r>
      <w:proofErr w:type="spellEnd"/>
      <w:r w:rsidRPr="001A01C4">
        <w:t>:</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w:t>
      </w:r>
      <w:proofErr w:type="spellStart"/>
      <w:r w:rsidRPr="001A01C4">
        <w:t>ProblemDetails</w:t>
      </w:r>
      <w:proofErr w:type="spellEnd"/>
      <w:r w:rsidRPr="001A01C4">
        <w:t>'</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w:t>
      </w:r>
      <w:proofErr w:type="spellStart"/>
      <w:r w:rsidRPr="001A01C4">
        <w:t>securitySchemes</w:t>
      </w:r>
      <w:proofErr w:type="spellEnd"/>
      <w:r w:rsidRPr="001A01C4">
        <w:t>:</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t xml:space="preserve">        </w:t>
      </w:r>
      <w:proofErr w:type="spellStart"/>
      <w:r w:rsidRPr="001A01C4">
        <w:t>clientCredentials</w:t>
      </w:r>
      <w:proofErr w:type="spellEnd"/>
      <w:r w:rsidRPr="001A01C4">
        <w:t>:</w:t>
      </w:r>
    </w:p>
    <w:p w14:paraId="081D96CA" w14:textId="77777777" w:rsidR="00B432C8" w:rsidRPr="001A01C4" w:rsidRDefault="00B432C8" w:rsidP="00B432C8">
      <w:pPr>
        <w:pStyle w:val="PL"/>
      </w:pPr>
      <w:r w:rsidRPr="001A01C4">
        <w:t xml:space="preserve">          </w:t>
      </w:r>
      <w:proofErr w:type="spellStart"/>
      <w:r w:rsidRPr="001A01C4">
        <w:t>tokenUrl</w:t>
      </w:r>
      <w:proofErr w:type="spellEnd"/>
      <w:r w:rsidRPr="001A01C4">
        <w:t>: '{</w:t>
      </w:r>
      <w:proofErr w:type="spellStart"/>
      <w:r w:rsidRPr="001A01C4">
        <w:t>nrfApiRoot</w:t>
      </w:r>
      <w:proofErr w:type="spellEnd"/>
      <w:r w:rsidRPr="001A01C4">
        <w: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w:t>
      </w:r>
      <w:proofErr w:type="spellStart"/>
      <w:r w:rsidRPr="001A01C4">
        <w:t>nausf-upuprotection</w:t>
      </w:r>
      <w:proofErr w:type="spellEnd"/>
      <w:r w:rsidRPr="001A01C4">
        <w:t>: Access to the Nausf_UPUProtection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proofErr w:type="spellStart"/>
      <w:r w:rsidRPr="001A01C4">
        <w:rPr>
          <w:rFonts w:hint="eastAsia"/>
          <w:lang w:eastAsia="zh-CN"/>
        </w:rPr>
        <w:t>Upu</w:t>
      </w:r>
      <w:r w:rsidRPr="001A01C4">
        <w:t>Info</w:t>
      </w:r>
      <w:proofErr w:type="spellEnd"/>
      <w:r w:rsidRPr="001A01C4">
        <w:t>:</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t xml:space="preserve">      properties:</w:t>
      </w:r>
    </w:p>
    <w:p w14:paraId="5400855C" w14:textId="77777777" w:rsidR="00B432C8" w:rsidRPr="001A01C4" w:rsidRDefault="00B432C8" w:rsidP="00B432C8">
      <w:pPr>
        <w:pStyle w:val="PL"/>
      </w:pPr>
      <w:r w:rsidRPr="001A01C4">
        <w:t xml:space="preserve">        </w:t>
      </w:r>
      <w:proofErr w:type="spellStart"/>
      <w:r w:rsidRPr="00CC548D">
        <w:rPr>
          <w:rFonts w:hint="eastAsia"/>
          <w:lang w:val="en-US" w:eastAsia="zh-CN"/>
        </w:rPr>
        <w:t>upuData</w:t>
      </w:r>
      <w:proofErr w:type="spellEnd"/>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t xml:space="preserve">          </w:t>
      </w:r>
      <w:r w:rsidRPr="001A01C4">
        <w:rPr>
          <w:rFonts w:hint="eastAsia"/>
          <w:lang w:eastAsia="zh-CN"/>
        </w:rPr>
        <w:t xml:space="preserve">  </w:t>
      </w:r>
      <w:r w:rsidRPr="001A01C4">
        <w:t>$ref: '#/components/schemas/</w:t>
      </w:r>
      <w:proofErr w:type="spellStart"/>
      <w:r w:rsidRPr="00CC548D">
        <w:rPr>
          <w:lang w:val="en-US"/>
        </w:rPr>
        <w:t>U</w:t>
      </w:r>
      <w:r w:rsidRPr="00CC548D">
        <w:rPr>
          <w:rFonts w:hint="eastAsia"/>
          <w:lang w:val="en-US" w:eastAsia="zh-CN"/>
        </w:rPr>
        <w:t>puData</w:t>
      </w:r>
      <w:proofErr w:type="spellEnd"/>
      <w:r w:rsidRPr="001A01C4">
        <w:t>'</w:t>
      </w:r>
    </w:p>
    <w:p w14:paraId="0830A51E"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minItems</w:t>
      </w:r>
      <w:proofErr w:type="spellEnd"/>
      <w:r w:rsidRPr="001A01C4">
        <w:rPr>
          <w:lang w:val="en-US"/>
        </w:rPr>
        <w:t>: 1</w:t>
      </w:r>
    </w:p>
    <w:p w14:paraId="4D3B1C1B" w14:textId="77777777" w:rsidR="00B432C8" w:rsidRPr="001A01C4" w:rsidRDefault="00B432C8" w:rsidP="00B432C8">
      <w:pPr>
        <w:pStyle w:val="PL"/>
      </w:pPr>
      <w:r w:rsidRPr="001A01C4">
        <w:t xml:space="preserve">        </w:t>
      </w:r>
      <w:proofErr w:type="spellStart"/>
      <w:r w:rsidRPr="001A01C4">
        <w:t>upuHeader</w:t>
      </w:r>
      <w:proofErr w:type="spellEnd"/>
      <w:r w:rsidRPr="001A01C4">
        <w:t>:</w:t>
      </w:r>
    </w:p>
    <w:p w14:paraId="6FB21817" w14:textId="77777777" w:rsidR="00B432C8" w:rsidRPr="001A01C4" w:rsidRDefault="00B432C8" w:rsidP="00B432C8">
      <w:pPr>
        <w:pStyle w:val="PL"/>
      </w:pPr>
      <w:r w:rsidRPr="001A01C4">
        <w:t xml:space="preserve">          $ref: '#/components/schemas/</w:t>
      </w:r>
      <w:proofErr w:type="spellStart"/>
      <w:r w:rsidRPr="001A01C4">
        <w:rPr>
          <w:lang w:val="en-US"/>
        </w:rPr>
        <w:t>U</w:t>
      </w:r>
      <w:r w:rsidRPr="001A01C4">
        <w:rPr>
          <w:rFonts w:hint="eastAsia"/>
          <w:lang w:val="en-US" w:eastAsia="zh-CN"/>
        </w:rPr>
        <w:t>pu</w:t>
      </w:r>
      <w:r w:rsidRPr="001A01C4">
        <w:rPr>
          <w:lang w:val="en-US" w:eastAsia="zh-CN"/>
        </w:rPr>
        <w:t>Header</w:t>
      </w:r>
      <w:proofErr w:type="spellEnd"/>
      <w:r w:rsidRPr="001A01C4">
        <w:t>'</w:t>
      </w:r>
    </w:p>
    <w:p w14:paraId="1E5313DB" w14:textId="77777777" w:rsidR="00B432C8" w:rsidRPr="001A01C4" w:rsidRDefault="00B432C8" w:rsidP="00B432C8">
      <w:pPr>
        <w:pStyle w:val="PL"/>
      </w:pPr>
      <w:r w:rsidRPr="001A01C4">
        <w:t xml:space="preserve">        </w:t>
      </w:r>
      <w:proofErr w:type="spellStart"/>
      <w:r w:rsidRPr="001A01C4">
        <w:t>upuAckInd</w:t>
      </w:r>
      <w:proofErr w:type="spellEnd"/>
      <w:r w:rsidRPr="001A01C4">
        <w:t>:</w:t>
      </w:r>
    </w:p>
    <w:p w14:paraId="742D88CE" w14:textId="77777777" w:rsidR="00B432C8" w:rsidRPr="001A01C4" w:rsidRDefault="00B432C8" w:rsidP="00B432C8">
      <w:pPr>
        <w:pStyle w:val="PL"/>
      </w:pPr>
      <w:r w:rsidRPr="001A01C4">
        <w:t xml:space="preserve">          $ref: '#/components/schemas/</w:t>
      </w:r>
      <w:proofErr w:type="spellStart"/>
      <w:r w:rsidRPr="001A01C4">
        <w:t>UpuAckInd</w:t>
      </w:r>
      <w:proofErr w:type="spellEnd"/>
      <w:r w:rsidRPr="001A01C4">
        <w:t>'</w:t>
      </w:r>
    </w:p>
    <w:p w14:paraId="11E63549" w14:textId="77777777" w:rsidR="00B432C8" w:rsidRPr="001A01C4" w:rsidRDefault="00B432C8" w:rsidP="00B432C8">
      <w:pPr>
        <w:pStyle w:val="PL"/>
        <w:rPr>
          <w:lang w:val="en-US"/>
        </w:rPr>
      </w:pPr>
      <w:r w:rsidRPr="001A01C4">
        <w:rPr>
          <w:lang w:val="en-US"/>
        </w:rPr>
        <w:t xml:space="preserve">        supportedFeatures:</w:t>
      </w:r>
    </w:p>
    <w:p w14:paraId="4796DB1B" w14:textId="5C950902" w:rsidR="00B432C8" w:rsidRPr="001A01C4" w:rsidRDefault="00B432C8" w:rsidP="00B432C8">
      <w:pPr>
        <w:pStyle w:val="PL"/>
        <w:rPr>
          <w:lang w:val="en-US"/>
        </w:rPr>
      </w:pPr>
      <w:r w:rsidRPr="001A01C4">
        <w:rPr>
          <w:lang w:val="en-US"/>
        </w:rPr>
        <w:t xml:space="preserve">          $ref: 'TS29571_CommonData.yaml#/components/schemas/SupportedFeatures'</w:t>
      </w:r>
    </w:p>
    <w:p w14:paraId="00DDFA33" w14:textId="77777777" w:rsidR="003924A8" w:rsidRPr="001A01C4" w:rsidRDefault="003924A8" w:rsidP="003924A8">
      <w:pPr>
        <w:pStyle w:val="PL"/>
        <w:rPr>
          <w:lang w:val="en-US"/>
        </w:rPr>
      </w:pPr>
      <w:r w:rsidRPr="001A01C4">
        <w:rPr>
          <w:lang w:val="en-US"/>
        </w:rPr>
        <w:t xml:space="preserve">        </w:t>
      </w:r>
      <w:proofErr w:type="spellStart"/>
      <w:r w:rsidRPr="001A01C4">
        <w:rPr>
          <w:lang w:val="en-US"/>
        </w:rPr>
        <w:t>upuTransparentInfo</w:t>
      </w:r>
      <w:proofErr w:type="spellEnd"/>
      <w:r w:rsidRPr="001A01C4">
        <w:rPr>
          <w:lang w:val="en-US"/>
        </w:rPr>
        <w:t>:</w:t>
      </w:r>
    </w:p>
    <w:p w14:paraId="5C8768F1" w14:textId="5ED424FB" w:rsidR="003924A8" w:rsidRPr="001A01C4" w:rsidRDefault="003924A8" w:rsidP="003924A8">
      <w:pPr>
        <w:pStyle w:val="PL"/>
      </w:pPr>
      <w:r w:rsidRPr="001A01C4">
        <w:rPr>
          <w:lang w:val="en-US"/>
        </w:rPr>
        <w:t xml:space="preserve">          $ref: </w:t>
      </w:r>
      <w:r w:rsidRPr="001A01C4">
        <w:t>'#/components/schemas/</w:t>
      </w:r>
      <w:proofErr w:type="spellStart"/>
      <w:r w:rsidRPr="001A01C4">
        <w:t>UpuTransparentInfo</w:t>
      </w:r>
      <w:proofErr w:type="spellEnd"/>
      <w:r w:rsidRPr="001A01C4">
        <w:t>'</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proofErr w:type="spellStart"/>
      <w:r w:rsidRPr="00CC548D">
        <w:rPr>
          <w:lang w:val="en-US" w:eastAsia="zh-CN"/>
        </w:rPr>
        <w:t>upuData</w:t>
      </w:r>
      <w:proofErr w:type="spellEnd"/>
      <w:r w:rsidRPr="001A01C4">
        <w:t>List</w:t>
      </w:r>
    </w:p>
    <w:p w14:paraId="1DDA91D2" w14:textId="77777777" w:rsidR="00B432C8" w:rsidRPr="001A01C4" w:rsidRDefault="00B432C8" w:rsidP="00B432C8">
      <w:pPr>
        <w:pStyle w:val="PL"/>
      </w:pPr>
      <w:r w:rsidRPr="001A01C4">
        <w:t xml:space="preserve">        - </w:t>
      </w:r>
      <w:proofErr w:type="spellStart"/>
      <w:r w:rsidRPr="001A01C4">
        <w:t>upuAckInd</w:t>
      </w:r>
      <w:proofErr w:type="spellEnd"/>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proofErr w:type="spellStart"/>
      <w:r w:rsidRPr="001A01C4">
        <w:rPr>
          <w:rFonts w:hint="eastAsia"/>
          <w:lang w:eastAsia="zh-CN"/>
        </w:rPr>
        <w:t>Upu</w:t>
      </w:r>
      <w:r w:rsidRPr="001A01C4">
        <w:t>SecurityInfo</w:t>
      </w:r>
      <w:proofErr w:type="spellEnd"/>
      <w:r w:rsidRPr="001A01C4">
        <w:t>:</w:t>
      </w:r>
    </w:p>
    <w:p w14:paraId="571F4384" w14:textId="77777777" w:rsidR="00F2257E" w:rsidRDefault="00B432C8" w:rsidP="00B432C8">
      <w:pPr>
        <w:pStyle w:val="PL"/>
        <w:rPr>
          <w:lang w:val="en-US"/>
        </w:rPr>
      </w:pPr>
      <w:r w:rsidRPr="001A01C4">
        <w:t xml:space="preserve">      </w:t>
      </w:r>
      <w:r w:rsidRPr="001A01C4">
        <w:rPr>
          <w:lang w:val="en-US"/>
        </w:rPr>
        <w:t xml:space="preserve">description: </w:t>
      </w:r>
      <w:r w:rsidR="00F2257E">
        <w:rPr>
          <w:lang w:val="en-US"/>
        </w:rPr>
        <w:t>&gt;</w:t>
      </w:r>
    </w:p>
    <w:p w14:paraId="24E618C6" w14:textId="59C45BC3" w:rsidR="00F2257E" w:rsidRDefault="00F2257E" w:rsidP="00B432C8">
      <w:pPr>
        <w:pStyle w:val="PL"/>
        <w:rPr>
          <w:rFonts w:cs="Arial"/>
          <w:szCs w:val="18"/>
        </w:rPr>
      </w:pPr>
      <w:r>
        <w:rPr>
          <w:lang w:val="en-US"/>
        </w:rPr>
        <w:t xml:space="preserve">        </w:t>
      </w:r>
      <w:r w:rsidR="00B432C8" w:rsidRPr="001A01C4">
        <w:rPr>
          <w:rFonts w:cs="Arial"/>
          <w:szCs w:val="18"/>
        </w:rPr>
        <w:t xml:space="preserve">Contains the material generated for securing of </w:t>
      </w:r>
      <w:r w:rsidR="00B432C8" w:rsidRPr="001A01C4">
        <w:rPr>
          <w:rFonts w:cs="Arial" w:hint="eastAsia"/>
          <w:szCs w:val="18"/>
          <w:lang w:eastAsia="zh-CN"/>
        </w:rPr>
        <w:t>UPU</w:t>
      </w:r>
      <w:r w:rsidR="00B432C8" w:rsidRPr="001A01C4">
        <w:rPr>
          <w:rFonts w:cs="Arial"/>
          <w:szCs w:val="18"/>
        </w:rPr>
        <w:t>. It contains at least</w:t>
      </w:r>
    </w:p>
    <w:p w14:paraId="4FC233EC" w14:textId="7535B3AE" w:rsidR="00B432C8" w:rsidRPr="001A01C4" w:rsidRDefault="00F2257E" w:rsidP="00B432C8">
      <w:pPr>
        <w:pStyle w:val="PL"/>
      </w:pPr>
      <w:r>
        <w:rPr>
          <w:rFonts w:cs="Arial"/>
          <w:szCs w:val="18"/>
        </w:rPr>
        <w:t xml:space="preserve">        </w:t>
      </w:r>
      <w:r w:rsidR="00B432C8" w:rsidRPr="001A01C4">
        <w:rPr>
          <w:rFonts w:cs="Arial"/>
          <w:szCs w:val="18"/>
        </w:rPr>
        <w:t xml:space="preserve">the </w:t>
      </w:r>
      <w:r w:rsidR="00B432C8" w:rsidRPr="001A01C4">
        <w:t>UPU-MAC-I</w:t>
      </w:r>
      <w:r w:rsidR="00B432C8" w:rsidRPr="001A01C4">
        <w:rPr>
          <w:vertAlign w:val="subscript"/>
        </w:rPr>
        <w:t>AUSF</w:t>
      </w:r>
      <w:r w:rsidR="00B432C8" w:rsidRPr="001A01C4">
        <w:rPr>
          <w:rFonts w:hint="eastAsia"/>
          <w:lang w:eastAsia="zh-CN"/>
        </w:rPr>
        <w:t xml:space="preserve"> and </w:t>
      </w:r>
      <w:proofErr w:type="spellStart"/>
      <w:r w:rsidR="00B432C8" w:rsidRPr="001A01C4">
        <w:t>CounterUPU</w:t>
      </w:r>
      <w:proofErr w:type="spellEnd"/>
      <w:r w:rsidR="00B432C8"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proofErr w:type="spellStart"/>
      <w:r w:rsidRPr="001A01C4">
        <w:rPr>
          <w:rFonts w:eastAsia="SimSun" w:hint="eastAsia"/>
          <w:lang w:eastAsia="zh-CN"/>
        </w:rPr>
        <w:t>upu</w:t>
      </w:r>
      <w:r w:rsidRPr="001A01C4">
        <w:rPr>
          <w:rFonts w:eastAsia="SimSun"/>
          <w:lang w:eastAsia="zh-CN"/>
        </w:rPr>
        <w:t>MacIausf</w:t>
      </w:r>
      <w:proofErr w:type="spellEnd"/>
      <w:r w:rsidRPr="001A01C4">
        <w:t>:</w:t>
      </w:r>
    </w:p>
    <w:p w14:paraId="094EF768"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3576017C" w14:textId="77777777" w:rsidR="00B432C8" w:rsidRPr="001A01C4" w:rsidRDefault="00B432C8" w:rsidP="00B432C8">
      <w:pPr>
        <w:pStyle w:val="PL"/>
      </w:pPr>
      <w:r w:rsidRPr="001A01C4">
        <w:t xml:space="preserve">        </w:t>
      </w:r>
      <w:proofErr w:type="spellStart"/>
      <w:r w:rsidRPr="001A01C4">
        <w:t>counter</w:t>
      </w:r>
      <w:r w:rsidRPr="001A01C4">
        <w:rPr>
          <w:rFonts w:hint="eastAsia"/>
          <w:lang w:eastAsia="zh-CN"/>
        </w:rPr>
        <w:t>Upu</w:t>
      </w:r>
      <w:proofErr w:type="spellEnd"/>
      <w:r w:rsidRPr="001A01C4">
        <w:t>:</w:t>
      </w:r>
    </w:p>
    <w:p w14:paraId="0B23CE70" w14:textId="77777777" w:rsidR="00B432C8" w:rsidRPr="001A01C4" w:rsidRDefault="00B432C8" w:rsidP="00B432C8">
      <w:pPr>
        <w:pStyle w:val="PL"/>
      </w:pPr>
      <w:r w:rsidRPr="001A01C4">
        <w:t xml:space="preserve">          $ref: '#/components/schemas/</w:t>
      </w:r>
      <w:proofErr w:type="spellStart"/>
      <w:r w:rsidRPr="001A01C4">
        <w:t>Counter</w:t>
      </w:r>
      <w:r w:rsidRPr="001A01C4">
        <w:rPr>
          <w:rFonts w:hint="eastAsia"/>
          <w:lang w:eastAsia="zh-CN"/>
        </w:rPr>
        <w:t>Upu</w:t>
      </w:r>
      <w:proofErr w:type="spellEnd"/>
      <w:r w:rsidRPr="001A01C4">
        <w:t>'</w:t>
      </w:r>
    </w:p>
    <w:p w14:paraId="77B350BD" w14:textId="77777777" w:rsidR="00B432C8" w:rsidRPr="001A01C4" w:rsidRDefault="00B432C8" w:rsidP="00B432C8">
      <w:pPr>
        <w:pStyle w:val="PL"/>
      </w:pPr>
      <w:r w:rsidRPr="001A01C4">
        <w:t xml:space="preserve">        </w:t>
      </w:r>
      <w:proofErr w:type="spellStart"/>
      <w:r w:rsidRPr="001A01C4">
        <w:rPr>
          <w:rFonts w:hint="eastAsia"/>
          <w:lang w:eastAsia="zh-CN"/>
        </w:rPr>
        <w:t>upu</w:t>
      </w:r>
      <w:r w:rsidRPr="001A01C4">
        <w:t>XmacIue</w:t>
      </w:r>
      <w:proofErr w:type="spellEnd"/>
      <w:r w:rsidRPr="001A01C4">
        <w:t>:</w:t>
      </w:r>
    </w:p>
    <w:p w14:paraId="352D4963"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proofErr w:type="spellStart"/>
      <w:r w:rsidRPr="001A01C4">
        <w:rPr>
          <w:rFonts w:eastAsia="SimSun" w:hint="eastAsia"/>
          <w:lang w:eastAsia="zh-CN"/>
        </w:rPr>
        <w:t>upu</w:t>
      </w:r>
      <w:r w:rsidRPr="001A01C4">
        <w:rPr>
          <w:rFonts w:eastAsia="SimSun"/>
          <w:lang w:eastAsia="zh-CN"/>
        </w:rPr>
        <w:t>MacIausf</w:t>
      </w:r>
      <w:proofErr w:type="spellEnd"/>
    </w:p>
    <w:p w14:paraId="3A5FB6DE" w14:textId="77777777" w:rsidR="00B432C8" w:rsidRPr="001A01C4" w:rsidRDefault="00B432C8" w:rsidP="00B432C8">
      <w:pPr>
        <w:pStyle w:val="PL"/>
        <w:rPr>
          <w:lang w:eastAsia="zh-CN"/>
        </w:rPr>
      </w:pPr>
      <w:r w:rsidRPr="001A01C4">
        <w:t xml:space="preserve">        - </w:t>
      </w:r>
      <w:proofErr w:type="spellStart"/>
      <w:r w:rsidRPr="001A01C4">
        <w:t>counter</w:t>
      </w:r>
      <w:r w:rsidRPr="001A01C4">
        <w:rPr>
          <w:rFonts w:hint="eastAsia"/>
          <w:lang w:eastAsia="zh-CN"/>
        </w:rPr>
        <w:t>Upu</w:t>
      </w:r>
      <w:proofErr w:type="spellEnd"/>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w:t>
      </w:r>
      <w:proofErr w:type="spellStart"/>
      <w:r w:rsidRPr="001A01C4">
        <w:t>Upu</w:t>
      </w:r>
      <w:r w:rsidRPr="001A01C4">
        <w:rPr>
          <w:lang w:eastAsia="zh-CN"/>
        </w:rPr>
        <w:t>D</w:t>
      </w:r>
      <w:r w:rsidRPr="001A01C4">
        <w:t>ata</w:t>
      </w:r>
      <w:proofErr w:type="spellEnd"/>
      <w:r w:rsidRPr="001A01C4">
        <w:t>:</w:t>
      </w:r>
    </w:p>
    <w:p w14:paraId="5147A7EF" w14:textId="77777777" w:rsidR="00EE2D83" w:rsidRDefault="00B432C8" w:rsidP="00B432C8">
      <w:pPr>
        <w:pStyle w:val="PL"/>
        <w:rPr>
          <w:lang w:val="en-US"/>
        </w:rPr>
      </w:pPr>
      <w:r w:rsidRPr="001A01C4">
        <w:t xml:space="preserve">      </w:t>
      </w:r>
      <w:r w:rsidRPr="001A01C4">
        <w:rPr>
          <w:lang w:val="en-US"/>
        </w:rPr>
        <w:t>description:</w:t>
      </w:r>
      <w:r w:rsidR="00EE2D83">
        <w:rPr>
          <w:lang w:val="en-US"/>
        </w:rPr>
        <w:t xml:space="preserve"> &gt;</w:t>
      </w:r>
    </w:p>
    <w:p w14:paraId="6C07C1C6" w14:textId="2B313A26" w:rsidR="00EE2D83" w:rsidRDefault="00B432C8" w:rsidP="00B432C8">
      <w:pPr>
        <w:pStyle w:val="PL"/>
        <w:rPr>
          <w:lang w:val="en-US" w:eastAsia="zh-CN"/>
        </w:rPr>
      </w:pPr>
      <w:r w:rsidRPr="001A01C4">
        <w:rPr>
          <w:lang w:val="en-US"/>
        </w:rPr>
        <w:t xml:space="preserve"> </w:t>
      </w:r>
      <w:r w:rsidR="00EE2D83">
        <w:rPr>
          <w:lang w:val="en-US"/>
        </w:rPr>
        <w:t xml:space="preserve">       </w:t>
      </w: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p>
    <w:p w14:paraId="073D4E39" w14:textId="22E17017" w:rsidR="00B432C8" w:rsidRPr="001A01C4" w:rsidRDefault="00EE2D83" w:rsidP="00B432C8">
      <w:pPr>
        <w:pStyle w:val="PL"/>
      </w:pPr>
      <w:r>
        <w:rPr>
          <w:lang w:val="en-US" w:eastAsia="zh-CN"/>
        </w:rPr>
        <w:t xml:space="preserve">        </w:t>
      </w:r>
      <w:r w:rsidR="00B432C8" w:rsidRPr="001A01C4">
        <w:rPr>
          <w:rFonts w:hint="eastAsia"/>
          <w:lang w:val="en-US" w:eastAsia="zh-CN"/>
        </w:rPr>
        <w:t>or the</w:t>
      </w:r>
      <w:r w:rsidR="00B432C8" w:rsidRPr="00CC548D">
        <w:rPr>
          <w:lang w:val="en-US"/>
        </w:rPr>
        <w:t xml:space="preserve"> Default configured NSSAI</w:t>
      </w:r>
      <w:r w:rsidR="00CA57EA">
        <w:rPr>
          <w:lang w:val="en-US"/>
        </w:rPr>
        <w:t xml:space="preserve"> or the disaster roaming parameters</w:t>
      </w:r>
      <w:r w:rsidR="00B432C8" w:rsidRPr="001A01C4">
        <w:rPr>
          <w:rFonts w:hint="eastAsia"/>
          <w:lang w:val="en-US" w:eastAsia="zh-CN"/>
        </w:rPr>
        <w:t>)</w:t>
      </w:r>
      <w:r w:rsidR="00B432C8"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proofErr w:type="spellStart"/>
      <w:r w:rsidRPr="001A01C4">
        <w:rPr>
          <w:lang w:eastAsia="zh-CN"/>
        </w:rPr>
        <w:t>secPacket</w:t>
      </w:r>
      <w:proofErr w:type="spellEnd"/>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TS29509_Nausf_SoRProtection.yaml</w:t>
      </w:r>
      <w:r w:rsidRPr="001A01C4">
        <w:rPr>
          <w:lang w:val="en-US"/>
        </w:rPr>
        <w:t>#/components/schemas/</w:t>
      </w:r>
      <w:proofErr w:type="spellStart"/>
      <w:r w:rsidRPr="001A01C4">
        <w:t>SecuredPacket</w:t>
      </w:r>
      <w:proofErr w:type="spellEnd"/>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proofErr w:type="spellStart"/>
      <w:r w:rsidRPr="001A01C4">
        <w:rPr>
          <w:lang w:eastAsia="zh-CN"/>
        </w:rPr>
        <w:t>defaultConfNssai</w:t>
      </w:r>
      <w:proofErr w:type="spellEnd"/>
      <w:r w:rsidRPr="001A01C4">
        <w:rPr>
          <w:lang w:eastAsia="zh-CN"/>
        </w:rPr>
        <w:t>:</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proofErr w:type="spellStart"/>
      <w:r w:rsidRPr="001A01C4">
        <w:t>Snssai</w:t>
      </w:r>
      <w:proofErr w:type="spellEnd"/>
      <w:r w:rsidRPr="001A01C4">
        <w:t>'</w:t>
      </w:r>
    </w:p>
    <w:p w14:paraId="035D720F"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minItems</w:t>
      </w:r>
      <w:proofErr w:type="spellEnd"/>
      <w:r w:rsidRPr="001A01C4">
        <w:rPr>
          <w:lang w:val="en-US"/>
        </w:rPr>
        <w:t>: 1</w:t>
      </w:r>
    </w:p>
    <w:p w14:paraId="32ED6551"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routingId</w:t>
      </w:r>
      <w:proofErr w:type="spellEnd"/>
      <w:r w:rsidRPr="001A01C4">
        <w:rPr>
          <w:lang w:val="en-US"/>
        </w:rPr>
        <w:t>:</w:t>
      </w:r>
    </w:p>
    <w:p w14:paraId="5854B349" w14:textId="77777777" w:rsidR="00B432C8" w:rsidRPr="001A01C4" w:rsidRDefault="00B432C8" w:rsidP="00B432C8">
      <w:pPr>
        <w:pStyle w:val="PL"/>
      </w:pPr>
      <w:r w:rsidRPr="001A01C4">
        <w:rPr>
          <w:lang w:val="en-US"/>
        </w:rPr>
        <w:t xml:space="preserve">          $ref: 'TS29544_Nspaf_SecuredPacket.yaml#/components/schemas/</w:t>
      </w:r>
      <w:proofErr w:type="spellStart"/>
      <w:r w:rsidRPr="001A01C4">
        <w:rPr>
          <w:lang w:val="en-US"/>
        </w:rPr>
        <w:t>RoutingId</w:t>
      </w:r>
      <w:proofErr w:type="spellEnd"/>
      <w:r w:rsidRPr="001A01C4">
        <w:rPr>
          <w:lang w:val="en-US"/>
        </w:rPr>
        <w:t>'</w:t>
      </w:r>
    </w:p>
    <w:p w14:paraId="20B3D965" w14:textId="0E56F4C4" w:rsidR="00CA57EA" w:rsidRDefault="00CA57EA" w:rsidP="00CA57EA">
      <w:pPr>
        <w:pStyle w:val="PL"/>
        <w:rPr>
          <w:lang w:val="en-US"/>
        </w:rPr>
      </w:pPr>
      <w:r>
        <w:rPr>
          <w:lang w:val="en-US"/>
        </w:rPr>
        <w:t xml:space="preserve">        </w:t>
      </w:r>
      <w:proofErr w:type="spellStart"/>
      <w:r>
        <w:rPr>
          <w:lang w:val="en-US"/>
        </w:rPr>
        <w:t>drei</w:t>
      </w:r>
      <w:proofErr w:type="spellEnd"/>
      <w:r>
        <w:rPr>
          <w:lang w:val="en-US"/>
        </w:rPr>
        <w:t>:</w:t>
      </w:r>
    </w:p>
    <w:p w14:paraId="7A635E9D" w14:textId="77777777" w:rsidR="00B64B7B" w:rsidRDefault="00CA57EA" w:rsidP="00B64B7B">
      <w:pPr>
        <w:pStyle w:val="PL"/>
        <w:rPr>
          <w:lang w:val="en-US"/>
        </w:rPr>
      </w:pPr>
      <w:r>
        <w:rPr>
          <w:lang w:val="en-US"/>
        </w:rPr>
        <w:t xml:space="preserve">          type: </w:t>
      </w:r>
      <w:proofErr w:type="spellStart"/>
      <w:r>
        <w:rPr>
          <w:lang w:val="en-US"/>
        </w:rPr>
        <w:t>boolean</w:t>
      </w:r>
      <w:proofErr w:type="spellEnd"/>
    </w:p>
    <w:p w14:paraId="51319662" w14:textId="77777777" w:rsidR="00B64B7B" w:rsidRDefault="00B64B7B" w:rsidP="00B64B7B">
      <w:pPr>
        <w:pStyle w:val="PL"/>
        <w:rPr>
          <w:lang w:val="en-US"/>
        </w:rPr>
      </w:pPr>
      <w:r>
        <w:rPr>
          <w:lang w:val="en-US"/>
        </w:rPr>
        <w:t xml:space="preserve">        </w:t>
      </w:r>
      <w:proofErr w:type="spellStart"/>
      <w:r>
        <w:rPr>
          <w:lang w:val="en-US"/>
        </w:rPr>
        <w:t>dreiEps</w:t>
      </w:r>
      <w:proofErr w:type="spellEnd"/>
      <w:r>
        <w:rPr>
          <w:lang w:val="en-US"/>
        </w:rPr>
        <w:t>:</w:t>
      </w:r>
    </w:p>
    <w:p w14:paraId="2EA7CC10" w14:textId="2566577B" w:rsidR="00CA57EA" w:rsidRDefault="00B64B7B" w:rsidP="00CA57EA">
      <w:pPr>
        <w:pStyle w:val="PL"/>
        <w:rPr>
          <w:lang w:val="en-US"/>
        </w:rPr>
      </w:pPr>
      <w:r>
        <w:rPr>
          <w:lang w:val="en-US"/>
        </w:rPr>
        <w:t xml:space="preserve">          type: </w:t>
      </w:r>
      <w:proofErr w:type="spellStart"/>
      <w:r>
        <w:rPr>
          <w:lang w:val="en-US"/>
        </w:rPr>
        <w:t>boolean</w:t>
      </w:r>
      <w:proofErr w:type="spellEnd"/>
    </w:p>
    <w:p w14:paraId="764C4984" w14:textId="77777777" w:rsidR="00CA57EA" w:rsidRDefault="00CA57EA" w:rsidP="00CA57EA">
      <w:pPr>
        <w:pStyle w:val="PL"/>
        <w:rPr>
          <w:lang w:val="en-US"/>
        </w:rPr>
      </w:pPr>
      <w:r>
        <w:rPr>
          <w:lang w:val="en-US"/>
        </w:rPr>
        <w:t xml:space="preserve">        </w:t>
      </w:r>
      <w:proofErr w:type="spellStart"/>
      <w:r>
        <w:rPr>
          <w:lang w:val="en-US"/>
        </w:rPr>
        <w:t>aol</w:t>
      </w:r>
      <w:proofErr w:type="spellEnd"/>
      <w:r>
        <w:rPr>
          <w:lang w:val="en-US"/>
        </w:rPr>
        <w:t>:</w:t>
      </w:r>
    </w:p>
    <w:p w14:paraId="67AD46A2" w14:textId="77777777" w:rsidR="00CA57EA" w:rsidRDefault="00CA57EA" w:rsidP="00B55CD0">
      <w:pPr>
        <w:pStyle w:val="PL"/>
        <w:rPr>
          <w:lang w:val="en-US"/>
        </w:rPr>
      </w:pPr>
      <w:r>
        <w:rPr>
          <w:lang w:val="en-US"/>
        </w:rPr>
        <w:t xml:space="preserve">          type: </w:t>
      </w:r>
      <w:proofErr w:type="spellStart"/>
      <w:r>
        <w:rPr>
          <w:lang w:val="en-US"/>
        </w:rPr>
        <w:t>boolean</w:t>
      </w:r>
      <w:proofErr w:type="spellEnd"/>
    </w:p>
    <w:p w14:paraId="6F9B3ECE" w14:textId="4A8CE2CA" w:rsidR="00EE2D83" w:rsidRPr="00EE2D83" w:rsidRDefault="00EE2D83" w:rsidP="00B55CD0">
      <w:pPr>
        <w:pStyle w:val="PL"/>
        <w:rPr>
          <w:rFonts w:cs="Courier New"/>
          <w:lang w:val="en-US"/>
        </w:rPr>
      </w:pPr>
      <w:r>
        <w:rPr>
          <w:lang w:val="en-US"/>
        </w:rPr>
        <w:t xml:space="preserve">        </w:t>
      </w:r>
      <w:proofErr w:type="spellStart"/>
      <w:r w:rsidRPr="00EE2D83">
        <w:rPr>
          <w:rFonts w:cs="Courier New"/>
          <w:lang w:val="en-US"/>
        </w:rPr>
        <w:t>disasterCondPlmnIds</w:t>
      </w:r>
      <w:proofErr w:type="spellEnd"/>
      <w:r w:rsidRPr="00EE2D83">
        <w:rPr>
          <w:rFonts w:cs="Courier New"/>
          <w:lang w:val="en-US"/>
        </w:rPr>
        <w:t>:</w:t>
      </w:r>
    </w:p>
    <w:p w14:paraId="31C5512F" w14:textId="77777777" w:rsidR="00EE2D83" w:rsidRPr="00EE2D83" w:rsidRDefault="00EE2D83" w:rsidP="00B55CD0">
      <w:pPr>
        <w:pStyle w:val="PL"/>
        <w:rPr>
          <w:rFonts w:cs="Courier New"/>
        </w:rPr>
      </w:pPr>
      <w:r w:rsidRPr="00EE2D83">
        <w:rPr>
          <w:rFonts w:cs="Courier New"/>
        </w:rPr>
        <w:t xml:space="preserve">          type: array</w:t>
      </w:r>
    </w:p>
    <w:p w14:paraId="79C844B9" w14:textId="77777777" w:rsidR="00EE2D83" w:rsidRPr="00EE2D83" w:rsidRDefault="00EE2D83" w:rsidP="00B55CD0">
      <w:pPr>
        <w:pStyle w:val="PL"/>
        <w:rPr>
          <w:rFonts w:cs="Courier New"/>
        </w:rPr>
      </w:pPr>
      <w:r w:rsidRPr="00EE2D83">
        <w:rPr>
          <w:rFonts w:cs="Courier New"/>
        </w:rPr>
        <w:t xml:space="preserve">          items:</w:t>
      </w:r>
    </w:p>
    <w:p w14:paraId="13016672" w14:textId="77777777" w:rsidR="00EE2D83" w:rsidRPr="00EE2D83" w:rsidRDefault="00EE2D83" w:rsidP="00B55CD0">
      <w:pPr>
        <w:pStyle w:val="PL"/>
        <w:rPr>
          <w:rFonts w:cs="Courier New"/>
        </w:rPr>
      </w:pPr>
      <w:r w:rsidRPr="00EE2D83">
        <w:rPr>
          <w:rFonts w:cs="Courier New"/>
        </w:rPr>
        <w:t xml:space="preserve">            $ref: 'TS29571_CommonData.yaml#/components/schemas/</w:t>
      </w:r>
      <w:proofErr w:type="spellStart"/>
      <w:r w:rsidRPr="00EE2D83">
        <w:rPr>
          <w:rFonts w:cs="Courier New"/>
        </w:rPr>
        <w:t>PlmnId</w:t>
      </w:r>
      <w:proofErr w:type="spellEnd"/>
      <w:r w:rsidRPr="00EE2D83">
        <w:rPr>
          <w:rFonts w:cs="Courier New"/>
        </w:rPr>
        <w:t>'</w:t>
      </w:r>
    </w:p>
    <w:p w14:paraId="37C3D2FF" w14:textId="77777777" w:rsidR="00EE2D83" w:rsidRPr="00EE2D83" w:rsidRDefault="00EE2D83" w:rsidP="00B55CD0">
      <w:pPr>
        <w:pStyle w:val="PL"/>
        <w:rPr>
          <w:rFonts w:cs="Courier New"/>
        </w:rPr>
      </w:pPr>
      <w:r w:rsidRPr="00EE2D83">
        <w:rPr>
          <w:rFonts w:cs="Courier New"/>
        </w:rPr>
        <w:t xml:space="preserve">          </w:t>
      </w:r>
      <w:proofErr w:type="spellStart"/>
      <w:r w:rsidRPr="00EE2D83">
        <w:rPr>
          <w:rFonts w:cs="Courier New"/>
        </w:rPr>
        <w:t>minItems</w:t>
      </w:r>
      <w:proofErr w:type="spellEnd"/>
      <w:r w:rsidRPr="00EE2D83">
        <w:rPr>
          <w:rFonts w:cs="Courier New"/>
        </w:rPr>
        <w:t>: 1</w:t>
      </w:r>
    </w:p>
    <w:p w14:paraId="446ECFB6" w14:textId="6E824139" w:rsidR="00B432C8" w:rsidRPr="000F2033" w:rsidRDefault="00B432C8" w:rsidP="00B55CD0">
      <w:pPr>
        <w:pStyle w:val="PL"/>
        <w:rPr>
          <w:lang w:val="en-US"/>
        </w:rPr>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r w:rsidRPr="001A01C4">
        <w:rPr>
          <w:rFonts w:hint="eastAsia"/>
          <w:lang w:eastAsia="zh-CN"/>
        </w:rPr>
        <w:t>Upu</w:t>
      </w:r>
      <w:r w:rsidRPr="001A01C4">
        <w:t>Mac:</w:t>
      </w:r>
    </w:p>
    <w:p w14:paraId="65C3B6D4"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lastRenderedPageBreak/>
        <w:t xml:space="preserve">      pattern: '^[A-Fa-f0-9]{</w:t>
      </w:r>
      <w:proofErr w:type="gramStart"/>
      <w:r w:rsidRPr="001A01C4">
        <w:t>32}$</w:t>
      </w:r>
      <w:proofErr w:type="gramEnd"/>
      <w:r w:rsidRPr="001A01C4">
        <w:t>'</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t xml:space="preserve">    </w:t>
      </w:r>
      <w:proofErr w:type="spellStart"/>
      <w:r w:rsidRPr="001A01C4">
        <w:t>Counter</w:t>
      </w:r>
      <w:r w:rsidRPr="001A01C4">
        <w:rPr>
          <w:rFonts w:hint="eastAsia"/>
          <w:lang w:eastAsia="zh-CN"/>
        </w:rPr>
        <w:t>Upu</w:t>
      </w:r>
      <w:proofErr w:type="spellEnd"/>
      <w:r w:rsidRPr="001A01C4">
        <w:t>:</w:t>
      </w:r>
    </w:p>
    <w:p w14:paraId="6EE0ACAA" w14:textId="77777777" w:rsidR="00B432C8" w:rsidRPr="001A01C4" w:rsidRDefault="00B432C8" w:rsidP="00B432C8">
      <w:pPr>
        <w:pStyle w:val="PL"/>
      </w:pPr>
      <w:r w:rsidRPr="001A01C4">
        <w:t xml:space="preserve">      </w:t>
      </w:r>
      <w:r w:rsidRPr="001A01C4">
        <w:rPr>
          <w:lang w:val="en-US"/>
        </w:rPr>
        <w:t xml:space="preserve">description: </w:t>
      </w:r>
      <w:proofErr w:type="spellStart"/>
      <w:r w:rsidRPr="001A01C4">
        <w:t>CounterUPU</w:t>
      </w:r>
      <w:proofErr w:type="spellEnd"/>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t xml:space="preserve">      pattern: '^[A-Fa-f0-9]{</w:t>
      </w:r>
      <w:proofErr w:type="gramStart"/>
      <w:r w:rsidRPr="001A01C4">
        <w:t>4}$</w:t>
      </w:r>
      <w:proofErr w:type="gramEnd"/>
      <w:r w:rsidRPr="001A01C4">
        <w:t>'</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w:t>
      </w:r>
      <w:proofErr w:type="spellStart"/>
      <w:r w:rsidRPr="001A01C4">
        <w:t>UpuAckInd</w:t>
      </w:r>
      <w:proofErr w:type="spellEnd"/>
      <w:r w:rsidRPr="001A01C4">
        <w:t>:</w:t>
      </w:r>
    </w:p>
    <w:p w14:paraId="08C8113E"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w:t>
      </w:r>
      <w:proofErr w:type="spellStart"/>
      <w:r w:rsidRPr="001A01C4">
        <w:t>boolean</w:t>
      </w:r>
      <w:proofErr w:type="spellEnd"/>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w:t>
      </w:r>
      <w:proofErr w:type="spellStart"/>
      <w:r w:rsidRPr="001A01C4">
        <w:t>UpuHeader</w:t>
      </w:r>
      <w:proofErr w:type="spellEnd"/>
      <w:r w:rsidRPr="001A01C4">
        <w:t>:</w:t>
      </w:r>
    </w:p>
    <w:p w14:paraId="366BD96B" w14:textId="77777777" w:rsidR="00F2257E" w:rsidRDefault="00B432C8" w:rsidP="00B432C8">
      <w:pPr>
        <w:pStyle w:val="PL"/>
        <w:rPr>
          <w:lang w:eastAsia="zh-CN"/>
        </w:rPr>
      </w:pPr>
      <w:r w:rsidRPr="001A01C4">
        <w:rPr>
          <w:lang w:eastAsia="zh-CN"/>
        </w:rPr>
        <w:t xml:space="preserve">      description: </w:t>
      </w:r>
      <w:r w:rsidR="00F2257E">
        <w:rPr>
          <w:lang w:eastAsia="zh-CN"/>
        </w:rPr>
        <w:t>&gt;</w:t>
      </w:r>
    </w:p>
    <w:p w14:paraId="7351ED89" w14:textId="72771B47" w:rsidR="00F2257E" w:rsidRDefault="00F2257E" w:rsidP="00B432C8">
      <w:pPr>
        <w:pStyle w:val="PL"/>
        <w:rPr>
          <w:lang w:eastAsia="zh-CN"/>
        </w:rPr>
      </w:pPr>
      <w:r>
        <w:rPr>
          <w:lang w:eastAsia="zh-CN"/>
        </w:rPr>
        <w:t xml:space="preserve">        </w:t>
      </w:r>
      <w:r w:rsidR="00B432C8" w:rsidRPr="001A01C4">
        <w:rPr>
          <w:lang w:eastAsia="zh-CN"/>
        </w:rPr>
        <w:t>Contains the "UPU Header" IE as specified in clause 9.11.3.53A of</w:t>
      </w:r>
    </w:p>
    <w:p w14:paraId="6250FD9F" w14:textId="10D6EA2C" w:rsidR="00B432C8" w:rsidRPr="001A01C4" w:rsidRDefault="00F2257E" w:rsidP="00B432C8">
      <w:pPr>
        <w:pStyle w:val="PL"/>
        <w:rPr>
          <w:lang w:eastAsia="zh-CN"/>
        </w:rPr>
      </w:pPr>
      <w:r>
        <w:rPr>
          <w:lang w:eastAsia="zh-CN"/>
        </w:rPr>
        <w:t xml:space="preserve">        </w:t>
      </w:r>
      <w:r w:rsidR="00B432C8" w:rsidRPr="001A01C4">
        <w:rPr>
          <w:lang w:eastAsia="zh-CN"/>
        </w:rPr>
        <w:t>3GPP TS 24.501 (octet 4),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w:t>
      </w:r>
      <w:proofErr w:type="gramStart"/>
      <w:r w:rsidRPr="001A01C4">
        <w:rPr>
          <w:lang w:eastAsia="zh-CN"/>
        </w:rPr>
        <w:t>2}$</w:t>
      </w:r>
      <w:proofErr w:type="gramEnd"/>
      <w:r w:rsidRPr="001A01C4">
        <w:rPr>
          <w:lang w:eastAsia="zh-CN"/>
        </w:rPr>
        <w:t>'</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w:t>
      </w:r>
      <w:proofErr w:type="spellStart"/>
      <w:r w:rsidRPr="001A01C4">
        <w:rPr>
          <w:lang w:val="en-US"/>
        </w:rPr>
        <w:t>UpuTransparentInfo</w:t>
      </w:r>
      <w:proofErr w:type="spellEnd"/>
      <w:r w:rsidRPr="001A01C4">
        <w:rPr>
          <w:lang w:val="en-US"/>
        </w:rPr>
        <w:t>:</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'TS29571_CommonData.yaml#/components/schemas/Bytes'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Titre8"/>
        <w:rPr>
          <w:noProof/>
        </w:rPr>
      </w:pPr>
      <w:bookmarkStart w:id="1006" w:name="_Toc25270811"/>
      <w:bookmarkStart w:id="1007" w:name="_Toc34310468"/>
      <w:bookmarkStart w:id="1008" w:name="_Toc36464990"/>
      <w:bookmarkStart w:id="1009" w:name="_Toc51944722"/>
      <w:bookmarkStart w:id="1010" w:name="_Toc200618900"/>
      <w:r w:rsidRPr="001A01C4">
        <w:t>Annex B (Informative):</w:t>
      </w:r>
      <w:r w:rsidRPr="001A01C4">
        <w:br/>
        <w:t>Use of EAP-TLS</w:t>
      </w:r>
      <w:bookmarkEnd w:id="1006"/>
      <w:bookmarkEnd w:id="1007"/>
      <w:bookmarkEnd w:id="1008"/>
      <w:bookmarkEnd w:id="1009"/>
      <w:bookmarkEnd w:id="1010"/>
    </w:p>
    <w:p w14:paraId="1BB72252" w14:textId="77777777" w:rsidR="001F42BE" w:rsidRPr="001A01C4" w:rsidRDefault="001F42BE" w:rsidP="00CB0D24">
      <w:pPr>
        <w:pStyle w:val="Titre1"/>
        <w:rPr>
          <w:noProof/>
        </w:rPr>
      </w:pPr>
      <w:bookmarkStart w:id="1011" w:name="_Toc25270812"/>
      <w:bookmarkStart w:id="1012" w:name="_Toc34310469"/>
      <w:bookmarkStart w:id="1013" w:name="_Toc36464991"/>
      <w:bookmarkStart w:id="1014" w:name="_Toc51944723"/>
      <w:bookmarkStart w:id="1015" w:name="_Toc200618901"/>
      <w:r w:rsidRPr="001A01C4">
        <w:rPr>
          <w:noProof/>
        </w:rPr>
        <w:t>B.1</w:t>
      </w:r>
      <w:r w:rsidRPr="001A01C4">
        <w:rPr>
          <w:noProof/>
        </w:rPr>
        <w:tab/>
        <w:t>General</w:t>
      </w:r>
      <w:bookmarkEnd w:id="1011"/>
      <w:bookmarkEnd w:id="1012"/>
      <w:bookmarkEnd w:id="1013"/>
      <w:bookmarkEnd w:id="1014"/>
      <w:bookmarkEnd w:id="1015"/>
    </w:p>
    <w:p w14:paraId="5BAC57CA" w14:textId="77777777" w:rsidR="001F42BE" w:rsidRPr="001A01C4" w:rsidRDefault="001F42BE" w:rsidP="001F42BE">
      <w:pPr>
        <w:rPr>
          <w:noProof/>
        </w:rPr>
      </w:pPr>
      <w:r w:rsidRPr="001A01C4">
        <w:rPr>
          <w:noProof/>
        </w:rPr>
        <w:t>The Annex B of 3GPP TS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Titre1"/>
      </w:pPr>
      <w:bookmarkStart w:id="1016" w:name="_Toc25270813"/>
      <w:bookmarkStart w:id="1017" w:name="_Toc34310470"/>
      <w:bookmarkStart w:id="1018" w:name="_Toc36464992"/>
      <w:bookmarkStart w:id="1019" w:name="_Toc51944724"/>
      <w:bookmarkStart w:id="1020" w:name="_Toc200618902"/>
      <w:r w:rsidRPr="001A01C4">
        <w:t>B.2</w:t>
      </w:r>
      <w:r w:rsidRPr="001A01C4">
        <w:tab/>
        <w:t>EAP method: EAP-TLS</w:t>
      </w:r>
      <w:bookmarkEnd w:id="1016"/>
      <w:bookmarkEnd w:id="1017"/>
      <w:bookmarkEnd w:id="1018"/>
      <w:bookmarkEnd w:id="1019"/>
      <w:bookmarkEnd w:id="1020"/>
    </w:p>
    <w:p w14:paraId="78DA4158" w14:textId="6F50EB51" w:rsidR="001F42BE" w:rsidRPr="001A01C4" w:rsidRDefault="001F42BE" w:rsidP="00931345">
      <w:r w:rsidRPr="001A01C4">
        <w:t>EAP-TLS as defined in IETF RFC 5216 [16] is the EAP method used in this procedure. This procedure is described in Annex B.2.1 of 3GPP TS 33.501 [8].</w:t>
      </w:r>
    </w:p>
    <w:p w14:paraId="6809CCCC" w14:textId="30E556A3" w:rsidR="001F42BE" w:rsidRPr="001A01C4" w:rsidRDefault="00961734" w:rsidP="00931345">
      <w:pPr>
        <w:pStyle w:val="TH"/>
      </w:pPr>
      <w:r w:rsidRPr="001A01C4">
        <w:object w:dxaOrig="11385" w:dyaOrig="8265" w14:anchorId="394E0EE1">
          <v:shape id="_x0000_i1041" type="#_x0000_t75" style="width:482.1pt;height:345.6pt" o:ole="">
            <v:imagedata r:id="rId41" o:title=""/>
          </v:shape>
          <o:OLEObject Type="Embed" ProgID="Visio.Drawing.11" ShapeID="_x0000_i1041" DrawAspect="Content" ObjectID="_1826951753" r:id="rId42"/>
        </w:object>
      </w:r>
    </w:p>
    <w:p w14:paraId="69398042" w14:textId="33980596" w:rsidR="00931345" w:rsidRPr="001A01C4" w:rsidRDefault="00931345" w:rsidP="001F42BE">
      <w:pPr>
        <w:pStyle w:val="TF"/>
      </w:pPr>
      <w:r w:rsidRPr="001A01C4">
        <w:t>Figure B.2-1: EAP method</w:t>
      </w:r>
    </w:p>
    <w:p w14:paraId="5B0291B0" w14:textId="3659A1AD" w:rsidR="001F42BE" w:rsidRPr="001A01C4" w:rsidRDefault="00CB0D24" w:rsidP="00CB0D24">
      <w:pPr>
        <w:pStyle w:val="B1"/>
      </w:pPr>
      <w:r w:rsidRPr="001A01C4">
        <w:t>1.</w:t>
      </w:r>
      <w:r w:rsidRPr="001A01C4">
        <w:tab/>
      </w:r>
      <w:r w:rsidR="001F42BE" w:rsidRPr="001A01C4">
        <w:t xml:space="preserve">The NF Service Consumer (AMF) shall send a POST request to the AUSF. The </w:t>
      </w:r>
      <w:r w:rsidR="00D31D13">
        <w:t>content</w:t>
      </w:r>
      <w:r w:rsidR="001F42BE" w:rsidRPr="001A01C4">
        <w:t xml:space="preserve"> shall contain at least the UE Id and Serving Network Name.</w:t>
      </w:r>
    </w:p>
    <w:p w14:paraId="0C9BF624" w14:textId="4770337D" w:rsidR="001F42BE" w:rsidRPr="001A01C4" w:rsidRDefault="001F42BE" w:rsidP="001F42BE">
      <w:pPr>
        <w:pStyle w:val="B1"/>
      </w:pPr>
      <w:r w:rsidRPr="001A01C4">
        <w:t>2a.</w:t>
      </w:r>
      <w:r w:rsidRPr="001A01C4">
        <w:tab/>
        <w:t xml:space="preserve">On success, "201 Created" shall be returned. The </w:t>
      </w:r>
      <w:r w:rsidR="00D31D13">
        <w:t>content</w:t>
      </w:r>
      <w:r w:rsidRPr="001A01C4">
        <w:t xml:space="preserve"> shall contain the representation of the resource generated and the "Location" header shall contain the URI of the generated resource (e.g. </w:t>
      </w:r>
      <w:r w:rsidR="00390298" w:rsidRPr="001A01C4">
        <w:t>…</w:t>
      </w:r>
      <w:r w:rsidRPr="001A01C4">
        <w:t>/</w:t>
      </w:r>
      <w:proofErr w:type="spellStart"/>
      <w:r w:rsidRPr="001A01C4">
        <w:t>ue_authentications</w:t>
      </w:r>
      <w:proofErr w:type="spellEnd"/>
      <w:r w:rsidRPr="001A01C4">
        <w:t>/{</w:t>
      </w:r>
      <w:proofErr w:type="spellStart"/>
      <w:r w:rsidRPr="001A01C4">
        <w:t>authCtxId</w:t>
      </w:r>
      <w:proofErr w:type="spellEnd"/>
      <w:r w:rsidRPr="001A01C4">
        <w:t>}/</w:t>
      </w:r>
      <w:proofErr w:type="spellStart"/>
      <w:r w:rsidRPr="001A01C4">
        <w:t>eap</w:t>
      </w:r>
      <w:proofErr w:type="spellEnd"/>
      <w:r w:rsidRPr="001A01C4">
        <w:t>-session). The AUSF generates a sub-resource "</w:t>
      </w:r>
      <w:proofErr w:type="spellStart"/>
      <w:r w:rsidRPr="001A01C4">
        <w:t>eap</w:t>
      </w:r>
      <w:proofErr w:type="spellEnd"/>
      <w:r w:rsidRPr="001A01C4">
        <w:t xml:space="preserve">-session". The AUSF shall provide a hypermedia link towards this sub-resource in the </w:t>
      </w:r>
      <w:r w:rsidR="00D31D13">
        <w:t>content</w:t>
      </w:r>
      <w:r w:rsidRPr="001A01C4">
        <w:t xml:space="preserve"> to indicate to the AMF where it shall send a POST containing the EAP packet response. The </w:t>
      </w:r>
      <w:r w:rsidR="00D31D13">
        <w:t>content</w:t>
      </w:r>
      <w:r w:rsidRPr="001A01C4">
        <w:t xml:space="preserve"> shall also contain the EAP packet EAP-Request/EAP-Type=EAP-TLS (TLS Start)</w:t>
      </w:r>
    </w:p>
    <w:p w14:paraId="563E7774" w14:textId="63DABBF8" w:rsidR="001F42BE" w:rsidRPr="001A01C4" w:rsidRDefault="001F42BE" w:rsidP="001F42BE">
      <w:pPr>
        <w:pStyle w:val="B1"/>
      </w:pPr>
      <w:r w:rsidRPr="001A01C4">
        <w:t>2b.</w:t>
      </w:r>
      <w:r w:rsidRPr="001A01C4">
        <w:tab/>
        <w:t>On failure</w:t>
      </w:r>
      <w:r w:rsidR="00961734" w:rsidRPr="001A01C4">
        <w:t xml:space="preserve"> or redirection</w:t>
      </w:r>
      <w:r w:rsidRPr="001A01C4">
        <w:t xml:space="preserve">, one of the HTTP status code listed in table 6.1.7.3-1 shall be returned with the message body containing a </w:t>
      </w:r>
      <w:proofErr w:type="spellStart"/>
      <w:r w:rsidRPr="001A01C4">
        <w:t>ProblemDetails</w:t>
      </w:r>
      <w:proofErr w:type="spellEnd"/>
      <w:r w:rsidRPr="001A01C4">
        <w:t xml:space="preserve">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 xml:space="preserve">Based on the relation type, the NF Service Consumer (AMF) shall send a POST request including the EAP-Response/EAP-Type=EAP-TLS (TLS </w:t>
      </w:r>
      <w:proofErr w:type="spellStart"/>
      <w:r w:rsidRPr="001A01C4">
        <w:t>client_hello</w:t>
      </w:r>
      <w:proofErr w:type="spellEnd"/>
      <w:r w:rsidRPr="001A01C4">
        <w:t>) received from the UE. The POST request is sent to the URI provided by the AUSF or derived by the NF Service Consumer (AMF).</w:t>
      </w:r>
    </w:p>
    <w:p w14:paraId="0FA56F0F" w14:textId="0B3185C1" w:rsidR="001F42BE" w:rsidRPr="001A01C4" w:rsidRDefault="001F42BE" w:rsidP="001F42BE">
      <w:pPr>
        <w:pStyle w:val="B1"/>
      </w:pPr>
      <w:r w:rsidRPr="001A01C4">
        <w:t>4a.</w:t>
      </w:r>
      <w:r w:rsidRPr="001A01C4">
        <w:tab/>
        <w:t>On success, the AUSF shall reply with a "200 OK" HTTP message containing the EAP Request as described in Annex B.2.1 of 3GPP TS 33.501 [8] and a hypermedia link towards the sub-resource "</w:t>
      </w:r>
      <w:proofErr w:type="spellStart"/>
      <w:r w:rsidRPr="001A01C4">
        <w:t>eap</w:t>
      </w:r>
      <w:proofErr w:type="spellEnd"/>
      <w:r w:rsidRPr="001A01C4">
        <w:t>-session".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xml:space="preserve">, one of the HTTP status code listed in table 6.1.7.3-1 shall be returned with the message body containing a </w:t>
      </w:r>
      <w:proofErr w:type="spellStart"/>
      <w:r w:rsidRPr="001A01C4">
        <w:t>ProblemDetails</w:t>
      </w:r>
      <w:proofErr w:type="spellEnd"/>
      <w:r w:rsidRPr="001A01C4">
        <w:t xml:space="preserve">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1A01C4" w:rsidRDefault="001F42BE" w:rsidP="001F42BE">
      <w:pPr>
        <w:pStyle w:val="B1"/>
      </w:pPr>
      <w:r w:rsidRPr="001A01C4">
        <w:lastRenderedPageBreak/>
        <w:t>6a.</w:t>
      </w:r>
      <w:r w:rsidRPr="001A01C4">
        <w:tab/>
        <w:t>On success, the AUSF shall reply with a "200 OK" HTTP message containing the EAP Request as described in Annex B.2.1 of 3GPP TS 33.501 [8] and a hypermedia link towards the sub-resource "</w:t>
      </w:r>
      <w:proofErr w:type="spellStart"/>
      <w:r w:rsidRPr="001A01C4">
        <w:t>eap</w:t>
      </w:r>
      <w:proofErr w:type="spellEnd"/>
      <w:r w:rsidRPr="001A01C4">
        <w:t>-session".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xml:space="preserve">, one of the HTTP status code listed in table 6.1.7.3-1 shall be returned with the message body containing a </w:t>
      </w:r>
      <w:proofErr w:type="spellStart"/>
      <w:r w:rsidRPr="001A01C4">
        <w:t>ProblemDetails</w:t>
      </w:r>
      <w:proofErr w:type="spellEnd"/>
      <w:r w:rsidRPr="001A01C4">
        <w:t xml:space="preserve">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674155B" w:rsidR="001F42BE" w:rsidRPr="001A01C4" w:rsidRDefault="001F42BE" w:rsidP="001F42BE">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w:t>
      </w:r>
      <w:r w:rsidR="00D31D13">
        <w:t>content</w:t>
      </w:r>
      <w:r w:rsidRPr="001A01C4">
        <w:t xml:space="preserve"> shall contain the result of the authentication, an EAP success/failure and the </w:t>
      </w:r>
      <w:proofErr w:type="spellStart"/>
      <w:r w:rsidRPr="001A01C4">
        <w:t>Kseaf</w:t>
      </w:r>
      <w:proofErr w:type="spellEnd"/>
      <w:r w:rsidRPr="001A01C4">
        <w:t xml:space="preserve">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xml:space="preserve">, one of the HTTP status code listed in table 6.1.7.3-1 shall be returned with the message body containing a </w:t>
      </w:r>
      <w:proofErr w:type="spellStart"/>
      <w:r w:rsidRPr="001A01C4">
        <w:t>ProblemDetails</w:t>
      </w:r>
      <w:proofErr w:type="spellEnd"/>
      <w:r w:rsidRPr="001A01C4">
        <w:t xml:space="preserve"> structure with the "cause" attribute set to one of the application error listed in Table 6.1.7.3-1.</w:t>
      </w:r>
    </w:p>
    <w:p w14:paraId="0F0A2F6D" w14:textId="77777777" w:rsidR="001F42BE" w:rsidRPr="001A01C4" w:rsidRDefault="001F42BE" w:rsidP="000F100F">
      <w:pPr>
        <w:pStyle w:val="Titre8"/>
      </w:pPr>
      <w:bookmarkStart w:id="1021" w:name="_Toc25270814"/>
      <w:bookmarkStart w:id="1022" w:name="_Toc34310471"/>
      <w:bookmarkStart w:id="1023" w:name="_Toc36464993"/>
      <w:bookmarkStart w:id="1024" w:name="_Toc51944725"/>
      <w:bookmarkStart w:id="1025" w:name="_Toc200618903"/>
      <w:r w:rsidRPr="001A01C4">
        <w:t>Annex C (informative):</w:t>
      </w:r>
      <w:r w:rsidRPr="001A01C4">
        <w:br/>
        <w:t>Withdrawn API versions</w:t>
      </w:r>
      <w:bookmarkEnd w:id="1021"/>
      <w:bookmarkEnd w:id="1022"/>
      <w:bookmarkEnd w:id="1023"/>
      <w:bookmarkEnd w:id="1024"/>
      <w:bookmarkEnd w:id="1025"/>
    </w:p>
    <w:p w14:paraId="14CA2405" w14:textId="77777777" w:rsidR="001F42BE" w:rsidRPr="001A01C4" w:rsidRDefault="001F42BE" w:rsidP="00CB0D24">
      <w:pPr>
        <w:pStyle w:val="Titre1"/>
      </w:pPr>
      <w:bookmarkStart w:id="1026" w:name="_Toc25270815"/>
      <w:bookmarkStart w:id="1027" w:name="_Toc34310472"/>
      <w:bookmarkStart w:id="1028" w:name="_Toc36464994"/>
      <w:bookmarkStart w:id="1029" w:name="_Toc51944726"/>
      <w:bookmarkStart w:id="1030" w:name="_Toc200618904"/>
      <w:r w:rsidRPr="001A01C4">
        <w:t>C.1</w:t>
      </w:r>
      <w:r w:rsidRPr="001A01C4">
        <w:tab/>
        <w:t>General</w:t>
      </w:r>
      <w:bookmarkEnd w:id="1026"/>
      <w:bookmarkEnd w:id="1027"/>
      <w:bookmarkEnd w:id="1028"/>
      <w:bookmarkEnd w:id="1029"/>
      <w:bookmarkEnd w:id="1030"/>
    </w:p>
    <w:p w14:paraId="29D488DE" w14:textId="77777777" w:rsidR="001F42BE" w:rsidRPr="001A01C4" w:rsidRDefault="001F42BE" w:rsidP="001F42BE">
      <w:pPr>
        <w:rPr>
          <w:lang w:val="en-US"/>
        </w:rPr>
      </w:pPr>
      <w:r w:rsidRPr="001A01C4">
        <w:t>This Annex lists withdrawn API versions of the APIs defined in the present specification. 3GPP TS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Titre1"/>
      </w:pPr>
      <w:bookmarkStart w:id="1031" w:name="_Toc25270816"/>
      <w:bookmarkStart w:id="1032" w:name="_Toc34310473"/>
      <w:bookmarkStart w:id="1033" w:name="_Toc36464995"/>
      <w:bookmarkStart w:id="1034" w:name="_Toc51944727"/>
      <w:bookmarkStart w:id="1035" w:name="_Toc200618905"/>
      <w:r w:rsidRPr="001A01C4">
        <w:t>C.2</w:t>
      </w:r>
      <w:r w:rsidRPr="001A01C4">
        <w:tab/>
        <w:t>Nausf_SoRProtection API</w:t>
      </w:r>
      <w:bookmarkEnd w:id="1031"/>
      <w:bookmarkEnd w:id="1032"/>
      <w:bookmarkEnd w:id="1033"/>
      <w:bookmarkEnd w:id="1034"/>
      <w:bookmarkEnd w:id="1035"/>
    </w:p>
    <w:p w14:paraId="0950D578" w14:textId="77777777" w:rsidR="001F42BE" w:rsidRPr="001A01C4" w:rsidRDefault="001F42BE" w:rsidP="001F42BE">
      <w:r w:rsidRPr="001A01C4">
        <w:t xml:space="preserve">The API versions listed in table C.2-1 are withdrawn for the Nausf_SoRProtection </w:t>
      </w:r>
      <w:r w:rsidRPr="001A01C4">
        <w:rPr>
          <w:lang w:eastAsia="zh-CN"/>
        </w:rPr>
        <w:t>API.</w:t>
      </w:r>
    </w:p>
    <w:p w14:paraId="7D1A0C52" w14:textId="77777777" w:rsidR="001F42BE" w:rsidRPr="001A01C4" w:rsidRDefault="001F42BE" w:rsidP="001F42BE">
      <w:pPr>
        <w:pStyle w:val="TH"/>
      </w:pPr>
      <w:r w:rsidRPr="001A01C4">
        <w:t xml:space="preserve">Table C.2-1: </w:t>
      </w:r>
      <w:r w:rsidRPr="001A01C4">
        <w:rPr>
          <w:lang w:eastAsia="zh-CN"/>
        </w:rPr>
        <w:t>Withdrawn API versions of the Nausf_SoRProtection</w:t>
      </w:r>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The version 1.0.0 indicates that a 201 "Created" must be sent in response to the POST Custom Operations while it should be a "200 OK" as indicated in clause 6.2.3.2.4.2.2. The version 1.0.1 corrects this mistake. As a consequence, the version 1.0.0 is withdrawn in order to avoid interoperability problems with further version of the Nausf_SoRProtection service.</w:t>
            </w:r>
          </w:p>
        </w:tc>
      </w:tr>
    </w:tbl>
    <w:p w14:paraId="638170C2" w14:textId="77777777" w:rsidR="001F42BE" w:rsidRPr="001A01C4" w:rsidRDefault="001F42BE" w:rsidP="001F42BE"/>
    <w:p w14:paraId="77CFADFF" w14:textId="77777777" w:rsidR="001F42BE" w:rsidRPr="001A01C4" w:rsidRDefault="001F42BE" w:rsidP="000F100F">
      <w:pPr>
        <w:pStyle w:val="Titre8"/>
      </w:pPr>
      <w:r w:rsidRPr="001A01C4">
        <w:rPr>
          <w:lang w:val="en-US"/>
        </w:rPr>
        <w:br w:type="page"/>
      </w:r>
      <w:bookmarkStart w:id="1036" w:name="_Toc25270817"/>
      <w:bookmarkStart w:id="1037" w:name="_Toc34310474"/>
      <w:bookmarkStart w:id="1038" w:name="_Toc36464996"/>
      <w:bookmarkStart w:id="1039" w:name="_Toc51944728"/>
      <w:bookmarkStart w:id="1040" w:name="_Toc200618906"/>
      <w:r w:rsidRPr="001A01C4">
        <w:lastRenderedPageBreak/>
        <w:t>Annex D (informative):</w:t>
      </w:r>
      <w:r w:rsidRPr="001A01C4">
        <w:br/>
        <w:t>Change history</w:t>
      </w:r>
      <w:bookmarkEnd w:id="1036"/>
      <w:bookmarkEnd w:id="1037"/>
      <w:bookmarkEnd w:id="1038"/>
      <w:bookmarkEnd w:id="1039"/>
      <w:bookmarkEnd w:id="1040"/>
    </w:p>
    <w:bookmarkEnd w:id="998"/>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lastRenderedPageBreak/>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r w:rsidRPr="001A01C4">
              <w:rPr>
                <w:b/>
                <w:sz w:val="16"/>
              </w:rPr>
              <w:t>T</w:t>
            </w:r>
            <w:r w:rsidR="0060016A" w:rsidRPr="001A01C4">
              <w:rPr>
                <w:b/>
                <w:sz w:val="16"/>
              </w:rPr>
              <w:t>d</w:t>
            </w:r>
            <w:r w:rsidRPr="001A01C4">
              <w:rPr>
                <w:b/>
                <w:sz w:val="16"/>
              </w:rPr>
              <w:t>oc</w:t>
            </w:r>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 xml:space="preserve">Initial </w:t>
            </w:r>
            <w:proofErr w:type="gramStart"/>
            <w:r w:rsidRPr="001A01C4">
              <w:rPr>
                <w:sz w:val="16"/>
                <w:szCs w:val="16"/>
              </w:rPr>
              <w:t>Draft.(</w:t>
            </w:r>
            <w:proofErr w:type="gramEnd"/>
            <w:r w:rsidRPr="001A01C4">
              <w:rPr>
                <w:sz w:val="16"/>
                <w:szCs w:val="16"/>
              </w:rPr>
              <w: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 xml:space="preserve">Inclusion of </w:t>
            </w:r>
            <w:proofErr w:type="spellStart"/>
            <w:r w:rsidRPr="001A01C4">
              <w:rPr>
                <w:sz w:val="16"/>
                <w:szCs w:val="16"/>
              </w:rPr>
              <w:t>pCR</w:t>
            </w:r>
            <w:proofErr w:type="spellEnd"/>
            <w:r w:rsidRPr="001A01C4">
              <w:rPr>
                <w:sz w:val="16"/>
                <w:szCs w:val="16"/>
              </w:rPr>
              <w:t xml:space="preserve"> </w:t>
            </w:r>
            <w:proofErr w:type="spellStart"/>
            <w:r w:rsidRPr="001A01C4">
              <w:rPr>
                <w:sz w:val="16"/>
                <w:szCs w:val="16"/>
              </w:rPr>
              <w:t>agreeds</w:t>
            </w:r>
            <w:proofErr w:type="spellEnd"/>
            <w:r w:rsidRPr="001A01C4">
              <w:rPr>
                <w:sz w:val="16"/>
                <w:szCs w:val="16"/>
              </w:rPr>
              <w:t xml:space="preserve">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 xml:space="preserve">Inclusion of </w:t>
            </w:r>
            <w:proofErr w:type="spellStart"/>
            <w:r w:rsidRPr="001A01C4">
              <w:rPr>
                <w:sz w:val="16"/>
                <w:szCs w:val="16"/>
              </w:rPr>
              <w:t>pCR</w:t>
            </w:r>
            <w:proofErr w:type="spellEnd"/>
            <w:r w:rsidRPr="001A01C4">
              <w:rPr>
                <w:sz w:val="16"/>
                <w:szCs w:val="16"/>
              </w:rPr>
              <w:t xml:space="preserve"> </w:t>
            </w:r>
            <w:proofErr w:type="spellStart"/>
            <w:r w:rsidRPr="001A01C4">
              <w:rPr>
                <w:sz w:val="16"/>
                <w:szCs w:val="16"/>
              </w:rPr>
              <w:t>agreeds</w:t>
            </w:r>
            <w:proofErr w:type="spellEnd"/>
            <w:r w:rsidRPr="001A01C4">
              <w:rPr>
                <w:sz w:val="16"/>
                <w:szCs w:val="16"/>
              </w:rPr>
              <w:t xml:space="preserve">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w:t>
            </w:r>
            <w:proofErr w:type="spellStart"/>
            <w:r w:rsidRPr="001A01C4">
              <w:rPr>
                <w:sz w:val="16"/>
                <w:szCs w:val="16"/>
              </w:rPr>
              <w:t>pCR</w:t>
            </w:r>
            <w:proofErr w:type="spellEnd"/>
            <w:r w:rsidRPr="001A01C4">
              <w:rPr>
                <w:sz w:val="16"/>
                <w:szCs w:val="16"/>
              </w:rPr>
              <w:t xml:space="preserve"> </w:t>
            </w:r>
            <w:proofErr w:type="spellStart"/>
            <w:r w:rsidRPr="001A01C4">
              <w:rPr>
                <w:sz w:val="16"/>
                <w:szCs w:val="16"/>
              </w:rPr>
              <w:t>agreeds</w:t>
            </w:r>
            <w:proofErr w:type="spellEnd"/>
            <w:r w:rsidRPr="001A01C4">
              <w:rPr>
                <w:sz w:val="16"/>
                <w:szCs w:val="16"/>
              </w:rPr>
              <w:t xml:space="preserve"> during CT4#82: C4-181341, C4-181342, C4-181343, C4-181344, C4-</w:t>
            </w:r>
            <w:proofErr w:type="gramStart"/>
            <w:r w:rsidRPr="001A01C4">
              <w:rPr>
                <w:sz w:val="16"/>
                <w:szCs w:val="16"/>
              </w:rPr>
              <w:t>181345,C</w:t>
            </w:r>
            <w:proofErr w:type="gramEnd"/>
            <w:r w:rsidRPr="001A01C4">
              <w:rPr>
                <w:sz w:val="16"/>
                <w:szCs w:val="16"/>
              </w:rPr>
              <w:t xml:space="preserve">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 xml:space="preserve">Inclusion of </w:t>
            </w:r>
            <w:proofErr w:type="spellStart"/>
            <w:r w:rsidRPr="001A01C4">
              <w:rPr>
                <w:sz w:val="16"/>
                <w:szCs w:val="16"/>
              </w:rPr>
              <w:t>pCRs</w:t>
            </w:r>
            <w:proofErr w:type="spellEnd"/>
            <w:r w:rsidRPr="001A01C4">
              <w:rPr>
                <w:sz w:val="16"/>
                <w:szCs w:val="16"/>
              </w:rPr>
              <w:t xml:space="preserve"> </w:t>
            </w:r>
            <w:proofErr w:type="spellStart"/>
            <w:r w:rsidRPr="001A01C4">
              <w:rPr>
                <w:sz w:val="16"/>
                <w:szCs w:val="16"/>
              </w:rPr>
              <w:t>agreeds</w:t>
            </w:r>
            <w:proofErr w:type="spellEnd"/>
            <w:r w:rsidRPr="001A01C4">
              <w:rPr>
                <w:sz w:val="16"/>
                <w:szCs w:val="16"/>
              </w:rPr>
              <w:t xml:space="preserve">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 xml:space="preserve">Inclusion of </w:t>
            </w:r>
            <w:proofErr w:type="spellStart"/>
            <w:r w:rsidRPr="001A01C4">
              <w:rPr>
                <w:sz w:val="16"/>
                <w:szCs w:val="16"/>
              </w:rPr>
              <w:t>pCRs</w:t>
            </w:r>
            <w:proofErr w:type="spellEnd"/>
            <w:r w:rsidRPr="001A01C4">
              <w:rPr>
                <w:sz w:val="16"/>
                <w:szCs w:val="16"/>
              </w:rPr>
              <w:t xml:space="preserve">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 xml:space="preserve">Inclusion of PCRs </w:t>
            </w:r>
            <w:proofErr w:type="spellStart"/>
            <w:r w:rsidRPr="001A01C4">
              <w:rPr>
                <w:sz w:val="16"/>
                <w:szCs w:val="16"/>
              </w:rPr>
              <w:t>agreeds</w:t>
            </w:r>
            <w:proofErr w:type="spellEnd"/>
            <w:r w:rsidRPr="001A01C4">
              <w:rPr>
                <w:sz w:val="16"/>
                <w:szCs w:val="16"/>
              </w:rPr>
              <w:t xml:space="preserve">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r w:rsidRPr="001A01C4">
              <w:rPr>
                <w:sz w:val="16"/>
                <w:szCs w:val="16"/>
              </w:rPr>
              <w:t>SoRProtection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 xml:space="preserve">Making </w:t>
            </w:r>
            <w:proofErr w:type="spellStart"/>
            <w:r w:rsidRPr="001A01C4">
              <w:rPr>
                <w:sz w:val="16"/>
                <w:szCs w:val="16"/>
              </w:rPr>
              <w:t>Oauth</w:t>
            </w:r>
            <w:proofErr w:type="spellEnd"/>
            <w:r w:rsidRPr="001A01C4">
              <w:rPr>
                <w:sz w:val="16"/>
                <w:szCs w:val="16"/>
              </w:rPr>
              <w:t xml:space="preserve">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proofErr w:type="spellStart"/>
            <w:r w:rsidRPr="001A01C4">
              <w:rPr>
                <w:sz w:val="16"/>
                <w:szCs w:val="16"/>
              </w:rPr>
              <w:t>supiOrSuci</w:t>
            </w:r>
            <w:proofErr w:type="spellEnd"/>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Correcting Resource URI structure of the SoRProtection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 xml:space="preserve">Add </w:t>
            </w:r>
            <w:proofErr w:type="spellStart"/>
            <w:r w:rsidRPr="001A01C4">
              <w:rPr>
                <w:sz w:val="16"/>
                <w:szCs w:val="16"/>
              </w:rPr>
              <w:t>supi</w:t>
            </w:r>
            <w:proofErr w:type="spellEnd"/>
            <w:r w:rsidRPr="001A01C4">
              <w:rPr>
                <w:sz w:val="16"/>
                <w:szCs w:val="16"/>
              </w:rPr>
              <w:t xml:space="preserve"> and </w:t>
            </w:r>
            <w:proofErr w:type="spellStart"/>
            <w:r w:rsidRPr="001A01C4">
              <w:rPr>
                <w:sz w:val="16"/>
                <w:szCs w:val="16"/>
              </w:rPr>
              <w:t>authResult</w:t>
            </w:r>
            <w:proofErr w:type="spellEnd"/>
            <w:r w:rsidRPr="001A01C4">
              <w:rPr>
                <w:sz w:val="16"/>
                <w:szCs w:val="16"/>
              </w:rPr>
              <w:t xml:space="preserve"> to </w:t>
            </w:r>
            <w:proofErr w:type="spellStart"/>
            <w:r w:rsidRPr="001A01C4">
              <w:rPr>
                <w:sz w:val="16"/>
                <w:szCs w:val="16"/>
              </w:rPr>
              <w:t>EapSession</w:t>
            </w:r>
            <w:proofErr w:type="spellEnd"/>
            <w:r w:rsidRPr="001A01C4">
              <w:rPr>
                <w:sz w:val="16"/>
                <w:szCs w:val="16"/>
              </w:rPr>
              <w:t xml:space="preserve">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 xml:space="preserve">Delaying transmission of </w:t>
            </w:r>
            <w:proofErr w:type="spellStart"/>
            <w:r w:rsidRPr="001A01C4">
              <w:rPr>
                <w:sz w:val="16"/>
                <w:szCs w:val="16"/>
              </w:rPr>
              <w:t>Kseaf</w:t>
            </w:r>
            <w:proofErr w:type="spellEnd"/>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proofErr w:type="spellStart"/>
            <w:r w:rsidRPr="001A01C4">
              <w:rPr>
                <w:sz w:val="16"/>
                <w:szCs w:val="16"/>
              </w:rPr>
              <w:t>APIRoot</w:t>
            </w:r>
            <w:proofErr w:type="spellEnd"/>
            <w:r w:rsidRPr="001A01C4">
              <w:rPr>
                <w:sz w:val="16"/>
                <w:szCs w:val="16"/>
              </w:rPr>
              <w:t xml:space="preserve">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OpenAPI version number for Nausf_UEAuthentication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OpenAPI version number for Nausf_SoRProtection</w:t>
            </w:r>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r w:rsidRPr="001A01C4">
              <w:rPr>
                <w:sz w:val="16"/>
                <w:szCs w:val="16"/>
              </w:rPr>
              <w:t>externalDocs</w:t>
            </w:r>
            <w:r w:rsidR="00CB0D24" w:rsidRPr="001A01C4">
              <w:rPr>
                <w:sz w:val="16"/>
                <w:szCs w:val="16"/>
              </w:rPr>
              <w:t>"</w:t>
            </w:r>
            <w:r w:rsidRPr="001A01C4">
              <w:rPr>
                <w:sz w:val="16"/>
                <w:szCs w:val="16"/>
              </w:rPr>
              <w:t xml:space="preserve"> for Nausf_UEAuthentication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 xml:space="preserve">Secured packet in </w:t>
            </w:r>
            <w:proofErr w:type="spellStart"/>
            <w:r w:rsidRPr="001A01C4">
              <w:rPr>
                <w:sz w:val="16"/>
                <w:szCs w:val="16"/>
              </w:rPr>
              <w:t>SorInfo</w:t>
            </w:r>
            <w:proofErr w:type="spellEnd"/>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proofErr w:type="spellStart"/>
            <w:r w:rsidRPr="001A01C4">
              <w:rPr>
                <w:sz w:val="16"/>
                <w:szCs w:val="16"/>
              </w:rPr>
              <w:t>Alignement</w:t>
            </w:r>
            <w:proofErr w:type="spellEnd"/>
            <w:r w:rsidRPr="001A01C4">
              <w:rPr>
                <w:sz w:val="16"/>
                <w:szCs w:val="16"/>
              </w:rPr>
              <w:t xml:space="preserve"> for </w:t>
            </w:r>
            <w:proofErr w:type="spellStart"/>
            <w:r w:rsidRPr="001A01C4">
              <w:rPr>
                <w:sz w:val="16"/>
                <w:szCs w:val="16"/>
              </w:rPr>
              <w:t>Oauth</w:t>
            </w:r>
            <w:proofErr w:type="spellEnd"/>
            <w:r w:rsidRPr="001A01C4">
              <w:rPr>
                <w:sz w:val="16"/>
                <w:szCs w:val="16"/>
              </w:rPr>
              <w:t xml:space="preserve"> scopes - Nausf_UEAuthentication</w:t>
            </w:r>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proofErr w:type="spellStart"/>
            <w:r w:rsidRPr="001A01C4">
              <w:rPr>
                <w:sz w:val="16"/>
                <w:szCs w:val="16"/>
              </w:rPr>
              <w:t>Alignement</w:t>
            </w:r>
            <w:proofErr w:type="spellEnd"/>
            <w:r w:rsidRPr="001A01C4">
              <w:rPr>
                <w:sz w:val="16"/>
                <w:szCs w:val="16"/>
              </w:rPr>
              <w:t xml:space="preserve"> for </w:t>
            </w:r>
            <w:proofErr w:type="spellStart"/>
            <w:r w:rsidRPr="001A01C4">
              <w:rPr>
                <w:sz w:val="16"/>
                <w:szCs w:val="16"/>
              </w:rPr>
              <w:t>Oauth</w:t>
            </w:r>
            <w:proofErr w:type="spellEnd"/>
            <w:r w:rsidRPr="001A01C4">
              <w:rPr>
                <w:sz w:val="16"/>
                <w:szCs w:val="16"/>
              </w:rPr>
              <w:t xml:space="preserve"> scopes - Nausf_SoRProtection</w:t>
            </w:r>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r w:rsidRPr="001A01C4">
              <w:rPr>
                <w:sz w:val="16"/>
                <w:szCs w:val="16"/>
              </w:rPr>
              <w:t>externalDocs for Nausf_SoRProtection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0F2033" w:rsidRDefault="001F42BE" w:rsidP="0078742B">
            <w:pPr>
              <w:pStyle w:val="TAL"/>
              <w:rPr>
                <w:sz w:val="16"/>
                <w:szCs w:val="16"/>
                <w:lang w:val="fr-FR"/>
              </w:rPr>
            </w:pPr>
            <w:proofErr w:type="spellStart"/>
            <w:r w:rsidRPr="000F2033">
              <w:rPr>
                <w:sz w:val="16"/>
                <w:szCs w:val="16"/>
                <w:lang w:val="fr-FR"/>
              </w:rPr>
              <w:t>SoR</w:t>
            </w:r>
            <w:proofErr w:type="spellEnd"/>
            <w:r w:rsidRPr="000F2033">
              <w:rPr>
                <w:sz w:val="16"/>
                <w:szCs w:val="16"/>
                <w:lang w:val="fr-FR"/>
              </w:rPr>
              <w:t xml:space="preserve"> Protection </w:t>
            </w:r>
            <w:proofErr w:type="spellStart"/>
            <w:r w:rsidRPr="000F2033">
              <w:rPr>
                <w:sz w:val="16"/>
                <w:szCs w:val="16"/>
                <w:lang w:val="fr-FR"/>
              </w:rPr>
              <w:t>response</w:t>
            </w:r>
            <w:proofErr w:type="spellEnd"/>
            <w:r w:rsidRPr="000F2033">
              <w:rPr>
                <w:sz w:val="16"/>
                <w:szCs w:val="16"/>
                <w:lang w:val="fr-FR"/>
              </w:rPr>
              <w:t xml:space="preserve"> code </w:t>
            </w:r>
            <w:proofErr w:type="spellStart"/>
            <w:r w:rsidRPr="000F2033">
              <w:rPr>
                <w:sz w:val="16"/>
                <w:szCs w:val="16"/>
                <w:lang w:val="fr-FR"/>
              </w:rPr>
              <w:t>alignment</w:t>
            </w:r>
            <w:proofErr w:type="spellEnd"/>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77777777" w:rsidR="001F42BE" w:rsidRPr="001A01C4" w:rsidRDefault="001F42BE" w:rsidP="0078742B">
            <w:pPr>
              <w:pStyle w:val="TAL"/>
              <w:rPr>
                <w:sz w:val="16"/>
                <w:szCs w:val="16"/>
              </w:rPr>
            </w:pPr>
            <w:r w:rsidRPr="001A01C4">
              <w:rPr>
                <w:sz w:val="16"/>
                <w:szCs w:val="16"/>
              </w:rPr>
              <w:t>3GPP TS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6B520A">
              <w:rPr>
                <w:sz w:val="16"/>
                <w:szCs w:val="16"/>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Storage of OpenAPI specification files</w:t>
            </w:r>
            <w:r w:rsidRPr="006B520A">
              <w:rPr>
                <w:sz w:val="16"/>
                <w:szCs w:val="16"/>
              </w:rPr>
              <w:fldChar w:fldCharType="end"/>
            </w:r>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6B520A" w:rsidRDefault="001F42BE" w:rsidP="0078742B">
            <w:pPr>
              <w:pStyle w:val="TAL"/>
              <w:rPr>
                <w:sz w:val="16"/>
                <w:szCs w:val="16"/>
              </w:rPr>
            </w:pPr>
            <w:r w:rsidRPr="006B520A">
              <w:rPr>
                <w:sz w:val="16"/>
                <w:szCs w:val="16"/>
              </w:rPr>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6B520A" w:rsidRDefault="001F42BE" w:rsidP="0078742B">
            <w:pPr>
              <w:pStyle w:val="TAL"/>
              <w:rPr>
                <w:sz w:val="16"/>
                <w:szCs w:val="16"/>
              </w:rPr>
            </w:pPr>
            <w:r w:rsidRPr="006B520A">
              <w:rPr>
                <w:sz w:val="16"/>
                <w:szCs w:val="16"/>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6B520A" w:rsidRDefault="001F42BE" w:rsidP="0078742B">
            <w:pPr>
              <w:pStyle w:val="TAL"/>
              <w:rPr>
                <w:sz w:val="16"/>
                <w:szCs w:val="16"/>
              </w:rPr>
            </w:pPr>
            <w:r w:rsidRPr="006B520A">
              <w:rPr>
                <w:sz w:val="16"/>
                <w:szCs w:val="16"/>
              </w:rPr>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lastRenderedPageBreak/>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6B520A" w:rsidRDefault="001F42BE" w:rsidP="0078742B">
            <w:pPr>
              <w:pStyle w:val="TAL"/>
              <w:rPr>
                <w:sz w:val="16"/>
                <w:szCs w:val="16"/>
              </w:rPr>
            </w:pPr>
            <w:r w:rsidRPr="006B520A">
              <w:rPr>
                <w:sz w:val="16"/>
                <w:szCs w:val="16"/>
              </w:rPr>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6B520A" w:rsidRDefault="001F42BE" w:rsidP="0078742B">
            <w:pPr>
              <w:pStyle w:val="TAL"/>
              <w:rPr>
                <w:sz w:val="16"/>
                <w:szCs w:val="16"/>
              </w:rPr>
            </w:pPr>
            <w:proofErr w:type="spellStart"/>
            <w:r w:rsidRPr="006B520A">
              <w:rPr>
                <w:rFonts w:hint="eastAsia"/>
                <w:sz w:val="16"/>
                <w:szCs w:val="16"/>
              </w:rPr>
              <w:t>Non cacheable</w:t>
            </w:r>
            <w:proofErr w:type="spellEnd"/>
            <w:r w:rsidRPr="006B520A">
              <w:rPr>
                <w:rFonts w:hint="eastAsia"/>
                <w:sz w:val="16"/>
                <w:szCs w:val="16"/>
              </w:rPr>
              <w:t xml:space="preserv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6B520A" w:rsidRDefault="001F42BE" w:rsidP="0078742B">
            <w:pPr>
              <w:pStyle w:val="TAL"/>
              <w:rPr>
                <w:sz w:val="16"/>
                <w:szCs w:val="16"/>
              </w:rPr>
            </w:pPr>
            <w:r w:rsidRPr="006B520A">
              <w:rPr>
                <w:sz w:val="16"/>
                <w:szCs w:val="16"/>
              </w:rPr>
              <w:t xml:space="preserve">UDM service discovery based on </w:t>
            </w:r>
            <w:proofErr w:type="spellStart"/>
            <w:r w:rsidRPr="006B520A">
              <w:rPr>
                <w:sz w:val="16"/>
                <w:szCs w:val="16"/>
              </w:rPr>
              <w:t>GroupID</w:t>
            </w:r>
            <w:proofErr w:type="spellEnd"/>
            <w:r w:rsidRPr="006B520A">
              <w:rPr>
                <w:sz w:val="16"/>
                <w:szCs w:val="16"/>
              </w:rPr>
              <w:t xml:space="preserve"> and/or </w:t>
            </w:r>
            <w:proofErr w:type="spellStart"/>
            <w:r w:rsidRPr="006B520A">
              <w:rPr>
                <w:sz w:val="16"/>
                <w:szCs w:val="16"/>
              </w:rPr>
              <w:t>RoutingID</w:t>
            </w:r>
            <w:proofErr w:type="spellEnd"/>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6B520A" w:rsidRDefault="001F42BE" w:rsidP="0078742B">
            <w:pPr>
              <w:pStyle w:val="TAL"/>
              <w:rPr>
                <w:sz w:val="16"/>
                <w:szCs w:val="16"/>
              </w:rPr>
            </w:pPr>
            <w:r w:rsidRPr="006B520A">
              <w:rPr>
                <w:sz w:val="16"/>
                <w:szCs w:val="16"/>
              </w:rPr>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6B520A" w:rsidRDefault="001F42BE" w:rsidP="0078742B">
            <w:pPr>
              <w:pStyle w:val="TAL"/>
              <w:rPr>
                <w:sz w:val="16"/>
                <w:szCs w:val="16"/>
              </w:rPr>
            </w:pPr>
            <w:r w:rsidRPr="006B520A">
              <w:rPr>
                <w:sz w:val="16"/>
                <w:szCs w:val="16"/>
              </w:rPr>
              <w:t>API version and ExternalDocs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6B520A" w:rsidRDefault="001F42BE" w:rsidP="0078742B">
            <w:pPr>
              <w:pStyle w:val="TAL"/>
              <w:rPr>
                <w:sz w:val="16"/>
                <w:szCs w:val="16"/>
              </w:rPr>
            </w:pPr>
            <w:r w:rsidRPr="006B520A">
              <w:rPr>
                <w:sz w:val="16"/>
                <w:szCs w:val="16"/>
              </w:rPr>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UPU protection in AUSF functionality</w:t>
            </w:r>
            <w:r w:rsidRPr="006B520A">
              <w:rPr>
                <w:sz w:val="16"/>
                <w:szCs w:val="16"/>
              </w:rPr>
              <w:fldChar w:fldCharType="end"/>
            </w:r>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6B520A" w:rsidRDefault="001F42BE" w:rsidP="0078742B">
            <w:pPr>
              <w:pStyle w:val="TAL"/>
              <w:rPr>
                <w:sz w:val="16"/>
                <w:szCs w:val="16"/>
              </w:rPr>
            </w:pPr>
            <w:proofErr w:type="spellStart"/>
            <w:r w:rsidRPr="006B520A">
              <w:rPr>
                <w:sz w:val="16"/>
                <w:szCs w:val="16"/>
              </w:rPr>
              <w:t>RoutingId</w:t>
            </w:r>
            <w:proofErr w:type="spellEnd"/>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6B520A" w:rsidRDefault="001F42BE" w:rsidP="0078742B">
            <w:pPr>
              <w:pStyle w:val="TAL"/>
              <w:rPr>
                <w:sz w:val="16"/>
                <w:szCs w:val="16"/>
              </w:rPr>
            </w:pPr>
            <w:r w:rsidRPr="006B520A">
              <w:rPr>
                <w:sz w:val="16"/>
                <w:szCs w:val="16"/>
              </w:rPr>
              <w:t>Authentication Indication from W-AGF (</w:t>
            </w:r>
            <w:proofErr w:type="spellStart"/>
            <w:r w:rsidRPr="006B520A">
              <w:rPr>
                <w:sz w:val="16"/>
                <w:szCs w:val="16"/>
              </w:rPr>
              <w:t>tmp</w:t>
            </w:r>
            <w:proofErr w:type="spellEnd"/>
            <w:r w:rsidRPr="006B520A">
              <w:rPr>
                <w:sz w:val="16"/>
                <w:szCs w:val="16"/>
              </w:rPr>
              <w:t>)</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6B520A" w:rsidRDefault="001F42BE" w:rsidP="0078742B">
            <w:pPr>
              <w:pStyle w:val="TAL"/>
              <w:rPr>
                <w:sz w:val="16"/>
                <w:szCs w:val="16"/>
              </w:rPr>
            </w:pPr>
            <w:r w:rsidRPr="006B520A">
              <w:rPr>
                <w:sz w:val="16"/>
                <w:szCs w:val="16"/>
              </w:rPr>
              <w:t>Move ExternalDocs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6B520A" w:rsidRDefault="001F42BE" w:rsidP="0078742B">
            <w:pPr>
              <w:pStyle w:val="TAL"/>
              <w:rPr>
                <w:sz w:val="16"/>
                <w:szCs w:val="16"/>
              </w:rPr>
            </w:pPr>
            <w:r w:rsidRPr="006B520A">
              <w:rPr>
                <w:sz w:val="16"/>
                <w:szCs w:val="16"/>
              </w:rPr>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6B520A" w:rsidRDefault="001F42BE" w:rsidP="0078742B">
            <w:pPr>
              <w:pStyle w:val="TAL"/>
              <w:rPr>
                <w:sz w:val="16"/>
                <w:szCs w:val="16"/>
              </w:rPr>
            </w:pPr>
            <w:r w:rsidRPr="006B520A">
              <w:rPr>
                <w:sz w:val="16"/>
                <w:szCs w:val="16"/>
              </w:rPr>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6B520A" w:rsidRDefault="001F42BE" w:rsidP="0078742B">
            <w:pPr>
              <w:pStyle w:val="TAL"/>
              <w:rPr>
                <w:sz w:val="16"/>
                <w:szCs w:val="16"/>
              </w:rPr>
            </w:pPr>
            <w:r w:rsidRPr="006B520A">
              <w:rPr>
                <w:sz w:val="16"/>
                <w:szCs w:val="16"/>
              </w:rPr>
              <w:t xml:space="preserve">Reference to Data Type </w:t>
            </w:r>
            <w:proofErr w:type="spellStart"/>
            <w:r w:rsidRPr="006B520A">
              <w:rPr>
                <w:sz w:val="16"/>
                <w:szCs w:val="16"/>
              </w:rPr>
              <w:t>SteeringInfo</w:t>
            </w:r>
            <w:proofErr w:type="spellEnd"/>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6B520A" w:rsidRDefault="001F42BE" w:rsidP="0078742B">
            <w:pPr>
              <w:pStyle w:val="TAL"/>
              <w:rPr>
                <w:sz w:val="16"/>
                <w:szCs w:val="16"/>
              </w:rPr>
            </w:pPr>
            <w:r w:rsidRPr="006B520A">
              <w:rPr>
                <w:sz w:val="16"/>
                <w:szCs w:val="16"/>
              </w:rPr>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Corresponding API descriptions in clause 5.1</w:t>
            </w:r>
            <w:r w:rsidRPr="006B520A">
              <w:rPr>
                <w:sz w:val="16"/>
                <w:szCs w:val="16"/>
              </w:rPr>
              <w:fldChar w:fldCharType="end"/>
            </w:r>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Correction - formatting consistency</w:t>
            </w:r>
            <w:r w:rsidRPr="006B520A">
              <w:rPr>
                <w:sz w:val="16"/>
                <w:szCs w:val="16"/>
              </w:rPr>
              <w:fldChar w:fldCharType="end"/>
            </w:r>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Editorial corrections</w:t>
            </w:r>
            <w:r w:rsidRPr="006B520A">
              <w:rPr>
                <w:sz w:val="16"/>
                <w:szCs w:val="16"/>
              </w:rPr>
              <w:fldChar w:fldCharType="end"/>
            </w:r>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6B520A" w:rsidRDefault="001F42BE" w:rsidP="0078742B">
            <w:pPr>
              <w:pStyle w:val="TAL"/>
              <w:rPr>
                <w:sz w:val="16"/>
                <w:szCs w:val="16"/>
              </w:rPr>
            </w:pPr>
            <w:r w:rsidRPr="006B520A">
              <w:rPr>
                <w:sz w:val="16"/>
                <w:szCs w:val="16"/>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6B520A" w:rsidRDefault="001F42BE"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6B520A" w:rsidRDefault="001F42BE" w:rsidP="0078742B">
            <w:pPr>
              <w:pStyle w:val="TAL"/>
              <w:rPr>
                <w:sz w:val="16"/>
                <w:szCs w:val="16"/>
              </w:rPr>
            </w:pPr>
            <w:r w:rsidRPr="006B520A">
              <w:rPr>
                <w:rFonts w:hint="eastAsia"/>
                <w:sz w:val="16"/>
                <w:szCs w:val="16"/>
              </w:rPr>
              <w:t xml:space="preserve">Optionality of </w:t>
            </w:r>
            <w:proofErr w:type="spellStart"/>
            <w:r w:rsidRPr="006B520A">
              <w:rPr>
                <w:rFonts w:hint="eastAsia"/>
                <w:sz w:val="16"/>
                <w:szCs w:val="16"/>
              </w:rPr>
              <w:t>ProblemDetails</w:t>
            </w:r>
            <w:proofErr w:type="spellEnd"/>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77777777" w:rsidR="001F42BE" w:rsidRPr="006B520A" w:rsidRDefault="001F42BE" w:rsidP="0078742B">
            <w:pPr>
              <w:pStyle w:val="TAL"/>
              <w:rPr>
                <w:sz w:val="16"/>
                <w:szCs w:val="16"/>
              </w:rPr>
            </w:pPr>
            <w:r w:rsidRPr="006B520A">
              <w:rPr>
                <w:sz w:val="16"/>
                <w:szCs w:val="16"/>
              </w:rPr>
              <w:t>3GPP TS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6B520A" w:rsidRDefault="001F42BE" w:rsidP="0078742B">
            <w:pPr>
              <w:pStyle w:val="TAL"/>
              <w:rPr>
                <w:sz w:val="16"/>
                <w:szCs w:val="16"/>
              </w:rPr>
            </w:pPr>
            <w:r w:rsidRPr="006B520A">
              <w:rPr>
                <w:sz w:val="16"/>
                <w:szCs w:val="16"/>
              </w:rPr>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6B520A" w:rsidRDefault="00031CEC" w:rsidP="0078742B">
            <w:pPr>
              <w:pStyle w:val="TAL"/>
              <w:rPr>
                <w:sz w:val="16"/>
                <w:szCs w:val="16"/>
              </w:rPr>
            </w:pPr>
            <w:r w:rsidRPr="006B520A">
              <w:rPr>
                <w:sz w:val="16"/>
                <w:szCs w:val="16"/>
              </w:rPr>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6B520A" w:rsidRDefault="005E799F" w:rsidP="0078742B">
            <w:pPr>
              <w:pStyle w:val="TAL"/>
              <w:rPr>
                <w:sz w:val="16"/>
                <w:szCs w:val="16"/>
              </w:rPr>
            </w:pPr>
            <w:r w:rsidRPr="006B520A">
              <w:rPr>
                <w:sz w:val="16"/>
                <w:szCs w:val="16"/>
              </w:rPr>
              <w:t xml:space="preserve">Maintain only latest </w:t>
            </w:r>
            <w:proofErr w:type="spellStart"/>
            <w:r w:rsidRPr="006B520A">
              <w:rPr>
                <w:sz w:val="16"/>
                <w:szCs w:val="16"/>
              </w:rPr>
              <w:t>Kausf</w:t>
            </w:r>
            <w:proofErr w:type="spellEnd"/>
            <w:r w:rsidRPr="006B520A">
              <w:rPr>
                <w:sz w:val="16"/>
                <w:szCs w:val="16"/>
              </w:rPr>
              <w:t xml:space="preserve">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6B520A" w:rsidRDefault="00A45293"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6B520A" w:rsidRDefault="001D51C1" w:rsidP="0078742B">
            <w:pPr>
              <w:pStyle w:val="TAL"/>
              <w:rPr>
                <w:sz w:val="16"/>
                <w:szCs w:val="16"/>
              </w:rPr>
            </w:pPr>
            <w:r w:rsidRPr="006B520A">
              <w:rPr>
                <w:sz w:val="16"/>
                <w:szCs w:val="16"/>
              </w:rPr>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6B520A" w:rsidRDefault="006A427A" w:rsidP="0078742B">
            <w:pPr>
              <w:pStyle w:val="TAL"/>
              <w:rPr>
                <w:sz w:val="16"/>
                <w:szCs w:val="16"/>
              </w:rPr>
            </w:pPr>
            <w:r w:rsidRPr="006B520A">
              <w:rPr>
                <w:sz w:val="16"/>
                <w:szCs w:val="16"/>
              </w:rPr>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6B520A" w:rsidRDefault="00D976F1" w:rsidP="0078742B">
            <w:pPr>
              <w:pStyle w:val="TAL"/>
              <w:rPr>
                <w:sz w:val="16"/>
                <w:szCs w:val="16"/>
              </w:rPr>
            </w:pPr>
            <w:r w:rsidRPr="006B520A">
              <w:rPr>
                <w:sz w:val="16"/>
                <w:szCs w:val="16"/>
              </w:rPr>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6B520A" w:rsidRDefault="006F6F39" w:rsidP="0078742B">
            <w:pPr>
              <w:pStyle w:val="TAL"/>
              <w:rPr>
                <w:sz w:val="16"/>
                <w:szCs w:val="16"/>
              </w:rPr>
            </w:pPr>
            <w:r w:rsidRPr="006B520A">
              <w:rPr>
                <w:sz w:val="16"/>
                <w:szCs w:val="16"/>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6B520A" w:rsidRDefault="00CA579B" w:rsidP="0078742B">
            <w:pPr>
              <w:pStyle w:val="TAL"/>
              <w:rPr>
                <w:sz w:val="16"/>
                <w:szCs w:val="16"/>
              </w:rPr>
            </w:pPr>
            <w:r w:rsidRPr="006B520A">
              <w:rPr>
                <w:sz w:val="16"/>
                <w:szCs w:val="16"/>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6B520A" w:rsidRDefault="00077F12" w:rsidP="0078742B">
            <w:pPr>
              <w:pStyle w:val="TAL"/>
              <w:rPr>
                <w:sz w:val="16"/>
                <w:szCs w:val="16"/>
              </w:rPr>
            </w:pPr>
            <w:r w:rsidRPr="006B520A">
              <w:rPr>
                <w:sz w:val="16"/>
                <w:szCs w:val="16"/>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821636" w:rsidRPr="006B520A">
              <w:rPr>
                <w:sz w:val="16"/>
                <w:szCs w:val="16"/>
              </w:rPr>
              <w:t>29.509 Rel16 API version and External doc update</w:t>
            </w:r>
            <w:r w:rsidRPr="006B520A">
              <w:rPr>
                <w:sz w:val="16"/>
                <w:szCs w:val="16"/>
              </w:rPr>
              <w:fldChar w:fldCharType="end"/>
            </w:r>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6B520A" w:rsidRDefault="00270EEF" w:rsidP="0078742B">
            <w:pPr>
              <w:pStyle w:val="TAL"/>
              <w:rPr>
                <w:sz w:val="16"/>
                <w:szCs w:val="16"/>
              </w:rPr>
            </w:pPr>
            <w:r w:rsidRPr="006B520A">
              <w:rPr>
                <w:sz w:val="16"/>
                <w:szCs w:val="16"/>
              </w:rPr>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6B520A" w:rsidRDefault="0008603C" w:rsidP="0078742B">
            <w:pPr>
              <w:pStyle w:val="TAL"/>
              <w:rPr>
                <w:sz w:val="16"/>
                <w:szCs w:val="16"/>
              </w:rPr>
            </w:pPr>
            <w:proofErr w:type="spellStart"/>
            <w:r w:rsidRPr="006B520A">
              <w:rPr>
                <w:sz w:val="16"/>
                <w:szCs w:val="16"/>
              </w:rPr>
              <w:t>SoR</w:t>
            </w:r>
            <w:proofErr w:type="spellEnd"/>
            <w:r w:rsidRPr="006B520A">
              <w:rPr>
                <w:sz w:val="16"/>
                <w:szCs w:val="16"/>
              </w:rPr>
              <w:t xml:space="preserve">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6B520A" w:rsidRDefault="007770C6" w:rsidP="0078742B">
            <w:pPr>
              <w:pStyle w:val="TAL"/>
              <w:rPr>
                <w:sz w:val="16"/>
                <w:szCs w:val="16"/>
              </w:rPr>
            </w:pPr>
            <w:r w:rsidRPr="006B520A">
              <w:rPr>
                <w:sz w:val="16"/>
                <w:szCs w:val="16"/>
              </w:rPr>
              <w:t>Corrections on SoRProtection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6B520A" w:rsidRDefault="0049551D" w:rsidP="0078742B">
            <w:pPr>
              <w:pStyle w:val="TAL"/>
              <w:rPr>
                <w:sz w:val="16"/>
                <w:szCs w:val="16"/>
              </w:rPr>
            </w:pPr>
            <w:r w:rsidRPr="006B520A">
              <w:rPr>
                <w:sz w:val="16"/>
                <w:szCs w:val="16"/>
              </w:rPr>
              <w:t xml:space="preserve">Corrections on </w:t>
            </w:r>
            <w:proofErr w:type="spellStart"/>
            <w:r w:rsidRPr="006B520A">
              <w:rPr>
                <w:sz w:val="16"/>
                <w:szCs w:val="16"/>
              </w:rPr>
              <w:t>UPUProtection</w:t>
            </w:r>
            <w:proofErr w:type="spellEnd"/>
            <w:r w:rsidRPr="006B520A">
              <w:rPr>
                <w:sz w:val="16"/>
                <w:szCs w:val="16"/>
              </w:rPr>
              <w:t xml:space="preserve">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6B520A" w:rsidRDefault="00015AA3" w:rsidP="0078742B">
            <w:pPr>
              <w:pStyle w:val="TAL"/>
              <w:rPr>
                <w:sz w:val="16"/>
                <w:szCs w:val="16"/>
              </w:rPr>
            </w:pPr>
            <w:r w:rsidRPr="006B520A">
              <w:rPr>
                <w:sz w:val="16"/>
                <w:szCs w:val="16"/>
              </w:rPr>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6B520A" w:rsidRDefault="00AB3633" w:rsidP="00AB3633">
            <w:pPr>
              <w:pStyle w:val="TAL"/>
              <w:rPr>
                <w:sz w:val="16"/>
                <w:szCs w:val="16"/>
              </w:rPr>
            </w:pPr>
            <w:r w:rsidRPr="006B520A">
              <w:rPr>
                <w:sz w:val="16"/>
                <w:szCs w:val="16"/>
              </w:rPr>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6B520A" w:rsidRDefault="00AB3633" w:rsidP="00AB3633">
            <w:pPr>
              <w:pStyle w:val="TAL"/>
              <w:rPr>
                <w:sz w:val="16"/>
                <w:szCs w:val="16"/>
              </w:rPr>
            </w:pPr>
            <w:r w:rsidRPr="006B520A">
              <w:rPr>
                <w:sz w:val="16"/>
                <w:szCs w:val="16"/>
              </w:rPr>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6B520A" w:rsidRDefault="00AB3633" w:rsidP="00AB3633">
            <w:pPr>
              <w:pStyle w:val="TAL"/>
              <w:rPr>
                <w:sz w:val="16"/>
                <w:szCs w:val="16"/>
              </w:rPr>
            </w:pPr>
            <w:r w:rsidRPr="006B520A">
              <w:rPr>
                <w:sz w:val="16"/>
                <w:szCs w:val="16"/>
              </w:rPr>
              <w:t xml:space="preserve">Evolution of </w:t>
            </w:r>
            <w:proofErr w:type="spellStart"/>
            <w:r w:rsidRPr="006B520A">
              <w:rPr>
                <w:sz w:val="16"/>
                <w:szCs w:val="16"/>
              </w:rPr>
              <w:t>SoR</w:t>
            </w:r>
            <w:proofErr w:type="spellEnd"/>
            <w:r w:rsidRPr="006B520A">
              <w:rPr>
                <w:sz w:val="16"/>
                <w:szCs w:val="16"/>
              </w:rPr>
              <w:t xml:space="preserve">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6B520A" w:rsidRDefault="00AB3633" w:rsidP="00AB3633">
            <w:pPr>
              <w:pStyle w:val="TAL"/>
              <w:rPr>
                <w:sz w:val="16"/>
                <w:szCs w:val="16"/>
              </w:rPr>
            </w:pPr>
            <w:r w:rsidRPr="006B520A">
              <w:rPr>
                <w:sz w:val="16"/>
                <w:szCs w:val="16"/>
              </w:rPr>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6B520A" w:rsidRDefault="0000605C" w:rsidP="0000605C">
            <w:pPr>
              <w:pStyle w:val="TAL"/>
              <w:rPr>
                <w:sz w:val="16"/>
                <w:szCs w:val="16"/>
              </w:rPr>
            </w:pPr>
            <w:r w:rsidRPr="006B520A">
              <w:rPr>
                <w:sz w:val="16"/>
                <w:szCs w:val="16"/>
              </w:rPr>
              <w:t>Clauses 5.2.2.X/5.2.</w:t>
            </w:r>
            <w:proofErr w:type="gramStart"/>
            <w:r w:rsidRPr="006B520A">
              <w:rPr>
                <w:sz w:val="16"/>
                <w:szCs w:val="16"/>
              </w:rPr>
              <w:t>2.X.</w:t>
            </w:r>
            <w:proofErr w:type="gramEnd"/>
            <w:r w:rsidRPr="006B520A">
              <w:rPr>
                <w:sz w:val="16"/>
                <w:szCs w:val="16"/>
              </w:rPr>
              <w:t>1 numbered correctly</w:t>
            </w:r>
          </w:p>
          <w:p w14:paraId="55CC8C1A" w14:textId="77777777" w:rsidR="0000605C" w:rsidRPr="006B520A" w:rsidRDefault="0000605C" w:rsidP="00AB3633">
            <w:pPr>
              <w:pStyle w:val="TAL"/>
              <w:rPr>
                <w:sz w:val="16"/>
                <w:szCs w:val="16"/>
              </w:rPr>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6B520A" w:rsidRDefault="00EA3528" w:rsidP="0000605C">
            <w:pPr>
              <w:pStyle w:val="TAL"/>
              <w:rPr>
                <w:sz w:val="16"/>
                <w:szCs w:val="16"/>
              </w:rPr>
            </w:pPr>
            <w:r w:rsidRPr="006B520A">
              <w:rPr>
                <w:sz w:val="16"/>
                <w:szCs w:val="16"/>
              </w:rPr>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6B520A" w:rsidRDefault="00EA3528" w:rsidP="0000605C">
            <w:pPr>
              <w:pStyle w:val="TAL"/>
              <w:rPr>
                <w:sz w:val="16"/>
                <w:szCs w:val="16"/>
              </w:rPr>
            </w:pPr>
            <w:r w:rsidRPr="006B520A">
              <w:rPr>
                <w:sz w:val="16"/>
                <w:szCs w:val="16"/>
              </w:rPr>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6B520A" w:rsidRDefault="00EA3528" w:rsidP="0000605C">
            <w:pPr>
              <w:pStyle w:val="TAL"/>
              <w:rPr>
                <w:sz w:val="16"/>
                <w:szCs w:val="16"/>
              </w:rPr>
            </w:pPr>
            <w:r w:rsidRPr="006B520A">
              <w:rPr>
                <w:sz w:val="16"/>
                <w:szCs w:val="16"/>
              </w:rPr>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6B520A" w:rsidRDefault="00EA3528" w:rsidP="0000605C">
            <w:pPr>
              <w:pStyle w:val="TAL"/>
              <w:rPr>
                <w:sz w:val="16"/>
                <w:szCs w:val="16"/>
              </w:rPr>
            </w:pPr>
            <w:r w:rsidRPr="006B520A">
              <w:rPr>
                <w:sz w:val="16"/>
                <w:szCs w:val="16"/>
              </w:rPr>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6B520A" w:rsidRDefault="0054400B" w:rsidP="0000605C">
            <w:pPr>
              <w:pStyle w:val="TAL"/>
              <w:rPr>
                <w:sz w:val="16"/>
                <w:szCs w:val="16"/>
              </w:rPr>
            </w:pPr>
            <w:r w:rsidRPr="006B520A">
              <w:rPr>
                <w:sz w:val="16"/>
                <w:szCs w:val="16"/>
              </w:rPr>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6B520A" w:rsidRDefault="002C0C5F" w:rsidP="0000605C">
            <w:pPr>
              <w:pStyle w:val="TAL"/>
              <w:rPr>
                <w:sz w:val="16"/>
                <w:szCs w:val="16"/>
              </w:rPr>
            </w:pPr>
            <w:r w:rsidRPr="006B520A">
              <w:rPr>
                <w:sz w:val="16"/>
                <w:szCs w:val="16"/>
              </w:rPr>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6B520A" w:rsidRDefault="00D92AA0" w:rsidP="0000605C">
            <w:pPr>
              <w:pStyle w:val="TAL"/>
              <w:rPr>
                <w:sz w:val="16"/>
                <w:szCs w:val="16"/>
              </w:rPr>
            </w:pPr>
            <w:r w:rsidRPr="006B520A">
              <w:rPr>
                <w:sz w:val="16"/>
                <w:szCs w:val="16"/>
              </w:rPr>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6B520A" w:rsidRDefault="00A42248" w:rsidP="0000605C">
            <w:pPr>
              <w:pStyle w:val="TAL"/>
              <w:rPr>
                <w:sz w:val="16"/>
                <w:szCs w:val="16"/>
              </w:rPr>
            </w:pPr>
            <w:r w:rsidRPr="006B520A">
              <w:rPr>
                <w:sz w:val="16"/>
                <w:szCs w:val="16"/>
              </w:rPr>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6B520A" w:rsidRDefault="003B2FCD" w:rsidP="0000605C">
            <w:pPr>
              <w:pStyle w:val="TAL"/>
              <w:rPr>
                <w:sz w:val="16"/>
                <w:szCs w:val="16"/>
              </w:rPr>
            </w:pPr>
            <w:r w:rsidRPr="006B520A">
              <w:rPr>
                <w:sz w:val="16"/>
                <w:szCs w:val="16"/>
              </w:rPr>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6B520A" w:rsidRDefault="00A268DD" w:rsidP="0000605C">
            <w:pPr>
              <w:pStyle w:val="TAL"/>
              <w:rPr>
                <w:sz w:val="16"/>
                <w:szCs w:val="16"/>
              </w:rPr>
            </w:pPr>
            <w:r w:rsidRPr="006B520A">
              <w:rPr>
                <w:sz w:val="16"/>
                <w:szCs w:val="16"/>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6B520A" w:rsidRDefault="00BD6039" w:rsidP="0000605C">
            <w:pPr>
              <w:pStyle w:val="TAL"/>
              <w:rPr>
                <w:sz w:val="16"/>
                <w:szCs w:val="16"/>
              </w:rPr>
            </w:pPr>
            <w:r w:rsidRPr="006B520A">
              <w:rPr>
                <w:sz w:val="16"/>
                <w:szCs w:val="16"/>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6B520A" w:rsidRDefault="004B0D97" w:rsidP="0000605C">
            <w:pPr>
              <w:pStyle w:val="TAL"/>
              <w:rPr>
                <w:sz w:val="16"/>
                <w:szCs w:val="16"/>
              </w:rPr>
            </w:pPr>
            <w:r w:rsidRPr="006B520A">
              <w:rPr>
                <w:sz w:val="16"/>
                <w:szCs w:val="16"/>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6B520A" w:rsidRDefault="00B813CA" w:rsidP="0000605C">
            <w:pPr>
              <w:pStyle w:val="TAL"/>
              <w:rPr>
                <w:sz w:val="16"/>
                <w:szCs w:val="16"/>
              </w:rPr>
            </w:pPr>
            <w:r w:rsidRPr="006B520A">
              <w:rPr>
                <w:sz w:val="16"/>
                <w:szCs w:val="16"/>
              </w:rPr>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6B520A" w:rsidRDefault="009451AA" w:rsidP="009451AA">
            <w:pPr>
              <w:pStyle w:val="TAL"/>
              <w:rPr>
                <w:sz w:val="16"/>
                <w:szCs w:val="16"/>
              </w:rPr>
            </w:pPr>
            <w:r w:rsidRPr="006B520A">
              <w:rPr>
                <w:sz w:val="16"/>
                <w:szCs w:val="16"/>
              </w:rPr>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6B520A" w:rsidRDefault="00A86E4D" w:rsidP="009451AA">
            <w:pPr>
              <w:pStyle w:val="TAL"/>
              <w:rPr>
                <w:sz w:val="16"/>
                <w:szCs w:val="16"/>
              </w:rPr>
            </w:pPr>
            <w:r w:rsidRPr="006B520A">
              <w:rPr>
                <w:sz w:val="16"/>
                <w:szCs w:val="16"/>
              </w:rPr>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6B520A" w:rsidRDefault="00735270" w:rsidP="009451AA">
            <w:pPr>
              <w:pStyle w:val="TAL"/>
              <w:rPr>
                <w:sz w:val="16"/>
                <w:szCs w:val="16"/>
              </w:rPr>
            </w:pPr>
            <w:r w:rsidRPr="006B520A">
              <w:rPr>
                <w:sz w:val="16"/>
                <w:szCs w:val="16"/>
              </w:rPr>
              <w:t xml:space="preserve">SNPN onboarding impacts on AUSF services </w:t>
            </w:r>
            <w:r w:rsidR="0060016A" w:rsidRPr="006B520A">
              <w:rPr>
                <w:sz w:val="16"/>
                <w:szCs w:val="16"/>
              </w:rPr>
              <w:t>–</w:t>
            </w:r>
            <w:r w:rsidRPr="006B520A">
              <w:rPr>
                <w:sz w:val="16"/>
                <w:szCs w:val="16"/>
              </w:rPr>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6B520A" w:rsidRDefault="00F60555" w:rsidP="009451AA">
            <w:pPr>
              <w:pStyle w:val="TAL"/>
              <w:rPr>
                <w:sz w:val="16"/>
                <w:szCs w:val="16"/>
              </w:rPr>
            </w:pPr>
            <w:r w:rsidRPr="006B520A">
              <w:rPr>
                <w:sz w:val="16"/>
                <w:szCs w:val="16"/>
              </w:rPr>
              <w:t xml:space="preserve">EAP-TTLS support in </w:t>
            </w:r>
            <w:proofErr w:type="gramStart"/>
            <w:r w:rsidRPr="006B520A">
              <w:rPr>
                <w:sz w:val="16"/>
                <w:szCs w:val="16"/>
              </w:rPr>
              <w:t>SNPN  (</w:t>
            </w:r>
            <w:proofErr w:type="gramEnd"/>
            <w:r w:rsidRPr="006B520A">
              <w:rPr>
                <w:sz w:val="16"/>
                <w:szCs w:val="16"/>
              </w:rPr>
              <w:t>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6B520A" w:rsidRDefault="00BC0609" w:rsidP="009451AA">
            <w:pPr>
              <w:pStyle w:val="TAL"/>
              <w:rPr>
                <w:sz w:val="16"/>
                <w:szCs w:val="16"/>
              </w:rPr>
            </w:pPr>
            <w:r w:rsidRPr="006B520A">
              <w:rPr>
                <w:sz w:val="16"/>
                <w:szCs w:val="16"/>
              </w:rPr>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6B520A" w:rsidRDefault="00336D31" w:rsidP="009451AA">
            <w:pPr>
              <w:pStyle w:val="TAL"/>
              <w:rPr>
                <w:sz w:val="16"/>
                <w:szCs w:val="16"/>
              </w:rPr>
            </w:pPr>
            <w:r w:rsidRPr="006B520A">
              <w:rPr>
                <w:sz w:val="16"/>
                <w:szCs w:val="16"/>
              </w:rPr>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6B520A" w:rsidRDefault="000D1CF9" w:rsidP="009451AA">
            <w:pPr>
              <w:pStyle w:val="TAL"/>
              <w:rPr>
                <w:sz w:val="16"/>
                <w:szCs w:val="16"/>
              </w:rPr>
            </w:pPr>
            <w:r w:rsidRPr="006B520A">
              <w:rPr>
                <w:sz w:val="16"/>
                <w:szCs w:val="16"/>
              </w:rPr>
              <w:t>307</w:t>
            </w:r>
            <w:r w:rsidRPr="006B520A">
              <w:rPr>
                <w:rFonts w:hint="eastAsia"/>
                <w:sz w:val="16"/>
                <w:szCs w:val="16"/>
              </w:rPr>
              <w:t>/</w:t>
            </w:r>
            <w:r w:rsidRPr="006B520A">
              <w:rPr>
                <w:sz w:val="16"/>
                <w:szCs w:val="16"/>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6B520A" w:rsidRDefault="00F41BB4" w:rsidP="009451AA">
            <w:pPr>
              <w:pStyle w:val="TAL"/>
              <w:rPr>
                <w:sz w:val="16"/>
                <w:szCs w:val="16"/>
              </w:rPr>
            </w:pPr>
            <w:r w:rsidRPr="006B520A">
              <w:rPr>
                <w:sz w:val="16"/>
                <w:szCs w:val="16"/>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6B520A" w:rsidRDefault="000E4EE4" w:rsidP="009451AA">
            <w:pPr>
              <w:pStyle w:val="TAL"/>
              <w:rPr>
                <w:sz w:val="16"/>
                <w:szCs w:val="16"/>
              </w:rPr>
            </w:pPr>
            <w:r w:rsidRPr="006B520A">
              <w:rPr>
                <w:sz w:val="16"/>
                <w:szCs w:val="16"/>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6B520A" w:rsidRDefault="00CB0D24" w:rsidP="00CB0D24">
            <w:pPr>
              <w:pStyle w:val="TAL"/>
              <w:rPr>
                <w:sz w:val="16"/>
                <w:szCs w:val="16"/>
              </w:rPr>
            </w:pPr>
            <w:r w:rsidRPr="006B520A">
              <w:rPr>
                <w:sz w:val="16"/>
                <w:szCs w:val="16"/>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6B520A" w:rsidRDefault="00CB0D24" w:rsidP="00CB0D24">
            <w:pPr>
              <w:pStyle w:val="TAL"/>
              <w:rPr>
                <w:sz w:val="16"/>
                <w:szCs w:val="16"/>
              </w:rPr>
            </w:pPr>
            <w:r w:rsidRPr="006B520A">
              <w:rPr>
                <w:sz w:val="16"/>
                <w:szCs w:val="16"/>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6B520A" w:rsidRDefault="00CB0D24" w:rsidP="00CB0D24">
            <w:pPr>
              <w:pStyle w:val="TAL"/>
              <w:rPr>
                <w:sz w:val="16"/>
                <w:szCs w:val="16"/>
              </w:rPr>
            </w:pPr>
            <w:r w:rsidRPr="006B520A">
              <w:rPr>
                <w:sz w:val="16"/>
                <w:szCs w:val="16"/>
              </w:rPr>
              <w:t xml:space="preserve">Overview of New </w:t>
            </w:r>
            <w:proofErr w:type="spellStart"/>
            <w:r w:rsidRPr="006B520A">
              <w:rPr>
                <w:sz w:val="16"/>
                <w:szCs w:val="16"/>
              </w:rPr>
              <w:t>ProseAuthenticate</w:t>
            </w:r>
            <w:proofErr w:type="spellEnd"/>
            <w:r w:rsidRPr="006B520A">
              <w:rPr>
                <w:sz w:val="16"/>
                <w:szCs w:val="16"/>
              </w:rPr>
              <w:t xml:space="preserv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lastRenderedPageBreak/>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6B520A" w:rsidRDefault="00CB0D24" w:rsidP="00CB0D24">
            <w:pPr>
              <w:pStyle w:val="TAL"/>
              <w:rPr>
                <w:sz w:val="16"/>
                <w:szCs w:val="16"/>
              </w:rPr>
            </w:pPr>
            <w:r w:rsidRPr="006B520A">
              <w:rPr>
                <w:sz w:val="16"/>
                <w:szCs w:val="16"/>
              </w:rPr>
              <w:t xml:space="preserve">New </w:t>
            </w:r>
            <w:proofErr w:type="spellStart"/>
            <w:r w:rsidRPr="006B520A">
              <w:rPr>
                <w:sz w:val="16"/>
                <w:szCs w:val="16"/>
              </w:rPr>
              <w:t>ProseAuthenticate</w:t>
            </w:r>
            <w:proofErr w:type="spellEnd"/>
            <w:r w:rsidRPr="006B520A">
              <w:rPr>
                <w:sz w:val="16"/>
                <w:szCs w:val="16"/>
              </w:rPr>
              <w:t xml:space="preserv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6B520A" w:rsidRDefault="00CB0D24" w:rsidP="00CB0D24">
            <w:pPr>
              <w:pStyle w:val="TAL"/>
              <w:rPr>
                <w:sz w:val="16"/>
                <w:szCs w:val="16"/>
              </w:rPr>
            </w:pPr>
            <w:r w:rsidRPr="006B520A">
              <w:rPr>
                <w:sz w:val="16"/>
                <w:szCs w:val="16"/>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6B520A" w:rsidRDefault="00CB0D24" w:rsidP="00CB0D24">
            <w:pPr>
              <w:pStyle w:val="TAL"/>
              <w:rPr>
                <w:sz w:val="16"/>
                <w:szCs w:val="16"/>
              </w:rPr>
            </w:pPr>
            <w:r w:rsidRPr="006B520A">
              <w:rPr>
                <w:sz w:val="16"/>
                <w:szCs w:val="16"/>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6B520A" w:rsidRDefault="00CB0D24" w:rsidP="00CB0D24">
            <w:pPr>
              <w:pStyle w:val="TAL"/>
              <w:rPr>
                <w:sz w:val="16"/>
                <w:szCs w:val="16"/>
              </w:rPr>
            </w:pPr>
            <w:r w:rsidRPr="006B520A">
              <w:rPr>
                <w:sz w:val="16"/>
                <w:szCs w:val="16"/>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6B520A" w:rsidRDefault="00CB0D24" w:rsidP="00CB0D24">
            <w:pPr>
              <w:pStyle w:val="TAL"/>
              <w:rPr>
                <w:sz w:val="16"/>
                <w:szCs w:val="16"/>
              </w:rPr>
            </w:pPr>
            <w:r w:rsidRPr="006B520A">
              <w:rPr>
                <w:sz w:val="16"/>
                <w:szCs w:val="16"/>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6B520A" w:rsidRDefault="005931C7" w:rsidP="005931C7">
            <w:pPr>
              <w:pStyle w:val="TAL"/>
              <w:rPr>
                <w:sz w:val="16"/>
                <w:szCs w:val="16"/>
              </w:rPr>
            </w:pPr>
            <w:r w:rsidRPr="006B520A">
              <w:rPr>
                <w:sz w:val="16"/>
                <w:szCs w:val="16"/>
              </w:rPr>
              <w:t>Description alignment with yaml</w:t>
            </w:r>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6B520A" w:rsidRDefault="002E7ADD" w:rsidP="005931C7">
            <w:pPr>
              <w:pStyle w:val="TAL"/>
              <w:rPr>
                <w:sz w:val="16"/>
                <w:szCs w:val="16"/>
              </w:rPr>
            </w:pPr>
            <w:r w:rsidRPr="006B520A">
              <w:rPr>
                <w:sz w:val="16"/>
                <w:szCs w:val="16"/>
              </w:rPr>
              <w:t xml:space="preserve">MSK in </w:t>
            </w:r>
            <w:proofErr w:type="spellStart"/>
            <w:r w:rsidRPr="006B520A">
              <w:rPr>
                <w:sz w:val="16"/>
                <w:szCs w:val="16"/>
              </w:rPr>
              <w:t>EapSession</w:t>
            </w:r>
            <w:proofErr w:type="spellEnd"/>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6B520A" w:rsidRDefault="00393BF8" w:rsidP="00D56CE5">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D56CE5" w:rsidRPr="006B520A">
              <w:rPr>
                <w:sz w:val="16"/>
                <w:szCs w:val="16"/>
              </w:rPr>
              <w:t xml:space="preserve">5G </w:t>
            </w:r>
            <w:proofErr w:type="spellStart"/>
            <w:r w:rsidR="00D56CE5" w:rsidRPr="006B520A">
              <w:rPr>
                <w:sz w:val="16"/>
                <w:szCs w:val="16"/>
              </w:rPr>
              <w:t>ProSe</w:t>
            </w:r>
            <w:proofErr w:type="spellEnd"/>
            <w:r w:rsidR="00D56CE5" w:rsidRPr="006B520A">
              <w:rPr>
                <w:sz w:val="16"/>
                <w:szCs w:val="16"/>
              </w:rPr>
              <w:t xml:space="preserve"> Authentication Service Description Alignment</w:t>
            </w:r>
            <w:r w:rsidRPr="006B520A">
              <w:rPr>
                <w:sz w:val="16"/>
                <w:szCs w:val="16"/>
              </w:rPr>
              <w:fldChar w:fldCharType="end"/>
            </w:r>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6B520A" w:rsidRDefault="00C30932" w:rsidP="00D56CE5">
            <w:pPr>
              <w:pStyle w:val="TAL"/>
              <w:rPr>
                <w:sz w:val="16"/>
                <w:szCs w:val="16"/>
              </w:rPr>
            </w:pPr>
            <w:r w:rsidRPr="006B520A">
              <w:rPr>
                <w:sz w:val="16"/>
                <w:szCs w:val="16"/>
              </w:rPr>
              <w:t xml:space="preserve">5G </w:t>
            </w:r>
            <w:proofErr w:type="spellStart"/>
            <w:r w:rsidRPr="006B520A">
              <w:rPr>
                <w:sz w:val="16"/>
                <w:szCs w:val="16"/>
              </w:rPr>
              <w:t>ProSe</w:t>
            </w:r>
            <w:proofErr w:type="spellEnd"/>
            <w:r w:rsidRPr="006B520A">
              <w:rPr>
                <w:sz w:val="16"/>
                <w:szCs w:val="16"/>
              </w:rPr>
              <w:t xml:space="preserv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6B520A" w:rsidRDefault="003B7006" w:rsidP="00D56CE5">
            <w:pPr>
              <w:pStyle w:val="TAL"/>
              <w:rPr>
                <w:sz w:val="16"/>
                <w:szCs w:val="16"/>
              </w:rPr>
            </w:pPr>
            <w:r w:rsidRPr="006B520A">
              <w:rPr>
                <w:sz w:val="16"/>
                <w:szCs w:val="16"/>
              </w:rPr>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6B520A" w:rsidRDefault="00EA1693" w:rsidP="00D56CE5">
            <w:pPr>
              <w:pStyle w:val="TAL"/>
              <w:rPr>
                <w:sz w:val="16"/>
                <w:szCs w:val="16"/>
              </w:rPr>
            </w:pPr>
            <w:r w:rsidRPr="006B520A">
              <w:rPr>
                <w:sz w:val="16"/>
                <w:szCs w:val="16"/>
              </w:rPr>
              <w:t xml:space="preserve">PVS related </w:t>
            </w:r>
            <w:proofErr w:type="spellStart"/>
            <w:r w:rsidRPr="006B520A">
              <w:rPr>
                <w:sz w:val="16"/>
                <w:szCs w:val="16"/>
              </w:rPr>
              <w:t>alignement</w:t>
            </w:r>
            <w:proofErr w:type="spellEnd"/>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6B520A" w:rsidRDefault="00574205" w:rsidP="00D56CE5">
            <w:pPr>
              <w:pStyle w:val="TAL"/>
              <w:rPr>
                <w:sz w:val="16"/>
                <w:szCs w:val="16"/>
              </w:rPr>
            </w:pPr>
            <w:r w:rsidRPr="006B520A">
              <w:rPr>
                <w:sz w:val="16"/>
                <w:szCs w:val="16"/>
              </w:rPr>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6B520A" w:rsidRDefault="001912A9" w:rsidP="003115F5">
            <w:pPr>
              <w:pStyle w:val="TAL"/>
              <w:rPr>
                <w:sz w:val="16"/>
                <w:szCs w:val="16"/>
              </w:rPr>
            </w:pPr>
            <w:r w:rsidRPr="006B520A">
              <w:rPr>
                <w:sz w:val="16"/>
                <w:szCs w:val="16"/>
              </w:rPr>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6B520A" w:rsidRDefault="001912A9" w:rsidP="003115F5">
            <w:pPr>
              <w:pStyle w:val="TAL"/>
              <w:rPr>
                <w:sz w:val="16"/>
                <w:szCs w:val="16"/>
              </w:rPr>
            </w:pPr>
            <w:r w:rsidRPr="006B520A">
              <w:rPr>
                <w:sz w:val="16"/>
                <w:szCs w:val="16"/>
              </w:rPr>
              <w:t xml:space="preserve">Update on </w:t>
            </w:r>
            <w:proofErr w:type="spellStart"/>
            <w:r w:rsidRPr="006B520A">
              <w:rPr>
                <w:sz w:val="16"/>
                <w:szCs w:val="16"/>
              </w:rPr>
              <w:t>Nausf_UEAuthentication_Authenticate</w:t>
            </w:r>
            <w:proofErr w:type="spellEnd"/>
            <w:r w:rsidRPr="006B520A">
              <w:rPr>
                <w:sz w:val="16"/>
                <w:szCs w:val="16"/>
              </w:rPr>
              <w:t xml:space="preserv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6B520A" w:rsidRDefault="001912A9" w:rsidP="003115F5">
            <w:pPr>
              <w:pStyle w:val="TAL"/>
              <w:rPr>
                <w:sz w:val="16"/>
                <w:szCs w:val="16"/>
              </w:rPr>
            </w:pPr>
            <w:r w:rsidRPr="006B520A">
              <w:rPr>
                <w:sz w:val="16"/>
                <w:szCs w:val="16"/>
              </w:rPr>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6B520A" w:rsidRDefault="001912A9" w:rsidP="00D56CE5">
            <w:pPr>
              <w:pStyle w:val="TAL"/>
              <w:rPr>
                <w:sz w:val="16"/>
                <w:szCs w:val="16"/>
              </w:rPr>
            </w:pPr>
            <w:r w:rsidRPr="006B520A">
              <w:rPr>
                <w:sz w:val="16"/>
                <w:szCs w:val="16"/>
              </w:rPr>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6B520A" w:rsidRDefault="001912A9" w:rsidP="00D56CE5">
            <w:pPr>
              <w:pStyle w:val="TAL"/>
              <w:rPr>
                <w:sz w:val="16"/>
                <w:szCs w:val="16"/>
              </w:rPr>
            </w:pPr>
            <w:r w:rsidRPr="006B520A">
              <w:rPr>
                <w:sz w:val="16"/>
                <w:szCs w:val="16"/>
              </w:rPr>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6B520A" w:rsidRDefault="001912A9" w:rsidP="00D56CE5">
            <w:pPr>
              <w:pStyle w:val="TAL"/>
              <w:rPr>
                <w:sz w:val="16"/>
                <w:szCs w:val="16"/>
              </w:rPr>
            </w:pPr>
            <w:proofErr w:type="spellStart"/>
            <w:r w:rsidRPr="006B520A">
              <w:rPr>
                <w:sz w:val="16"/>
                <w:szCs w:val="16"/>
              </w:rPr>
              <w:t>boolean</w:t>
            </w:r>
            <w:proofErr w:type="spellEnd"/>
            <w:r w:rsidRPr="006B520A">
              <w:rPr>
                <w:sz w:val="16"/>
                <w:szCs w:val="16"/>
              </w:rPr>
              <w:t xml:space="preserve">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6B520A" w:rsidRDefault="001912A9" w:rsidP="00D56CE5">
            <w:pPr>
              <w:pStyle w:val="TAL"/>
              <w:rPr>
                <w:sz w:val="16"/>
                <w:szCs w:val="16"/>
              </w:rPr>
            </w:pPr>
            <w:r w:rsidRPr="006B520A">
              <w:rPr>
                <w:sz w:val="16"/>
                <w:szCs w:val="16"/>
              </w:rPr>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6B520A" w:rsidRDefault="00ED6452" w:rsidP="00ED6452">
            <w:pPr>
              <w:pStyle w:val="TAL"/>
              <w:rPr>
                <w:sz w:val="16"/>
                <w:szCs w:val="16"/>
              </w:rPr>
            </w:pPr>
            <w:r w:rsidRPr="006B520A">
              <w:rPr>
                <w:sz w:val="16"/>
                <w:szCs w:val="16"/>
              </w:rPr>
              <w:t>OAuth2 scopes in the Nausf_UEAuthentication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6B520A" w:rsidRDefault="00ED6452" w:rsidP="00ED6452">
            <w:pPr>
              <w:pStyle w:val="TAL"/>
              <w:rPr>
                <w:sz w:val="16"/>
                <w:szCs w:val="16"/>
              </w:rPr>
            </w:pPr>
            <w:r w:rsidRPr="006B520A">
              <w:rPr>
                <w:sz w:val="16"/>
                <w:szCs w:val="16"/>
              </w:rPr>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6B520A" w:rsidRDefault="00ED6452" w:rsidP="00ED6452">
            <w:pPr>
              <w:pStyle w:val="TAL"/>
              <w:rPr>
                <w:sz w:val="16"/>
                <w:szCs w:val="16"/>
              </w:rPr>
            </w:pPr>
            <w:r w:rsidRPr="006B520A">
              <w:rPr>
                <w:sz w:val="16"/>
                <w:szCs w:val="16"/>
              </w:rPr>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6B520A" w:rsidRDefault="00ED6452" w:rsidP="00ED6452">
            <w:pPr>
              <w:pStyle w:val="TAL"/>
              <w:rPr>
                <w:sz w:val="16"/>
                <w:szCs w:val="16"/>
              </w:rPr>
            </w:pPr>
            <w:r w:rsidRPr="006B520A">
              <w:rPr>
                <w:sz w:val="16"/>
                <w:szCs w:val="16"/>
              </w:rPr>
              <w:t xml:space="preserve">Add serving network name in </w:t>
            </w:r>
            <w:proofErr w:type="spellStart"/>
            <w:r w:rsidRPr="006B520A">
              <w:rPr>
                <w:sz w:val="16"/>
                <w:szCs w:val="16"/>
              </w:rPr>
              <w:t>ProSeAuthenticationInfo</w:t>
            </w:r>
            <w:proofErr w:type="spellEnd"/>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5F3A9007" w:rsidR="00ED6452" w:rsidRPr="001A01C4" w:rsidRDefault="00ED6452" w:rsidP="00ED6452">
            <w:pPr>
              <w:pStyle w:val="TAC"/>
              <w:rPr>
                <w:sz w:val="16"/>
                <w:szCs w:val="16"/>
              </w:rPr>
            </w:pPr>
            <w:r w:rsidRPr="001A01C4">
              <w:rPr>
                <w:sz w:val="16"/>
                <w:szCs w:val="16"/>
              </w:rPr>
              <w:t>2023-</w:t>
            </w:r>
            <w:r w:rsidR="000321E1">
              <w:rPr>
                <w:sz w:val="16"/>
                <w:szCs w:val="16"/>
              </w:rPr>
              <w:t>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6B520A" w:rsidRDefault="00ED6452" w:rsidP="00ED6452">
            <w:pPr>
              <w:pStyle w:val="TAL"/>
              <w:rPr>
                <w:sz w:val="16"/>
                <w:szCs w:val="16"/>
              </w:rPr>
            </w:pPr>
            <w:r w:rsidRPr="006B520A">
              <w:rPr>
                <w:sz w:val="16"/>
                <w:szCs w:val="16"/>
              </w:rPr>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r w:rsidR="000321E1" w:rsidRPr="001A01C4" w14:paraId="28164410" w14:textId="77777777" w:rsidTr="0009140B">
        <w:tc>
          <w:tcPr>
            <w:tcW w:w="800" w:type="dxa"/>
            <w:shd w:val="solid" w:color="FFFFFF" w:fill="auto"/>
          </w:tcPr>
          <w:p w14:paraId="09DCA305" w14:textId="4D03FD2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7066A2CC" w14:textId="0340CC67"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C805DDA" w14:textId="21137AC0" w:rsidR="000321E1" w:rsidRPr="001A01C4" w:rsidRDefault="000321E1" w:rsidP="000321E1">
            <w:pPr>
              <w:pStyle w:val="TAC"/>
              <w:rPr>
                <w:sz w:val="16"/>
                <w:szCs w:val="16"/>
              </w:rPr>
            </w:pPr>
            <w:hyperlink r:id="rId43" w:history="1">
              <w:r w:rsidRPr="000321E1">
                <w:rPr>
                  <w:sz w:val="16"/>
                  <w:szCs w:val="16"/>
                </w:rPr>
                <w:t>CP-232033</w:t>
              </w:r>
            </w:hyperlink>
          </w:p>
        </w:tc>
        <w:tc>
          <w:tcPr>
            <w:tcW w:w="567" w:type="dxa"/>
            <w:shd w:val="solid" w:color="FFFFFF" w:fill="auto"/>
            <w:vAlign w:val="bottom"/>
          </w:tcPr>
          <w:p w14:paraId="539D43D8" w14:textId="1D3A5CBB" w:rsidR="000321E1" w:rsidRPr="001A01C4" w:rsidRDefault="000321E1" w:rsidP="000321E1">
            <w:pPr>
              <w:pStyle w:val="TAL"/>
              <w:rPr>
                <w:sz w:val="16"/>
                <w:szCs w:val="16"/>
              </w:rPr>
            </w:pPr>
            <w:r>
              <w:rPr>
                <w:rFonts w:cs="Arial"/>
                <w:sz w:val="16"/>
                <w:szCs w:val="16"/>
              </w:rPr>
              <w:t>0202</w:t>
            </w:r>
          </w:p>
        </w:tc>
        <w:tc>
          <w:tcPr>
            <w:tcW w:w="425" w:type="dxa"/>
            <w:shd w:val="solid" w:color="FFFFFF" w:fill="auto"/>
            <w:vAlign w:val="bottom"/>
          </w:tcPr>
          <w:p w14:paraId="53409287" w14:textId="11B4F175"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6F4235CF" w14:textId="333E263F"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5A172E33" w14:textId="1435AD0B" w:rsidR="000321E1" w:rsidRPr="006B520A" w:rsidRDefault="000321E1" w:rsidP="000321E1">
            <w:pPr>
              <w:pStyle w:val="TAL"/>
              <w:rPr>
                <w:sz w:val="16"/>
                <w:szCs w:val="16"/>
              </w:rPr>
            </w:pPr>
            <w:r w:rsidRPr="006B520A">
              <w:rPr>
                <w:sz w:val="16"/>
                <w:szCs w:val="16"/>
              </w:rPr>
              <w:t>Adding the missing description fields</w:t>
            </w:r>
          </w:p>
        </w:tc>
        <w:tc>
          <w:tcPr>
            <w:tcW w:w="708" w:type="dxa"/>
            <w:shd w:val="solid" w:color="FFFFFF" w:fill="auto"/>
          </w:tcPr>
          <w:p w14:paraId="465438DD" w14:textId="6319C9B5" w:rsidR="000321E1" w:rsidRPr="001A01C4" w:rsidRDefault="000321E1" w:rsidP="000321E1">
            <w:pPr>
              <w:pStyle w:val="TAC"/>
              <w:rPr>
                <w:sz w:val="16"/>
                <w:szCs w:val="16"/>
              </w:rPr>
            </w:pPr>
            <w:r>
              <w:rPr>
                <w:sz w:val="16"/>
                <w:szCs w:val="16"/>
              </w:rPr>
              <w:t>18.2.0</w:t>
            </w:r>
          </w:p>
        </w:tc>
      </w:tr>
      <w:tr w:rsidR="000321E1" w:rsidRPr="001A01C4" w14:paraId="0592A19E" w14:textId="77777777" w:rsidTr="0009140B">
        <w:tc>
          <w:tcPr>
            <w:tcW w:w="800" w:type="dxa"/>
            <w:shd w:val="solid" w:color="FFFFFF" w:fill="auto"/>
          </w:tcPr>
          <w:p w14:paraId="1CBDBBA2" w14:textId="3C8A833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D40354" w14:textId="57624825"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1908050" w14:textId="0358E335" w:rsidR="000321E1" w:rsidRPr="001A01C4" w:rsidRDefault="000321E1" w:rsidP="000321E1">
            <w:pPr>
              <w:pStyle w:val="TAC"/>
              <w:rPr>
                <w:sz w:val="16"/>
                <w:szCs w:val="16"/>
              </w:rPr>
            </w:pPr>
            <w:hyperlink r:id="rId44" w:history="1">
              <w:r w:rsidRPr="000321E1">
                <w:rPr>
                  <w:sz w:val="16"/>
                  <w:szCs w:val="16"/>
                </w:rPr>
                <w:t>CP-232056</w:t>
              </w:r>
            </w:hyperlink>
          </w:p>
        </w:tc>
        <w:tc>
          <w:tcPr>
            <w:tcW w:w="567" w:type="dxa"/>
            <w:shd w:val="solid" w:color="FFFFFF" w:fill="auto"/>
            <w:vAlign w:val="bottom"/>
          </w:tcPr>
          <w:p w14:paraId="3F974BE3" w14:textId="724E088A" w:rsidR="000321E1" w:rsidRPr="001A01C4" w:rsidRDefault="000321E1" w:rsidP="000321E1">
            <w:pPr>
              <w:pStyle w:val="TAL"/>
              <w:rPr>
                <w:sz w:val="16"/>
                <w:szCs w:val="16"/>
              </w:rPr>
            </w:pPr>
            <w:r>
              <w:rPr>
                <w:rFonts w:cs="Arial"/>
                <w:sz w:val="16"/>
                <w:szCs w:val="16"/>
              </w:rPr>
              <w:t>0199</w:t>
            </w:r>
          </w:p>
        </w:tc>
        <w:tc>
          <w:tcPr>
            <w:tcW w:w="425" w:type="dxa"/>
            <w:shd w:val="solid" w:color="FFFFFF" w:fill="auto"/>
            <w:vAlign w:val="bottom"/>
          </w:tcPr>
          <w:p w14:paraId="2A47209A" w14:textId="314B8419"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05BA8552" w14:textId="46C3F0AE"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5F99584E" w14:textId="6A3C48A6" w:rsidR="000321E1" w:rsidRPr="006B520A" w:rsidRDefault="000321E1" w:rsidP="000321E1">
            <w:pPr>
              <w:pStyle w:val="TAL"/>
              <w:rPr>
                <w:sz w:val="16"/>
                <w:szCs w:val="16"/>
              </w:rPr>
            </w:pPr>
            <w:r w:rsidRPr="006B520A">
              <w:rPr>
                <w:sz w:val="16"/>
                <w:szCs w:val="16"/>
              </w:rPr>
              <w:t>Authentication of AUN3 devices behind RG</w:t>
            </w:r>
          </w:p>
        </w:tc>
        <w:tc>
          <w:tcPr>
            <w:tcW w:w="708" w:type="dxa"/>
            <w:shd w:val="solid" w:color="FFFFFF" w:fill="auto"/>
          </w:tcPr>
          <w:p w14:paraId="18DD870C" w14:textId="6524922A" w:rsidR="000321E1" w:rsidRPr="001A01C4" w:rsidRDefault="000321E1" w:rsidP="000321E1">
            <w:pPr>
              <w:pStyle w:val="TAC"/>
              <w:rPr>
                <w:sz w:val="16"/>
                <w:szCs w:val="16"/>
              </w:rPr>
            </w:pPr>
            <w:r>
              <w:rPr>
                <w:sz w:val="16"/>
                <w:szCs w:val="16"/>
              </w:rPr>
              <w:t>18.2.0</w:t>
            </w:r>
          </w:p>
        </w:tc>
      </w:tr>
      <w:tr w:rsidR="000321E1" w:rsidRPr="001A01C4" w14:paraId="05B3C7AD" w14:textId="77777777" w:rsidTr="0009140B">
        <w:tc>
          <w:tcPr>
            <w:tcW w:w="800" w:type="dxa"/>
            <w:shd w:val="solid" w:color="FFFFFF" w:fill="auto"/>
          </w:tcPr>
          <w:p w14:paraId="3BCFFFB1" w14:textId="6A9BF02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91107A" w14:textId="1EBAA083"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1931F6BC" w14:textId="0411185D" w:rsidR="000321E1" w:rsidRPr="001A01C4" w:rsidRDefault="000321E1" w:rsidP="000321E1">
            <w:pPr>
              <w:pStyle w:val="TAC"/>
              <w:rPr>
                <w:sz w:val="16"/>
                <w:szCs w:val="16"/>
              </w:rPr>
            </w:pPr>
            <w:hyperlink r:id="rId45" w:history="1">
              <w:r w:rsidRPr="000321E1">
                <w:rPr>
                  <w:sz w:val="16"/>
                  <w:szCs w:val="16"/>
                </w:rPr>
                <w:t>CP-232056</w:t>
              </w:r>
            </w:hyperlink>
          </w:p>
        </w:tc>
        <w:tc>
          <w:tcPr>
            <w:tcW w:w="567" w:type="dxa"/>
            <w:shd w:val="solid" w:color="FFFFFF" w:fill="auto"/>
            <w:vAlign w:val="bottom"/>
          </w:tcPr>
          <w:p w14:paraId="2CD338AE" w14:textId="65F51B2D" w:rsidR="000321E1" w:rsidRPr="001A01C4" w:rsidRDefault="000321E1" w:rsidP="000321E1">
            <w:pPr>
              <w:pStyle w:val="TAL"/>
              <w:rPr>
                <w:sz w:val="16"/>
                <w:szCs w:val="16"/>
              </w:rPr>
            </w:pPr>
            <w:r>
              <w:rPr>
                <w:rFonts w:cs="Arial"/>
                <w:sz w:val="16"/>
                <w:szCs w:val="16"/>
              </w:rPr>
              <w:t>0200</w:t>
            </w:r>
          </w:p>
        </w:tc>
        <w:tc>
          <w:tcPr>
            <w:tcW w:w="425" w:type="dxa"/>
            <w:shd w:val="solid" w:color="FFFFFF" w:fill="auto"/>
            <w:vAlign w:val="bottom"/>
          </w:tcPr>
          <w:p w14:paraId="3E322F65" w14:textId="072070A2" w:rsidR="000321E1" w:rsidRPr="001A01C4" w:rsidRDefault="000321E1" w:rsidP="000321E1">
            <w:pPr>
              <w:pStyle w:val="TAR"/>
              <w:rPr>
                <w:sz w:val="16"/>
                <w:szCs w:val="16"/>
              </w:rPr>
            </w:pPr>
            <w:r>
              <w:rPr>
                <w:rFonts w:cs="Arial"/>
                <w:sz w:val="16"/>
                <w:szCs w:val="16"/>
              </w:rPr>
              <w:t>1</w:t>
            </w:r>
          </w:p>
        </w:tc>
        <w:tc>
          <w:tcPr>
            <w:tcW w:w="425" w:type="dxa"/>
            <w:shd w:val="solid" w:color="FFFFFF" w:fill="auto"/>
            <w:vAlign w:val="bottom"/>
          </w:tcPr>
          <w:p w14:paraId="26511AC6" w14:textId="028D9DD1"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107CD2AF" w14:textId="25BBF75A" w:rsidR="000321E1" w:rsidRPr="006B520A" w:rsidRDefault="000321E1" w:rsidP="000321E1">
            <w:pPr>
              <w:pStyle w:val="TAL"/>
              <w:rPr>
                <w:sz w:val="16"/>
                <w:szCs w:val="16"/>
              </w:rPr>
            </w:pPr>
            <w:r w:rsidRPr="006B520A">
              <w:rPr>
                <w:sz w:val="16"/>
                <w:szCs w:val="16"/>
              </w:rPr>
              <w:t>Update the description of MSK to support authentication for AUN3 devices behind 5G-RG</w:t>
            </w:r>
          </w:p>
        </w:tc>
        <w:tc>
          <w:tcPr>
            <w:tcW w:w="708" w:type="dxa"/>
            <w:shd w:val="solid" w:color="FFFFFF" w:fill="auto"/>
          </w:tcPr>
          <w:p w14:paraId="1FAB3242" w14:textId="4759F5AC" w:rsidR="000321E1" w:rsidRPr="001A01C4" w:rsidRDefault="000321E1" w:rsidP="000321E1">
            <w:pPr>
              <w:pStyle w:val="TAC"/>
              <w:rPr>
                <w:sz w:val="16"/>
                <w:szCs w:val="16"/>
              </w:rPr>
            </w:pPr>
            <w:r>
              <w:rPr>
                <w:sz w:val="16"/>
                <w:szCs w:val="16"/>
              </w:rPr>
              <w:t>18.2.0</w:t>
            </w:r>
          </w:p>
        </w:tc>
      </w:tr>
      <w:tr w:rsidR="000321E1" w:rsidRPr="001A01C4" w14:paraId="70802E82" w14:textId="77777777" w:rsidTr="0009140B">
        <w:tc>
          <w:tcPr>
            <w:tcW w:w="800" w:type="dxa"/>
            <w:shd w:val="solid" w:color="FFFFFF" w:fill="auto"/>
          </w:tcPr>
          <w:p w14:paraId="6CAC107C" w14:textId="312DD98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20016866" w14:textId="7A37ED9E"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710ED490" w14:textId="1EE04C6D" w:rsidR="000321E1" w:rsidRPr="001A01C4" w:rsidRDefault="000321E1" w:rsidP="000321E1">
            <w:pPr>
              <w:pStyle w:val="TAC"/>
              <w:rPr>
                <w:sz w:val="16"/>
                <w:szCs w:val="16"/>
              </w:rPr>
            </w:pPr>
            <w:hyperlink r:id="rId46" w:history="1">
              <w:r w:rsidRPr="000321E1">
                <w:rPr>
                  <w:sz w:val="16"/>
                  <w:szCs w:val="16"/>
                </w:rPr>
                <w:t>CP-232060</w:t>
              </w:r>
            </w:hyperlink>
          </w:p>
        </w:tc>
        <w:tc>
          <w:tcPr>
            <w:tcW w:w="567" w:type="dxa"/>
            <w:shd w:val="solid" w:color="FFFFFF" w:fill="auto"/>
            <w:vAlign w:val="bottom"/>
          </w:tcPr>
          <w:p w14:paraId="60FD8B67" w14:textId="0DEC1FCA" w:rsidR="000321E1" w:rsidRPr="001A01C4" w:rsidRDefault="000321E1" w:rsidP="000321E1">
            <w:pPr>
              <w:pStyle w:val="TAL"/>
              <w:rPr>
                <w:sz w:val="16"/>
                <w:szCs w:val="16"/>
              </w:rPr>
            </w:pPr>
            <w:r>
              <w:rPr>
                <w:rFonts w:cs="Arial"/>
                <w:sz w:val="16"/>
                <w:szCs w:val="16"/>
              </w:rPr>
              <w:t>0203</w:t>
            </w:r>
          </w:p>
        </w:tc>
        <w:tc>
          <w:tcPr>
            <w:tcW w:w="425" w:type="dxa"/>
            <w:shd w:val="solid" w:color="FFFFFF" w:fill="auto"/>
            <w:vAlign w:val="bottom"/>
          </w:tcPr>
          <w:p w14:paraId="79D9C841" w14:textId="57B40956"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32E45DA6" w14:textId="3C76F462"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7DE982D7" w14:textId="370CF284" w:rsidR="000321E1" w:rsidRPr="006B520A" w:rsidRDefault="000321E1" w:rsidP="000321E1">
            <w:pPr>
              <w:pStyle w:val="TAL"/>
              <w:rPr>
                <w:sz w:val="16"/>
                <w:szCs w:val="16"/>
              </w:rPr>
            </w:pPr>
            <w:r w:rsidRPr="006B520A">
              <w:rPr>
                <w:sz w:val="16"/>
                <w:szCs w:val="16"/>
              </w:rPr>
              <w:t>29.509 Rel-18 API version and External doc update</w:t>
            </w:r>
          </w:p>
        </w:tc>
        <w:tc>
          <w:tcPr>
            <w:tcW w:w="708" w:type="dxa"/>
            <w:shd w:val="solid" w:color="FFFFFF" w:fill="auto"/>
          </w:tcPr>
          <w:p w14:paraId="024D74A2" w14:textId="48154F22" w:rsidR="000321E1" w:rsidRPr="001A01C4" w:rsidRDefault="000321E1" w:rsidP="000321E1">
            <w:pPr>
              <w:pStyle w:val="TAC"/>
              <w:rPr>
                <w:sz w:val="16"/>
                <w:szCs w:val="16"/>
              </w:rPr>
            </w:pPr>
            <w:r>
              <w:rPr>
                <w:sz w:val="16"/>
                <w:szCs w:val="16"/>
              </w:rPr>
              <w:t>18.2.0</w:t>
            </w:r>
          </w:p>
        </w:tc>
      </w:tr>
      <w:tr w:rsidR="006B520A" w:rsidRPr="001A01C4" w14:paraId="0B6367F1" w14:textId="77777777" w:rsidTr="0009140B">
        <w:tc>
          <w:tcPr>
            <w:tcW w:w="800" w:type="dxa"/>
            <w:shd w:val="solid" w:color="FFFFFF" w:fill="auto"/>
          </w:tcPr>
          <w:p w14:paraId="7E4D5BD1" w14:textId="128D8C61" w:rsidR="006B520A" w:rsidRPr="001A01C4" w:rsidRDefault="006B520A" w:rsidP="006B520A">
            <w:pPr>
              <w:pStyle w:val="TAC"/>
              <w:rPr>
                <w:sz w:val="16"/>
                <w:szCs w:val="16"/>
              </w:rPr>
            </w:pPr>
            <w:r>
              <w:rPr>
                <w:sz w:val="16"/>
                <w:szCs w:val="16"/>
              </w:rPr>
              <w:t>2023-12</w:t>
            </w:r>
          </w:p>
        </w:tc>
        <w:tc>
          <w:tcPr>
            <w:tcW w:w="800" w:type="dxa"/>
            <w:shd w:val="solid" w:color="FFFFFF" w:fill="auto"/>
          </w:tcPr>
          <w:p w14:paraId="78C84FF7" w14:textId="78B555A6"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37B0BE6D" w14:textId="44DA4C95" w:rsidR="006B520A" w:rsidRPr="006B520A" w:rsidRDefault="006B520A" w:rsidP="006B520A">
            <w:pPr>
              <w:pStyle w:val="TAC"/>
              <w:rPr>
                <w:sz w:val="16"/>
                <w:szCs w:val="16"/>
              </w:rPr>
            </w:pPr>
            <w:r w:rsidRPr="006B520A">
              <w:rPr>
                <w:sz w:val="16"/>
                <w:szCs w:val="16"/>
              </w:rPr>
              <w:t>CP-233027</w:t>
            </w:r>
          </w:p>
        </w:tc>
        <w:tc>
          <w:tcPr>
            <w:tcW w:w="567" w:type="dxa"/>
            <w:shd w:val="solid" w:color="FFFFFF" w:fill="auto"/>
            <w:vAlign w:val="bottom"/>
          </w:tcPr>
          <w:p w14:paraId="128633A4" w14:textId="6030FA2D" w:rsidR="006B520A" w:rsidRDefault="006B520A" w:rsidP="006B520A">
            <w:pPr>
              <w:pStyle w:val="TAL"/>
              <w:rPr>
                <w:rFonts w:cs="Arial"/>
                <w:sz w:val="16"/>
                <w:szCs w:val="16"/>
              </w:rPr>
            </w:pPr>
            <w:r>
              <w:rPr>
                <w:rFonts w:cs="Arial"/>
                <w:sz w:val="16"/>
                <w:szCs w:val="16"/>
              </w:rPr>
              <w:t>0204</w:t>
            </w:r>
          </w:p>
        </w:tc>
        <w:tc>
          <w:tcPr>
            <w:tcW w:w="425" w:type="dxa"/>
            <w:shd w:val="solid" w:color="FFFFFF" w:fill="auto"/>
            <w:vAlign w:val="bottom"/>
          </w:tcPr>
          <w:p w14:paraId="4177DE77" w14:textId="77777777" w:rsidR="006B520A" w:rsidRDefault="006B520A" w:rsidP="006B520A">
            <w:pPr>
              <w:pStyle w:val="TAR"/>
              <w:rPr>
                <w:rFonts w:cs="Arial"/>
                <w:sz w:val="16"/>
                <w:szCs w:val="16"/>
              </w:rPr>
            </w:pPr>
          </w:p>
        </w:tc>
        <w:tc>
          <w:tcPr>
            <w:tcW w:w="425" w:type="dxa"/>
            <w:shd w:val="solid" w:color="FFFFFF" w:fill="auto"/>
            <w:vAlign w:val="bottom"/>
          </w:tcPr>
          <w:p w14:paraId="2E9E4470" w14:textId="798AB5C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08B441ED" w14:textId="44E04B42" w:rsidR="006B520A" w:rsidRPr="006B520A" w:rsidRDefault="006B520A" w:rsidP="006B520A">
            <w:pPr>
              <w:pStyle w:val="TAL"/>
              <w:rPr>
                <w:sz w:val="16"/>
                <w:szCs w:val="16"/>
              </w:rPr>
            </w:pPr>
            <w:r>
              <w:rPr>
                <w:rFonts w:cs="Arial"/>
                <w:sz w:val="16"/>
                <w:szCs w:val="16"/>
              </w:rPr>
              <w:t>HTTP RFC obsoleted by IETF RFC 9113</w:t>
            </w:r>
          </w:p>
        </w:tc>
        <w:tc>
          <w:tcPr>
            <w:tcW w:w="708" w:type="dxa"/>
            <w:shd w:val="solid" w:color="FFFFFF" w:fill="auto"/>
          </w:tcPr>
          <w:p w14:paraId="0651CE49" w14:textId="442E7FF0" w:rsidR="006B520A" w:rsidRDefault="006B520A" w:rsidP="006B520A">
            <w:pPr>
              <w:pStyle w:val="TAC"/>
              <w:rPr>
                <w:sz w:val="16"/>
                <w:szCs w:val="16"/>
              </w:rPr>
            </w:pPr>
            <w:r>
              <w:rPr>
                <w:sz w:val="16"/>
                <w:szCs w:val="16"/>
              </w:rPr>
              <w:t>18.3.0</w:t>
            </w:r>
          </w:p>
        </w:tc>
      </w:tr>
      <w:tr w:rsidR="006B520A" w:rsidRPr="001A01C4" w14:paraId="1069CF9E" w14:textId="77777777" w:rsidTr="0009140B">
        <w:tc>
          <w:tcPr>
            <w:tcW w:w="800" w:type="dxa"/>
            <w:shd w:val="solid" w:color="FFFFFF" w:fill="auto"/>
          </w:tcPr>
          <w:p w14:paraId="7F973C79" w14:textId="05B0C052" w:rsidR="006B520A" w:rsidRPr="001A01C4" w:rsidRDefault="006B520A" w:rsidP="006B520A">
            <w:pPr>
              <w:pStyle w:val="TAC"/>
              <w:rPr>
                <w:sz w:val="16"/>
                <w:szCs w:val="16"/>
              </w:rPr>
            </w:pPr>
            <w:r>
              <w:rPr>
                <w:sz w:val="16"/>
                <w:szCs w:val="16"/>
              </w:rPr>
              <w:t>2023-12</w:t>
            </w:r>
          </w:p>
        </w:tc>
        <w:tc>
          <w:tcPr>
            <w:tcW w:w="800" w:type="dxa"/>
            <w:shd w:val="solid" w:color="FFFFFF" w:fill="auto"/>
          </w:tcPr>
          <w:p w14:paraId="67F7E970" w14:textId="68CEBC97"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2CC354B7" w14:textId="78E65A63" w:rsidR="006B520A" w:rsidRPr="006B520A" w:rsidRDefault="006B520A" w:rsidP="006B520A">
            <w:pPr>
              <w:pStyle w:val="TAC"/>
              <w:rPr>
                <w:sz w:val="16"/>
                <w:szCs w:val="16"/>
              </w:rPr>
            </w:pPr>
            <w:r w:rsidRPr="006B520A">
              <w:rPr>
                <w:sz w:val="16"/>
                <w:szCs w:val="16"/>
              </w:rPr>
              <w:t>CP-233030</w:t>
            </w:r>
          </w:p>
        </w:tc>
        <w:tc>
          <w:tcPr>
            <w:tcW w:w="567" w:type="dxa"/>
            <w:shd w:val="solid" w:color="FFFFFF" w:fill="auto"/>
            <w:vAlign w:val="bottom"/>
          </w:tcPr>
          <w:p w14:paraId="5C95C0F4" w14:textId="51FA7B1F" w:rsidR="006B520A" w:rsidRDefault="006B520A" w:rsidP="006B520A">
            <w:pPr>
              <w:pStyle w:val="TAL"/>
              <w:rPr>
                <w:rFonts w:cs="Arial"/>
                <w:sz w:val="16"/>
                <w:szCs w:val="16"/>
              </w:rPr>
            </w:pPr>
            <w:r>
              <w:rPr>
                <w:rFonts w:cs="Arial"/>
                <w:sz w:val="16"/>
                <w:szCs w:val="16"/>
              </w:rPr>
              <w:t>0207</w:t>
            </w:r>
          </w:p>
        </w:tc>
        <w:tc>
          <w:tcPr>
            <w:tcW w:w="425" w:type="dxa"/>
            <w:shd w:val="solid" w:color="FFFFFF" w:fill="auto"/>
            <w:vAlign w:val="bottom"/>
          </w:tcPr>
          <w:p w14:paraId="78182DA0" w14:textId="77777777" w:rsidR="006B520A" w:rsidRDefault="006B520A" w:rsidP="006B520A">
            <w:pPr>
              <w:pStyle w:val="TAR"/>
              <w:rPr>
                <w:rFonts w:cs="Arial"/>
                <w:sz w:val="16"/>
                <w:szCs w:val="16"/>
              </w:rPr>
            </w:pPr>
          </w:p>
        </w:tc>
        <w:tc>
          <w:tcPr>
            <w:tcW w:w="425" w:type="dxa"/>
            <w:shd w:val="solid" w:color="FFFFFF" w:fill="auto"/>
            <w:vAlign w:val="bottom"/>
          </w:tcPr>
          <w:p w14:paraId="529B3CEC" w14:textId="1F7EC149"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87D15DC" w14:textId="6BB3FE9D" w:rsidR="006B520A" w:rsidRPr="006B520A" w:rsidRDefault="006B520A" w:rsidP="006B520A">
            <w:pPr>
              <w:pStyle w:val="TAL"/>
              <w:rPr>
                <w:sz w:val="16"/>
                <w:szCs w:val="16"/>
              </w:rPr>
            </w:pPr>
            <w:proofErr w:type="spellStart"/>
            <w:r>
              <w:rPr>
                <w:rFonts w:cs="Arial"/>
                <w:sz w:val="16"/>
                <w:szCs w:val="16"/>
              </w:rPr>
              <w:t>ProblemDetails</w:t>
            </w:r>
            <w:proofErr w:type="spellEnd"/>
            <w:r>
              <w:rPr>
                <w:rFonts w:cs="Arial"/>
                <w:sz w:val="16"/>
                <w:szCs w:val="16"/>
              </w:rPr>
              <w:t xml:space="preserve"> RFC 7807 obsoleted by 9457</w:t>
            </w:r>
          </w:p>
        </w:tc>
        <w:tc>
          <w:tcPr>
            <w:tcW w:w="708" w:type="dxa"/>
            <w:shd w:val="solid" w:color="FFFFFF" w:fill="auto"/>
          </w:tcPr>
          <w:p w14:paraId="61BC5084" w14:textId="1F6AF3B5" w:rsidR="006B520A" w:rsidRDefault="006B520A" w:rsidP="006B520A">
            <w:pPr>
              <w:pStyle w:val="TAC"/>
              <w:rPr>
                <w:sz w:val="16"/>
                <w:szCs w:val="16"/>
              </w:rPr>
            </w:pPr>
            <w:r>
              <w:rPr>
                <w:sz w:val="16"/>
                <w:szCs w:val="16"/>
              </w:rPr>
              <w:t>18.3.0</w:t>
            </w:r>
          </w:p>
        </w:tc>
      </w:tr>
      <w:tr w:rsidR="006B520A" w:rsidRPr="001A01C4" w14:paraId="206C8E72" w14:textId="77777777" w:rsidTr="0009140B">
        <w:tc>
          <w:tcPr>
            <w:tcW w:w="800" w:type="dxa"/>
            <w:shd w:val="solid" w:color="FFFFFF" w:fill="auto"/>
          </w:tcPr>
          <w:p w14:paraId="464E96F2" w14:textId="3D5E26E0" w:rsidR="006B520A" w:rsidRPr="001A01C4" w:rsidRDefault="006B520A" w:rsidP="006B520A">
            <w:pPr>
              <w:pStyle w:val="TAC"/>
              <w:rPr>
                <w:sz w:val="16"/>
                <w:szCs w:val="16"/>
              </w:rPr>
            </w:pPr>
            <w:r>
              <w:rPr>
                <w:sz w:val="16"/>
                <w:szCs w:val="16"/>
              </w:rPr>
              <w:t>2023-12</w:t>
            </w:r>
          </w:p>
        </w:tc>
        <w:tc>
          <w:tcPr>
            <w:tcW w:w="800" w:type="dxa"/>
            <w:shd w:val="solid" w:color="FFFFFF" w:fill="auto"/>
          </w:tcPr>
          <w:p w14:paraId="5001A4BE" w14:textId="600634F1"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6A19FD44" w14:textId="08BC9A89" w:rsidR="006B520A" w:rsidRPr="006B520A" w:rsidRDefault="006B520A" w:rsidP="006B520A">
            <w:pPr>
              <w:pStyle w:val="TAC"/>
              <w:rPr>
                <w:sz w:val="16"/>
                <w:szCs w:val="16"/>
              </w:rPr>
            </w:pPr>
            <w:r w:rsidRPr="006B520A">
              <w:rPr>
                <w:sz w:val="16"/>
                <w:szCs w:val="16"/>
              </w:rPr>
              <w:t>CP-233055</w:t>
            </w:r>
          </w:p>
        </w:tc>
        <w:tc>
          <w:tcPr>
            <w:tcW w:w="567" w:type="dxa"/>
            <w:shd w:val="solid" w:color="FFFFFF" w:fill="auto"/>
            <w:vAlign w:val="bottom"/>
          </w:tcPr>
          <w:p w14:paraId="0215F74B" w14:textId="115227E3" w:rsidR="006B520A" w:rsidRDefault="006B520A" w:rsidP="006B520A">
            <w:pPr>
              <w:pStyle w:val="TAL"/>
              <w:rPr>
                <w:rFonts w:cs="Arial"/>
                <w:sz w:val="16"/>
                <w:szCs w:val="16"/>
              </w:rPr>
            </w:pPr>
            <w:r>
              <w:rPr>
                <w:rFonts w:cs="Arial"/>
                <w:sz w:val="16"/>
                <w:szCs w:val="16"/>
              </w:rPr>
              <w:t>0206</w:t>
            </w:r>
          </w:p>
        </w:tc>
        <w:tc>
          <w:tcPr>
            <w:tcW w:w="425" w:type="dxa"/>
            <w:shd w:val="solid" w:color="FFFFFF" w:fill="auto"/>
            <w:vAlign w:val="bottom"/>
          </w:tcPr>
          <w:p w14:paraId="1FBCA6B4" w14:textId="6C7936C9" w:rsidR="006B520A" w:rsidRDefault="006B520A" w:rsidP="006B520A">
            <w:pPr>
              <w:pStyle w:val="TAR"/>
              <w:rPr>
                <w:rFonts w:cs="Arial"/>
                <w:sz w:val="16"/>
                <w:szCs w:val="16"/>
              </w:rPr>
            </w:pPr>
            <w:r>
              <w:rPr>
                <w:rFonts w:cs="Arial"/>
                <w:sz w:val="16"/>
                <w:szCs w:val="16"/>
              </w:rPr>
              <w:t>1</w:t>
            </w:r>
          </w:p>
        </w:tc>
        <w:tc>
          <w:tcPr>
            <w:tcW w:w="425" w:type="dxa"/>
            <w:shd w:val="solid" w:color="FFFFFF" w:fill="auto"/>
            <w:vAlign w:val="bottom"/>
          </w:tcPr>
          <w:p w14:paraId="2354128C" w14:textId="11282B7C" w:rsidR="006B520A" w:rsidRDefault="006B520A" w:rsidP="006B520A">
            <w:pPr>
              <w:pStyle w:val="TAC"/>
              <w:rPr>
                <w:rFonts w:cs="Arial"/>
                <w:sz w:val="16"/>
                <w:szCs w:val="16"/>
              </w:rPr>
            </w:pPr>
            <w:r>
              <w:rPr>
                <w:rFonts w:cs="Arial"/>
                <w:sz w:val="16"/>
                <w:szCs w:val="16"/>
              </w:rPr>
              <w:t>B</w:t>
            </w:r>
          </w:p>
        </w:tc>
        <w:tc>
          <w:tcPr>
            <w:tcW w:w="4962" w:type="dxa"/>
            <w:shd w:val="solid" w:color="FFFFFF" w:fill="auto"/>
            <w:vAlign w:val="bottom"/>
          </w:tcPr>
          <w:p w14:paraId="6B585674" w14:textId="733BAC7E" w:rsidR="006B520A" w:rsidRPr="006B520A" w:rsidRDefault="006B520A" w:rsidP="006B520A">
            <w:pPr>
              <w:pStyle w:val="TAL"/>
              <w:rPr>
                <w:sz w:val="16"/>
                <w:szCs w:val="16"/>
              </w:rPr>
            </w:pPr>
            <w:r>
              <w:rPr>
                <w:rFonts w:cs="Arial"/>
                <w:sz w:val="16"/>
                <w:szCs w:val="16"/>
              </w:rPr>
              <w:t>Enhancement to support UE-to-UE relay</w:t>
            </w:r>
          </w:p>
        </w:tc>
        <w:tc>
          <w:tcPr>
            <w:tcW w:w="708" w:type="dxa"/>
            <w:shd w:val="solid" w:color="FFFFFF" w:fill="auto"/>
          </w:tcPr>
          <w:p w14:paraId="36F998ED" w14:textId="6CBAE032" w:rsidR="006B520A" w:rsidRDefault="006B520A" w:rsidP="006B520A">
            <w:pPr>
              <w:pStyle w:val="TAC"/>
              <w:rPr>
                <w:sz w:val="16"/>
                <w:szCs w:val="16"/>
              </w:rPr>
            </w:pPr>
            <w:r>
              <w:rPr>
                <w:sz w:val="16"/>
                <w:szCs w:val="16"/>
              </w:rPr>
              <w:t>18.3.0</w:t>
            </w:r>
          </w:p>
        </w:tc>
      </w:tr>
      <w:tr w:rsidR="006B520A" w:rsidRPr="001A01C4" w14:paraId="13192E63" w14:textId="77777777" w:rsidTr="0009140B">
        <w:tc>
          <w:tcPr>
            <w:tcW w:w="800" w:type="dxa"/>
            <w:shd w:val="solid" w:color="FFFFFF" w:fill="auto"/>
          </w:tcPr>
          <w:p w14:paraId="7FA176CA" w14:textId="0315A7CD" w:rsidR="006B520A" w:rsidRPr="001A01C4" w:rsidRDefault="006B520A" w:rsidP="006B520A">
            <w:pPr>
              <w:pStyle w:val="TAC"/>
              <w:rPr>
                <w:sz w:val="16"/>
                <w:szCs w:val="16"/>
              </w:rPr>
            </w:pPr>
            <w:r>
              <w:rPr>
                <w:sz w:val="16"/>
                <w:szCs w:val="16"/>
              </w:rPr>
              <w:t>2023-12</w:t>
            </w:r>
          </w:p>
        </w:tc>
        <w:tc>
          <w:tcPr>
            <w:tcW w:w="800" w:type="dxa"/>
            <w:shd w:val="solid" w:color="FFFFFF" w:fill="auto"/>
          </w:tcPr>
          <w:p w14:paraId="7057193E" w14:textId="70D30FD4"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58705516" w14:textId="446FE114" w:rsidR="006B520A" w:rsidRPr="006B520A" w:rsidRDefault="006B520A" w:rsidP="006B520A">
            <w:pPr>
              <w:pStyle w:val="TAC"/>
              <w:rPr>
                <w:sz w:val="16"/>
                <w:szCs w:val="16"/>
              </w:rPr>
            </w:pPr>
            <w:r w:rsidRPr="006B520A">
              <w:rPr>
                <w:sz w:val="16"/>
                <w:szCs w:val="16"/>
              </w:rPr>
              <w:t>CP-233060</w:t>
            </w:r>
          </w:p>
        </w:tc>
        <w:tc>
          <w:tcPr>
            <w:tcW w:w="567" w:type="dxa"/>
            <w:shd w:val="solid" w:color="FFFFFF" w:fill="auto"/>
            <w:vAlign w:val="bottom"/>
          </w:tcPr>
          <w:p w14:paraId="687D06AE" w14:textId="17D0D7DB" w:rsidR="006B520A" w:rsidRDefault="006B520A" w:rsidP="006B520A">
            <w:pPr>
              <w:pStyle w:val="TAL"/>
              <w:rPr>
                <w:rFonts w:cs="Arial"/>
                <w:sz w:val="16"/>
                <w:szCs w:val="16"/>
              </w:rPr>
            </w:pPr>
            <w:r>
              <w:rPr>
                <w:rFonts w:cs="Arial"/>
                <w:sz w:val="16"/>
                <w:szCs w:val="16"/>
              </w:rPr>
              <w:t>0208</w:t>
            </w:r>
          </w:p>
        </w:tc>
        <w:tc>
          <w:tcPr>
            <w:tcW w:w="425" w:type="dxa"/>
            <w:shd w:val="solid" w:color="FFFFFF" w:fill="auto"/>
            <w:vAlign w:val="bottom"/>
          </w:tcPr>
          <w:p w14:paraId="1F762B50" w14:textId="77777777" w:rsidR="006B520A" w:rsidRDefault="006B520A" w:rsidP="006B520A">
            <w:pPr>
              <w:pStyle w:val="TAR"/>
              <w:rPr>
                <w:rFonts w:cs="Arial"/>
                <w:sz w:val="16"/>
                <w:szCs w:val="16"/>
              </w:rPr>
            </w:pPr>
          </w:p>
        </w:tc>
        <w:tc>
          <w:tcPr>
            <w:tcW w:w="425" w:type="dxa"/>
            <w:shd w:val="solid" w:color="FFFFFF" w:fill="auto"/>
            <w:vAlign w:val="bottom"/>
          </w:tcPr>
          <w:p w14:paraId="13685755" w14:textId="7A9C9E8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4EB255B" w14:textId="5355477F" w:rsidR="006B520A" w:rsidRPr="006B520A" w:rsidRDefault="006B520A" w:rsidP="006B520A">
            <w:pPr>
              <w:pStyle w:val="TAL"/>
              <w:rPr>
                <w:sz w:val="16"/>
                <w:szCs w:val="16"/>
              </w:rPr>
            </w:pPr>
            <w:r>
              <w:rPr>
                <w:rFonts w:cs="Arial"/>
                <w:sz w:val="16"/>
                <w:szCs w:val="16"/>
              </w:rPr>
              <w:t>29.509 Rel-18 API version and External doc update</w:t>
            </w:r>
          </w:p>
        </w:tc>
        <w:tc>
          <w:tcPr>
            <w:tcW w:w="708" w:type="dxa"/>
            <w:shd w:val="solid" w:color="FFFFFF" w:fill="auto"/>
          </w:tcPr>
          <w:p w14:paraId="6C04E6DA" w14:textId="5F39135E" w:rsidR="006B520A" w:rsidRDefault="006B520A" w:rsidP="006B520A">
            <w:pPr>
              <w:pStyle w:val="TAC"/>
              <w:rPr>
                <w:sz w:val="16"/>
                <w:szCs w:val="16"/>
              </w:rPr>
            </w:pPr>
            <w:r>
              <w:rPr>
                <w:sz w:val="16"/>
                <w:szCs w:val="16"/>
              </w:rPr>
              <w:t>18.3.0</w:t>
            </w:r>
          </w:p>
        </w:tc>
      </w:tr>
      <w:tr w:rsidR="005633FE" w:rsidRPr="001A01C4" w14:paraId="6220C0B7" w14:textId="77777777" w:rsidTr="0009140B">
        <w:tc>
          <w:tcPr>
            <w:tcW w:w="800" w:type="dxa"/>
            <w:shd w:val="solid" w:color="FFFFFF" w:fill="auto"/>
          </w:tcPr>
          <w:p w14:paraId="220AEE84" w14:textId="02CFFC3D" w:rsidR="005633FE" w:rsidRDefault="005633FE" w:rsidP="006B520A">
            <w:pPr>
              <w:pStyle w:val="TAC"/>
              <w:rPr>
                <w:sz w:val="16"/>
                <w:szCs w:val="16"/>
              </w:rPr>
            </w:pPr>
            <w:r>
              <w:rPr>
                <w:sz w:val="16"/>
                <w:szCs w:val="16"/>
              </w:rPr>
              <w:t>202</w:t>
            </w:r>
            <w:r w:rsidR="000E0D91">
              <w:rPr>
                <w:sz w:val="16"/>
                <w:szCs w:val="16"/>
              </w:rPr>
              <w:t>4</w:t>
            </w:r>
            <w:r>
              <w:rPr>
                <w:sz w:val="16"/>
                <w:szCs w:val="16"/>
              </w:rPr>
              <w:t>-03</w:t>
            </w:r>
          </w:p>
        </w:tc>
        <w:tc>
          <w:tcPr>
            <w:tcW w:w="800" w:type="dxa"/>
            <w:shd w:val="solid" w:color="FFFFFF" w:fill="auto"/>
          </w:tcPr>
          <w:p w14:paraId="186D06C9" w14:textId="55767433" w:rsidR="005633FE" w:rsidRDefault="005633FE" w:rsidP="006B520A">
            <w:pPr>
              <w:pStyle w:val="TAC"/>
              <w:rPr>
                <w:sz w:val="16"/>
                <w:szCs w:val="16"/>
              </w:rPr>
            </w:pPr>
            <w:r>
              <w:rPr>
                <w:sz w:val="16"/>
                <w:szCs w:val="16"/>
              </w:rPr>
              <w:t>CT#103</w:t>
            </w:r>
          </w:p>
        </w:tc>
        <w:tc>
          <w:tcPr>
            <w:tcW w:w="952" w:type="dxa"/>
            <w:shd w:val="solid" w:color="FFFFFF" w:fill="auto"/>
            <w:vAlign w:val="bottom"/>
          </w:tcPr>
          <w:p w14:paraId="29AA15C7" w14:textId="15A7D108" w:rsidR="005633FE" w:rsidRPr="006B520A" w:rsidRDefault="000E0D91" w:rsidP="006B520A">
            <w:pPr>
              <w:pStyle w:val="TAC"/>
              <w:rPr>
                <w:sz w:val="16"/>
                <w:szCs w:val="16"/>
              </w:rPr>
            </w:pPr>
            <w:r>
              <w:rPr>
                <w:sz w:val="16"/>
                <w:szCs w:val="16"/>
              </w:rPr>
              <w:t>CP-240067</w:t>
            </w:r>
          </w:p>
        </w:tc>
        <w:tc>
          <w:tcPr>
            <w:tcW w:w="567" w:type="dxa"/>
            <w:shd w:val="solid" w:color="FFFFFF" w:fill="auto"/>
            <w:vAlign w:val="bottom"/>
          </w:tcPr>
          <w:p w14:paraId="7D123514" w14:textId="4E2AB9FA" w:rsidR="005633FE" w:rsidRDefault="005633FE" w:rsidP="006B520A">
            <w:pPr>
              <w:pStyle w:val="TAL"/>
              <w:rPr>
                <w:rFonts w:cs="Arial"/>
                <w:sz w:val="16"/>
                <w:szCs w:val="16"/>
              </w:rPr>
            </w:pPr>
            <w:r>
              <w:rPr>
                <w:rFonts w:cs="Arial"/>
                <w:sz w:val="16"/>
                <w:szCs w:val="16"/>
              </w:rPr>
              <w:t>0210</w:t>
            </w:r>
          </w:p>
        </w:tc>
        <w:tc>
          <w:tcPr>
            <w:tcW w:w="425" w:type="dxa"/>
            <w:shd w:val="solid" w:color="FFFFFF" w:fill="auto"/>
            <w:vAlign w:val="bottom"/>
          </w:tcPr>
          <w:p w14:paraId="3E8B2C8A" w14:textId="77777777" w:rsidR="005633FE" w:rsidRDefault="005633FE" w:rsidP="006B520A">
            <w:pPr>
              <w:pStyle w:val="TAR"/>
              <w:rPr>
                <w:rFonts w:cs="Arial"/>
                <w:sz w:val="16"/>
                <w:szCs w:val="16"/>
              </w:rPr>
            </w:pPr>
          </w:p>
        </w:tc>
        <w:tc>
          <w:tcPr>
            <w:tcW w:w="425" w:type="dxa"/>
            <w:shd w:val="solid" w:color="FFFFFF" w:fill="auto"/>
            <w:vAlign w:val="bottom"/>
          </w:tcPr>
          <w:p w14:paraId="7C386FBD" w14:textId="4B7857F9" w:rsidR="005633FE" w:rsidRDefault="00637005" w:rsidP="006B520A">
            <w:pPr>
              <w:pStyle w:val="TAC"/>
              <w:rPr>
                <w:rFonts w:cs="Arial"/>
                <w:sz w:val="16"/>
                <w:szCs w:val="16"/>
              </w:rPr>
            </w:pPr>
            <w:r>
              <w:rPr>
                <w:rFonts w:cs="Arial"/>
                <w:sz w:val="16"/>
                <w:szCs w:val="16"/>
              </w:rPr>
              <w:t>F</w:t>
            </w:r>
          </w:p>
        </w:tc>
        <w:tc>
          <w:tcPr>
            <w:tcW w:w="4962" w:type="dxa"/>
            <w:shd w:val="solid" w:color="FFFFFF" w:fill="auto"/>
            <w:vAlign w:val="bottom"/>
          </w:tcPr>
          <w:p w14:paraId="1C239C0D" w14:textId="2A50D914" w:rsidR="005633FE" w:rsidRPr="000F2033" w:rsidRDefault="005633FE" w:rsidP="006B520A">
            <w:pPr>
              <w:pStyle w:val="TAL"/>
              <w:rPr>
                <w:rFonts w:cs="Arial"/>
                <w:sz w:val="16"/>
                <w:szCs w:val="16"/>
                <w:lang w:val="en-US"/>
              </w:rPr>
            </w:pPr>
            <w:r>
              <w:rPr>
                <w:rFonts w:cs="Arial"/>
                <w:sz w:val="16"/>
                <w:szCs w:val="16"/>
                <w:lang w:val="en-US"/>
              </w:rPr>
              <w:t>Disaster Roaming Indication</w:t>
            </w:r>
          </w:p>
        </w:tc>
        <w:tc>
          <w:tcPr>
            <w:tcW w:w="708" w:type="dxa"/>
            <w:shd w:val="solid" w:color="FFFFFF" w:fill="auto"/>
          </w:tcPr>
          <w:p w14:paraId="1D2651E7" w14:textId="7E5E2F8C" w:rsidR="005633FE" w:rsidRDefault="005633FE" w:rsidP="006B520A">
            <w:pPr>
              <w:pStyle w:val="TAC"/>
              <w:rPr>
                <w:sz w:val="16"/>
                <w:szCs w:val="16"/>
              </w:rPr>
            </w:pPr>
            <w:r>
              <w:rPr>
                <w:sz w:val="16"/>
                <w:szCs w:val="16"/>
              </w:rPr>
              <w:t>18.4.0</w:t>
            </w:r>
          </w:p>
        </w:tc>
      </w:tr>
      <w:tr w:rsidR="000E0D91" w:rsidRPr="001A01C4" w14:paraId="033E0B89" w14:textId="77777777" w:rsidTr="0009140B">
        <w:tc>
          <w:tcPr>
            <w:tcW w:w="800" w:type="dxa"/>
            <w:shd w:val="solid" w:color="FFFFFF" w:fill="auto"/>
          </w:tcPr>
          <w:p w14:paraId="6BA78943" w14:textId="59416306" w:rsidR="000E0D91" w:rsidRDefault="000E0D91" w:rsidP="000E0D91">
            <w:pPr>
              <w:pStyle w:val="TAC"/>
              <w:rPr>
                <w:sz w:val="16"/>
                <w:szCs w:val="16"/>
              </w:rPr>
            </w:pPr>
            <w:r>
              <w:rPr>
                <w:sz w:val="16"/>
                <w:szCs w:val="16"/>
              </w:rPr>
              <w:t>2024-03</w:t>
            </w:r>
          </w:p>
        </w:tc>
        <w:tc>
          <w:tcPr>
            <w:tcW w:w="800" w:type="dxa"/>
            <w:shd w:val="solid" w:color="FFFFFF" w:fill="auto"/>
          </w:tcPr>
          <w:p w14:paraId="1549AFC7" w14:textId="6340D774" w:rsidR="000E0D91" w:rsidRDefault="000E0D91" w:rsidP="000E0D91">
            <w:pPr>
              <w:pStyle w:val="TAC"/>
              <w:rPr>
                <w:sz w:val="16"/>
                <w:szCs w:val="16"/>
              </w:rPr>
            </w:pPr>
            <w:r>
              <w:rPr>
                <w:sz w:val="16"/>
                <w:szCs w:val="16"/>
              </w:rPr>
              <w:t>CT#103</w:t>
            </w:r>
          </w:p>
        </w:tc>
        <w:tc>
          <w:tcPr>
            <w:tcW w:w="952" w:type="dxa"/>
            <w:shd w:val="solid" w:color="FFFFFF" w:fill="auto"/>
            <w:vAlign w:val="bottom"/>
          </w:tcPr>
          <w:p w14:paraId="46E91014" w14:textId="1385FD81" w:rsidR="000E0D91" w:rsidRPr="006B520A" w:rsidRDefault="000E0D91" w:rsidP="000E0D91">
            <w:pPr>
              <w:pStyle w:val="TAC"/>
              <w:rPr>
                <w:sz w:val="16"/>
                <w:szCs w:val="16"/>
              </w:rPr>
            </w:pPr>
            <w:r>
              <w:rPr>
                <w:sz w:val="16"/>
                <w:szCs w:val="16"/>
              </w:rPr>
              <w:t>CP-240056</w:t>
            </w:r>
          </w:p>
        </w:tc>
        <w:tc>
          <w:tcPr>
            <w:tcW w:w="567" w:type="dxa"/>
            <w:shd w:val="solid" w:color="FFFFFF" w:fill="auto"/>
            <w:vAlign w:val="bottom"/>
          </w:tcPr>
          <w:p w14:paraId="761A9E3D" w14:textId="733E191D" w:rsidR="000E0D91" w:rsidRDefault="000E0D91" w:rsidP="000E0D91">
            <w:pPr>
              <w:pStyle w:val="TAL"/>
              <w:rPr>
                <w:rFonts w:cs="Arial"/>
                <w:sz w:val="16"/>
                <w:szCs w:val="16"/>
              </w:rPr>
            </w:pPr>
            <w:r>
              <w:rPr>
                <w:rFonts w:cs="Arial"/>
                <w:sz w:val="16"/>
                <w:szCs w:val="16"/>
              </w:rPr>
              <w:t>0211</w:t>
            </w:r>
          </w:p>
        </w:tc>
        <w:tc>
          <w:tcPr>
            <w:tcW w:w="425" w:type="dxa"/>
            <w:shd w:val="solid" w:color="FFFFFF" w:fill="auto"/>
            <w:vAlign w:val="bottom"/>
          </w:tcPr>
          <w:p w14:paraId="7635753B" w14:textId="0C15984E" w:rsidR="000E0D91" w:rsidRDefault="000E0D91" w:rsidP="000E0D91">
            <w:pPr>
              <w:pStyle w:val="TAR"/>
              <w:rPr>
                <w:rFonts w:cs="Arial"/>
                <w:sz w:val="16"/>
                <w:szCs w:val="16"/>
              </w:rPr>
            </w:pPr>
            <w:r>
              <w:rPr>
                <w:rFonts w:cs="Arial"/>
                <w:sz w:val="16"/>
                <w:szCs w:val="16"/>
              </w:rPr>
              <w:t>-</w:t>
            </w:r>
          </w:p>
        </w:tc>
        <w:tc>
          <w:tcPr>
            <w:tcW w:w="425" w:type="dxa"/>
            <w:shd w:val="solid" w:color="FFFFFF" w:fill="auto"/>
            <w:vAlign w:val="bottom"/>
          </w:tcPr>
          <w:p w14:paraId="7BDF4800" w14:textId="5B158ABF" w:rsidR="000E0D91" w:rsidRDefault="000E0D91" w:rsidP="000E0D91">
            <w:pPr>
              <w:pStyle w:val="TAC"/>
              <w:rPr>
                <w:rFonts w:cs="Arial"/>
                <w:sz w:val="16"/>
                <w:szCs w:val="16"/>
              </w:rPr>
            </w:pPr>
            <w:r>
              <w:rPr>
                <w:rFonts w:cs="Arial"/>
                <w:sz w:val="16"/>
                <w:szCs w:val="16"/>
              </w:rPr>
              <w:t>F</w:t>
            </w:r>
          </w:p>
        </w:tc>
        <w:tc>
          <w:tcPr>
            <w:tcW w:w="4962" w:type="dxa"/>
            <w:shd w:val="solid" w:color="FFFFFF" w:fill="auto"/>
            <w:vAlign w:val="bottom"/>
          </w:tcPr>
          <w:p w14:paraId="3FDA13AC" w14:textId="19C9E062" w:rsidR="000E0D91" w:rsidRDefault="000E0D91" w:rsidP="000E0D91">
            <w:pPr>
              <w:pStyle w:val="TAL"/>
              <w:rPr>
                <w:rFonts w:cs="Arial"/>
                <w:sz w:val="16"/>
                <w:szCs w:val="16"/>
                <w:lang w:val="en-US"/>
              </w:rPr>
            </w:pPr>
            <w:r>
              <w:rPr>
                <w:rFonts w:cs="Arial"/>
                <w:sz w:val="16"/>
                <w:szCs w:val="16"/>
              </w:rPr>
              <w:t>29.509 Rel-18 API version and External doc update</w:t>
            </w:r>
          </w:p>
        </w:tc>
        <w:tc>
          <w:tcPr>
            <w:tcW w:w="708" w:type="dxa"/>
            <w:shd w:val="solid" w:color="FFFFFF" w:fill="auto"/>
          </w:tcPr>
          <w:p w14:paraId="2C318813" w14:textId="1934D9EE" w:rsidR="000E0D91" w:rsidRDefault="000E0D91" w:rsidP="000E0D91">
            <w:pPr>
              <w:pStyle w:val="TAC"/>
              <w:rPr>
                <w:sz w:val="16"/>
                <w:szCs w:val="16"/>
              </w:rPr>
            </w:pPr>
            <w:r>
              <w:rPr>
                <w:sz w:val="16"/>
                <w:szCs w:val="16"/>
              </w:rPr>
              <w:t>18.4.0</w:t>
            </w:r>
          </w:p>
        </w:tc>
      </w:tr>
      <w:tr w:rsidR="00446954" w:rsidRPr="00797592" w14:paraId="30EFD3D0" w14:textId="77777777" w:rsidTr="00F074C3">
        <w:tc>
          <w:tcPr>
            <w:tcW w:w="800" w:type="dxa"/>
            <w:shd w:val="solid" w:color="FFFFFF" w:fill="auto"/>
          </w:tcPr>
          <w:p w14:paraId="255A4CE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44574B8"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79B63CD" w14:textId="4B037498"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028</w:t>
            </w:r>
          </w:p>
        </w:tc>
        <w:tc>
          <w:tcPr>
            <w:tcW w:w="567" w:type="dxa"/>
            <w:shd w:val="solid" w:color="FFFFFF" w:fill="auto"/>
            <w:vAlign w:val="bottom"/>
          </w:tcPr>
          <w:p w14:paraId="2F5088B7" w14:textId="77777777" w:rsidR="00446954" w:rsidRPr="00797592" w:rsidRDefault="00446954" w:rsidP="00F074C3">
            <w:pPr>
              <w:pStyle w:val="TAL"/>
              <w:rPr>
                <w:rFonts w:cs="Arial"/>
                <w:sz w:val="16"/>
                <w:szCs w:val="16"/>
              </w:rPr>
            </w:pPr>
            <w:r w:rsidRPr="00797592">
              <w:rPr>
                <w:rFonts w:cs="Arial"/>
                <w:sz w:val="16"/>
                <w:szCs w:val="16"/>
              </w:rPr>
              <w:t>0217</w:t>
            </w:r>
          </w:p>
        </w:tc>
        <w:tc>
          <w:tcPr>
            <w:tcW w:w="425" w:type="dxa"/>
            <w:shd w:val="solid" w:color="FFFFFF" w:fill="auto"/>
            <w:vAlign w:val="bottom"/>
          </w:tcPr>
          <w:p w14:paraId="3F9994C5"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01ED1D9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0093E88B" w14:textId="77777777" w:rsidR="00446954" w:rsidRPr="00797592" w:rsidRDefault="00446954" w:rsidP="00F074C3">
            <w:pPr>
              <w:pStyle w:val="TAL"/>
              <w:rPr>
                <w:rFonts w:cs="Arial"/>
                <w:sz w:val="16"/>
                <w:szCs w:val="16"/>
              </w:rPr>
            </w:pPr>
            <w:r w:rsidRPr="00FE4DB4">
              <w:rPr>
                <w:rFonts w:cs="Arial"/>
                <w:noProof/>
                <w:sz w:val="16"/>
                <w:szCs w:val="16"/>
              </w:rPr>
              <w:t xml:space="preserve">Clarification on deviation of naming-convention for enum values in </w:t>
            </w:r>
            <w:proofErr w:type="spellStart"/>
            <w:r w:rsidRPr="00FE4DB4">
              <w:rPr>
                <w:rFonts w:cs="Arial"/>
                <w:sz w:val="16"/>
                <w:szCs w:val="16"/>
              </w:rPr>
              <w:t>Nausf</w:t>
            </w:r>
            <w:proofErr w:type="spellEnd"/>
            <w:r w:rsidRPr="00FE4DB4">
              <w:rPr>
                <w:rFonts w:cs="Arial"/>
                <w:sz w:val="16"/>
                <w:szCs w:val="16"/>
              </w:rPr>
              <w:t xml:space="preserve"> specific Data Type</w:t>
            </w:r>
          </w:p>
        </w:tc>
        <w:tc>
          <w:tcPr>
            <w:tcW w:w="708" w:type="dxa"/>
            <w:shd w:val="solid" w:color="FFFFFF" w:fill="auto"/>
          </w:tcPr>
          <w:p w14:paraId="454CDE10" w14:textId="3E7E6A0D"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1C34A1E" w14:textId="77777777" w:rsidTr="00F074C3">
        <w:tc>
          <w:tcPr>
            <w:tcW w:w="800" w:type="dxa"/>
            <w:shd w:val="solid" w:color="FFFFFF" w:fill="auto"/>
          </w:tcPr>
          <w:p w14:paraId="7B9DAEA5"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B41F935"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D025D77" w14:textId="0ACB3FB7"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050</w:t>
            </w:r>
          </w:p>
        </w:tc>
        <w:tc>
          <w:tcPr>
            <w:tcW w:w="567" w:type="dxa"/>
            <w:shd w:val="solid" w:color="FFFFFF" w:fill="auto"/>
            <w:vAlign w:val="bottom"/>
          </w:tcPr>
          <w:p w14:paraId="3EC877C5" w14:textId="77777777" w:rsidR="00446954" w:rsidRPr="00797592" w:rsidRDefault="00446954" w:rsidP="00F074C3">
            <w:pPr>
              <w:pStyle w:val="TAL"/>
              <w:rPr>
                <w:rFonts w:cs="Arial"/>
                <w:sz w:val="16"/>
                <w:szCs w:val="16"/>
              </w:rPr>
            </w:pPr>
            <w:r w:rsidRPr="00797592">
              <w:rPr>
                <w:rFonts w:cs="Arial"/>
                <w:sz w:val="16"/>
                <w:szCs w:val="16"/>
              </w:rPr>
              <w:t>0216</w:t>
            </w:r>
          </w:p>
        </w:tc>
        <w:tc>
          <w:tcPr>
            <w:tcW w:w="425" w:type="dxa"/>
            <w:shd w:val="solid" w:color="FFFFFF" w:fill="auto"/>
            <w:vAlign w:val="bottom"/>
          </w:tcPr>
          <w:p w14:paraId="2BA79CBB"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5834757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F8A6323" w14:textId="77777777" w:rsidR="00446954" w:rsidRPr="00797592" w:rsidRDefault="00446954" w:rsidP="00F074C3">
            <w:pPr>
              <w:pStyle w:val="TAL"/>
              <w:rPr>
                <w:rFonts w:cs="Arial"/>
                <w:sz w:val="16"/>
                <w:szCs w:val="16"/>
              </w:rPr>
            </w:pPr>
            <w:r w:rsidRPr="00FE4DB4">
              <w:rPr>
                <w:rFonts w:cs="Arial"/>
                <w:sz w:val="16"/>
                <w:szCs w:val="16"/>
              </w:rPr>
              <w:t xml:space="preserve">Definition of </w:t>
            </w:r>
            <w:proofErr w:type="spellStart"/>
            <w:r w:rsidRPr="00FE4DB4">
              <w:rPr>
                <w:rFonts w:cs="Arial"/>
                <w:sz w:val="16"/>
                <w:szCs w:val="16"/>
              </w:rPr>
              <w:t>ProseAuthData</w:t>
            </w:r>
            <w:proofErr w:type="spellEnd"/>
          </w:p>
        </w:tc>
        <w:tc>
          <w:tcPr>
            <w:tcW w:w="708" w:type="dxa"/>
            <w:shd w:val="solid" w:color="FFFFFF" w:fill="auto"/>
          </w:tcPr>
          <w:p w14:paraId="2B0A35EB" w14:textId="489C26C5"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47A05DA" w14:textId="77777777" w:rsidTr="00F074C3">
        <w:tc>
          <w:tcPr>
            <w:tcW w:w="800" w:type="dxa"/>
            <w:shd w:val="solid" w:color="FFFFFF" w:fill="auto"/>
          </w:tcPr>
          <w:p w14:paraId="7BFF4141"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0A774B16"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D8830D5" w14:textId="0B698962"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060</w:t>
            </w:r>
          </w:p>
        </w:tc>
        <w:tc>
          <w:tcPr>
            <w:tcW w:w="567" w:type="dxa"/>
            <w:shd w:val="solid" w:color="FFFFFF" w:fill="auto"/>
            <w:vAlign w:val="bottom"/>
          </w:tcPr>
          <w:p w14:paraId="0CC62ACE" w14:textId="77777777" w:rsidR="00446954" w:rsidRPr="00797592" w:rsidRDefault="00446954" w:rsidP="00F074C3">
            <w:pPr>
              <w:pStyle w:val="TAL"/>
              <w:rPr>
                <w:rFonts w:cs="Arial"/>
                <w:sz w:val="16"/>
                <w:szCs w:val="16"/>
              </w:rPr>
            </w:pPr>
            <w:r w:rsidRPr="00797592">
              <w:rPr>
                <w:rFonts w:cs="Arial"/>
                <w:sz w:val="16"/>
                <w:szCs w:val="16"/>
              </w:rPr>
              <w:t>0214</w:t>
            </w:r>
          </w:p>
        </w:tc>
        <w:tc>
          <w:tcPr>
            <w:tcW w:w="425" w:type="dxa"/>
            <w:shd w:val="solid" w:color="FFFFFF" w:fill="auto"/>
            <w:vAlign w:val="bottom"/>
          </w:tcPr>
          <w:p w14:paraId="2964E8FE" w14:textId="77777777" w:rsidR="00446954" w:rsidRPr="00797592" w:rsidRDefault="00446954" w:rsidP="00F074C3">
            <w:pPr>
              <w:pStyle w:val="TAR"/>
              <w:rPr>
                <w:rFonts w:cs="Arial"/>
                <w:sz w:val="16"/>
                <w:szCs w:val="16"/>
              </w:rPr>
            </w:pPr>
            <w:r w:rsidRPr="00797592">
              <w:rPr>
                <w:rFonts w:cs="Arial"/>
                <w:sz w:val="16"/>
                <w:szCs w:val="16"/>
              </w:rPr>
              <w:t>2</w:t>
            </w:r>
          </w:p>
        </w:tc>
        <w:tc>
          <w:tcPr>
            <w:tcW w:w="425" w:type="dxa"/>
            <w:shd w:val="solid" w:color="FFFFFF" w:fill="auto"/>
            <w:vAlign w:val="bottom"/>
          </w:tcPr>
          <w:p w14:paraId="1F4B2F0B" w14:textId="77777777" w:rsidR="00446954" w:rsidRPr="00797592" w:rsidRDefault="00446954" w:rsidP="00F074C3">
            <w:pPr>
              <w:pStyle w:val="TAC"/>
              <w:rPr>
                <w:rFonts w:cs="Arial"/>
                <w:sz w:val="16"/>
                <w:szCs w:val="16"/>
              </w:rPr>
            </w:pPr>
            <w:r w:rsidRPr="00797592">
              <w:rPr>
                <w:rFonts w:cs="Arial"/>
                <w:sz w:val="16"/>
                <w:szCs w:val="16"/>
              </w:rPr>
              <w:t>A</w:t>
            </w:r>
          </w:p>
        </w:tc>
        <w:tc>
          <w:tcPr>
            <w:tcW w:w="4962" w:type="dxa"/>
            <w:shd w:val="solid" w:color="FFFFFF" w:fill="auto"/>
            <w:vAlign w:val="bottom"/>
          </w:tcPr>
          <w:p w14:paraId="22587983" w14:textId="77777777" w:rsidR="00446954" w:rsidRPr="00797592" w:rsidRDefault="00446954" w:rsidP="00F074C3">
            <w:pPr>
              <w:pStyle w:val="TAL"/>
              <w:rPr>
                <w:rFonts w:cs="Arial"/>
                <w:sz w:val="16"/>
                <w:szCs w:val="16"/>
              </w:rPr>
            </w:pPr>
            <w:r w:rsidRPr="00FE4DB4">
              <w:rPr>
                <w:rFonts w:cs="Arial"/>
                <w:sz w:val="16"/>
                <w:szCs w:val="16"/>
              </w:rPr>
              <w:t>Disaster Condition PLMN List</w:t>
            </w:r>
          </w:p>
        </w:tc>
        <w:tc>
          <w:tcPr>
            <w:tcW w:w="708" w:type="dxa"/>
            <w:shd w:val="solid" w:color="FFFFFF" w:fill="auto"/>
          </w:tcPr>
          <w:p w14:paraId="373A5921" w14:textId="68D559D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042B10B" w14:textId="77777777" w:rsidTr="00F074C3">
        <w:tc>
          <w:tcPr>
            <w:tcW w:w="800" w:type="dxa"/>
            <w:shd w:val="solid" w:color="FFFFFF" w:fill="auto"/>
          </w:tcPr>
          <w:p w14:paraId="683F653E"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31BEEB0"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1A0B6BF" w14:textId="43DF2270" w:rsidR="00446954" w:rsidRPr="00797592" w:rsidRDefault="00446954" w:rsidP="00F074C3">
            <w:pPr>
              <w:pStyle w:val="TAC"/>
              <w:rPr>
                <w:rFonts w:cs="Arial"/>
                <w:sz w:val="16"/>
                <w:szCs w:val="16"/>
              </w:rPr>
            </w:pPr>
            <w:r w:rsidRPr="00797592">
              <w:rPr>
                <w:rFonts w:cs="Arial"/>
                <w:sz w:val="16"/>
                <w:szCs w:val="16"/>
              </w:rPr>
              <w:t>CP-241</w:t>
            </w:r>
            <w:r w:rsidR="00041962">
              <w:rPr>
                <w:rFonts w:cs="Arial"/>
                <w:sz w:val="16"/>
                <w:szCs w:val="16"/>
              </w:rPr>
              <w:t>050</w:t>
            </w:r>
          </w:p>
        </w:tc>
        <w:tc>
          <w:tcPr>
            <w:tcW w:w="567" w:type="dxa"/>
            <w:shd w:val="solid" w:color="FFFFFF" w:fill="auto"/>
            <w:vAlign w:val="bottom"/>
          </w:tcPr>
          <w:p w14:paraId="4D8F8AF0" w14:textId="77777777" w:rsidR="00446954" w:rsidRPr="00797592" w:rsidRDefault="00446954" w:rsidP="00F074C3">
            <w:pPr>
              <w:pStyle w:val="TAL"/>
              <w:rPr>
                <w:rFonts w:cs="Arial"/>
                <w:sz w:val="16"/>
                <w:szCs w:val="16"/>
              </w:rPr>
            </w:pPr>
            <w:r w:rsidRPr="00797592">
              <w:rPr>
                <w:rFonts w:cs="Arial"/>
                <w:sz w:val="16"/>
                <w:szCs w:val="16"/>
              </w:rPr>
              <w:t>0215</w:t>
            </w:r>
          </w:p>
        </w:tc>
        <w:tc>
          <w:tcPr>
            <w:tcW w:w="425" w:type="dxa"/>
            <w:shd w:val="solid" w:color="FFFFFF" w:fill="auto"/>
            <w:vAlign w:val="bottom"/>
          </w:tcPr>
          <w:p w14:paraId="16D1F2F4" w14:textId="77777777" w:rsidR="00446954" w:rsidRPr="00797592" w:rsidRDefault="00446954" w:rsidP="00F074C3">
            <w:pPr>
              <w:pStyle w:val="TAR"/>
              <w:rPr>
                <w:rFonts w:cs="Arial"/>
                <w:sz w:val="16"/>
                <w:szCs w:val="16"/>
              </w:rPr>
            </w:pPr>
            <w:r w:rsidRPr="00797592">
              <w:rPr>
                <w:rFonts w:cs="Arial"/>
                <w:sz w:val="16"/>
                <w:szCs w:val="16"/>
              </w:rPr>
              <w:t>3</w:t>
            </w:r>
          </w:p>
        </w:tc>
        <w:tc>
          <w:tcPr>
            <w:tcW w:w="425" w:type="dxa"/>
            <w:shd w:val="solid" w:color="FFFFFF" w:fill="auto"/>
            <w:vAlign w:val="bottom"/>
          </w:tcPr>
          <w:p w14:paraId="0F624559"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480B1E7B" w14:textId="77777777" w:rsidR="00446954" w:rsidRPr="00797592" w:rsidRDefault="00446954" w:rsidP="00F074C3">
            <w:pPr>
              <w:pStyle w:val="TAL"/>
              <w:rPr>
                <w:rFonts w:cs="Arial"/>
                <w:sz w:val="16"/>
                <w:szCs w:val="16"/>
              </w:rPr>
            </w:pPr>
            <w:r w:rsidRPr="00FE4DB4">
              <w:rPr>
                <w:rFonts w:cs="Arial"/>
                <w:sz w:val="16"/>
                <w:szCs w:val="16"/>
              </w:rPr>
              <w:t>Style Corrections</w:t>
            </w:r>
            <w:r w:rsidRPr="00FE4DB4">
              <w:rPr>
                <w:rFonts w:cs="Arial"/>
                <w:noProof/>
                <w:sz w:val="16"/>
                <w:szCs w:val="16"/>
              </w:rPr>
              <w:t xml:space="preserve"> of </w:t>
            </w:r>
            <w:proofErr w:type="spellStart"/>
            <w:r w:rsidRPr="00FE4DB4">
              <w:rPr>
                <w:rFonts w:cs="Arial"/>
                <w:sz w:val="16"/>
                <w:szCs w:val="16"/>
              </w:rPr>
              <w:t>Nausf</w:t>
            </w:r>
            <w:proofErr w:type="spellEnd"/>
            <w:r w:rsidRPr="00FE4DB4">
              <w:rPr>
                <w:rFonts w:cs="Arial"/>
                <w:sz w:val="16"/>
                <w:szCs w:val="16"/>
              </w:rPr>
              <w:t xml:space="preserve"> APIs</w:t>
            </w:r>
          </w:p>
        </w:tc>
        <w:tc>
          <w:tcPr>
            <w:tcW w:w="708" w:type="dxa"/>
            <w:shd w:val="solid" w:color="FFFFFF" w:fill="auto"/>
          </w:tcPr>
          <w:p w14:paraId="6D9D2288" w14:textId="7E3B58F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1F76BC6A" w14:textId="77777777" w:rsidTr="00F074C3">
        <w:tc>
          <w:tcPr>
            <w:tcW w:w="800" w:type="dxa"/>
            <w:shd w:val="solid" w:color="FFFFFF" w:fill="auto"/>
          </w:tcPr>
          <w:p w14:paraId="598ED3B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75D7384"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37256CD7" w14:textId="04105EF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31CD3E6F" w14:textId="77777777" w:rsidR="00446954" w:rsidRPr="00797592" w:rsidRDefault="00446954" w:rsidP="00F074C3">
            <w:pPr>
              <w:pStyle w:val="TAL"/>
              <w:rPr>
                <w:rFonts w:cs="Arial"/>
                <w:sz w:val="16"/>
                <w:szCs w:val="16"/>
              </w:rPr>
            </w:pPr>
            <w:r w:rsidRPr="00797592">
              <w:rPr>
                <w:rFonts w:cs="Arial"/>
                <w:sz w:val="16"/>
                <w:szCs w:val="16"/>
              </w:rPr>
              <w:t>0220</w:t>
            </w:r>
          </w:p>
        </w:tc>
        <w:tc>
          <w:tcPr>
            <w:tcW w:w="425" w:type="dxa"/>
            <w:shd w:val="solid" w:color="FFFFFF" w:fill="auto"/>
            <w:vAlign w:val="bottom"/>
          </w:tcPr>
          <w:p w14:paraId="29E1095C"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3930CA84"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1FD5F75B" w14:textId="77777777" w:rsidR="00446954" w:rsidRPr="00797592" w:rsidRDefault="00446954" w:rsidP="00F074C3">
            <w:pPr>
              <w:pStyle w:val="TAL"/>
              <w:rPr>
                <w:rFonts w:cs="Arial"/>
                <w:sz w:val="16"/>
                <w:szCs w:val="16"/>
              </w:rPr>
            </w:pPr>
            <w:r w:rsidRPr="00FE4DB4">
              <w:rPr>
                <w:rFonts w:cs="Arial"/>
                <w:sz w:val="16"/>
                <w:szCs w:val="16"/>
              </w:rPr>
              <w:t>Feature negotiation correction</w:t>
            </w:r>
          </w:p>
        </w:tc>
        <w:tc>
          <w:tcPr>
            <w:tcW w:w="708" w:type="dxa"/>
            <w:shd w:val="solid" w:color="FFFFFF" w:fill="auto"/>
          </w:tcPr>
          <w:p w14:paraId="6E7F29E2" w14:textId="33BE2C3C"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014B6BD3" w14:textId="77777777" w:rsidTr="00F074C3">
        <w:tc>
          <w:tcPr>
            <w:tcW w:w="800" w:type="dxa"/>
            <w:shd w:val="solid" w:color="FFFFFF" w:fill="auto"/>
          </w:tcPr>
          <w:p w14:paraId="2926E4F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42B4D0B"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C37935D" w14:textId="27AFF66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1B1D0DA3" w14:textId="77777777" w:rsidR="00446954" w:rsidRPr="00797592" w:rsidRDefault="00446954" w:rsidP="00F074C3">
            <w:pPr>
              <w:pStyle w:val="TAL"/>
              <w:rPr>
                <w:rFonts w:cs="Arial"/>
                <w:sz w:val="16"/>
                <w:szCs w:val="16"/>
              </w:rPr>
            </w:pPr>
            <w:r w:rsidRPr="00797592">
              <w:rPr>
                <w:rFonts w:cs="Arial"/>
                <w:sz w:val="16"/>
                <w:szCs w:val="16"/>
              </w:rPr>
              <w:t>0221</w:t>
            </w:r>
          </w:p>
        </w:tc>
        <w:tc>
          <w:tcPr>
            <w:tcW w:w="425" w:type="dxa"/>
            <w:shd w:val="solid" w:color="FFFFFF" w:fill="auto"/>
            <w:vAlign w:val="bottom"/>
          </w:tcPr>
          <w:p w14:paraId="44A0D831"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6992AF8F"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3B65E009" w14:textId="77777777" w:rsidR="00446954" w:rsidRPr="00797592" w:rsidRDefault="00446954" w:rsidP="00F074C3">
            <w:pPr>
              <w:pStyle w:val="TAL"/>
              <w:rPr>
                <w:rFonts w:cs="Arial"/>
                <w:sz w:val="16"/>
                <w:szCs w:val="16"/>
              </w:rPr>
            </w:pPr>
            <w:r w:rsidRPr="00FE4DB4">
              <w:rPr>
                <w:rFonts w:cs="Arial"/>
                <w:sz w:val="16"/>
                <w:szCs w:val="16"/>
              </w:rPr>
              <w:t>Update on incorrect attribute name</w:t>
            </w:r>
          </w:p>
        </w:tc>
        <w:tc>
          <w:tcPr>
            <w:tcW w:w="708" w:type="dxa"/>
            <w:shd w:val="solid" w:color="FFFFFF" w:fill="auto"/>
          </w:tcPr>
          <w:p w14:paraId="4E508000" w14:textId="521C501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7346463" w14:textId="77777777" w:rsidTr="00F074C3">
        <w:tc>
          <w:tcPr>
            <w:tcW w:w="800" w:type="dxa"/>
            <w:shd w:val="solid" w:color="FFFFFF" w:fill="auto"/>
          </w:tcPr>
          <w:p w14:paraId="45743FBD"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7BE1772"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729630ED" w14:textId="2DEFC20A" w:rsidR="00446954" w:rsidRPr="00797592" w:rsidRDefault="00446954" w:rsidP="00F074C3">
            <w:pPr>
              <w:pStyle w:val="TAC"/>
              <w:rPr>
                <w:rFonts w:cs="Arial"/>
                <w:sz w:val="16"/>
                <w:szCs w:val="16"/>
              </w:rPr>
            </w:pPr>
            <w:r w:rsidRPr="00797592">
              <w:rPr>
                <w:rFonts w:cs="Arial"/>
                <w:sz w:val="16"/>
                <w:szCs w:val="16"/>
              </w:rPr>
              <w:t>CP-24</w:t>
            </w:r>
            <w:r w:rsidR="00055534">
              <w:rPr>
                <w:rFonts w:cs="Arial"/>
                <w:sz w:val="16"/>
                <w:szCs w:val="16"/>
              </w:rPr>
              <w:t>1050</w:t>
            </w:r>
          </w:p>
        </w:tc>
        <w:tc>
          <w:tcPr>
            <w:tcW w:w="567" w:type="dxa"/>
            <w:shd w:val="solid" w:color="FFFFFF" w:fill="auto"/>
            <w:vAlign w:val="bottom"/>
          </w:tcPr>
          <w:p w14:paraId="06DFDD00" w14:textId="77777777" w:rsidR="00446954" w:rsidRPr="00797592" w:rsidRDefault="00446954" w:rsidP="00F074C3">
            <w:pPr>
              <w:pStyle w:val="TAL"/>
              <w:rPr>
                <w:rFonts w:cs="Arial"/>
                <w:sz w:val="16"/>
                <w:szCs w:val="16"/>
              </w:rPr>
            </w:pPr>
            <w:r w:rsidRPr="00797592">
              <w:rPr>
                <w:rFonts w:cs="Arial"/>
                <w:sz w:val="16"/>
                <w:szCs w:val="16"/>
              </w:rPr>
              <w:t>0219</w:t>
            </w:r>
          </w:p>
        </w:tc>
        <w:tc>
          <w:tcPr>
            <w:tcW w:w="425" w:type="dxa"/>
            <w:shd w:val="solid" w:color="FFFFFF" w:fill="auto"/>
            <w:vAlign w:val="bottom"/>
          </w:tcPr>
          <w:p w14:paraId="552E07DD"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61F09255"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52ABA0B" w14:textId="77777777" w:rsidR="00446954" w:rsidRPr="00797592" w:rsidRDefault="00446954" w:rsidP="00F074C3">
            <w:pPr>
              <w:pStyle w:val="TAL"/>
              <w:rPr>
                <w:rFonts w:cs="Arial"/>
                <w:sz w:val="16"/>
                <w:szCs w:val="16"/>
              </w:rPr>
            </w:pPr>
            <w:r w:rsidRPr="00FE4DB4">
              <w:rPr>
                <w:rFonts w:cs="Arial"/>
                <w:sz w:val="16"/>
                <w:szCs w:val="16"/>
              </w:rPr>
              <w:t>Clarifying the self-references and editorial corrections</w:t>
            </w:r>
          </w:p>
        </w:tc>
        <w:tc>
          <w:tcPr>
            <w:tcW w:w="708" w:type="dxa"/>
            <w:shd w:val="solid" w:color="FFFFFF" w:fill="auto"/>
          </w:tcPr>
          <w:p w14:paraId="333018CE" w14:textId="264EA13E"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B00132E" w14:textId="77777777" w:rsidTr="00F074C3">
        <w:tc>
          <w:tcPr>
            <w:tcW w:w="800" w:type="dxa"/>
            <w:shd w:val="solid" w:color="FFFFFF" w:fill="auto"/>
          </w:tcPr>
          <w:p w14:paraId="0FFC03B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227E7A3"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FEE35B9" w14:textId="35D6574D" w:rsidR="00446954" w:rsidRPr="00797592" w:rsidRDefault="00446954" w:rsidP="00F074C3">
            <w:pPr>
              <w:pStyle w:val="TAC"/>
              <w:rPr>
                <w:rFonts w:cs="Arial"/>
                <w:sz w:val="16"/>
                <w:szCs w:val="16"/>
              </w:rPr>
            </w:pPr>
            <w:r>
              <w:rPr>
                <w:rFonts w:cs="Arial"/>
                <w:sz w:val="16"/>
                <w:szCs w:val="16"/>
              </w:rPr>
              <w:t>CP-24</w:t>
            </w:r>
            <w:r w:rsidR="00055534">
              <w:rPr>
                <w:rFonts w:cs="Arial"/>
                <w:sz w:val="16"/>
                <w:szCs w:val="16"/>
              </w:rPr>
              <w:t>10</w:t>
            </w:r>
            <w:r w:rsidR="00D74ED0">
              <w:rPr>
                <w:rFonts w:cs="Arial"/>
                <w:sz w:val="16"/>
                <w:szCs w:val="16"/>
              </w:rPr>
              <w:t>52</w:t>
            </w:r>
          </w:p>
        </w:tc>
        <w:tc>
          <w:tcPr>
            <w:tcW w:w="567" w:type="dxa"/>
            <w:shd w:val="solid" w:color="FFFFFF" w:fill="auto"/>
            <w:vAlign w:val="bottom"/>
          </w:tcPr>
          <w:p w14:paraId="508FEE6C" w14:textId="77777777" w:rsidR="00446954" w:rsidRPr="00797592" w:rsidRDefault="00446954" w:rsidP="00F074C3">
            <w:pPr>
              <w:pStyle w:val="TAL"/>
              <w:rPr>
                <w:rFonts w:cs="Arial"/>
                <w:sz w:val="16"/>
                <w:szCs w:val="16"/>
              </w:rPr>
            </w:pPr>
            <w:r>
              <w:rPr>
                <w:rFonts w:cs="Arial"/>
                <w:sz w:val="16"/>
                <w:szCs w:val="16"/>
              </w:rPr>
              <w:t>0222</w:t>
            </w:r>
          </w:p>
        </w:tc>
        <w:tc>
          <w:tcPr>
            <w:tcW w:w="425" w:type="dxa"/>
            <w:shd w:val="solid" w:color="FFFFFF" w:fill="auto"/>
            <w:vAlign w:val="bottom"/>
          </w:tcPr>
          <w:p w14:paraId="3CBA7482" w14:textId="77777777" w:rsidR="00446954" w:rsidRPr="00797592" w:rsidRDefault="00446954" w:rsidP="00F074C3">
            <w:pPr>
              <w:pStyle w:val="TAR"/>
              <w:rPr>
                <w:rFonts w:cs="Arial"/>
                <w:sz w:val="16"/>
                <w:szCs w:val="16"/>
              </w:rPr>
            </w:pPr>
            <w:r>
              <w:rPr>
                <w:rFonts w:cs="Arial"/>
                <w:sz w:val="16"/>
                <w:szCs w:val="16"/>
              </w:rPr>
              <w:t>-</w:t>
            </w:r>
          </w:p>
        </w:tc>
        <w:tc>
          <w:tcPr>
            <w:tcW w:w="425" w:type="dxa"/>
            <w:shd w:val="solid" w:color="FFFFFF" w:fill="auto"/>
            <w:vAlign w:val="bottom"/>
          </w:tcPr>
          <w:p w14:paraId="58147FCF" w14:textId="77777777" w:rsidR="00446954" w:rsidRPr="00797592" w:rsidRDefault="00446954" w:rsidP="00F074C3">
            <w:pPr>
              <w:pStyle w:val="TAC"/>
              <w:rPr>
                <w:rFonts w:cs="Arial"/>
                <w:sz w:val="16"/>
                <w:szCs w:val="16"/>
              </w:rPr>
            </w:pPr>
            <w:r>
              <w:rPr>
                <w:rFonts w:cs="Arial"/>
                <w:sz w:val="16"/>
                <w:szCs w:val="16"/>
              </w:rPr>
              <w:t>F</w:t>
            </w:r>
          </w:p>
        </w:tc>
        <w:tc>
          <w:tcPr>
            <w:tcW w:w="4962" w:type="dxa"/>
            <w:shd w:val="solid" w:color="FFFFFF" w:fill="auto"/>
            <w:vAlign w:val="bottom"/>
          </w:tcPr>
          <w:p w14:paraId="25780736" w14:textId="77777777" w:rsidR="00446954" w:rsidRPr="00797592" w:rsidRDefault="00446954" w:rsidP="00F074C3">
            <w:pPr>
              <w:pStyle w:val="TAL"/>
              <w:rPr>
                <w:rFonts w:cs="Arial"/>
                <w:sz w:val="16"/>
                <w:szCs w:val="16"/>
              </w:rPr>
            </w:pPr>
            <w:r w:rsidRPr="00FE4DB4">
              <w:rPr>
                <w:sz w:val="16"/>
                <w:szCs w:val="16"/>
              </w:rPr>
              <w:fldChar w:fldCharType="begin"/>
            </w:r>
            <w:r w:rsidRPr="00FE4DB4">
              <w:rPr>
                <w:sz w:val="16"/>
                <w:szCs w:val="16"/>
              </w:rPr>
              <w:instrText xml:space="preserve"> DOCPROPERTY  CrTitle  \* MERGEFORMAT </w:instrText>
            </w:r>
            <w:r w:rsidRPr="00FE4DB4">
              <w:rPr>
                <w:sz w:val="16"/>
                <w:szCs w:val="16"/>
              </w:rPr>
              <w:fldChar w:fldCharType="separate"/>
            </w:r>
            <w:r w:rsidRPr="00FE4DB4">
              <w:rPr>
                <w:sz w:val="16"/>
                <w:szCs w:val="16"/>
              </w:rPr>
              <w:t>29.509 Rel-18 API version and External doc update</w:t>
            </w:r>
            <w:r w:rsidRPr="00FE4DB4">
              <w:rPr>
                <w:sz w:val="16"/>
                <w:szCs w:val="16"/>
              </w:rPr>
              <w:fldChar w:fldCharType="end"/>
            </w:r>
          </w:p>
        </w:tc>
        <w:tc>
          <w:tcPr>
            <w:tcW w:w="708" w:type="dxa"/>
            <w:shd w:val="solid" w:color="FFFFFF" w:fill="auto"/>
          </w:tcPr>
          <w:p w14:paraId="08B96263" w14:textId="1794A10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E576E9" w:rsidRPr="003F2440" w14:paraId="6F330DB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422935E2" w14:textId="0D42A68B"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50228" w14:textId="4238C875"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55309751" w14:textId="177C58CA" w:rsidR="00E576E9" w:rsidRPr="00A72BC9" w:rsidRDefault="00B26F1B" w:rsidP="00E02AB1">
            <w:pPr>
              <w:pStyle w:val="TAC"/>
              <w:rPr>
                <w:rFonts w:cs="Arial"/>
                <w:sz w:val="16"/>
                <w:szCs w:val="16"/>
              </w:rPr>
            </w:pPr>
            <w:r>
              <w:rPr>
                <w:rFonts w:cs="Arial"/>
                <w:sz w:val="16"/>
                <w:szCs w:val="16"/>
              </w:rPr>
              <w:t>CP-24</w:t>
            </w:r>
            <w:r w:rsidR="00666D2A">
              <w:rPr>
                <w:rFonts w:cs="Arial"/>
                <w:sz w:val="16"/>
                <w:szCs w:val="16"/>
              </w:rPr>
              <w:t>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429CFA6" w14:textId="6B7D054B" w:rsidR="00E576E9" w:rsidRDefault="00D75B51" w:rsidP="00FA57F6">
            <w:pPr>
              <w:pStyle w:val="TAC"/>
              <w:jc w:val="left"/>
              <w:rPr>
                <w:rFonts w:cs="Arial"/>
                <w:sz w:val="16"/>
                <w:szCs w:val="16"/>
              </w:rPr>
            </w:pPr>
            <w:r>
              <w:rPr>
                <w:rFonts w:cs="Arial"/>
                <w:sz w:val="16"/>
                <w:szCs w:val="16"/>
              </w:rPr>
              <w:t>0226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0FE940" w14:textId="614F4E53" w:rsidR="00E576E9" w:rsidRDefault="00D75B51"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73FCD6" w14:textId="33D03476" w:rsidR="00E576E9" w:rsidRDefault="009D37DC"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0B78D9C" w14:textId="469358CA" w:rsidR="00E576E9" w:rsidRPr="00B54818" w:rsidRDefault="002914B2" w:rsidP="00E02AB1">
            <w:pPr>
              <w:pStyle w:val="TAL"/>
              <w:rPr>
                <w:sz w:val="16"/>
                <w:szCs w:val="16"/>
              </w:rPr>
            </w:pPr>
            <w:r w:rsidRPr="00FA57F6">
              <w:rPr>
                <w:sz w:val="16"/>
                <w:szCs w:val="16"/>
              </w:rPr>
              <w:t>Replacing the RFC reference with the updated one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07AC8" w14:textId="218B472D" w:rsidR="00E576E9" w:rsidRPr="003F2440" w:rsidRDefault="00BD5FB3" w:rsidP="00E02AB1">
            <w:pPr>
              <w:pStyle w:val="TAC"/>
              <w:rPr>
                <w:rFonts w:cs="Arial"/>
                <w:sz w:val="16"/>
                <w:szCs w:val="16"/>
              </w:rPr>
            </w:pPr>
            <w:r>
              <w:rPr>
                <w:rFonts w:cs="Arial"/>
                <w:sz w:val="16"/>
                <w:szCs w:val="16"/>
              </w:rPr>
              <w:t>19.0.0</w:t>
            </w:r>
          </w:p>
        </w:tc>
      </w:tr>
      <w:tr w:rsidR="00E576E9" w:rsidRPr="003F2440" w14:paraId="7EDA81E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4A21520" w14:textId="7FADD2C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1138FB" w14:textId="0C09C767"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14C3AC2F" w14:textId="4FC5BF6D" w:rsidR="00E576E9" w:rsidRPr="00A72BC9" w:rsidRDefault="00B26F1B" w:rsidP="00E02AB1">
            <w:pPr>
              <w:pStyle w:val="TAC"/>
              <w:rPr>
                <w:rFonts w:cs="Arial"/>
                <w:sz w:val="16"/>
                <w:szCs w:val="16"/>
              </w:rPr>
            </w:pPr>
            <w:r>
              <w:rPr>
                <w:rFonts w:cs="Arial"/>
                <w:sz w:val="16"/>
                <w:szCs w:val="16"/>
              </w:rPr>
              <w:t>CP-24</w:t>
            </w:r>
            <w:r w:rsidR="002547CF">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1B146FD" w14:textId="1D056D95" w:rsidR="00E576E9" w:rsidRDefault="00BB2818" w:rsidP="00FA57F6">
            <w:pPr>
              <w:pStyle w:val="TAC"/>
              <w:jc w:val="left"/>
              <w:rPr>
                <w:rFonts w:cs="Arial"/>
                <w:sz w:val="16"/>
                <w:szCs w:val="16"/>
              </w:rPr>
            </w:pPr>
            <w:r>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FD2F6C" w14:textId="66295FE5" w:rsidR="00E576E9" w:rsidRDefault="00BB2818" w:rsidP="00FA57F6">
            <w:pPr>
              <w:pStyle w:val="TAC"/>
              <w:jc w:val="right"/>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11486F" w14:textId="6CC227A4" w:rsidR="00E576E9" w:rsidRDefault="00BB2818"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148A17" w14:textId="0CA151F8" w:rsidR="00E576E9" w:rsidRPr="00B54818" w:rsidRDefault="00B54818" w:rsidP="00E02AB1">
            <w:pPr>
              <w:pStyle w:val="TAL"/>
              <w:rPr>
                <w:sz w:val="16"/>
                <w:szCs w:val="16"/>
              </w:rPr>
            </w:pPr>
            <w:r w:rsidRPr="00FA57F6">
              <w:rPr>
                <w:sz w:val="16"/>
                <w:szCs w:val="16"/>
              </w:rPr>
              <w:t>Default Configured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5DF0" w14:textId="6ED4D0BD" w:rsidR="00E576E9" w:rsidRPr="003F2440" w:rsidRDefault="00BD5FB3" w:rsidP="00E02AB1">
            <w:pPr>
              <w:pStyle w:val="TAC"/>
              <w:rPr>
                <w:rFonts w:cs="Arial"/>
                <w:sz w:val="16"/>
                <w:szCs w:val="16"/>
              </w:rPr>
            </w:pPr>
            <w:r>
              <w:rPr>
                <w:rFonts w:cs="Arial"/>
                <w:sz w:val="16"/>
                <w:szCs w:val="16"/>
              </w:rPr>
              <w:t>19.0.0</w:t>
            </w:r>
          </w:p>
        </w:tc>
      </w:tr>
      <w:tr w:rsidR="00E576E9" w:rsidRPr="003F2440" w14:paraId="026B40D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FB639DC" w14:textId="1532968C"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67694" w14:textId="0E00C9A9"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3A8FD472" w14:textId="74DED546" w:rsidR="00E576E9" w:rsidRPr="00A72BC9" w:rsidRDefault="00B26F1B" w:rsidP="00E02AB1">
            <w:pPr>
              <w:pStyle w:val="TAC"/>
              <w:rPr>
                <w:rFonts w:cs="Arial"/>
                <w:sz w:val="16"/>
                <w:szCs w:val="16"/>
              </w:rPr>
            </w:pPr>
            <w:r>
              <w:rPr>
                <w:rFonts w:cs="Arial"/>
                <w:sz w:val="16"/>
                <w:szCs w:val="16"/>
              </w:rPr>
              <w:t>CP-24</w:t>
            </w:r>
            <w:r w:rsidR="00C90D0D">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AD5FA99" w14:textId="79527248" w:rsidR="00E576E9" w:rsidRDefault="00DD0F1F" w:rsidP="00FA57F6">
            <w:pPr>
              <w:pStyle w:val="TAC"/>
              <w:jc w:val="left"/>
              <w:rPr>
                <w:rFonts w:cs="Arial"/>
                <w:sz w:val="16"/>
                <w:szCs w:val="16"/>
              </w:rPr>
            </w:pPr>
            <w:r>
              <w:rPr>
                <w:rFonts w:cs="Arial"/>
                <w:sz w:val="16"/>
                <w:szCs w:val="16"/>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FB899D" w14:textId="2BEA33F1" w:rsidR="00E576E9" w:rsidRDefault="00DD0F1F"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DB1131" w14:textId="738E5B76" w:rsidR="00E576E9" w:rsidRDefault="00DD0F1F"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02F77BD" w14:textId="2A26E36C" w:rsidR="00E576E9" w:rsidRDefault="00B73D08" w:rsidP="00E02AB1">
            <w:pPr>
              <w:pStyle w:val="TAL"/>
              <w:rPr>
                <w:rFonts w:cs="Arial"/>
                <w:sz w:val="16"/>
                <w:szCs w:val="16"/>
              </w:rPr>
            </w:pPr>
            <w:r w:rsidRPr="00FA57F6">
              <w:rPr>
                <w:sz w:val="16"/>
                <w:szCs w:val="16"/>
              </w:rPr>
              <w:t>The term Payload is replaced with Content due to RFC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18013" w14:textId="67BEFA83" w:rsidR="00E576E9" w:rsidRPr="003F2440" w:rsidRDefault="00BD5FB3" w:rsidP="00E02AB1">
            <w:pPr>
              <w:pStyle w:val="TAC"/>
              <w:rPr>
                <w:rFonts w:cs="Arial"/>
                <w:sz w:val="16"/>
                <w:szCs w:val="16"/>
              </w:rPr>
            </w:pPr>
            <w:r>
              <w:rPr>
                <w:rFonts w:cs="Arial"/>
                <w:sz w:val="16"/>
                <w:szCs w:val="16"/>
              </w:rPr>
              <w:t>19.0.0</w:t>
            </w:r>
          </w:p>
        </w:tc>
      </w:tr>
      <w:tr w:rsidR="00E576E9" w:rsidRPr="003F2440" w14:paraId="333A310B"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67A2DC61" w14:textId="0AAEA02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D6D80" w14:textId="25533ACA"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88EA66F" w14:textId="6ACEDED2" w:rsidR="00E576E9" w:rsidRPr="00A72BC9" w:rsidRDefault="00B26F1B" w:rsidP="00E02AB1">
            <w:pPr>
              <w:pStyle w:val="TAC"/>
              <w:rPr>
                <w:rFonts w:cs="Arial"/>
                <w:sz w:val="16"/>
                <w:szCs w:val="16"/>
              </w:rPr>
            </w:pPr>
            <w:r>
              <w:rPr>
                <w:rFonts w:cs="Arial"/>
                <w:sz w:val="16"/>
                <w:szCs w:val="16"/>
              </w:rPr>
              <w:t>CP-24</w:t>
            </w:r>
            <w:r w:rsidR="001B6826">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3CF8F" w14:textId="347425E1" w:rsidR="00E576E9" w:rsidRDefault="00295A99" w:rsidP="00FA57F6">
            <w:pPr>
              <w:pStyle w:val="TAC"/>
              <w:jc w:val="left"/>
              <w:rPr>
                <w:rFonts w:cs="Arial"/>
                <w:sz w:val="16"/>
                <w:szCs w:val="16"/>
              </w:rPr>
            </w:pPr>
            <w:r>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E759D" w14:textId="2D0EC1A9" w:rsidR="00E576E9" w:rsidRDefault="00B26F1B" w:rsidP="00FA57F6">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4311FB" w14:textId="6D991668" w:rsidR="00E576E9" w:rsidRDefault="00B26F1B" w:rsidP="00E02AB1">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4158D19" w14:textId="3292679A" w:rsidR="00E576E9" w:rsidRDefault="00295A99" w:rsidP="00E02AB1">
            <w:pPr>
              <w:pStyle w:val="TAL"/>
              <w:rPr>
                <w:rFonts w:cs="Arial"/>
                <w:sz w:val="16"/>
                <w:szCs w:val="16"/>
              </w:rPr>
            </w:pPr>
            <w:r w:rsidRPr="00295A99">
              <w:rPr>
                <w:rFonts w:cs="Arial"/>
                <w:sz w:val="16"/>
                <w:szCs w:val="16"/>
              </w:rPr>
              <w:t>Tdoc numbers in Annex D are wrong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D2B36D" w14:textId="5B7682F3" w:rsidR="00E576E9" w:rsidRPr="003F2440" w:rsidRDefault="00BD5FB3" w:rsidP="00E02AB1">
            <w:pPr>
              <w:pStyle w:val="TAC"/>
              <w:rPr>
                <w:rFonts w:cs="Arial"/>
                <w:sz w:val="16"/>
                <w:szCs w:val="16"/>
              </w:rPr>
            </w:pPr>
            <w:r>
              <w:rPr>
                <w:rFonts w:cs="Arial"/>
                <w:sz w:val="16"/>
                <w:szCs w:val="16"/>
              </w:rPr>
              <w:t>19.0.0</w:t>
            </w:r>
          </w:p>
        </w:tc>
      </w:tr>
      <w:tr w:rsidR="00676B89" w:rsidRPr="003F2440" w14:paraId="6EDAF0F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03D49FB7" w14:textId="6980AC57" w:rsidR="00676B89" w:rsidRDefault="00676B89" w:rsidP="00E02AB1">
            <w:pPr>
              <w:pStyle w:val="TAC"/>
              <w:rPr>
                <w:rFonts w:cs="Arial"/>
                <w:sz w:val="16"/>
                <w:szCs w:val="16"/>
              </w:rPr>
            </w:pPr>
            <w:r>
              <w:rPr>
                <w:rFonts w:cs="Arial"/>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FFED3A" w14:textId="35E5C3A7" w:rsidR="00676B89" w:rsidRDefault="00676B89" w:rsidP="00E02AB1">
            <w:pPr>
              <w:pStyle w:val="TAC"/>
              <w:rPr>
                <w:rFonts w:cs="Arial"/>
                <w:sz w:val="16"/>
                <w:szCs w:val="16"/>
              </w:rPr>
            </w:pPr>
            <w:r>
              <w:rPr>
                <w:rFonts w:cs="Arial"/>
                <w:sz w:val="16"/>
                <w:szCs w:val="16"/>
              </w:rPr>
              <w:t>CT#106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0B3C70F6" w14:textId="2CC5BE57" w:rsidR="00676B89" w:rsidRDefault="009307CD" w:rsidP="00E02AB1">
            <w:pPr>
              <w:pStyle w:val="TAC"/>
              <w:rPr>
                <w:rFonts w:cs="Arial"/>
                <w:sz w:val="16"/>
                <w:szCs w:val="16"/>
              </w:rPr>
            </w:pPr>
            <w:r w:rsidRPr="009307CD">
              <w:rPr>
                <w:rFonts w:cs="Arial"/>
                <w:sz w:val="16"/>
                <w:szCs w:val="16"/>
              </w:rPr>
              <w:t>CP-243037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C64B42" w14:textId="1520785F" w:rsidR="00676B89" w:rsidRDefault="00676B89" w:rsidP="00FA57F6">
            <w:pPr>
              <w:pStyle w:val="TAC"/>
              <w:jc w:val="left"/>
              <w:rPr>
                <w:rFonts w:cs="Arial"/>
                <w:sz w:val="16"/>
                <w:szCs w:val="16"/>
              </w:rPr>
            </w:pPr>
            <w:r>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41FE2A" w14:textId="10DDDAD5" w:rsidR="00676B89" w:rsidRDefault="00676B89"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0C06D45" w14:textId="6EF4E964" w:rsidR="00676B89" w:rsidRDefault="00676B89" w:rsidP="00E02AB1">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12CCC00" w14:textId="326603A6" w:rsidR="00676B89" w:rsidRPr="00295A99" w:rsidRDefault="00676B89" w:rsidP="00E02AB1">
            <w:pPr>
              <w:pStyle w:val="TAL"/>
              <w:rPr>
                <w:rFonts w:cs="Arial"/>
                <w:sz w:val="16"/>
                <w:szCs w:val="16"/>
              </w:rPr>
            </w:pPr>
            <w:r w:rsidRPr="00676B89">
              <w:rPr>
                <w:rFonts w:cs="Arial"/>
                <w:sz w:val="16"/>
                <w:szCs w:val="16"/>
              </w:rPr>
              <w:t>Clarification on Serving Network Name for Indirect Network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1756" w14:textId="2C21E5D9" w:rsidR="00676B89" w:rsidRDefault="00676B89" w:rsidP="00E02AB1">
            <w:pPr>
              <w:pStyle w:val="TAC"/>
              <w:rPr>
                <w:rFonts w:cs="Arial"/>
                <w:sz w:val="16"/>
                <w:szCs w:val="16"/>
              </w:rPr>
            </w:pPr>
            <w:r>
              <w:rPr>
                <w:rFonts w:cs="Arial"/>
                <w:sz w:val="16"/>
                <w:szCs w:val="16"/>
              </w:rPr>
              <w:t>19.1.0</w:t>
            </w:r>
          </w:p>
        </w:tc>
      </w:tr>
      <w:tr w:rsidR="007C0421" w14:paraId="00F1E98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384AB3A5" w14:textId="76691CD1" w:rsidR="007C0421" w:rsidRPr="007C0421" w:rsidRDefault="007C0421" w:rsidP="007145D3">
            <w:pPr>
              <w:pStyle w:val="TAC"/>
              <w:rPr>
                <w:rFonts w:cs="Arial"/>
                <w:sz w:val="16"/>
                <w:szCs w:val="16"/>
              </w:rPr>
            </w:pPr>
            <w:r w:rsidRPr="007C0421">
              <w:rPr>
                <w:rFonts w:cs="Arial"/>
                <w:sz w:val="16"/>
                <w:szCs w:val="16"/>
              </w:rPr>
              <w:t>2024-</w:t>
            </w:r>
            <w:r>
              <w:rPr>
                <w:rFonts w:cs="Arial"/>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A8F05" w14:textId="40F1901B" w:rsidR="007C0421" w:rsidRPr="007C0421" w:rsidRDefault="007C0421" w:rsidP="007145D3">
            <w:pPr>
              <w:pStyle w:val="TAC"/>
              <w:rPr>
                <w:rFonts w:cs="Arial"/>
                <w:sz w:val="16"/>
                <w:szCs w:val="16"/>
              </w:rPr>
            </w:pPr>
            <w:r w:rsidRPr="007C0421">
              <w:rPr>
                <w:rFonts w:cs="Arial"/>
                <w:sz w:val="16"/>
                <w:szCs w:val="16"/>
              </w:rPr>
              <w:t>CT#10</w:t>
            </w:r>
            <w:r>
              <w:rPr>
                <w:rFonts w:cs="Arial"/>
                <w:sz w:val="16"/>
                <w:szCs w:val="16"/>
              </w:rPr>
              <w:t>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FAD7C18" w14:textId="0F90CDBC" w:rsidR="007C0421" w:rsidRPr="007C0421" w:rsidRDefault="007C0421" w:rsidP="007145D3">
            <w:pPr>
              <w:pStyle w:val="TAC"/>
              <w:rPr>
                <w:rFonts w:cs="Arial"/>
                <w:sz w:val="16"/>
                <w:szCs w:val="16"/>
              </w:rPr>
            </w:pPr>
            <w:r w:rsidRPr="007C0421">
              <w:rPr>
                <w:rFonts w:cs="Arial"/>
                <w:sz w:val="16"/>
                <w:szCs w:val="16"/>
              </w:rPr>
              <w:t>CP-243069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D7E9748" w14:textId="70F063EF" w:rsidR="007C0421" w:rsidRDefault="007C0421" w:rsidP="00B72B9B">
            <w:pPr>
              <w:pStyle w:val="TAC"/>
              <w:jc w:val="left"/>
              <w:rPr>
                <w:rFonts w:cs="Arial"/>
                <w:sz w:val="16"/>
                <w:szCs w:val="16"/>
              </w:rPr>
            </w:pPr>
            <w:r w:rsidRPr="007C0421">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7E9B05" w14:textId="77777777" w:rsidR="007C0421" w:rsidRDefault="007C0421"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0DDE05" w14:textId="77777777" w:rsidR="007C0421" w:rsidRDefault="007C0421"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F0B1910" w14:textId="3D6570C1" w:rsidR="007C0421" w:rsidRPr="007C0421" w:rsidRDefault="007C0421"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D844E" w14:textId="4D0A5800" w:rsidR="007C0421" w:rsidRPr="007C0421" w:rsidRDefault="007C0421" w:rsidP="007145D3">
            <w:pPr>
              <w:pStyle w:val="TAC"/>
              <w:rPr>
                <w:rFonts w:cs="Arial"/>
                <w:sz w:val="16"/>
                <w:szCs w:val="16"/>
              </w:rPr>
            </w:pPr>
            <w:r>
              <w:rPr>
                <w:rFonts w:cs="Arial"/>
                <w:sz w:val="16"/>
                <w:szCs w:val="16"/>
              </w:rPr>
              <w:t>19.1.0</w:t>
            </w:r>
          </w:p>
        </w:tc>
      </w:tr>
      <w:tr w:rsidR="0070097B" w14:paraId="70811ECD"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59ED8661" w14:textId="71B19E0F" w:rsidR="0070097B" w:rsidRPr="007C0421" w:rsidRDefault="0070097B" w:rsidP="007145D3">
            <w:pPr>
              <w:pStyle w:val="TAC"/>
              <w:rPr>
                <w:rFonts w:cs="Arial"/>
                <w:sz w:val="16"/>
                <w:szCs w:val="16"/>
              </w:rPr>
            </w:pPr>
            <w:r>
              <w:rPr>
                <w:rFonts w:cs="Arial"/>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1594" w14:textId="3DAF655A" w:rsidR="0070097B" w:rsidRPr="007C0421" w:rsidRDefault="0070097B" w:rsidP="007145D3">
            <w:pPr>
              <w:pStyle w:val="TAC"/>
              <w:rPr>
                <w:rFonts w:cs="Arial"/>
                <w:sz w:val="16"/>
                <w:szCs w:val="16"/>
              </w:rPr>
            </w:pPr>
            <w:r>
              <w:rPr>
                <w:rFonts w:cs="Arial"/>
                <w:sz w:val="16"/>
                <w:szCs w:val="16"/>
              </w:rPr>
              <w:t>CT#107</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76CD762D" w14:textId="2C41D893" w:rsidR="0070097B" w:rsidRPr="007C0421" w:rsidRDefault="007A5F42" w:rsidP="007145D3">
            <w:pPr>
              <w:pStyle w:val="TAC"/>
              <w:rPr>
                <w:rFonts w:cs="Arial"/>
                <w:sz w:val="16"/>
                <w:szCs w:val="16"/>
              </w:rPr>
            </w:pPr>
            <w:r w:rsidRPr="007A5F42">
              <w:rPr>
                <w:rFonts w:cs="Arial"/>
                <w:sz w:val="16"/>
                <w:szCs w:val="16"/>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3B8B04" w14:textId="1CB4FD97" w:rsidR="0070097B" w:rsidRPr="007C0421" w:rsidRDefault="0070097B" w:rsidP="00B72B9B">
            <w:pPr>
              <w:pStyle w:val="TAC"/>
              <w:jc w:val="left"/>
              <w:rPr>
                <w:rFonts w:cs="Arial"/>
                <w:sz w:val="16"/>
                <w:szCs w:val="16"/>
              </w:rPr>
            </w:pPr>
            <w:r>
              <w:rPr>
                <w:rFonts w:cs="Arial"/>
                <w:sz w:val="16"/>
                <w:szCs w:val="16"/>
              </w:rPr>
              <w:t>0</w:t>
            </w:r>
            <w:r w:rsidR="00DA40C0">
              <w:rPr>
                <w:rFonts w:cs="Arial"/>
                <w:sz w:val="16"/>
                <w:szCs w:val="16"/>
              </w:rPr>
              <w:t>233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E50FD3B" w14:textId="5CC3BD60" w:rsidR="0070097B" w:rsidRDefault="00DA40C0" w:rsidP="00B72B9B">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0FA609" w14:textId="5A86AC2E" w:rsidR="0070097B" w:rsidRDefault="00DA40C0"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7618CCC" w14:textId="33C98BF3" w:rsidR="0070097B" w:rsidRDefault="00503C47" w:rsidP="007145D3">
            <w:pPr>
              <w:pStyle w:val="TAL"/>
              <w:rPr>
                <w:rFonts w:cs="Arial"/>
                <w:sz w:val="16"/>
                <w:szCs w:val="16"/>
              </w:rPr>
            </w:pPr>
            <w:r w:rsidRPr="00503C47">
              <w:rPr>
                <w:rFonts w:cs="Arial"/>
                <w:sz w:val="16"/>
                <w:szCs w:val="16"/>
              </w:rPr>
              <w:t xml:space="preserve">Correction on attribute definitions of </w:t>
            </w:r>
            <w:proofErr w:type="spellStart"/>
            <w:r w:rsidRPr="00503C47">
              <w:rPr>
                <w:rFonts w:cs="Arial"/>
                <w:sz w:val="16"/>
                <w:szCs w:val="16"/>
              </w:rPr>
              <w:t>pvsInfo</w:t>
            </w:r>
            <w:proofErr w:type="spellEnd"/>
            <w:r w:rsidRPr="00503C47">
              <w:rPr>
                <w:rFonts w:cs="Arial"/>
                <w:sz w:val="16"/>
                <w:szCs w:val="16"/>
              </w:rPr>
              <w:t xml:space="preserve"> and </w:t>
            </w:r>
            <w:proofErr w:type="spellStart"/>
            <w:r w:rsidRPr="00503C47">
              <w:rPr>
                <w:rFonts w:cs="Arial"/>
                <w:sz w:val="16"/>
                <w:szCs w:val="16"/>
              </w:rPr>
              <w:t>routingId</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634CAC" w14:textId="643950C4" w:rsidR="0070097B" w:rsidRDefault="00DA40C0" w:rsidP="007145D3">
            <w:pPr>
              <w:pStyle w:val="TAC"/>
              <w:rPr>
                <w:rFonts w:cs="Arial"/>
                <w:sz w:val="16"/>
                <w:szCs w:val="16"/>
              </w:rPr>
            </w:pPr>
            <w:r>
              <w:rPr>
                <w:rFonts w:cs="Arial"/>
                <w:sz w:val="16"/>
                <w:szCs w:val="16"/>
              </w:rPr>
              <w:t>19.2.0</w:t>
            </w:r>
          </w:p>
        </w:tc>
      </w:tr>
      <w:tr w:rsidR="0039427A" w14:paraId="75B377A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7DAA2E93" w14:textId="688BA30F" w:rsidR="0039427A" w:rsidRDefault="0039427A" w:rsidP="007145D3">
            <w:pPr>
              <w:pStyle w:val="TAC"/>
              <w:rPr>
                <w:rFonts w:cs="Arial"/>
                <w:sz w:val="16"/>
                <w:szCs w:val="16"/>
              </w:rPr>
            </w:pPr>
            <w:r>
              <w:rPr>
                <w:rFonts w:cs="Arial"/>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C9B66A" w14:textId="4764FE0D" w:rsidR="0039427A" w:rsidRDefault="0039427A" w:rsidP="007145D3">
            <w:pPr>
              <w:pStyle w:val="TAC"/>
              <w:rPr>
                <w:rFonts w:cs="Arial"/>
                <w:sz w:val="16"/>
                <w:szCs w:val="16"/>
              </w:rPr>
            </w:pPr>
            <w:r>
              <w:rPr>
                <w:rFonts w:cs="Arial"/>
                <w:sz w:val="16"/>
                <w:szCs w:val="16"/>
              </w:rPr>
              <w:t>CT#108</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967C178" w14:textId="7ED8766B" w:rsidR="0039427A" w:rsidRPr="007A5F42" w:rsidRDefault="00F86A56" w:rsidP="007145D3">
            <w:pPr>
              <w:pStyle w:val="TAC"/>
              <w:rPr>
                <w:rFonts w:cs="Arial"/>
                <w:sz w:val="16"/>
                <w:szCs w:val="16"/>
              </w:rPr>
            </w:pPr>
            <w:r w:rsidRPr="00F86A56">
              <w:rPr>
                <w:rFonts w:cs="Arial"/>
                <w:sz w:val="16"/>
                <w:szCs w:val="16"/>
              </w:rPr>
              <w:t>CP-251079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604F1" w14:textId="63515A14" w:rsidR="0039427A" w:rsidRDefault="00055E12" w:rsidP="00B72B9B">
            <w:pPr>
              <w:pStyle w:val="TAC"/>
              <w:jc w:val="left"/>
              <w:rPr>
                <w:rFonts w:cs="Arial"/>
                <w:sz w:val="16"/>
                <w:szCs w:val="16"/>
              </w:rPr>
            </w:pPr>
            <w:r>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A85E0D" w14:textId="22F98EC0" w:rsidR="0039427A" w:rsidRDefault="0039427A"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2D0405" w14:textId="6FAB6E37" w:rsidR="0039427A" w:rsidRDefault="0039427A"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E0011DB" w14:textId="0A5DD12C" w:rsidR="0039427A" w:rsidRPr="00503C47" w:rsidRDefault="0046701D"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B9B076" w14:textId="5CCF26C3" w:rsidR="0039427A" w:rsidRDefault="00E46BD9" w:rsidP="007145D3">
            <w:pPr>
              <w:pStyle w:val="TAC"/>
              <w:rPr>
                <w:rFonts w:cs="Arial"/>
                <w:sz w:val="16"/>
                <w:szCs w:val="16"/>
              </w:rPr>
            </w:pPr>
            <w:r>
              <w:rPr>
                <w:rFonts w:cs="Arial"/>
                <w:sz w:val="16"/>
                <w:szCs w:val="16"/>
              </w:rPr>
              <w:t>19.</w:t>
            </w:r>
            <w:r w:rsidR="00F86A56">
              <w:rPr>
                <w:rFonts w:cs="Arial"/>
                <w:sz w:val="16"/>
                <w:szCs w:val="16"/>
              </w:rPr>
              <w:t>3</w:t>
            </w:r>
            <w:r>
              <w:rPr>
                <w:rFonts w:cs="Arial"/>
                <w:sz w:val="16"/>
                <w:szCs w:val="16"/>
              </w:rPr>
              <w:t>.0</w:t>
            </w:r>
          </w:p>
        </w:tc>
      </w:tr>
      <w:tr w:rsidR="00DD1FF4" w14:paraId="2A0EBCFA"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6C559DFA" w14:textId="585A3E48" w:rsidR="00DD1FF4" w:rsidRDefault="00DD1FF4" w:rsidP="007145D3">
            <w:pPr>
              <w:pStyle w:val="TAC"/>
              <w:rPr>
                <w:rFonts w:cs="Arial"/>
                <w:sz w:val="16"/>
                <w:szCs w:val="16"/>
              </w:rPr>
            </w:pPr>
            <w:r>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A8113" w14:textId="1D532D26" w:rsidR="00DD1FF4" w:rsidRDefault="00DD1FF4" w:rsidP="007145D3">
            <w:pPr>
              <w:pStyle w:val="TAC"/>
              <w:rPr>
                <w:rFonts w:cs="Arial"/>
                <w:sz w:val="16"/>
                <w:szCs w:val="16"/>
              </w:rPr>
            </w:pPr>
            <w:r>
              <w:rPr>
                <w:rFonts w:cs="Arial"/>
                <w:sz w:val="16"/>
                <w:szCs w:val="16"/>
              </w:rPr>
              <w:t>CT</w:t>
            </w:r>
            <w:r w:rsidR="0058178E">
              <w:rPr>
                <w:rFonts w:cs="Arial"/>
                <w:sz w:val="16"/>
                <w:szCs w:val="16"/>
              </w:rPr>
              <w:t>#109</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156761D" w14:textId="509E6458" w:rsidR="00DD1FF4" w:rsidRPr="00F86A56" w:rsidRDefault="00D5695A" w:rsidP="007145D3">
            <w:pPr>
              <w:pStyle w:val="TAC"/>
              <w:rPr>
                <w:rFonts w:cs="Arial"/>
                <w:sz w:val="16"/>
                <w:szCs w:val="16"/>
              </w:rPr>
            </w:pPr>
            <w:r w:rsidRPr="00D5695A">
              <w:rPr>
                <w:rFonts w:cs="Arial"/>
                <w:sz w:val="16"/>
                <w:szCs w:val="16"/>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FE29ED" w14:textId="3F780C94" w:rsidR="00DD1FF4" w:rsidRDefault="0086496A" w:rsidP="00B72B9B">
            <w:pPr>
              <w:pStyle w:val="TAC"/>
              <w:jc w:val="left"/>
              <w:rPr>
                <w:rFonts w:cs="Arial"/>
                <w:sz w:val="16"/>
                <w:szCs w:val="16"/>
              </w:rPr>
            </w:pPr>
            <w:r>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9B3872" w14:textId="04B080DA" w:rsidR="00DD1FF4" w:rsidRDefault="0058178E" w:rsidP="00B72B9B">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D154F7" w14:textId="3651F450" w:rsidR="00DD1FF4" w:rsidRDefault="00331007" w:rsidP="007145D3">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7B5629F" w14:textId="13B0434D" w:rsidR="00DD1FF4" w:rsidRDefault="0086496A" w:rsidP="007145D3">
            <w:pPr>
              <w:pStyle w:val="TAL"/>
              <w:rPr>
                <w:rFonts w:cs="Arial"/>
                <w:sz w:val="16"/>
                <w:szCs w:val="16"/>
              </w:rPr>
            </w:pPr>
            <w:r w:rsidRPr="00B13755">
              <w:rPr>
                <w:rFonts w:cs="Arial"/>
                <w:sz w:val="16"/>
                <w:szCs w:val="16"/>
              </w:rPr>
              <w:t>General text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52DE6" w14:textId="4852D513" w:rsidR="00DD1FF4" w:rsidRDefault="0058178E" w:rsidP="007145D3">
            <w:pPr>
              <w:pStyle w:val="TAC"/>
              <w:rPr>
                <w:rFonts w:cs="Arial"/>
                <w:sz w:val="16"/>
                <w:szCs w:val="16"/>
              </w:rPr>
            </w:pPr>
            <w:r>
              <w:rPr>
                <w:rFonts w:cs="Arial"/>
                <w:sz w:val="16"/>
                <w:szCs w:val="16"/>
              </w:rPr>
              <w:t>19.4.0</w:t>
            </w:r>
          </w:p>
        </w:tc>
      </w:tr>
      <w:tr w:rsidR="00DD1FF4" w14:paraId="2BDF25A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060F1F49" w14:textId="03818F25" w:rsidR="00DD1FF4" w:rsidRDefault="0058178E" w:rsidP="007145D3">
            <w:pPr>
              <w:pStyle w:val="TAC"/>
              <w:rPr>
                <w:rFonts w:cs="Arial"/>
                <w:sz w:val="16"/>
                <w:szCs w:val="16"/>
              </w:rPr>
            </w:pPr>
            <w:r>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FD7B7" w14:textId="4912FF59" w:rsidR="00DD1FF4" w:rsidRDefault="0058178E" w:rsidP="007145D3">
            <w:pPr>
              <w:pStyle w:val="TAC"/>
              <w:rPr>
                <w:rFonts w:cs="Arial"/>
                <w:sz w:val="16"/>
                <w:szCs w:val="16"/>
              </w:rPr>
            </w:pPr>
            <w:r>
              <w:rPr>
                <w:rFonts w:cs="Arial"/>
                <w:sz w:val="16"/>
                <w:szCs w:val="16"/>
              </w:rPr>
              <w:t>CT#109</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7F7330B0" w14:textId="4C635C44" w:rsidR="00DD1FF4" w:rsidRPr="00F86A56" w:rsidRDefault="0049775E" w:rsidP="007145D3">
            <w:pPr>
              <w:pStyle w:val="TAC"/>
              <w:rPr>
                <w:rFonts w:cs="Arial"/>
                <w:sz w:val="16"/>
                <w:szCs w:val="16"/>
              </w:rPr>
            </w:pPr>
            <w:r w:rsidRPr="0049775E">
              <w:rPr>
                <w:rFonts w:cs="Arial"/>
                <w:sz w:val="16"/>
                <w:szCs w:val="16"/>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1FCC66" w14:textId="2F8F9B44" w:rsidR="00DD1FF4" w:rsidRDefault="005D195B" w:rsidP="00B72B9B">
            <w:pPr>
              <w:pStyle w:val="TAC"/>
              <w:jc w:val="left"/>
              <w:rPr>
                <w:rFonts w:cs="Arial"/>
                <w:sz w:val="16"/>
                <w:szCs w:val="16"/>
              </w:rPr>
            </w:pPr>
            <w:r>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BF10D4B" w14:textId="733FB384" w:rsidR="00DD1FF4" w:rsidRDefault="0058178E"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7BE7B" w14:textId="36C26333" w:rsidR="00DD1FF4" w:rsidRDefault="0058178E"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D733785" w14:textId="72A6489F" w:rsidR="00DD1FF4" w:rsidRDefault="0058178E"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5C40F" w14:textId="4354FC2A" w:rsidR="00DD1FF4" w:rsidRDefault="0058178E" w:rsidP="007145D3">
            <w:pPr>
              <w:pStyle w:val="TAC"/>
              <w:rPr>
                <w:rFonts w:cs="Arial"/>
                <w:sz w:val="16"/>
                <w:szCs w:val="16"/>
              </w:rPr>
            </w:pPr>
            <w:r>
              <w:rPr>
                <w:rFonts w:cs="Arial"/>
                <w:sz w:val="16"/>
                <w:szCs w:val="16"/>
              </w:rPr>
              <w:t>19.4.0</w:t>
            </w:r>
          </w:p>
        </w:tc>
      </w:tr>
      <w:tr w:rsidR="00836ACA" w14:paraId="3FAE20E2"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6C0247DD" w14:textId="3431A897" w:rsidR="00836ACA" w:rsidRDefault="00836ACA" w:rsidP="00836AC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BD1E3" w14:textId="67E2D4D1" w:rsidR="00836ACA" w:rsidRDefault="00836ACA" w:rsidP="00836ACA">
            <w:pPr>
              <w:pStyle w:val="TAC"/>
              <w:rPr>
                <w:rFonts w:cs="Arial"/>
                <w:sz w:val="16"/>
                <w:szCs w:val="16"/>
              </w:rPr>
            </w:pPr>
            <w:r>
              <w:rPr>
                <w:rFonts w:cs="Arial"/>
                <w:sz w:val="16"/>
                <w:szCs w:val="16"/>
              </w:rPr>
              <w:t>CT#110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4FFBAD2" w14:textId="1D8E40B4" w:rsidR="00836ACA" w:rsidRPr="0049775E" w:rsidRDefault="0020301A" w:rsidP="00836ACA">
            <w:pPr>
              <w:pStyle w:val="TAC"/>
              <w:rPr>
                <w:rFonts w:cs="Arial"/>
                <w:sz w:val="16"/>
                <w:szCs w:val="16"/>
              </w:rPr>
            </w:pPr>
            <w:r w:rsidRPr="0020301A">
              <w:rPr>
                <w:rFonts w:cs="Arial"/>
                <w:sz w:val="16"/>
                <w:szCs w:val="16"/>
              </w:rPr>
              <w:t>CP-253133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1AEDD76" w14:textId="5BBD9BFB" w:rsidR="00836ACA" w:rsidRDefault="00836ACA" w:rsidP="00836ACA">
            <w:pPr>
              <w:pStyle w:val="TAC"/>
              <w:jc w:val="left"/>
              <w:rPr>
                <w:rFonts w:cs="Arial"/>
                <w:sz w:val="16"/>
                <w:szCs w:val="16"/>
              </w:rPr>
            </w:pPr>
            <w:r>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72C32B" w14:textId="65D5ECBE" w:rsidR="00836ACA" w:rsidRDefault="00836ACA" w:rsidP="00836ACA">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B63783" w14:textId="05CA5BE9" w:rsidR="00836ACA" w:rsidRDefault="00836ACA" w:rsidP="00836ACA">
            <w:pPr>
              <w:pStyle w:val="TAC"/>
              <w:rPr>
                <w:rFonts w:cs="Arial"/>
                <w:sz w:val="16"/>
                <w:szCs w:val="16"/>
              </w:rPr>
            </w:pPr>
            <w:r>
              <w:rPr>
                <w:rFonts w:cs="Arial"/>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E7C9634" w14:textId="20E34E21" w:rsidR="00836ACA" w:rsidRDefault="00836ACA" w:rsidP="00836ACA">
            <w:pPr>
              <w:pStyle w:val="TAL"/>
              <w:rPr>
                <w:rFonts w:cs="Arial"/>
                <w:sz w:val="16"/>
                <w:szCs w:val="16"/>
              </w:rPr>
            </w:pPr>
            <w:r w:rsidRPr="005F68BA">
              <w:rPr>
                <w:rFonts w:cs="Arial"/>
                <w:sz w:val="16"/>
                <w:szCs w:val="16"/>
              </w:rPr>
              <w:t>Access Tech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F4CC" w14:textId="6FE17AB5" w:rsidR="00836ACA" w:rsidRDefault="00836ACA" w:rsidP="00836ACA">
            <w:pPr>
              <w:pStyle w:val="TAC"/>
              <w:rPr>
                <w:rFonts w:cs="Arial"/>
                <w:sz w:val="16"/>
                <w:szCs w:val="16"/>
              </w:rPr>
            </w:pPr>
            <w:r>
              <w:rPr>
                <w:rFonts w:cs="Arial"/>
                <w:sz w:val="16"/>
                <w:szCs w:val="16"/>
              </w:rPr>
              <w:t>19.5.0</w:t>
            </w:r>
          </w:p>
        </w:tc>
      </w:tr>
      <w:tr w:rsidR="00836ACA" w14:paraId="13FB15C6"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3724FD2A" w14:textId="169FE94C" w:rsidR="00836ACA" w:rsidRDefault="00836ACA" w:rsidP="00836AC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0FC0B" w14:textId="0FC5CCDF" w:rsidR="00836ACA" w:rsidRDefault="00836ACA" w:rsidP="00836ACA">
            <w:pPr>
              <w:pStyle w:val="TAC"/>
              <w:rPr>
                <w:rFonts w:cs="Arial"/>
                <w:sz w:val="16"/>
                <w:szCs w:val="16"/>
              </w:rPr>
            </w:pPr>
            <w:r>
              <w:rPr>
                <w:rFonts w:cs="Arial"/>
                <w:sz w:val="16"/>
                <w:szCs w:val="16"/>
              </w:rPr>
              <w:t>CT#110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23A1E5EC" w14:textId="15C89867" w:rsidR="00836ACA" w:rsidRPr="0049775E" w:rsidRDefault="0020301A" w:rsidP="00836ACA">
            <w:pPr>
              <w:pStyle w:val="TAC"/>
              <w:rPr>
                <w:rFonts w:cs="Arial"/>
                <w:sz w:val="16"/>
                <w:szCs w:val="16"/>
              </w:rPr>
            </w:pPr>
            <w:r w:rsidRPr="0020301A">
              <w:rPr>
                <w:rFonts w:cs="Arial"/>
                <w:sz w:val="16"/>
                <w:szCs w:val="16"/>
              </w:rPr>
              <w:t>CP-253161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FE63DB" w14:textId="27266EC8" w:rsidR="00836ACA" w:rsidRDefault="00836ACA" w:rsidP="00836ACA">
            <w:pPr>
              <w:pStyle w:val="TAC"/>
              <w:jc w:val="left"/>
              <w:rPr>
                <w:rFonts w:cs="Arial"/>
                <w:sz w:val="16"/>
                <w:szCs w:val="16"/>
              </w:rPr>
            </w:pPr>
            <w:r>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498938" w14:textId="303CAD46" w:rsidR="00836ACA" w:rsidRDefault="005015A2" w:rsidP="00836ACA">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22202E" w14:textId="450D6A20" w:rsidR="00836ACA" w:rsidRDefault="00836ACA" w:rsidP="00836ACA">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3961D9" w14:textId="0485EB9C" w:rsidR="00836ACA" w:rsidRPr="00836ACA" w:rsidRDefault="005015A2" w:rsidP="00836ACA">
            <w:pPr>
              <w:pStyle w:val="TAL"/>
              <w:rPr>
                <w:rFonts w:cs="Arial"/>
                <w:sz w:val="16"/>
                <w:szCs w:val="16"/>
              </w:rPr>
            </w:pPr>
            <w:r w:rsidRPr="005F68BA">
              <w:rPr>
                <w:rFonts w:cs="Arial"/>
                <w:sz w:val="16"/>
                <w:szCs w:val="16"/>
              </w:rPr>
              <w:fldChar w:fldCharType="begin"/>
            </w:r>
            <w:r w:rsidRPr="005F68BA">
              <w:rPr>
                <w:rFonts w:cs="Arial"/>
                <w:sz w:val="16"/>
                <w:szCs w:val="16"/>
              </w:rPr>
              <w:instrText xml:space="preserve"> DOCPROPERTY  CrTitle  \* MERGEFORMAT </w:instrText>
            </w:r>
            <w:r w:rsidRPr="005F68BA">
              <w:rPr>
                <w:rFonts w:cs="Arial"/>
                <w:sz w:val="16"/>
                <w:szCs w:val="16"/>
              </w:rPr>
              <w:fldChar w:fldCharType="separate"/>
            </w:r>
            <w:r w:rsidRPr="005F68BA">
              <w:rPr>
                <w:rFonts w:cs="Arial"/>
                <w:sz w:val="16"/>
                <w:szCs w:val="16"/>
              </w:rPr>
              <w:t>Support of MINT-EPS</w:t>
            </w:r>
            <w:r w:rsidRPr="005F68BA">
              <w:rPr>
                <w:rFonts w:cs="Arial"/>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B9335" w14:textId="5477E1D7" w:rsidR="00836ACA" w:rsidRDefault="005015A2" w:rsidP="00836ACA">
            <w:pPr>
              <w:pStyle w:val="TAC"/>
              <w:rPr>
                <w:rFonts w:cs="Arial"/>
                <w:sz w:val="16"/>
                <w:szCs w:val="16"/>
              </w:rPr>
            </w:pPr>
            <w:r>
              <w:rPr>
                <w:rFonts w:cs="Arial"/>
                <w:sz w:val="16"/>
                <w:szCs w:val="16"/>
              </w:rPr>
              <w:t>19.5.0</w:t>
            </w:r>
          </w:p>
        </w:tc>
      </w:tr>
      <w:tr w:rsidR="00836ACA" w14:paraId="5A79D85B"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1974A405" w14:textId="02298F64" w:rsidR="00836ACA" w:rsidRDefault="00836ACA" w:rsidP="00836AC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130F" w14:textId="03790592" w:rsidR="00836ACA" w:rsidRDefault="00836ACA" w:rsidP="00836ACA">
            <w:pPr>
              <w:pStyle w:val="TAC"/>
              <w:rPr>
                <w:rFonts w:cs="Arial"/>
                <w:sz w:val="16"/>
                <w:szCs w:val="16"/>
              </w:rPr>
            </w:pPr>
            <w:r>
              <w:rPr>
                <w:rFonts w:cs="Arial"/>
                <w:sz w:val="16"/>
                <w:szCs w:val="16"/>
              </w:rPr>
              <w:t>CT#110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578E59D" w14:textId="6FB5E202" w:rsidR="00836ACA" w:rsidRPr="0049775E" w:rsidRDefault="0020301A" w:rsidP="00836ACA">
            <w:pPr>
              <w:pStyle w:val="TAC"/>
              <w:rPr>
                <w:rFonts w:cs="Arial"/>
                <w:sz w:val="16"/>
                <w:szCs w:val="16"/>
              </w:rPr>
            </w:pPr>
            <w:r w:rsidRPr="0020301A">
              <w:rPr>
                <w:rFonts w:cs="Arial"/>
                <w:sz w:val="16"/>
                <w:szCs w:val="16"/>
              </w:rPr>
              <w:t>CP-253167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0D9698" w14:textId="617BB87A" w:rsidR="00836ACA" w:rsidRDefault="00836ACA" w:rsidP="00836ACA">
            <w:pPr>
              <w:pStyle w:val="TAC"/>
              <w:jc w:val="left"/>
              <w:rPr>
                <w:rFonts w:cs="Arial"/>
                <w:sz w:val="16"/>
                <w:szCs w:val="16"/>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5727E7" w14:textId="0A8157FF" w:rsidR="00836ACA" w:rsidRDefault="00836ACA" w:rsidP="00836ACA">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A284DC" w14:textId="79B4D2D8" w:rsidR="00836ACA" w:rsidRDefault="00836ACA" w:rsidP="00836ACA">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DCFD1C1" w14:textId="2C548146" w:rsidR="00836ACA" w:rsidRPr="00AB6CE7" w:rsidRDefault="00836ACA" w:rsidP="005015A2">
            <w:pPr>
              <w:pStyle w:val="TAL"/>
              <w:rPr>
                <w:rFonts w:cs="Arial"/>
                <w:sz w:val="16"/>
                <w:szCs w:val="16"/>
              </w:rPr>
            </w:pPr>
            <w:r>
              <w:rPr>
                <w:rFonts w:cs="Arial"/>
                <w:sz w:val="16"/>
                <w:szCs w:val="16"/>
              </w:rPr>
              <w:t xml:space="preserve">29.509 </w:t>
            </w:r>
            <w:r w:rsidRPr="00350FD5">
              <w:rPr>
                <w:rFonts w:cs="Arial"/>
                <w:sz w:val="16"/>
                <w:szCs w:val="16"/>
              </w:rPr>
              <w:t>Rel-19 OpenAPI version and ExternalDocs Update CRs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E86E4" w14:textId="2CD58A26" w:rsidR="00836ACA" w:rsidRDefault="00836ACA" w:rsidP="00836ACA">
            <w:pPr>
              <w:pStyle w:val="TAC"/>
              <w:rPr>
                <w:rFonts w:cs="Arial"/>
                <w:sz w:val="16"/>
                <w:szCs w:val="16"/>
              </w:rPr>
            </w:pPr>
            <w:r>
              <w:rPr>
                <w:rFonts w:cs="Arial"/>
                <w:sz w:val="16"/>
                <w:szCs w:val="16"/>
              </w:rPr>
              <w:t>19.5.0</w:t>
            </w:r>
          </w:p>
        </w:tc>
      </w:tr>
    </w:tbl>
    <w:p w14:paraId="16A54C0A" w14:textId="77777777" w:rsidR="00080512" w:rsidRDefault="00080512" w:rsidP="007C0421"/>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E8CB9" w14:textId="77777777" w:rsidR="00A046B7" w:rsidRDefault="00A046B7">
      <w:r>
        <w:separator/>
      </w:r>
    </w:p>
  </w:endnote>
  <w:endnote w:type="continuationSeparator" w:id="0">
    <w:p w14:paraId="3C4DB8FE" w14:textId="77777777" w:rsidR="00A046B7" w:rsidRDefault="00A04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AD69A" w14:textId="77777777" w:rsidR="00A046B7" w:rsidRDefault="00A046B7">
      <w:r>
        <w:separator/>
      </w:r>
    </w:p>
  </w:footnote>
  <w:footnote w:type="continuationSeparator" w:id="0">
    <w:p w14:paraId="7FA2EF81" w14:textId="77777777" w:rsidR="00A046B7" w:rsidRDefault="00A04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DC7CE" w14:textId="1B4F4F52"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1BE30940"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3696">
      <w:rPr>
        <w:rFonts w:ascii="Arial" w:hAnsi="Arial" w:cs="Arial"/>
        <w:b/>
        <w:noProof/>
        <w:sz w:val="18"/>
        <w:szCs w:val="18"/>
      </w:rPr>
      <w:t>Release 19</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58063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77"/>
    <w:rsid w:val="00003369"/>
    <w:rsid w:val="0000605C"/>
    <w:rsid w:val="000060A4"/>
    <w:rsid w:val="00011878"/>
    <w:rsid w:val="000144EE"/>
    <w:rsid w:val="00015AA3"/>
    <w:rsid w:val="000222D7"/>
    <w:rsid w:val="00031CEC"/>
    <w:rsid w:val="000321E1"/>
    <w:rsid w:val="00033397"/>
    <w:rsid w:val="000360CB"/>
    <w:rsid w:val="00037181"/>
    <w:rsid w:val="00037C48"/>
    <w:rsid w:val="00037DBA"/>
    <w:rsid w:val="00040095"/>
    <w:rsid w:val="00040D4D"/>
    <w:rsid w:val="00041962"/>
    <w:rsid w:val="00042279"/>
    <w:rsid w:val="00046FF8"/>
    <w:rsid w:val="00051834"/>
    <w:rsid w:val="00052988"/>
    <w:rsid w:val="00054A22"/>
    <w:rsid w:val="00055534"/>
    <w:rsid w:val="00055E12"/>
    <w:rsid w:val="00062023"/>
    <w:rsid w:val="0006230B"/>
    <w:rsid w:val="000655A6"/>
    <w:rsid w:val="00066820"/>
    <w:rsid w:val="00074FF6"/>
    <w:rsid w:val="00077F12"/>
    <w:rsid w:val="000800F5"/>
    <w:rsid w:val="00080512"/>
    <w:rsid w:val="0008603C"/>
    <w:rsid w:val="000871B9"/>
    <w:rsid w:val="00095CAC"/>
    <w:rsid w:val="00095FC3"/>
    <w:rsid w:val="000A1EA8"/>
    <w:rsid w:val="000A25D0"/>
    <w:rsid w:val="000C1F65"/>
    <w:rsid w:val="000C47C3"/>
    <w:rsid w:val="000C54FD"/>
    <w:rsid w:val="000D1CF9"/>
    <w:rsid w:val="000D3DAE"/>
    <w:rsid w:val="000D51D9"/>
    <w:rsid w:val="000D58AB"/>
    <w:rsid w:val="000D67D4"/>
    <w:rsid w:val="000E0D91"/>
    <w:rsid w:val="000E2C2C"/>
    <w:rsid w:val="000E4EE4"/>
    <w:rsid w:val="000E5482"/>
    <w:rsid w:val="000F0FB5"/>
    <w:rsid w:val="000F100F"/>
    <w:rsid w:val="000F2033"/>
    <w:rsid w:val="001000A7"/>
    <w:rsid w:val="00106F77"/>
    <w:rsid w:val="00107428"/>
    <w:rsid w:val="001075BF"/>
    <w:rsid w:val="00111DF2"/>
    <w:rsid w:val="00113955"/>
    <w:rsid w:val="00113F4F"/>
    <w:rsid w:val="00114BC4"/>
    <w:rsid w:val="001158CB"/>
    <w:rsid w:val="0012090E"/>
    <w:rsid w:val="0012119E"/>
    <w:rsid w:val="0012668D"/>
    <w:rsid w:val="001270EA"/>
    <w:rsid w:val="001327E8"/>
    <w:rsid w:val="00133525"/>
    <w:rsid w:val="00140D68"/>
    <w:rsid w:val="0014144A"/>
    <w:rsid w:val="001422FB"/>
    <w:rsid w:val="00150CA7"/>
    <w:rsid w:val="001532DD"/>
    <w:rsid w:val="001622B3"/>
    <w:rsid w:val="00164D39"/>
    <w:rsid w:val="001675AB"/>
    <w:rsid w:val="00167982"/>
    <w:rsid w:val="001701B5"/>
    <w:rsid w:val="0017370E"/>
    <w:rsid w:val="00175BC2"/>
    <w:rsid w:val="001823C2"/>
    <w:rsid w:val="001912A9"/>
    <w:rsid w:val="00197EE1"/>
    <w:rsid w:val="001A01C4"/>
    <w:rsid w:val="001A0394"/>
    <w:rsid w:val="001A1BAC"/>
    <w:rsid w:val="001A2916"/>
    <w:rsid w:val="001A4C42"/>
    <w:rsid w:val="001A5C2C"/>
    <w:rsid w:val="001A64C0"/>
    <w:rsid w:val="001A70A0"/>
    <w:rsid w:val="001A7420"/>
    <w:rsid w:val="001B2CC5"/>
    <w:rsid w:val="001B65F0"/>
    <w:rsid w:val="001B6637"/>
    <w:rsid w:val="001B6826"/>
    <w:rsid w:val="001C21C3"/>
    <w:rsid w:val="001C2C83"/>
    <w:rsid w:val="001C3696"/>
    <w:rsid w:val="001D02C2"/>
    <w:rsid w:val="001D101F"/>
    <w:rsid w:val="001D370A"/>
    <w:rsid w:val="001D51C1"/>
    <w:rsid w:val="001D63E6"/>
    <w:rsid w:val="001E14E6"/>
    <w:rsid w:val="001E6946"/>
    <w:rsid w:val="001E7F5B"/>
    <w:rsid w:val="001F0C1D"/>
    <w:rsid w:val="001F1132"/>
    <w:rsid w:val="001F1573"/>
    <w:rsid w:val="001F168B"/>
    <w:rsid w:val="001F42B4"/>
    <w:rsid w:val="001F42BE"/>
    <w:rsid w:val="002020D3"/>
    <w:rsid w:val="0020301A"/>
    <w:rsid w:val="00213D17"/>
    <w:rsid w:val="00215572"/>
    <w:rsid w:val="00217C5F"/>
    <w:rsid w:val="002242AE"/>
    <w:rsid w:val="00227F4E"/>
    <w:rsid w:val="00231BCD"/>
    <w:rsid w:val="002347A2"/>
    <w:rsid w:val="00235C8B"/>
    <w:rsid w:val="00237551"/>
    <w:rsid w:val="00244B87"/>
    <w:rsid w:val="002547CF"/>
    <w:rsid w:val="00255657"/>
    <w:rsid w:val="00256E93"/>
    <w:rsid w:val="00261DBA"/>
    <w:rsid w:val="00263E40"/>
    <w:rsid w:val="00265751"/>
    <w:rsid w:val="002675F0"/>
    <w:rsid w:val="00267AF7"/>
    <w:rsid w:val="00270EEF"/>
    <w:rsid w:val="00274393"/>
    <w:rsid w:val="0027710B"/>
    <w:rsid w:val="00281534"/>
    <w:rsid w:val="002914B2"/>
    <w:rsid w:val="00295A99"/>
    <w:rsid w:val="00296D4A"/>
    <w:rsid w:val="002A0967"/>
    <w:rsid w:val="002A1407"/>
    <w:rsid w:val="002A5EFC"/>
    <w:rsid w:val="002B6339"/>
    <w:rsid w:val="002C085A"/>
    <w:rsid w:val="002C0C5F"/>
    <w:rsid w:val="002C2AC3"/>
    <w:rsid w:val="002C5AB6"/>
    <w:rsid w:val="002C79D0"/>
    <w:rsid w:val="002D01F6"/>
    <w:rsid w:val="002D60A6"/>
    <w:rsid w:val="002D7662"/>
    <w:rsid w:val="002E00EE"/>
    <w:rsid w:val="002E1FB2"/>
    <w:rsid w:val="002E591C"/>
    <w:rsid w:val="002E7ADD"/>
    <w:rsid w:val="002F2109"/>
    <w:rsid w:val="002F2794"/>
    <w:rsid w:val="002F4F58"/>
    <w:rsid w:val="002F62EA"/>
    <w:rsid w:val="002F635D"/>
    <w:rsid w:val="00300872"/>
    <w:rsid w:val="0030119C"/>
    <w:rsid w:val="00304644"/>
    <w:rsid w:val="0031097C"/>
    <w:rsid w:val="0031134C"/>
    <w:rsid w:val="00315FFA"/>
    <w:rsid w:val="00316180"/>
    <w:rsid w:val="00316553"/>
    <w:rsid w:val="003172DC"/>
    <w:rsid w:val="003206B2"/>
    <w:rsid w:val="0032340D"/>
    <w:rsid w:val="0032481C"/>
    <w:rsid w:val="00325714"/>
    <w:rsid w:val="00331007"/>
    <w:rsid w:val="00336D31"/>
    <w:rsid w:val="0034061A"/>
    <w:rsid w:val="00350FD5"/>
    <w:rsid w:val="00352778"/>
    <w:rsid w:val="00353556"/>
    <w:rsid w:val="003537ED"/>
    <w:rsid w:val="0035462D"/>
    <w:rsid w:val="00360686"/>
    <w:rsid w:val="00360974"/>
    <w:rsid w:val="00364934"/>
    <w:rsid w:val="00373CAA"/>
    <w:rsid w:val="003765B8"/>
    <w:rsid w:val="00377FDE"/>
    <w:rsid w:val="00380829"/>
    <w:rsid w:val="00385953"/>
    <w:rsid w:val="00390298"/>
    <w:rsid w:val="003924A8"/>
    <w:rsid w:val="00393547"/>
    <w:rsid w:val="00393BF8"/>
    <w:rsid w:val="00393C41"/>
    <w:rsid w:val="0039427A"/>
    <w:rsid w:val="00394DD6"/>
    <w:rsid w:val="003A30C7"/>
    <w:rsid w:val="003B2FCD"/>
    <w:rsid w:val="003B446B"/>
    <w:rsid w:val="003B5969"/>
    <w:rsid w:val="003B7006"/>
    <w:rsid w:val="003C05C9"/>
    <w:rsid w:val="003C1686"/>
    <w:rsid w:val="003C3971"/>
    <w:rsid w:val="003C5131"/>
    <w:rsid w:val="003C5222"/>
    <w:rsid w:val="003C5A5F"/>
    <w:rsid w:val="003D1E8E"/>
    <w:rsid w:val="003D36CB"/>
    <w:rsid w:val="003D58AB"/>
    <w:rsid w:val="003D7F34"/>
    <w:rsid w:val="003E4214"/>
    <w:rsid w:val="003E516E"/>
    <w:rsid w:val="003E63E2"/>
    <w:rsid w:val="003E7231"/>
    <w:rsid w:val="003F5480"/>
    <w:rsid w:val="004004A3"/>
    <w:rsid w:val="004012F4"/>
    <w:rsid w:val="0040185D"/>
    <w:rsid w:val="00402CDD"/>
    <w:rsid w:val="004030B8"/>
    <w:rsid w:val="00404C61"/>
    <w:rsid w:val="0041373A"/>
    <w:rsid w:val="0041683E"/>
    <w:rsid w:val="00423334"/>
    <w:rsid w:val="0042658C"/>
    <w:rsid w:val="0042699E"/>
    <w:rsid w:val="004345EC"/>
    <w:rsid w:val="00435374"/>
    <w:rsid w:val="00441E6B"/>
    <w:rsid w:val="00444B39"/>
    <w:rsid w:val="00446954"/>
    <w:rsid w:val="00447686"/>
    <w:rsid w:val="00451014"/>
    <w:rsid w:val="00451FD5"/>
    <w:rsid w:val="00454504"/>
    <w:rsid w:val="00455E06"/>
    <w:rsid w:val="00457AD4"/>
    <w:rsid w:val="00462FF5"/>
    <w:rsid w:val="00465515"/>
    <w:rsid w:val="0046701D"/>
    <w:rsid w:val="00472861"/>
    <w:rsid w:val="004736B2"/>
    <w:rsid w:val="00473E71"/>
    <w:rsid w:val="004857BD"/>
    <w:rsid w:val="00486979"/>
    <w:rsid w:val="004872F3"/>
    <w:rsid w:val="00490118"/>
    <w:rsid w:val="004923FD"/>
    <w:rsid w:val="004931F1"/>
    <w:rsid w:val="00494C8D"/>
    <w:rsid w:val="0049551D"/>
    <w:rsid w:val="0049775E"/>
    <w:rsid w:val="004A67E6"/>
    <w:rsid w:val="004B0D97"/>
    <w:rsid w:val="004C07F2"/>
    <w:rsid w:val="004C14E7"/>
    <w:rsid w:val="004C3917"/>
    <w:rsid w:val="004C3E42"/>
    <w:rsid w:val="004D306B"/>
    <w:rsid w:val="004D3578"/>
    <w:rsid w:val="004D35D2"/>
    <w:rsid w:val="004D626C"/>
    <w:rsid w:val="004E08AA"/>
    <w:rsid w:val="004E11A9"/>
    <w:rsid w:val="004E206A"/>
    <w:rsid w:val="004E213A"/>
    <w:rsid w:val="004E6ED7"/>
    <w:rsid w:val="004F0988"/>
    <w:rsid w:val="004F1662"/>
    <w:rsid w:val="004F2774"/>
    <w:rsid w:val="004F3340"/>
    <w:rsid w:val="004F52FB"/>
    <w:rsid w:val="004F6EA8"/>
    <w:rsid w:val="005015A2"/>
    <w:rsid w:val="00502C49"/>
    <w:rsid w:val="00503C31"/>
    <w:rsid w:val="00503C47"/>
    <w:rsid w:val="0050450E"/>
    <w:rsid w:val="00506E0D"/>
    <w:rsid w:val="00506F7E"/>
    <w:rsid w:val="00514295"/>
    <w:rsid w:val="00514BEB"/>
    <w:rsid w:val="00515B77"/>
    <w:rsid w:val="00516D39"/>
    <w:rsid w:val="005323F4"/>
    <w:rsid w:val="0053388B"/>
    <w:rsid w:val="00533E3B"/>
    <w:rsid w:val="005341FF"/>
    <w:rsid w:val="00535773"/>
    <w:rsid w:val="00535F39"/>
    <w:rsid w:val="005367B3"/>
    <w:rsid w:val="00541BFD"/>
    <w:rsid w:val="00543E6C"/>
    <w:rsid w:val="0054400B"/>
    <w:rsid w:val="005450A2"/>
    <w:rsid w:val="005534ED"/>
    <w:rsid w:val="005633EF"/>
    <w:rsid w:val="005633FE"/>
    <w:rsid w:val="00565087"/>
    <w:rsid w:val="00567BBC"/>
    <w:rsid w:val="0057142A"/>
    <w:rsid w:val="0057155E"/>
    <w:rsid w:val="00574205"/>
    <w:rsid w:val="005744CC"/>
    <w:rsid w:val="00576649"/>
    <w:rsid w:val="0058178E"/>
    <w:rsid w:val="00584360"/>
    <w:rsid w:val="005855BF"/>
    <w:rsid w:val="005905E8"/>
    <w:rsid w:val="005931C7"/>
    <w:rsid w:val="00597B11"/>
    <w:rsid w:val="005A0F7E"/>
    <w:rsid w:val="005A3675"/>
    <w:rsid w:val="005A439B"/>
    <w:rsid w:val="005A5AE0"/>
    <w:rsid w:val="005B2E88"/>
    <w:rsid w:val="005B5DF1"/>
    <w:rsid w:val="005B656E"/>
    <w:rsid w:val="005D195B"/>
    <w:rsid w:val="005D199C"/>
    <w:rsid w:val="005D2E01"/>
    <w:rsid w:val="005D7526"/>
    <w:rsid w:val="005E0304"/>
    <w:rsid w:val="005E0577"/>
    <w:rsid w:val="005E3239"/>
    <w:rsid w:val="005E4BB2"/>
    <w:rsid w:val="005E799F"/>
    <w:rsid w:val="005F073B"/>
    <w:rsid w:val="005F268A"/>
    <w:rsid w:val="005F68BA"/>
    <w:rsid w:val="0060016A"/>
    <w:rsid w:val="00602AE1"/>
    <w:rsid w:val="00602AEA"/>
    <w:rsid w:val="00603571"/>
    <w:rsid w:val="0060370F"/>
    <w:rsid w:val="00607078"/>
    <w:rsid w:val="00612ABC"/>
    <w:rsid w:val="00614FDF"/>
    <w:rsid w:val="006153D2"/>
    <w:rsid w:val="006247E4"/>
    <w:rsid w:val="00633675"/>
    <w:rsid w:val="0063388D"/>
    <w:rsid w:val="0063543D"/>
    <w:rsid w:val="00637005"/>
    <w:rsid w:val="00640298"/>
    <w:rsid w:val="00644A12"/>
    <w:rsid w:val="00647114"/>
    <w:rsid w:val="00653CD1"/>
    <w:rsid w:val="00666D2A"/>
    <w:rsid w:val="0067143D"/>
    <w:rsid w:val="00676B89"/>
    <w:rsid w:val="00677013"/>
    <w:rsid w:val="006778EB"/>
    <w:rsid w:val="006779E0"/>
    <w:rsid w:val="00683C25"/>
    <w:rsid w:val="006859B6"/>
    <w:rsid w:val="00686EF8"/>
    <w:rsid w:val="00697CA4"/>
    <w:rsid w:val="006A048D"/>
    <w:rsid w:val="006A323F"/>
    <w:rsid w:val="006A427A"/>
    <w:rsid w:val="006B0B67"/>
    <w:rsid w:val="006B30D0"/>
    <w:rsid w:val="006B520A"/>
    <w:rsid w:val="006B5391"/>
    <w:rsid w:val="006B70AD"/>
    <w:rsid w:val="006C1FAA"/>
    <w:rsid w:val="006C3D95"/>
    <w:rsid w:val="006C573C"/>
    <w:rsid w:val="006D192A"/>
    <w:rsid w:val="006D3027"/>
    <w:rsid w:val="006E57BD"/>
    <w:rsid w:val="006E5C86"/>
    <w:rsid w:val="006E6089"/>
    <w:rsid w:val="006F0092"/>
    <w:rsid w:val="006F0131"/>
    <w:rsid w:val="006F6F39"/>
    <w:rsid w:val="0070097B"/>
    <w:rsid w:val="00701116"/>
    <w:rsid w:val="0071054D"/>
    <w:rsid w:val="00713C44"/>
    <w:rsid w:val="00715DC4"/>
    <w:rsid w:val="00724DE9"/>
    <w:rsid w:val="00726862"/>
    <w:rsid w:val="00727CB2"/>
    <w:rsid w:val="00727CCF"/>
    <w:rsid w:val="00730127"/>
    <w:rsid w:val="00734A5B"/>
    <w:rsid w:val="00735270"/>
    <w:rsid w:val="00735774"/>
    <w:rsid w:val="00736CC0"/>
    <w:rsid w:val="0074026F"/>
    <w:rsid w:val="00740FF8"/>
    <w:rsid w:val="007429F6"/>
    <w:rsid w:val="00743BA1"/>
    <w:rsid w:val="00744850"/>
    <w:rsid w:val="00744E76"/>
    <w:rsid w:val="007478D9"/>
    <w:rsid w:val="007515E5"/>
    <w:rsid w:val="00753F05"/>
    <w:rsid w:val="0075695B"/>
    <w:rsid w:val="007575F4"/>
    <w:rsid w:val="0075791A"/>
    <w:rsid w:val="00765D7B"/>
    <w:rsid w:val="00767E74"/>
    <w:rsid w:val="00773EA8"/>
    <w:rsid w:val="00773F7D"/>
    <w:rsid w:val="00774DA4"/>
    <w:rsid w:val="00776F4F"/>
    <w:rsid w:val="007770C6"/>
    <w:rsid w:val="00780D41"/>
    <w:rsid w:val="00780DF1"/>
    <w:rsid w:val="00781F0F"/>
    <w:rsid w:val="00782CDF"/>
    <w:rsid w:val="0078742B"/>
    <w:rsid w:val="00790056"/>
    <w:rsid w:val="00791A23"/>
    <w:rsid w:val="00797592"/>
    <w:rsid w:val="007A13B5"/>
    <w:rsid w:val="007A2A97"/>
    <w:rsid w:val="007A57AA"/>
    <w:rsid w:val="007A5C46"/>
    <w:rsid w:val="007A5F42"/>
    <w:rsid w:val="007A7C44"/>
    <w:rsid w:val="007B0452"/>
    <w:rsid w:val="007B0708"/>
    <w:rsid w:val="007B3823"/>
    <w:rsid w:val="007B5645"/>
    <w:rsid w:val="007B600E"/>
    <w:rsid w:val="007B706D"/>
    <w:rsid w:val="007B7823"/>
    <w:rsid w:val="007B7A1A"/>
    <w:rsid w:val="007C0112"/>
    <w:rsid w:val="007C0421"/>
    <w:rsid w:val="007C068F"/>
    <w:rsid w:val="007D2B16"/>
    <w:rsid w:val="007D3A10"/>
    <w:rsid w:val="007D769B"/>
    <w:rsid w:val="007D7CD0"/>
    <w:rsid w:val="007D7DBB"/>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27701"/>
    <w:rsid w:val="00827B27"/>
    <w:rsid w:val="00830747"/>
    <w:rsid w:val="008348C8"/>
    <w:rsid w:val="00836ACA"/>
    <w:rsid w:val="00837690"/>
    <w:rsid w:val="008406CA"/>
    <w:rsid w:val="008414B0"/>
    <w:rsid w:val="00841A7F"/>
    <w:rsid w:val="008420C8"/>
    <w:rsid w:val="00842D59"/>
    <w:rsid w:val="00844D1B"/>
    <w:rsid w:val="00850711"/>
    <w:rsid w:val="00853725"/>
    <w:rsid w:val="00857A73"/>
    <w:rsid w:val="0086496A"/>
    <w:rsid w:val="008728C0"/>
    <w:rsid w:val="00873188"/>
    <w:rsid w:val="008768CA"/>
    <w:rsid w:val="008772F1"/>
    <w:rsid w:val="00880F5E"/>
    <w:rsid w:val="008846F8"/>
    <w:rsid w:val="00884A65"/>
    <w:rsid w:val="0088551A"/>
    <w:rsid w:val="00894311"/>
    <w:rsid w:val="00894BA6"/>
    <w:rsid w:val="008A04C7"/>
    <w:rsid w:val="008A7808"/>
    <w:rsid w:val="008B2956"/>
    <w:rsid w:val="008C384C"/>
    <w:rsid w:val="008D404F"/>
    <w:rsid w:val="008D4069"/>
    <w:rsid w:val="008D56DD"/>
    <w:rsid w:val="008D6C2B"/>
    <w:rsid w:val="008E2498"/>
    <w:rsid w:val="008E2C90"/>
    <w:rsid w:val="008E3EBE"/>
    <w:rsid w:val="008E4B46"/>
    <w:rsid w:val="008E6953"/>
    <w:rsid w:val="008F3FB9"/>
    <w:rsid w:val="008F7387"/>
    <w:rsid w:val="00900284"/>
    <w:rsid w:val="00900BA7"/>
    <w:rsid w:val="0090271F"/>
    <w:rsid w:val="00902E23"/>
    <w:rsid w:val="009031DC"/>
    <w:rsid w:val="009040BB"/>
    <w:rsid w:val="009049E5"/>
    <w:rsid w:val="00906FAE"/>
    <w:rsid w:val="00907DC3"/>
    <w:rsid w:val="00910399"/>
    <w:rsid w:val="009107DA"/>
    <w:rsid w:val="009114D7"/>
    <w:rsid w:val="00911E6D"/>
    <w:rsid w:val="00912BD6"/>
    <w:rsid w:val="0091348E"/>
    <w:rsid w:val="00917CCB"/>
    <w:rsid w:val="009307CD"/>
    <w:rsid w:val="00931345"/>
    <w:rsid w:val="00942EC2"/>
    <w:rsid w:val="009451AA"/>
    <w:rsid w:val="00947B50"/>
    <w:rsid w:val="0095502F"/>
    <w:rsid w:val="009608F3"/>
    <w:rsid w:val="00961734"/>
    <w:rsid w:val="00962970"/>
    <w:rsid w:val="00962F4D"/>
    <w:rsid w:val="00966B21"/>
    <w:rsid w:val="00970A06"/>
    <w:rsid w:val="00971E7D"/>
    <w:rsid w:val="009724C2"/>
    <w:rsid w:val="00973DDB"/>
    <w:rsid w:val="00981EBC"/>
    <w:rsid w:val="00983CAE"/>
    <w:rsid w:val="0098441E"/>
    <w:rsid w:val="009B19A2"/>
    <w:rsid w:val="009B40C4"/>
    <w:rsid w:val="009B5008"/>
    <w:rsid w:val="009C0E6E"/>
    <w:rsid w:val="009C1293"/>
    <w:rsid w:val="009C54AE"/>
    <w:rsid w:val="009C709B"/>
    <w:rsid w:val="009D37DC"/>
    <w:rsid w:val="009E0504"/>
    <w:rsid w:val="009E35B1"/>
    <w:rsid w:val="009F17FD"/>
    <w:rsid w:val="009F37B7"/>
    <w:rsid w:val="00A02001"/>
    <w:rsid w:val="00A046B7"/>
    <w:rsid w:val="00A10F02"/>
    <w:rsid w:val="00A123D7"/>
    <w:rsid w:val="00A13D10"/>
    <w:rsid w:val="00A164B4"/>
    <w:rsid w:val="00A251D7"/>
    <w:rsid w:val="00A268DD"/>
    <w:rsid w:val="00A26956"/>
    <w:rsid w:val="00A27486"/>
    <w:rsid w:val="00A337A2"/>
    <w:rsid w:val="00A42248"/>
    <w:rsid w:val="00A45293"/>
    <w:rsid w:val="00A457CF"/>
    <w:rsid w:val="00A47DC3"/>
    <w:rsid w:val="00A51065"/>
    <w:rsid w:val="00A53724"/>
    <w:rsid w:val="00A5503F"/>
    <w:rsid w:val="00A56066"/>
    <w:rsid w:val="00A6026E"/>
    <w:rsid w:val="00A609D5"/>
    <w:rsid w:val="00A6402D"/>
    <w:rsid w:val="00A65A28"/>
    <w:rsid w:val="00A70394"/>
    <w:rsid w:val="00A71D1B"/>
    <w:rsid w:val="00A73129"/>
    <w:rsid w:val="00A755FC"/>
    <w:rsid w:val="00A82346"/>
    <w:rsid w:val="00A86113"/>
    <w:rsid w:val="00A86E4D"/>
    <w:rsid w:val="00A92BA1"/>
    <w:rsid w:val="00A9430C"/>
    <w:rsid w:val="00A97BE6"/>
    <w:rsid w:val="00A97EDE"/>
    <w:rsid w:val="00AA42B8"/>
    <w:rsid w:val="00AA4F38"/>
    <w:rsid w:val="00AA58E8"/>
    <w:rsid w:val="00AB3633"/>
    <w:rsid w:val="00AB48F1"/>
    <w:rsid w:val="00AB6CE7"/>
    <w:rsid w:val="00AC12C9"/>
    <w:rsid w:val="00AC1B8E"/>
    <w:rsid w:val="00AC3100"/>
    <w:rsid w:val="00AC6BC6"/>
    <w:rsid w:val="00AD06B5"/>
    <w:rsid w:val="00AD6DF1"/>
    <w:rsid w:val="00AE55BA"/>
    <w:rsid w:val="00AE65E2"/>
    <w:rsid w:val="00AF1DE8"/>
    <w:rsid w:val="00AF31E5"/>
    <w:rsid w:val="00B02039"/>
    <w:rsid w:val="00B02A03"/>
    <w:rsid w:val="00B07F9E"/>
    <w:rsid w:val="00B13755"/>
    <w:rsid w:val="00B15449"/>
    <w:rsid w:val="00B22AB2"/>
    <w:rsid w:val="00B242E4"/>
    <w:rsid w:val="00B26F1B"/>
    <w:rsid w:val="00B416CC"/>
    <w:rsid w:val="00B42207"/>
    <w:rsid w:val="00B424BA"/>
    <w:rsid w:val="00B432C8"/>
    <w:rsid w:val="00B53460"/>
    <w:rsid w:val="00B54818"/>
    <w:rsid w:val="00B55CD0"/>
    <w:rsid w:val="00B64B7B"/>
    <w:rsid w:val="00B72B9B"/>
    <w:rsid w:val="00B73D08"/>
    <w:rsid w:val="00B765D4"/>
    <w:rsid w:val="00B813CA"/>
    <w:rsid w:val="00B81561"/>
    <w:rsid w:val="00B81576"/>
    <w:rsid w:val="00B828B9"/>
    <w:rsid w:val="00B8311D"/>
    <w:rsid w:val="00B83135"/>
    <w:rsid w:val="00B852B7"/>
    <w:rsid w:val="00B87E70"/>
    <w:rsid w:val="00B924BF"/>
    <w:rsid w:val="00B93086"/>
    <w:rsid w:val="00B96BEB"/>
    <w:rsid w:val="00BA19ED"/>
    <w:rsid w:val="00BA1C6A"/>
    <w:rsid w:val="00BA4B8D"/>
    <w:rsid w:val="00BA5945"/>
    <w:rsid w:val="00BB2818"/>
    <w:rsid w:val="00BB4FB4"/>
    <w:rsid w:val="00BB5618"/>
    <w:rsid w:val="00BC0609"/>
    <w:rsid w:val="00BC0F7D"/>
    <w:rsid w:val="00BC384A"/>
    <w:rsid w:val="00BC7382"/>
    <w:rsid w:val="00BD400F"/>
    <w:rsid w:val="00BD5FB3"/>
    <w:rsid w:val="00BD6039"/>
    <w:rsid w:val="00BD7D31"/>
    <w:rsid w:val="00BE13B3"/>
    <w:rsid w:val="00BE293C"/>
    <w:rsid w:val="00BE3255"/>
    <w:rsid w:val="00BE5355"/>
    <w:rsid w:val="00BF128E"/>
    <w:rsid w:val="00BF2D4E"/>
    <w:rsid w:val="00BF3295"/>
    <w:rsid w:val="00C0051B"/>
    <w:rsid w:val="00C013B1"/>
    <w:rsid w:val="00C01714"/>
    <w:rsid w:val="00C025A6"/>
    <w:rsid w:val="00C074DD"/>
    <w:rsid w:val="00C1496A"/>
    <w:rsid w:val="00C150D3"/>
    <w:rsid w:val="00C1696D"/>
    <w:rsid w:val="00C17D69"/>
    <w:rsid w:val="00C20C2B"/>
    <w:rsid w:val="00C21B1E"/>
    <w:rsid w:val="00C26CE8"/>
    <w:rsid w:val="00C30932"/>
    <w:rsid w:val="00C313A6"/>
    <w:rsid w:val="00C33079"/>
    <w:rsid w:val="00C34CEE"/>
    <w:rsid w:val="00C37E0A"/>
    <w:rsid w:val="00C41382"/>
    <w:rsid w:val="00C4454A"/>
    <w:rsid w:val="00C44D77"/>
    <w:rsid w:val="00C45231"/>
    <w:rsid w:val="00C51AD2"/>
    <w:rsid w:val="00C5271C"/>
    <w:rsid w:val="00C54D8C"/>
    <w:rsid w:val="00C5613F"/>
    <w:rsid w:val="00C5766F"/>
    <w:rsid w:val="00C63550"/>
    <w:rsid w:val="00C65454"/>
    <w:rsid w:val="00C71943"/>
    <w:rsid w:val="00C72833"/>
    <w:rsid w:val="00C77634"/>
    <w:rsid w:val="00C80F1D"/>
    <w:rsid w:val="00C834ED"/>
    <w:rsid w:val="00C84BED"/>
    <w:rsid w:val="00C90D0D"/>
    <w:rsid w:val="00C91B56"/>
    <w:rsid w:val="00C926FD"/>
    <w:rsid w:val="00C93645"/>
    <w:rsid w:val="00C93F40"/>
    <w:rsid w:val="00C94408"/>
    <w:rsid w:val="00CA3D0C"/>
    <w:rsid w:val="00CA579B"/>
    <w:rsid w:val="00CA57EA"/>
    <w:rsid w:val="00CB0D24"/>
    <w:rsid w:val="00CB3BDF"/>
    <w:rsid w:val="00CB6C7D"/>
    <w:rsid w:val="00CC38D9"/>
    <w:rsid w:val="00CC53C8"/>
    <w:rsid w:val="00CC548D"/>
    <w:rsid w:val="00CC75C7"/>
    <w:rsid w:val="00CD5136"/>
    <w:rsid w:val="00CD6CD7"/>
    <w:rsid w:val="00CE01E5"/>
    <w:rsid w:val="00CE203D"/>
    <w:rsid w:val="00CF26D8"/>
    <w:rsid w:val="00CF682B"/>
    <w:rsid w:val="00CF6E1E"/>
    <w:rsid w:val="00D055E4"/>
    <w:rsid w:val="00D057C5"/>
    <w:rsid w:val="00D06E5C"/>
    <w:rsid w:val="00D078D8"/>
    <w:rsid w:val="00D1007D"/>
    <w:rsid w:val="00D12285"/>
    <w:rsid w:val="00D13978"/>
    <w:rsid w:val="00D209BD"/>
    <w:rsid w:val="00D2445C"/>
    <w:rsid w:val="00D278B8"/>
    <w:rsid w:val="00D30DCE"/>
    <w:rsid w:val="00D31D13"/>
    <w:rsid w:val="00D33226"/>
    <w:rsid w:val="00D34CB5"/>
    <w:rsid w:val="00D41C3B"/>
    <w:rsid w:val="00D4250C"/>
    <w:rsid w:val="00D43B65"/>
    <w:rsid w:val="00D43D59"/>
    <w:rsid w:val="00D4525C"/>
    <w:rsid w:val="00D45848"/>
    <w:rsid w:val="00D549DA"/>
    <w:rsid w:val="00D5616B"/>
    <w:rsid w:val="00D5695A"/>
    <w:rsid w:val="00D569C4"/>
    <w:rsid w:val="00D56CE5"/>
    <w:rsid w:val="00D57972"/>
    <w:rsid w:val="00D65754"/>
    <w:rsid w:val="00D675A9"/>
    <w:rsid w:val="00D738D6"/>
    <w:rsid w:val="00D74ED0"/>
    <w:rsid w:val="00D755EB"/>
    <w:rsid w:val="00D75B51"/>
    <w:rsid w:val="00D76048"/>
    <w:rsid w:val="00D76364"/>
    <w:rsid w:val="00D82B31"/>
    <w:rsid w:val="00D853CA"/>
    <w:rsid w:val="00D87109"/>
    <w:rsid w:val="00D87E00"/>
    <w:rsid w:val="00D9134D"/>
    <w:rsid w:val="00D91932"/>
    <w:rsid w:val="00D91E7E"/>
    <w:rsid w:val="00D92AA0"/>
    <w:rsid w:val="00D956DE"/>
    <w:rsid w:val="00D976F1"/>
    <w:rsid w:val="00DA40C0"/>
    <w:rsid w:val="00DA7A03"/>
    <w:rsid w:val="00DB11D7"/>
    <w:rsid w:val="00DB1818"/>
    <w:rsid w:val="00DB2D4E"/>
    <w:rsid w:val="00DC309B"/>
    <w:rsid w:val="00DC4DA2"/>
    <w:rsid w:val="00DD0F1F"/>
    <w:rsid w:val="00DD1484"/>
    <w:rsid w:val="00DD1FF4"/>
    <w:rsid w:val="00DD31E5"/>
    <w:rsid w:val="00DD49F6"/>
    <w:rsid w:val="00DD4C17"/>
    <w:rsid w:val="00DD74A5"/>
    <w:rsid w:val="00DE0BF2"/>
    <w:rsid w:val="00DE1EC5"/>
    <w:rsid w:val="00DF07AF"/>
    <w:rsid w:val="00DF0D85"/>
    <w:rsid w:val="00DF2B1F"/>
    <w:rsid w:val="00DF2E2A"/>
    <w:rsid w:val="00DF37E7"/>
    <w:rsid w:val="00DF45BD"/>
    <w:rsid w:val="00DF5DA1"/>
    <w:rsid w:val="00DF62CD"/>
    <w:rsid w:val="00E0095F"/>
    <w:rsid w:val="00E01F58"/>
    <w:rsid w:val="00E02A1B"/>
    <w:rsid w:val="00E04D9E"/>
    <w:rsid w:val="00E04DE0"/>
    <w:rsid w:val="00E14178"/>
    <w:rsid w:val="00E16509"/>
    <w:rsid w:val="00E21F10"/>
    <w:rsid w:val="00E2782E"/>
    <w:rsid w:val="00E34352"/>
    <w:rsid w:val="00E44582"/>
    <w:rsid w:val="00E4501F"/>
    <w:rsid w:val="00E45AEA"/>
    <w:rsid w:val="00E45B3C"/>
    <w:rsid w:val="00E46860"/>
    <w:rsid w:val="00E46BD9"/>
    <w:rsid w:val="00E51BC4"/>
    <w:rsid w:val="00E52351"/>
    <w:rsid w:val="00E5634B"/>
    <w:rsid w:val="00E576E9"/>
    <w:rsid w:val="00E57BD1"/>
    <w:rsid w:val="00E63CAF"/>
    <w:rsid w:val="00E66D24"/>
    <w:rsid w:val="00E73BF8"/>
    <w:rsid w:val="00E73CC8"/>
    <w:rsid w:val="00E75D69"/>
    <w:rsid w:val="00E77645"/>
    <w:rsid w:val="00E7768C"/>
    <w:rsid w:val="00E812CB"/>
    <w:rsid w:val="00E82283"/>
    <w:rsid w:val="00E86D04"/>
    <w:rsid w:val="00E875A7"/>
    <w:rsid w:val="00E92964"/>
    <w:rsid w:val="00E92D3A"/>
    <w:rsid w:val="00E932E2"/>
    <w:rsid w:val="00E95636"/>
    <w:rsid w:val="00EA15B0"/>
    <w:rsid w:val="00EA1693"/>
    <w:rsid w:val="00EA1B8A"/>
    <w:rsid w:val="00EA20E1"/>
    <w:rsid w:val="00EA3528"/>
    <w:rsid w:val="00EA57E4"/>
    <w:rsid w:val="00EA5EA7"/>
    <w:rsid w:val="00EB2860"/>
    <w:rsid w:val="00EB7314"/>
    <w:rsid w:val="00EC4A25"/>
    <w:rsid w:val="00EC5C62"/>
    <w:rsid w:val="00EC6984"/>
    <w:rsid w:val="00ED206B"/>
    <w:rsid w:val="00ED46D5"/>
    <w:rsid w:val="00ED48DA"/>
    <w:rsid w:val="00ED6452"/>
    <w:rsid w:val="00EE2D83"/>
    <w:rsid w:val="00EE5724"/>
    <w:rsid w:val="00EF03C9"/>
    <w:rsid w:val="00EF4452"/>
    <w:rsid w:val="00F025A2"/>
    <w:rsid w:val="00F044F3"/>
    <w:rsid w:val="00F04712"/>
    <w:rsid w:val="00F04B3B"/>
    <w:rsid w:val="00F12EB7"/>
    <w:rsid w:val="00F13360"/>
    <w:rsid w:val="00F15190"/>
    <w:rsid w:val="00F178A1"/>
    <w:rsid w:val="00F210C4"/>
    <w:rsid w:val="00F2257E"/>
    <w:rsid w:val="00F22EC7"/>
    <w:rsid w:val="00F233AE"/>
    <w:rsid w:val="00F2525D"/>
    <w:rsid w:val="00F25FB1"/>
    <w:rsid w:val="00F325C8"/>
    <w:rsid w:val="00F32D46"/>
    <w:rsid w:val="00F34AE5"/>
    <w:rsid w:val="00F35E03"/>
    <w:rsid w:val="00F41BB4"/>
    <w:rsid w:val="00F45BE9"/>
    <w:rsid w:val="00F566C3"/>
    <w:rsid w:val="00F60555"/>
    <w:rsid w:val="00F60816"/>
    <w:rsid w:val="00F635E6"/>
    <w:rsid w:val="00F653B8"/>
    <w:rsid w:val="00F71557"/>
    <w:rsid w:val="00F72E0E"/>
    <w:rsid w:val="00F8104D"/>
    <w:rsid w:val="00F86832"/>
    <w:rsid w:val="00F86A56"/>
    <w:rsid w:val="00F9008D"/>
    <w:rsid w:val="00F901D5"/>
    <w:rsid w:val="00F91ABB"/>
    <w:rsid w:val="00F93AA6"/>
    <w:rsid w:val="00F93D9C"/>
    <w:rsid w:val="00F94A45"/>
    <w:rsid w:val="00FA0214"/>
    <w:rsid w:val="00FA1266"/>
    <w:rsid w:val="00FA1A58"/>
    <w:rsid w:val="00FA57F6"/>
    <w:rsid w:val="00FA782B"/>
    <w:rsid w:val="00FB325F"/>
    <w:rsid w:val="00FB7BD9"/>
    <w:rsid w:val="00FC1192"/>
    <w:rsid w:val="00FC3BC8"/>
    <w:rsid w:val="00FC3FDC"/>
    <w:rsid w:val="00FD220C"/>
    <w:rsid w:val="00FD3DC0"/>
    <w:rsid w:val="00FD69AA"/>
    <w:rsid w:val="00FD77F2"/>
    <w:rsid w:val="00FE33B8"/>
    <w:rsid w:val="00FE3D55"/>
    <w:rsid w:val="00FE4DB4"/>
    <w:rsid w:val="00FF0B59"/>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Titre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0F100F"/>
    <w:pPr>
      <w:pBdr>
        <w:top w:val="none" w:sz="0" w:space="0" w:color="auto"/>
      </w:pBdr>
      <w:spacing w:before="180"/>
      <w:outlineLvl w:val="1"/>
    </w:pPr>
    <w:rPr>
      <w:sz w:val="32"/>
    </w:rPr>
  </w:style>
  <w:style w:type="paragraph" w:styleId="Titre3">
    <w:name w:val="heading 3"/>
    <w:basedOn w:val="Titre2"/>
    <w:next w:val="Normal"/>
    <w:link w:val="Titre3Car"/>
    <w:qFormat/>
    <w:rsid w:val="000F100F"/>
    <w:pPr>
      <w:spacing w:before="120"/>
      <w:outlineLvl w:val="2"/>
    </w:pPr>
    <w:rPr>
      <w:sz w:val="28"/>
    </w:rPr>
  </w:style>
  <w:style w:type="paragraph" w:styleId="Titre4">
    <w:name w:val="heading 4"/>
    <w:basedOn w:val="Titre3"/>
    <w:next w:val="Normal"/>
    <w:qFormat/>
    <w:rsid w:val="000F100F"/>
    <w:pPr>
      <w:ind w:left="1418" w:hanging="1418"/>
      <w:outlineLvl w:val="3"/>
    </w:pPr>
    <w:rPr>
      <w:sz w:val="24"/>
    </w:rPr>
  </w:style>
  <w:style w:type="paragraph" w:styleId="Titre5">
    <w:name w:val="heading 5"/>
    <w:basedOn w:val="Titre4"/>
    <w:next w:val="Normal"/>
    <w:qFormat/>
    <w:rsid w:val="000F100F"/>
    <w:pPr>
      <w:ind w:left="1701" w:hanging="1701"/>
      <w:outlineLvl w:val="4"/>
    </w:pPr>
    <w:rPr>
      <w:sz w:val="22"/>
    </w:rPr>
  </w:style>
  <w:style w:type="paragraph" w:styleId="Titre6">
    <w:name w:val="heading 6"/>
    <w:basedOn w:val="H6"/>
    <w:next w:val="Normal"/>
    <w:qFormat/>
    <w:pPr>
      <w:numPr>
        <w:ilvl w:val="5"/>
        <w:numId w:val="19"/>
      </w:numPr>
      <w:outlineLvl w:val="5"/>
    </w:pPr>
  </w:style>
  <w:style w:type="paragraph" w:styleId="Titre7">
    <w:name w:val="heading 7"/>
    <w:basedOn w:val="H6"/>
    <w:next w:val="Normal"/>
    <w:qFormat/>
    <w:pPr>
      <w:numPr>
        <w:ilvl w:val="6"/>
        <w:numId w:val="19"/>
      </w:numPr>
      <w:outlineLvl w:val="6"/>
    </w:pPr>
  </w:style>
  <w:style w:type="paragraph" w:styleId="Titre8">
    <w:name w:val="heading 8"/>
    <w:basedOn w:val="Titre1"/>
    <w:next w:val="Normal"/>
    <w:qFormat/>
    <w:rsid w:val="000F100F"/>
    <w:pPr>
      <w:ind w:left="0" w:firstLine="0"/>
      <w:outlineLvl w:val="7"/>
    </w:pPr>
  </w:style>
  <w:style w:type="paragraph" w:styleId="Titre9">
    <w:name w:val="heading 9"/>
    <w:basedOn w:val="Titre8"/>
    <w:next w:val="Normal"/>
    <w:qFormat/>
    <w:rsid w:val="000F10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F100F"/>
    <w:pPr>
      <w:ind w:left="1985" w:hanging="1985"/>
      <w:outlineLvl w:val="9"/>
    </w:pPr>
    <w:rPr>
      <w:sz w:val="20"/>
    </w:rPr>
  </w:style>
  <w:style w:type="paragraph" w:styleId="Liste">
    <w:name w:val="List"/>
    <w:basedOn w:val="Normal"/>
    <w:semiHidden/>
    <w:unhideWhenUsed/>
    <w:rsid w:val="000F100F"/>
    <w:pPr>
      <w:ind w:left="283" w:hanging="283"/>
      <w:contextualSpacing/>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table" w:styleId="TableauGrille1Clair">
    <w:name w:val="Grid Table 1 Light"/>
    <w:basedOn w:val="Tableau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e2">
    <w:name w:val="List 2"/>
    <w:basedOn w:val="Normal"/>
    <w:semiHidden/>
    <w:unhideWhenUsed/>
    <w:rsid w:val="000F100F"/>
    <w:pPr>
      <w:ind w:left="566" w:hanging="283"/>
      <w:contextualSpacing/>
    </w:p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table" w:styleId="TableauGrille1Clair-Accentuation1">
    <w:name w:val="Grid Table 1 Light Accent 1"/>
    <w:basedOn w:val="Tableau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Titre1"/>
    <w:next w:val="Normal"/>
    <w:rsid w:val="000F100F"/>
    <w:pPr>
      <w:outlineLvl w:val="9"/>
    </w:pPr>
  </w:style>
  <w:style w:type="table" w:styleId="Tableausimple1">
    <w:name w:val="Plain Table 1"/>
    <w:basedOn w:val="Tableau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Grilleclaire">
    <w:name w:val="Light Grid"/>
    <w:basedOn w:val="Tableau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Tableausimple2">
    <w:name w:val="Plain Table 2"/>
    <w:basedOn w:val="Tableau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e"/>
    <w:link w:val="B1Char"/>
    <w:qFormat/>
    <w:rsid w:val="000F100F"/>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e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e4"/>
    <w:rsid w:val="000F100F"/>
    <w:pPr>
      <w:ind w:left="1418" w:hanging="284"/>
      <w:contextualSpacing w:val="0"/>
    </w:pPr>
  </w:style>
  <w:style w:type="paragraph" w:customStyle="1" w:styleId="B2">
    <w:name w:val="B2"/>
    <w:basedOn w:val="Liste2"/>
    <w:link w:val="B2Char"/>
    <w:rsid w:val="000F100F"/>
    <w:pPr>
      <w:ind w:left="851" w:hanging="284"/>
      <w:contextualSpacing w:val="0"/>
    </w:pPr>
  </w:style>
  <w:style w:type="paragraph" w:customStyle="1" w:styleId="B3">
    <w:name w:val="B3"/>
    <w:basedOn w:val="Liste3"/>
    <w:rsid w:val="000F100F"/>
    <w:pPr>
      <w:ind w:left="1135" w:hanging="284"/>
      <w:contextualSpacing w:val="0"/>
    </w:pPr>
  </w:style>
  <w:style w:type="paragraph" w:styleId="Corpsdetexte">
    <w:name w:val="Body Text"/>
    <w:basedOn w:val="Normal"/>
    <w:link w:val="CorpsdetexteCar"/>
    <w:semiHidden/>
    <w:unhideWhenUsed/>
    <w:rsid w:val="000F100F"/>
    <w:pPr>
      <w:spacing w:after="120"/>
    </w:pPr>
  </w:style>
  <w:style w:type="character" w:customStyle="1" w:styleId="CorpsdetexteCar">
    <w:name w:val="Corps de texte Car"/>
    <w:basedOn w:val="Policepardfaut"/>
    <w:link w:val="Corpsdetexte"/>
    <w:semiHidden/>
    <w:rsid w:val="000F100F"/>
  </w:style>
  <w:style w:type="paragraph" w:styleId="Liste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Grillecouleur">
    <w:name w:val="Colorful Grid"/>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Grillecouleur-Accent1">
    <w:name w:val="Colorful Grid Accent 1"/>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74026F"/>
    <w:rPr>
      <w:color w:val="0563C1"/>
      <w:u w:val="single"/>
    </w:rPr>
  </w:style>
  <w:style w:type="table" w:styleId="Grillecouleur-Accent3">
    <w:name w:val="Colorful Grid Accent 3"/>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TableauGrille1Clair-Accentuation2">
    <w:name w:val="Grid Table 1 Light Accent 2"/>
    <w:basedOn w:val="Tableau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Grillecouleur-Accent4">
    <w:name w:val="Colorful Grid Accent 4"/>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TableauListe1Clair">
    <w:name w:val="List Table 1 Light"/>
    <w:basedOn w:val="Tableau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llecouleur-Accent6">
    <w:name w:val="Colorful Grid Accent 6"/>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Listecouleur">
    <w:name w:val="Colorful List"/>
    <w:basedOn w:val="Tableau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Listecouleur-Accent3">
    <w:name w:val="Colorful List Accent 3"/>
    <w:basedOn w:val="Tableau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fonce">
    <w:name w:val="Dark List"/>
    <w:basedOn w:val="Tableau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Titre2Car">
    <w:name w:val="Titre 2 Car"/>
    <w:link w:val="Titre2"/>
    <w:rsid w:val="001F42BE"/>
    <w:rPr>
      <w:rFonts w:ascii="Arial" w:hAnsi="Arial"/>
      <w:sz w:val="32"/>
    </w:rPr>
  </w:style>
  <w:style w:type="character" w:customStyle="1" w:styleId="NOZchn">
    <w:name w:val="NO Zchn"/>
    <w:link w:val="NO"/>
    <w:qFormat/>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Titre3Car">
    <w:name w:val="Titre 3 Car"/>
    <w:basedOn w:val="Policepardfaut"/>
    <w:link w:val="Titre3"/>
    <w:rsid w:val="00486979"/>
    <w:rPr>
      <w:rFonts w:ascii="Arial" w:hAnsi="Arial"/>
      <w:sz w:val="28"/>
    </w:rPr>
  </w:style>
  <w:style w:type="table" w:styleId="TableauListe1Clair-Accentuation1">
    <w:name w:val="List Table 1 Light Accent 1"/>
    <w:basedOn w:val="Tableau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1Clair-Accentuation2">
    <w:name w:val="List Table 1 Light Accent 2"/>
    <w:basedOn w:val="Tableau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1Clair-Accentuation3">
    <w:name w:val="List Table 1 Light Accent 3"/>
    <w:basedOn w:val="Tableau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1Clair-Accentuation4">
    <w:name w:val="List Table 1 Light Accent 4"/>
    <w:basedOn w:val="Tableau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1Clair-Accentuation5">
    <w:name w:val="List Table 1 Light Accent 5"/>
    <w:basedOn w:val="Tableau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couleur-Accent4">
    <w:name w:val="Colorful List Accent 4"/>
    <w:basedOn w:val="Tableau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ramecouleur">
    <w:name w:val="Colorful Shading"/>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fonce-Accent5">
    <w:name w:val="Dark List Accent 5"/>
    <w:basedOn w:val="Tableau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leauGrille1Clair-Accentuation3">
    <w:name w:val="Grid Table 1 Light Accent 3"/>
    <w:basedOn w:val="Tableau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2-Accentuation2">
    <w:name w:val="Grid Table 2 Accent 2"/>
    <w:basedOn w:val="Tableau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2-Accentuation3">
    <w:name w:val="Grid Table 2 Accent 3"/>
    <w:basedOn w:val="Tableau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2-Accentuation4">
    <w:name w:val="Grid Table 2 Accent 4"/>
    <w:basedOn w:val="Tableau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2-Accentuation5">
    <w:name w:val="Grid Table 2 Accent 5"/>
    <w:basedOn w:val="Tableau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2-Accentuation6">
    <w:name w:val="Grid Table 2 Accent 6"/>
    <w:basedOn w:val="Tableau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3">
    <w:name w:val="Grid Table 3"/>
    <w:basedOn w:val="Tableau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3-Accentuation2">
    <w:name w:val="Grid Table 3 Accent 2"/>
    <w:basedOn w:val="Tableau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3-Accentuation3">
    <w:name w:val="Grid Table 3 Accent 3"/>
    <w:basedOn w:val="Tableau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3-Accentuation4">
    <w:name w:val="Grid Table 3 Accent 4"/>
    <w:basedOn w:val="Tableau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3-Accentuation5">
    <w:name w:val="Grid Table 3 Accent 5"/>
    <w:basedOn w:val="Tableau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6">
    <w:name w:val="Grid Table 3 Accent 6"/>
    <w:basedOn w:val="Tableau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4">
    <w:name w:val="Grid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4-Accentuation2">
    <w:name w:val="Grid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4-Accentuation3">
    <w:name w:val="Grid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4">
    <w:name w:val="Grid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4-Accentuation5">
    <w:name w:val="Grid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4-Accentuation6">
    <w:name w:val="Grid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5Fonc">
    <w:name w:val="Grid Table 5 Dark"/>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auGrille5Fonc-Accentuation2">
    <w:name w:val="Grid Table 5 Dark Accent 2"/>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3">
    <w:name w:val="Grid Table 5 Dark Accent 3"/>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eauGrille5Fonc-Accentuation4">
    <w:name w:val="Grid Table 5 Dark Accent 4"/>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leauGrille5Fonc-Accentuation5">
    <w:name w:val="Grid Table 5 Dark Accent 5"/>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Grille5Fonc-Accentuation6">
    <w:name w:val="Grid Table 5 Dark Accent 6"/>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auGrille6Couleur">
    <w:name w:val="Grid Table 6 Colorful"/>
    <w:basedOn w:val="Tableau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2">
    <w:name w:val="Grid Table 6 Colorful Accent 2"/>
    <w:basedOn w:val="Tableau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6Couleur-Accentuation3">
    <w:name w:val="Grid Table 6 Colorful Accent 3"/>
    <w:basedOn w:val="Tableau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6Couleur-Accentuation4">
    <w:name w:val="Grid Table 6 Colorful Accent 4"/>
    <w:basedOn w:val="Tableau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6Couleur-Accentuation5">
    <w:name w:val="Grid Table 6 Colorful Accent 5"/>
    <w:basedOn w:val="Tableau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6Couleur-Accentuation6">
    <w:name w:val="Grid Table 6 Colorful Accent 6"/>
    <w:basedOn w:val="Tableau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7Couleur">
    <w:name w:val="Grid Table 7 Colorful"/>
    <w:basedOn w:val="Tableau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7Couleur-Accentuation2">
    <w:name w:val="Grid Table 7 Colorful Accent 2"/>
    <w:basedOn w:val="Tableau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7Couleur-Accentuation3">
    <w:name w:val="Grid Table 7 Colorful Accent 3"/>
    <w:basedOn w:val="Tableau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7Couleur-Accentuation4">
    <w:name w:val="Grid Table 7 Colorful Accent 4"/>
    <w:basedOn w:val="Tableau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7Couleur-Accentuation5">
    <w:name w:val="Grid Table 7 Colorful Accent 5"/>
    <w:basedOn w:val="Tableau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7Couleur-Accentuation6">
    <w:name w:val="Grid Table 7 Colorful Accent 6"/>
    <w:basedOn w:val="Tableau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lleclaire-Accent1">
    <w:name w:val="Light Grid Accent 1"/>
    <w:basedOn w:val="Tableau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steclaire">
    <w:name w:val="Light List"/>
    <w:basedOn w:val="Tableau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Ombrageclair">
    <w:name w:val="Light Shading"/>
    <w:basedOn w:val="Tableau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TableauListe1Clair-Accentuation6">
    <w:name w:val="List Table 1 Light Accent 6"/>
    <w:basedOn w:val="Tableau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2">
    <w:name w:val="List Table 2"/>
    <w:basedOn w:val="Tableau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2-Accentuation2">
    <w:name w:val="List Table 2 Accent 2"/>
    <w:basedOn w:val="Tableau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2-Accentuation3">
    <w:name w:val="List Table 2 Accent 3"/>
    <w:basedOn w:val="Tableau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2-Accentuation4">
    <w:name w:val="List Table 2 Accent 4"/>
    <w:basedOn w:val="Tableau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2-Accentuation5">
    <w:name w:val="List Table 2 Accent 5"/>
    <w:basedOn w:val="Tableau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2-Accentuation6">
    <w:name w:val="List Table 2 Accent 6"/>
    <w:basedOn w:val="Tableau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3">
    <w:name w:val="List Table 3"/>
    <w:basedOn w:val="Tableau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leauListe3-Accentuation2">
    <w:name w:val="List Table 3 Accent 2"/>
    <w:basedOn w:val="Tableau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leauListe3-Accentuation3">
    <w:name w:val="List Table 3 Accent 3"/>
    <w:basedOn w:val="Tableau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auListe3-Accentuation4">
    <w:name w:val="List Table 3 Accent 4"/>
    <w:basedOn w:val="Tableau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leauListe3-Accentuation5">
    <w:name w:val="List Table 3 Accent 5"/>
    <w:basedOn w:val="Tableau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leauListe3-Accentuation6">
    <w:name w:val="List Table 3 Accent 6"/>
    <w:basedOn w:val="Tableau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eauListe4">
    <w:name w:val="List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4-Accentuation1">
    <w:name w:val="List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4-Accentuation2">
    <w:name w:val="List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4-Accentuation3">
    <w:name w:val="List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4-Accentuation4">
    <w:name w:val="List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4-Accentuation5">
    <w:name w:val="List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4-Accentuation6">
    <w:name w:val="List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5Fonc">
    <w:name w:val="List Table 5 Dark"/>
    <w:basedOn w:val="Tableau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6Couleur-Accentuation2">
    <w:name w:val="List Table 6 Colorful Accent 2"/>
    <w:basedOn w:val="Tableau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6Couleur-Accentuation3">
    <w:name w:val="List Table 6 Colorful Accent 3"/>
    <w:basedOn w:val="Tableau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6Couleur-Accentuation4">
    <w:name w:val="List Table 6 Colorful Accent 4"/>
    <w:basedOn w:val="Tableau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6Couleur-Accentuation5">
    <w:name w:val="List Table 6 Colorful Accent 5"/>
    <w:basedOn w:val="Tableau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6Couleur-Accentuation6">
    <w:name w:val="List Table 6 Colorful Accent 6"/>
    <w:basedOn w:val="Tableau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7Couleur">
    <w:name w:val="List Table 7 Colorful"/>
    <w:basedOn w:val="Tableau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moyenne1">
    <w:name w:val="Medium List 1"/>
    <w:basedOn w:val="Tableau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ausimple3">
    <w:name w:val="Plain Table 3"/>
    <w:basedOn w:val="Tableau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1">
    <w:name w:val="Table 3D effects 1"/>
    <w:basedOn w:val="Tableau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liste1">
    <w:name w:val="Table List 1"/>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e5"/>
    <w:rsid w:val="000F100F"/>
    <w:pPr>
      <w:ind w:left="1702" w:hanging="284"/>
      <w:contextualSpacing w:val="0"/>
    </w:pPr>
  </w:style>
  <w:style w:type="paragraph" w:styleId="Liste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En-tte">
    <w:name w:val="header"/>
    <w:basedOn w:val="Normal"/>
    <w:link w:val="En-tteCar"/>
    <w:unhideWhenUsed/>
    <w:rsid w:val="004E08AA"/>
    <w:pPr>
      <w:tabs>
        <w:tab w:val="center" w:pos="4536"/>
        <w:tab w:val="right" w:pos="9072"/>
      </w:tabs>
      <w:spacing w:after="0"/>
    </w:pPr>
  </w:style>
  <w:style w:type="character" w:customStyle="1" w:styleId="En-tteCar">
    <w:name w:val="En-tête Car"/>
    <w:basedOn w:val="Policepardfaut"/>
    <w:link w:val="En-tte"/>
    <w:rsid w:val="004E08AA"/>
  </w:style>
  <w:style w:type="paragraph" w:styleId="Pieddepage">
    <w:name w:val="footer"/>
    <w:basedOn w:val="Normal"/>
    <w:link w:val="PieddepageCar"/>
    <w:unhideWhenUsed/>
    <w:rsid w:val="004E08AA"/>
    <w:pPr>
      <w:tabs>
        <w:tab w:val="center" w:pos="4536"/>
        <w:tab w:val="right" w:pos="9072"/>
      </w:tabs>
      <w:spacing w:after="0"/>
    </w:pPr>
  </w:style>
  <w:style w:type="character" w:customStyle="1" w:styleId="PieddepageCar">
    <w:name w:val="Pied de page Car"/>
    <w:basedOn w:val="Policepardfaut"/>
    <w:link w:val="Pieddepage"/>
    <w:rsid w:val="004E08AA"/>
  </w:style>
  <w:style w:type="paragraph" w:styleId="TM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Mentionnonrsolue">
    <w:name w:val="Unresolved Mention"/>
    <w:basedOn w:val="Policepardfau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Textedebulles">
    <w:name w:val="Balloon Text"/>
    <w:basedOn w:val="Normal"/>
    <w:link w:val="TextedebullesCar"/>
    <w:semiHidden/>
    <w:unhideWhenUsed/>
    <w:rsid w:val="00CB0D2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CB0D24"/>
    <w:rPr>
      <w:rFonts w:ascii="Segoe UI" w:hAnsi="Segoe UI" w:cs="Segoe UI"/>
      <w:sz w:val="18"/>
      <w:szCs w:val="18"/>
    </w:rPr>
  </w:style>
  <w:style w:type="paragraph" w:styleId="Bibliographie">
    <w:name w:val="Bibliography"/>
    <w:basedOn w:val="Normal"/>
    <w:next w:val="Normal"/>
    <w:uiPriority w:val="37"/>
    <w:semiHidden/>
    <w:unhideWhenUsed/>
    <w:rsid w:val="00CB0D24"/>
  </w:style>
  <w:style w:type="paragraph" w:styleId="Normalcentr">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2">
    <w:name w:val="Body Text 2"/>
    <w:basedOn w:val="Normal"/>
    <w:link w:val="Corpsdetexte2Car"/>
    <w:semiHidden/>
    <w:unhideWhenUsed/>
    <w:rsid w:val="00CB0D24"/>
    <w:pPr>
      <w:spacing w:after="120" w:line="480" w:lineRule="auto"/>
    </w:pPr>
  </w:style>
  <w:style w:type="character" w:customStyle="1" w:styleId="Corpsdetexte2Car">
    <w:name w:val="Corps de texte 2 Car"/>
    <w:basedOn w:val="Policepardfaut"/>
    <w:link w:val="Corpsdetexte2"/>
    <w:semiHidden/>
    <w:rsid w:val="00CB0D24"/>
  </w:style>
  <w:style w:type="paragraph" w:styleId="Corpsdetexte3">
    <w:name w:val="Body Text 3"/>
    <w:basedOn w:val="Normal"/>
    <w:link w:val="Corpsdetexte3Car"/>
    <w:semiHidden/>
    <w:unhideWhenUsed/>
    <w:rsid w:val="00CB0D24"/>
    <w:pPr>
      <w:spacing w:after="120"/>
    </w:pPr>
    <w:rPr>
      <w:sz w:val="16"/>
      <w:szCs w:val="16"/>
    </w:rPr>
  </w:style>
  <w:style w:type="character" w:customStyle="1" w:styleId="Corpsdetexte3Car">
    <w:name w:val="Corps de texte 3 Car"/>
    <w:basedOn w:val="Policepardfaut"/>
    <w:link w:val="Corpsdetexte3"/>
    <w:semiHidden/>
    <w:rsid w:val="00CB0D24"/>
    <w:rPr>
      <w:sz w:val="16"/>
      <w:szCs w:val="16"/>
    </w:rPr>
  </w:style>
  <w:style w:type="paragraph" w:styleId="Retrait1religne">
    <w:name w:val="Body Text First Indent"/>
    <w:basedOn w:val="Corpsdetexte"/>
    <w:link w:val="Retrait1religneCar"/>
    <w:rsid w:val="00CB0D24"/>
    <w:pPr>
      <w:spacing w:after="180"/>
      <w:ind w:firstLine="360"/>
    </w:pPr>
  </w:style>
  <w:style w:type="character" w:customStyle="1" w:styleId="Retrait1religneCar">
    <w:name w:val="Retrait 1re ligne Car"/>
    <w:basedOn w:val="CorpsdetexteCar"/>
    <w:link w:val="Retrait1religne"/>
    <w:rsid w:val="00CB0D24"/>
  </w:style>
  <w:style w:type="paragraph" w:styleId="Retraitcorpsdetexte">
    <w:name w:val="Body Text Indent"/>
    <w:basedOn w:val="Normal"/>
    <w:link w:val="RetraitcorpsdetexteCar"/>
    <w:semiHidden/>
    <w:unhideWhenUsed/>
    <w:rsid w:val="00CB0D24"/>
    <w:pPr>
      <w:spacing w:after="120"/>
      <w:ind w:left="283"/>
    </w:pPr>
  </w:style>
  <w:style w:type="character" w:customStyle="1" w:styleId="RetraitcorpsdetexteCar">
    <w:name w:val="Retrait corps de texte Car"/>
    <w:basedOn w:val="Policepardfaut"/>
    <w:link w:val="Retraitcorpsdetexte"/>
    <w:semiHidden/>
    <w:rsid w:val="00CB0D24"/>
  </w:style>
  <w:style w:type="paragraph" w:styleId="Retraitcorpset1relig">
    <w:name w:val="Body Text First Indent 2"/>
    <w:basedOn w:val="Retraitcorpsdetexte"/>
    <w:link w:val="Retraitcorpset1religCar"/>
    <w:semiHidden/>
    <w:unhideWhenUsed/>
    <w:rsid w:val="00CB0D24"/>
    <w:pPr>
      <w:spacing w:after="180"/>
      <w:ind w:left="360" w:firstLine="360"/>
    </w:pPr>
  </w:style>
  <w:style w:type="character" w:customStyle="1" w:styleId="Retraitcorpset1religCar">
    <w:name w:val="Retrait corps et 1re lig. Car"/>
    <w:basedOn w:val="RetraitcorpsdetexteCar"/>
    <w:link w:val="Retraitcorpset1relig"/>
    <w:semiHidden/>
    <w:rsid w:val="00CB0D24"/>
  </w:style>
  <w:style w:type="paragraph" w:styleId="Retraitcorpsdetexte2">
    <w:name w:val="Body Text Indent 2"/>
    <w:basedOn w:val="Normal"/>
    <w:link w:val="Retraitcorpsdetexte2Car"/>
    <w:semiHidden/>
    <w:unhideWhenUsed/>
    <w:rsid w:val="00CB0D24"/>
    <w:pPr>
      <w:spacing w:after="120" w:line="480" w:lineRule="auto"/>
      <w:ind w:left="283"/>
    </w:pPr>
  </w:style>
  <w:style w:type="character" w:customStyle="1" w:styleId="Retraitcorpsdetexte2Car">
    <w:name w:val="Retrait corps de texte 2 Car"/>
    <w:basedOn w:val="Policepardfaut"/>
    <w:link w:val="Retraitcorpsdetexte2"/>
    <w:semiHidden/>
    <w:rsid w:val="00CB0D24"/>
  </w:style>
  <w:style w:type="paragraph" w:styleId="Retraitcorpsdetexte3">
    <w:name w:val="Body Text Indent 3"/>
    <w:basedOn w:val="Normal"/>
    <w:link w:val="Retraitcorpsdetexte3Car"/>
    <w:semiHidden/>
    <w:unhideWhenUsed/>
    <w:rsid w:val="00CB0D24"/>
    <w:pPr>
      <w:spacing w:after="120"/>
      <w:ind w:left="283"/>
    </w:pPr>
    <w:rPr>
      <w:sz w:val="16"/>
      <w:szCs w:val="16"/>
    </w:rPr>
  </w:style>
  <w:style w:type="character" w:customStyle="1" w:styleId="Retraitcorpsdetexte3Car">
    <w:name w:val="Retrait corps de texte 3 Car"/>
    <w:basedOn w:val="Policepardfaut"/>
    <w:link w:val="Retraitcorpsdetexte3"/>
    <w:semiHidden/>
    <w:rsid w:val="00CB0D24"/>
    <w:rPr>
      <w:sz w:val="16"/>
      <w:szCs w:val="16"/>
    </w:rPr>
  </w:style>
  <w:style w:type="paragraph" w:styleId="Lgende">
    <w:name w:val="caption"/>
    <w:basedOn w:val="Normal"/>
    <w:next w:val="Normal"/>
    <w:semiHidden/>
    <w:unhideWhenUsed/>
    <w:qFormat/>
    <w:rsid w:val="00CB0D24"/>
    <w:pPr>
      <w:spacing w:after="200"/>
    </w:pPr>
    <w:rPr>
      <w:i/>
      <w:iCs/>
      <w:color w:val="44546A" w:themeColor="text2"/>
      <w:sz w:val="18"/>
      <w:szCs w:val="18"/>
    </w:rPr>
  </w:style>
  <w:style w:type="paragraph" w:styleId="Formuledepolitesse">
    <w:name w:val="Closing"/>
    <w:basedOn w:val="Normal"/>
    <w:link w:val="FormuledepolitesseCar"/>
    <w:semiHidden/>
    <w:unhideWhenUsed/>
    <w:rsid w:val="00CB0D24"/>
    <w:pPr>
      <w:spacing w:after="0"/>
      <w:ind w:left="4252"/>
    </w:pPr>
  </w:style>
  <w:style w:type="character" w:customStyle="1" w:styleId="FormuledepolitesseCar">
    <w:name w:val="Formule de politesse Car"/>
    <w:basedOn w:val="Policepardfaut"/>
    <w:link w:val="Formuledepolitesse"/>
    <w:semiHidden/>
    <w:rsid w:val="00CB0D24"/>
  </w:style>
  <w:style w:type="paragraph" w:styleId="Commentaire">
    <w:name w:val="annotation text"/>
    <w:basedOn w:val="Normal"/>
    <w:link w:val="CommentaireCar"/>
    <w:semiHidden/>
    <w:unhideWhenUsed/>
    <w:rsid w:val="00CB0D24"/>
  </w:style>
  <w:style w:type="character" w:customStyle="1" w:styleId="CommentaireCar">
    <w:name w:val="Commentaire Car"/>
    <w:basedOn w:val="Policepardfaut"/>
    <w:link w:val="Commentaire"/>
    <w:semiHidden/>
    <w:rsid w:val="00CB0D24"/>
  </w:style>
  <w:style w:type="paragraph" w:styleId="Objetducommentaire">
    <w:name w:val="annotation subject"/>
    <w:basedOn w:val="Commentaire"/>
    <w:next w:val="Commentaire"/>
    <w:link w:val="ObjetducommentaireCar"/>
    <w:semiHidden/>
    <w:unhideWhenUsed/>
    <w:rsid w:val="00CB0D24"/>
    <w:rPr>
      <w:b/>
      <w:bCs/>
    </w:rPr>
  </w:style>
  <w:style w:type="character" w:customStyle="1" w:styleId="ObjetducommentaireCar">
    <w:name w:val="Objet du commentaire Car"/>
    <w:basedOn w:val="CommentaireCar"/>
    <w:link w:val="Objetducommentaire"/>
    <w:semiHidden/>
    <w:rsid w:val="00CB0D24"/>
    <w:rPr>
      <w:b/>
      <w:bCs/>
    </w:rPr>
  </w:style>
  <w:style w:type="paragraph" w:styleId="Date">
    <w:name w:val="Date"/>
    <w:basedOn w:val="Normal"/>
    <w:next w:val="Normal"/>
    <w:link w:val="DateCar"/>
    <w:rsid w:val="00CB0D24"/>
  </w:style>
  <w:style w:type="character" w:customStyle="1" w:styleId="DateCar">
    <w:name w:val="Date Car"/>
    <w:basedOn w:val="Policepardfaut"/>
    <w:link w:val="Date"/>
    <w:rsid w:val="00CB0D24"/>
  </w:style>
  <w:style w:type="paragraph" w:styleId="Explorateurdedocuments">
    <w:name w:val="Document Map"/>
    <w:basedOn w:val="Normal"/>
    <w:link w:val="ExplorateurdedocumentsCar"/>
    <w:semiHidden/>
    <w:unhideWhenUsed/>
    <w:rsid w:val="00CB0D2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CB0D24"/>
    <w:rPr>
      <w:rFonts w:ascii="Segoe UI" w:hAnsi="Segoe UI" w:cs="Segoe UI"/>
      <w:sz w:val="16"/>
      <w:szCs w:val="16"/>
    </w:rPr>
  </w:style>
  <w:style w:type="paragraph" w:styleId="Signaturelectronique">
    <w:name w:val="E-mail Signature"/>
    <w:basedOn w:val="Normal"/>
    <w:link w:val="SignaturelectroniqueCar"/>
    <w:semiHidden/>
    <w:unhideWhenUsed/>
    <w:rsid w:val="00CB0D24"/>
    <w:pPr>
      <w:spacing w:after="0"/>
    </w:pPr>
  </w:style>
  <w:style w:type="character" w:customStyle="1" w:styleId="SignaturelectroniqueCar">
    <w:name w:val="Signature électronique Car"/>
    <w:basedOn w:val="Policepardfaut"/>
    <w:link w:val="Signaturelectronique"/>
    <w:semiHidden/>
    <w:rsid w:val="00CB0D24"/>
  </w:style>
  <w:style w:type="paragraph" w:styleId="Notedefin">
    <w:name w:val="endnote text"/>
    <w:basedOn w:val="Normal"/>
    <w:link w:val="NotedefinCar"/>
    <w:semiHidden/>
    <w:unhideWhenUsed/>
    <w:rsid w:val="00CB0D24"/>
    <w:pPr>
      <w:spacing w:after="0"/>
    </w:pPr>
  </w:style>
  <w:style w:type="character" w:customStyle="1" w:styleId="NotedefinCar">
    <w:name w:val="Note de fin Car"/>
    <w:basedOn w:val="Policepardfaut"/>
    <w:link w:val="Notedefin"/>
    <w:semiHidden/>
    <w:rsid w:val="00CB0D24"/>
  </w:style>
  <w:style w:type="paragraph" w:styleId="Adressedestinataire">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CB0D24"/>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CB0D24"/>
    <w:pPr>
      <w:spacing w:after="0"/>
    </w:pPr>
  </w:style>
  <w:style w:type="character" w:customStyle="1" w:styleId="NotedebasdepageCar">
    <w:name w:val="Note de bas de page Car"/>
    <w:basedOn w:val="Policepardfaut"/>
    <w:link w:val="Notedebasdepage"/>
    <w:semiHidden/>
    <w:rsid w:val="00CB0D24"/>
  </w:style>
  <w:style w:type="paragraph" w:styleId="AdresseHTML">
    <w:name w:val="HTML Address"/>
    <w:basedOn w:val="Normal"/>
    <w:link w:val="AdresseHTMLCar"/>
    <w:semiHidden/>
    <w:unhideWhenUsed/>
    <w:rsid w:val="00CB0D24"/>
    <w:pPr>
      <w:spacing w:after="0"/>
    </w:pPr>
    <w:rPr>
      <w:i/>
      <w:iCs/>
    </w:rPr>
  </w:style>
  <w:style w:type="character" w:customStyle="1" w:styleId="AdresseHTMLCar">
    <w:name w:val="Adresse HTML Car"/>
    <w:basedOn w:val="Policepardfaut"/>
    <w:link w:val="AdresseHTML"/>
    <w:semiHidden/>
    <w:rsid w:val="00CB0D24"/>
    <w:rPr>
      <w:i/>
      <w:iCs/>
    </w:rPr>
  </w:style>
  <w:style w:type="paragraph" w:styleId="PrformatHTML">
    <w:name w:val="HTML Preformatted"/>
    <w:basedOn w:val="Normal"/>
    <w:link w:val="PrformatHTMLCar"/>
    <w:semiHidden/>
    <w:unhideWhenUsed/>
    <w:rsid w:val="00CB0D24"/>
    <w:pPr>
      <w:spacing w:after="0"/>
    </w:pPr>
    <w:rPr>
      <w:rFonts w:ascii="Consolas" w:hAnsi="Consolas"/>
    </w:rPr>
  </w:style>
  <w:style w:type="character" w:customStyle="1" w:styleId="PrformatHTMLCar">
    <w:name w:val="Préformaté HTML Car"/>
    <w:basedOn w:val="Policepardfaut"/>
    <w:link w:val="PrformatHTML"/>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Titreindex">
    <w:name w:val="index heading"/>
    <w:basedOn w:val="Normal"/>
    <w:next w:val="Index1"/>
    <w:semiHidden/>
    <w:unhideWhenUsed/>
    <w:rsid w:val="00CB0D2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CB0D24"/>
    <w:rPr>
      <w:i/>
      <w:iCs/>
      <w:color w:val="4472C4" w:themeColor="accent1"/>
    </w:rPr>
  </w:style>
  <w:style w:type="paragraph" w:styleId="Listepuces">
    <w:name w:val="List Bullet"/>
    <w:basedOn w:val="Normal"/>
    <w:semiHidden/>
    <w:unhideWhenUsed/>
    <w:rsid w:val="00CB0D24"/>
    <w:pPr>
      <w:numPr>
        <w:numId w:val="20"/>
      </w:numPr>
      <w:contextualSpacing/>
    </w:pPr>
  </w:style>
  <w:style w:type="paragraph" w:styleId="Listepuces2">
    <w:name w:val="List Bullet 2"/>
    <w:basedOn w:val="Normal"/>
    <w:semiHidden/>
    <w:unhideWhenUsed/>
    <w:rsid w:val="00CB0D24"/>
    <w:pPr>
      <w:numPr>
        <w:numId w:val="21"/>
      </w:numPr>
      <w:contextualSpacing/>
    </w:pPr>
  </w:style>
  <w:style w:type="paragraph" w:styleId="Listepuces3">
    <w:name w:val="List Bullet 3"/>
    <w:basedOn w:val="Normal"/>
    <w:semiHidden/>
    <w:unhideWhenUsed/>
    <w:rsid w:val="00CB0D24"/>
    <w:pPr>
      <w:numPr>
        <w:numId w:val="22"/>
      </w:numPr>
      <w:contextualSpacing/>
    </w:pPr>
  </w:style>
  <w:style w:type="paragraph" w:styleId="Listepuces4">
    <w:name w:val="List Bullet 4"/>
    <w:basedOn w:val="Normal"/>
    <w:semiHidden/>
    <w:unhideWhenUsed/>
    <w:rsid w:val="00CB0D24"/>
    <w:pPr>
      <w:numPr>
        <w:numId w:val="23"/>
      </w:numPr>
      <w:contextualSpacing/>
    </w:pPr>
  </w:style>
  <w:style w:type="paragraph" w:styleId="Listepuces5">
    <w:name w:val="List Bullet 5"/>
    <w:basedOn w:val="Normal"/>
    <w:semiHidden/>
    <w:unhideWhenUsed/>
    <w:rsid w:val="00CB0D24"/>
    <w:pPr>
      <w:numPr>
        <w:numId w:val="24"/>
      </w:numPr>
      <w:contextualSpacing/>
    </w:pPr>
  </w:style>
  <w:style w:type="paragraph" w:styleId="Listecontinue">
    <w:name w:val="List Continue"/>
    <w:basedOn w:val="Normal"/>
    <w:semiHidden/>
    <w:unhideWhenUsed/>
    <w:rsid w:val="00CB0D24"/>
    <w:pPr>
      <w:spacing w:after="120"/>
      <w:ind w:left="283"/>
      <w:contextualSpacing/>
    </w:pPr>
  </w:style>
  <w:style w:type="paragraph" w:styleId="Listecontinue2">
    <w:name w:val="List Continue 2"/>
    <w:basedOn w:val="Normal"/>
    <w:semiHidden/>
    <w:unhideWhenUsed/>
    <w:rsid w:val="00CB0D24"/>
    <w:pPr>
      <w:spacing w:after="120"/>
      <w:ind w:left="566"/>
      <w:contextualSpacing/>
    </w:pPr>
  </w:style>
  <w:style w:type="paragraph" w:styleId="Listecontinue3">
    <w:name w:val="List Continue 3"/>
    <w:basedOn w:val="Normal"/>
    <w:semiHidden/>
    <w:unhideWhenUsed/>
    <w:rsid w:val="00CB0D24"/>
    <w:pPr>
      <w:spacing w:after="120"/>
      <w:ind w:left="849"/>
      <w:contextualSpacing/>
    </w:pPr>
  </w:style>
  <w:style w:type="paragraph" w:styleId="Listecontinue4">
    <w:name w:val="List Continue 4"/>
    <w:basedOn w:val="Normal"/>
    <w:semiHidden/>
    <w:unhideWhenUsed/>
    <w:rsid w:val="00CB0D24"/>
    <w:pPr>
      <w:spacing w:after="120"/>
      <w:ind w:left="1132"/>
      <w:contextualSpacing/>
    </w:pPr>
  </w:style>
  <w:style w:type="paragraph" w:styleId="Listecontinue5">
    <w:name w:val="List Continue 5"/>
    <w:basedOn w:val="Normal"/>
    <w:semiHidden/>
    <w:unhideWhenUsed/>
    <w:rsid w:val="00CB0D24"/>
    <w:pPr>
      <w:spacing w:after="120"/>
      <w:ind w:left="1415"/>
      <w:contextualSpacing/>
    </w:pPr>
  </w:style>
  <w:style w:type="paragraph" w:styleId="Listenumros">
    <w:name w:val="List Number"/>
    <w:basedOn w:val="Normal"/>
    <w:rsid w:val="00CB0D24"/>
    <w:pPr>
      <w:numPr>
        <w:numId w:val="25"/>
      </w:numPr>
      <w:contextualSpacing/>
    </w:pPr>
  </w:style>
  <w:style w:type="paragraph" w:styleId="Listenumros2">
    <w:name w:val="List Number 2"/>
    <w:basedOn w:val="Normal"/>
    <w:semiHidden/>
    <w:unhideWhenUsed/>
    <w:rsid w:val="00CB0D24"/>
    <w:pPr>
      <w:numPr>
        <w:numId w:val="26"/>
      </w:numPr>
      <w:contextualSpacing/>
    </w:pPr>
  </w:style>
  <w:style w:type="paragraph" w:styleId="Listenumros3">
    <w:name w:val="List Number 3"/>
    <w:basedOn w:val="Normal"/>
    <w:semiHidden/>
    <w:unhideWhenUsed/>
    <w:rsid w:val="00CB0D24"/>
    <w:pPr>
      <w:numPr>
        <w:numId w:val="27"/>
      </w:numPr>
      <w:contextualSpacing/>
    </w:pPr>
  </w:style>
  <w:style w:type="paragraph" w:styleId="Listenumros4">
    <w:name w:val="List Number 4"/>
    <w:basedOn w:val="Normal"/>
    <w:semiHidden/>
    <w:unhideWhenUsed/>
    <w:rsid w:val="00CB0D24"/>
    <w:pPr>
      <w:numPr>
        <w:numId w:val="28"/>
      </w:numPr>
      <w:contextualSpacing/>
    </w:pPr>
  </w:style>
  <w:style w:type="paragraph" w:styleId="Listenumros5">
    <w:name w:val="List Number 5"/>
    <w:basedOn w:val="Normal"/>
    <w:semiHidden/>
    <w:unhideWhenUsed/>
    <w:rsid w:val="00CB0D24"/>
    <w:pPr>
      <w:numPr>
        <w:numId w:val="29"/>
      </w:numPr>
      <w:contextualSpacing/>
    </w:pPr>
  </w:style>
  <w:style w:type="paragraph" w:styleId="Paragraphedeliste">
    <w:name w:val="List Paragraph"/>
    <w:basedOn w:val="Normal"/>
    <w:uiPriority w:val="34"/>
    <w:qFormat/>
    <w:rsid w:val="00CB0D24"/>
    <w:pPr>
      <w:ind w:left="720"/>
      <w:contextualSpacing/>
    </w:pPr>
  </w:style>
  <w:style w:type="paragraph" w:styleId="Textedemacro">
    <w:name w:val="macro"/>
    <w:link w:val="TextedemacroC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semiHidden/>
    <w:rsid w:val="00CB0D24"/>
    <w:rPr>
      <w:rFonts w:ascii="Consolas" w:hAnsi="Consolas"/>
    </w:rPr>
  </w:style>
  <w:style w:type="paragraph" w:styleId="En-ttedemessage">
    <w:name w:val="Message Header"/>
    <w:basedOn w:val="Normal"/>
    <w:link w:val="En-ttedemessageC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CB0D24"/>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Retraitnormal">
    <w:name w:val="Normal Indent"/>
    <w:basedOn w:val="Normal"/>
    <w:semiHidden/>
    <w:unhideWhenUsed/>
    <w:rsid w:val="00CB0D24"/>
    <w:pPr>
      <w:ind w:left="720"/>
    </w:pPr>
  </w:style>
  <w:style w:type="paragraph" w:styleId="Titredenote">
    <w:name w:val="Note Heading"/>
    <w:basedOn w:val="Normal"/>
    <w:next w:val="Normal"/>
    <w:link w:val="TitredenoteCar"/>
    <w:semiHidden/>
    <w:unhideWhenUsed/>
    <w:rsid w:val="00CB0D24"/>
    <w:pPr>
      <w:spacing w:after="0"/>
    </w:pPr>
  </w:style>
  <w:style w:type="character" w:customStyle="1" w:styleId="TitredenoteCar">
    <w:name w:val="Titre de note Car"/>
    <w:basedOn w:val="Policepardfaut"/>
    <w:link w:val="Titredenote"/>
    <w:semiHidden/>
    <w:rsid w:val="00CB0D24"/>
  </w:style>
  <w:style w:type="paragraph" w:styleId="Textebrut">
    <w:name w:val="Plain Text"/>
    <w:basedOn w:val="Normal"/>
    <w:link w:val="TextebrutCar"/>
    <w:semiHidden/>
    <w:unhideWhenUsed/>
    <w:rsid w:val="00CB0D24"/>
    <w:pPr>
      <w:spacing w:after="0"/>
    </w:pPr>
    <w:rPr>
      <w:rFonts w:ascii="Consolas" w:hAnsi="Consolas"/>
      <w:sz w:val="21"/>
      <w:szCs w:val="21"/>
    </w:rPr>
  </w:style>
  <w:style w:type="character" w:customStyle="1" w:styleId="TextebrutCar">
    <w:name w:val="Texte brut Car"/>
    <w:basedOn w:val="Policepardfaut"/>
    <w:link w:val="Textebrut"/>
    <w:semiHidden/>
    <w:rsid w:val="00CB0D24"/>
    <w:rPr>
      <w:rFonts w:ascii="Consolas" w:hAnsi="Consolas"/>
      <w:sz w:val="21"/>
      <w:szCs w:val="21"/>
    </w:rPr>
  </w:style>
  <w:style w:type="paragraph" w:styleId="Citation">
    <w:name w:val="Quote"/>
    <w:basedOn w:val="Normal"/>
    <w:next w:val="Normal"/>
    <w:link w:val="CitationCar"/>
    <w:uiPriority w:val="29"/>
    <w:qFormat/>
    <w:rsid w:val="00CB0D2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CB0D24"/>
    <w:rPr>
      <w:i/>
      <w:iCs/>
      <w:color w:val="404040" w:themeColor="text1" w:themeTint="BF"/>
    </w:rPr>
  </w:style>
  <w:style w:type="paragraph" w:styleId="Salutations">
    <w:name w:val="Salutation"/>
    <w:basedOn w:val="Normal"/>
    <w:next w:val="Normal"/>
    <w:link w:val="SalutationsCar"/>
    <w:rsid w:val="00CB0D24"/>
  </w:style>
  <w:style w:type="character" w:customStyle="1" w:styleId="SalutationsCar">
    <w:name w:val="Salutations Car"/>
    <w:basedOn w:val="Policepardfaut"/>
    <w:link w:val="Salutations"/>
    <w:rsid w:val="00CB0D24"/>
  </w:style>
  <w:style w:type="paragraph" w:styleId="Signature">
    <w:name w:val="Signature"/>
    <w:basedOn w:val="Normal"/>
    <w:link w:val="SignatureCar"/>
    <w:semiHidden/>
    <w:unhideWhenUsed/>
    <w:rsid w:val="00CB0D24"/>
    <w:pPr>
      <w:spacing w:after="0"/>
      <w:ind w:left="4252"/>
    </w:pPr>
  </w:style>
  <w:style w:type="character" w:customStyle="1" w:styleId="SignatureCar">
    <w:name w:val="Signature Car"/>
    <w:basedOn w:val="Policepardfaut"/>
    <w:link w:val="Signature"/>
    <w:semiHidden/>
    <w:rsid w:val="00CB0D24"/>
  </w:style>
  <w:style w:type="paragraph" w:styleId="Sous-titre">
    <w:name w:val="Subtitle"/>
    <w:basedOn w:val="Normal"/>
    <w:next w:val="Normal"/>
    <w:link w:val="Sous-titreC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CB0D24"/>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semiHidden/>
    <w:unhideWhenUsed/>
    <w:rsid w:val="00CB0D24"/>
    <w:pPr>
      <w:spacing w:after="0"/>
      <w:ind w:left="200" w:hanging="200"/>
    </w:pPr>
  </w:style>
  <w:style w:type="paragraph" w:styleId="Tabledesillustrations">
    <w:name w:val="table of figures"/>
    <w:basedOn w:val="Normal"/>
    <w:next w:val="Normal"/>
    <w:semiHidden/>
    <w:unhideWhenUsed/>
    <w:rsid w:val="00CB0D24"/>
    <w:pPr>
      <w:spacing w:after="0"/>
    </w:pPr>
  </w:style>
  <w:style w:type="paragraph" w:styleId="Titre">
    <w:name w:val="Title"/>
    <w:basedOn w:val="Normal"/>
    <w:next w:val="Normal"/>
    <w:link w:val="TitreC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CB0D24"/>
    <w:rPr>
      <w:rFonts w:asciiTheme="majorHAnsi" w:eastAsiaTheme="majorEastAsia" w:hAnsiTheme="majorHAnsi" w:cstheme="majorBidi"/>
      <w:spacing w:val="-10"/>
      <w:kern w:val="28"/>
      <w:sz w:val="56"/>
      <w:szCs w:val="56"/>
    </w:rPr>
  </w:style>
  <w:style w:type="paragraph" w:styleId="TitreTR">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Policepardfaut"/>
    <w:rsid w:val="00603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62505">
      <w:bodyDiv w:val="1"/>
      <w:marLeft w:val="0"/>
      <w:marRight w:val="0"/>
      <w:marTop w:val="0"/>
      <w:marBottom w:val="0"/>
      <w:divBdr>
        <w:top w:val="none" w:sz="0" w:space="0" w:color="auto"/>
        <w:left w:val="none" w:sz="0" w:space="0" w:color="auto"/>
        <w:bottom w:val="none" w:sz="0" w:space="0" w:color="auto"/>
        <w:right w:val="none" w:sz="0" w:space="0" w:color="auto"/>
      </w:divBdr>
    </w:div>
    <w:div w:id="74937370">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08118401">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32286584">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38131971">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554315346">
      <w:bodyDiv w:val="1"/>
      <w:marLeft w:val="0"/>
      <w:marRight w:val="0"/>
      <w:marTop w:val="0"/>
      <w:marBottom w:val="0"/>
      <w:divBdr>
        <w:top w:val="none" w:sz="0" w:space="0" w:color="auto"/>
        <w:left w:val="none" w:sz="0" w:space="0" w:color="auto"/>
        <w:bottom w:val="none" w:sz="0" w:space="0" w:color="auto"/>
        <w:right w:val="none" w:sz="0" w:space="0" w:color="auto"/>
      </w:divBdr>
    </w:div>
    <w:div w:id="629677005">
      <w:bodyDiv w:val="1"/>
      <w:marLeft w:val="0"/>
      <w:marRight w:val="0"/>
      <w:marTop w:val="0"/>
      <w:marBottom w:val="0"/>
      <w:divBdr>
        <w:top w:val="none" w:sz="0" w:space="0" w:color="auto"/>
        <w:left w:val="none" w:sz="0" w:space="0" w:color="auto"/>
        <w:bottom w:val="none" w:sz="0" w:space="0" w:color="auto"/>
        <w:right w:val="none" w:sz="0" w:space="0" w:color="auto"/>
      </w:divBdr>
    </w:div>
    <w:div w:id="631516352">
      <w:bodyDiv w:val="1"/>
      <w:marLeft w:val="0"/>
      <w:marRight w:val="0"/>
      <w:marTop w:val="0"/>
      <w:marBottom w:val="0"/>
      <w:divBdr>
        <w:top w:val="none" w:sz="0" w:space="0" w:color="auto"/>
        <w:left w:val="none" w:sz="0" w:space="0" w:color="auto"/>
        <w:bottom w:val="none" w:sz="0" w:space="0" w:color="auto"/>
        <w:right w:val="none" w:sz="0" w:space="0" w:color="auto"/>
      </w:divBdr>
    </w:div>
    <w:div w:id="669983604">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27038002">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006636940">
      <w:bodyDiv w:val="1"/>
      <w:marLeft w:val="0"/>
      <w:marRight w:val="0"/>
      <w:marTop w:val="0"/>
      <w:marBottom w:val="0"/>
      <w:divBdr>
        <w:top w:val="none" w:sz="0" w:space="0" w:color="auto"/>
        <w:left w:val="none" w:sz="0" w:space="0" w:color="auto"/>
        <w:bottom w:val="none" w:sz="0" w:space="0" w:color="auto"/>
        <w:right w:val="none" w:sz="0" w:space="0" w:color="auto"/>
      </w:divBdr>
    </w:div>
    <w:div w:id="1031999703">
      <w:bodyDiv w:val="1"/>
      <w:marLeft w:val="0"/>
      <w:marRight w:val="0"/>
      <w:marTop w:val="0"/>
      <w:marBottom w:val="0"/>
      <w:divBdr>
        <w:top w:val="none" w:sz="0" w:space="0" w:color="auto"/>
        <w:left w:val="none" w:sz="0" w:space="0" w:color="auto"/>
        <w:bottom w:val="none" w:sz="0" w:space="0" w:color="auto"/>
        <w:right w:val="none" w:sz="0" w:space="0" w:color="auto"/>
      </w:divBdr>
    </w:div>
    <w:div w:id="1226644149">
      <w:bodyDiv w:val="1"/>
      <w:marLeft w:val="0"/>
      <w:marRight w:val="0"/>
      <w:marTop w:val="0"/>
      <w:marBottom w:val="0"/>
      <w:divBdr>
        <w:top w:val="none" w:sz="0" w:space="0" w:color="auto"/>
        <w:left w:val="none" w:sz="0" w:space="0" w:color="auto"/>
        <w:bottom w:val="none" w:sz="0" w:space="0" w:color="auto"/>
        <w:right w:val="none" w:sz="0" w:space="0" w:color="auto"/>
      </w:divBdr>
    </w:div>
    <w:div w:id="1241871174">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07461744">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43957208">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597716313">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 w:id="1795756718">
      <w:bodyDiv w:val="1"/>
      <w:marLeft w:val="0"/>
      <w:marRight w:val="0"/>
      <w:marTop w:val="0"/>
      <w:marBottom w:val="0"/>
      <w:divBdr>
        <w:top w:val="none" w:sz="0" w:space="0" w:color="auto"/>
        <w:left w:val="none" w:sz="0" w:space="0" w:color="auto"/>
        <w:bottom w:val="none" w:sz="0" w:space="0" w:color="auto"/>
        <w:right w:val="none" w:sz="0" w:space="0" w:color="auto"/>
      </w:divBdr>
    </w:div>
    <w:div w:id="1887721522">
      <w:bodyDiv w:val="1"/>
      <w:marLeft w:val="0"/>
      <w:marRight w:val="0"/>
      <w:marTop w:val="0"/>
      <w:marBottom w:val="0"/>
      <w:divBdr>
        <w:top w:val="none" w:sz="0" w:space="0" w:color="auto"/>
        <w:left w:val="none" w:sz="0" w:space="0" w:color="auto"/>
        <w:bottom w:val="none" w:sz="0" w:space="0" w:color="auto"/>
        <w:right w:val="none" w:sz="0" w:space="0" w:color="auto"/>
      </w:divBdr>
    </w:div>
    <w:div w:id="1921450901">
      <w:bodyDiv w:val="1"/>
      <w:marLeft w:val="0"/>
      <w:marRight w:val="0"/>
      <w:marTop w:val="0"/>
      <w:marBottom w:val="0"/>
      <w:divBdr>
        <w:top w:val="none" w:sz="0" w:space="0" w:color="auto"/>
        <w:left w:val="none" w:sz="0" w:space="0" w:color="auto"/>
        <w:bottom w:val="none" w:sz="0" w:space="0" w:color="auto"/>
        <w:right w:val="none" w:sz="0" w:space="0" w:color="auto"/>
      </w:divBdr>
    </w:div>
    <w:div w:id="2079941643">
      <w:bodyDiv w:val="1"/>
      <w:marLeft w:val="0"/>
      <w:marRight w:val="0"/>
      <w:marTop w:val="0"/>
      <w:marBottom w:val="0"/>
      <w:divBdr>
        <w:top w:val="none" w:sz="0" w:space="0" w:color="auto"/>
        <w:left w:val="none" w:sz="0" w:space="0" w:color="auto"/>
        <w:bottom w:val="none" w:sz="0" w:space="0" w:color="auto"/>
        <w:right w:val="none" w:sz="0" w:space="0" w:color="auto"/>
      </w:divBdr>
    </w:div>
    <w:div w:id="21394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hyperlink" Target="https://portal.3gpp.org/ngppapp/CreateTdoc.aspx?mode=view&amp;contributionUid=CP-232056"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32056"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https://portal.3gpp.org/ngppapp/CreateTdoc.aspx?mode=view&amp;contributionUid=CP-232033" TargetMode="External"/><Relationship Id="rId48"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s://portal.3gpp.org/ngppapp/CreateTdoc.aspx?mode=view&amp;contributionUid=CP-232060" TargetMode="External"/><Relationship Id="rId20" Type="http://schemas.openxmlformats.org/officeDocument/2006/relationships/package" Target="embeddings/Microsoft_Visio_Drawing1.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116</TotalTime>
  <Pages>91</Pages>
  <Words>32008</Words>
  <Characters>176050</Characters>
  <Application>Microsoft Office Word</Application>
  <DocSecurity>0</DocSecurity>
  <Lines>1467</Lines>
  <Paragraphs>415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29.509</vt:lpstr>
      <vt:lpstr>3GPP TS 29.509</vt:lpstr>
    </vt:vector>
  </TitlesOfParts>
  <Company>ETSI</Company>
  <LinksUpToDate>false</LinksUpToDate>
  <CharactersWithSpaces>207643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Orange</cp:lastModifiedBy>
  <cp:revision>111</cp:revision>
  <cp:lastPrinted>2019-02-25T14:05:00Z</cp:lastPrinted>
  <dcterms:created xsi:type="dcterms:W3CDTF">2024-11-25T11:19:00Z</dcterms:created>
  <dcterms:modified xsi:type="dcterms:W3CDTF">2025-12-11T08:48:00Z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