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CDA7B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160786">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160786">
              <w:rPr>
                <w:sz w:val="32"/>
              </w:rPr>
              <w:t>12</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2696988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B7DFF23" w14:textId="3223A553" w:rsidR="005C460F"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5C460F">
        <w:rPr>
          <w:rFonts w:hint="eastAsia"/>
          <w:noProof/>
        </w:rPr>
        <w:t>Foreword</w:t>
      </w:r>
      <w:r w:rsidR="005C460F">
        <w:rPr>
          <w:rFonts w:hint="eastAsia"/>
          <w:noProof/>
        </w:rPr>
        <w:tab/>
      </w:r>
      <w:r w:rsidR="005C460F">
        <w:rPr>
          <w:rFonts w:hint="eastAsia"/>
          <w:noProof/>
        </w:rPr>
        <w:fldChar w:fldCharType="begin"/>
      </w:r>
      <w:r w:rsidR="005C460F">
        <w:rPr>
          <w:rFonts w:hint="eastAsia"/>
          <w:noProof/>
        </w:rPr>
        <w:instrText xml:space="preserve"> </w:instrText>
      </w:r>
      <w:r w:rsidR="005C460F">
        <w:rPr>
          <w:noProof/>
        </w:rPr>
        <w:instrText>PAGEREF _Toc214962948 \h</w:instrText>
      </w:r>
      <w:r w:rsidR="005C460F">
        <w:rPr>
          <w:rFonts w:hint="eastAsia"/>
          <w:noProof/>
        </w:rPr>
        <w:instrText xml:space="preserve"> </w:instrText>
      </w:r>
      <w:r w:rsidR="005C460F">
        <w:rPr>
          <w:rFonts w:hint="eastAsia"/>
          <w:noProof/>
        </w:rPr>
      </w:r>
      <w:r w:rsidR="005C460F">
        <w:rPr>
          <w:rFonts w:hint="eastAsia"/>
          <w:noProof/>
        </w:rPr>
        <w:fldChar w:fldCharType="separate"/>
      </w:r>
      <w:r w:rsidR="005C460F">
        <w:rPr>
          <w:noProof/>
        </w:rPr>
        <w:t>7</w:t>
      </w:r>
      <w:r w:rsidR="005C460F">
        <w:rPr>
          <w:rFonts w:hint="eastAsia"/>
          <w:noProof/>
        </w:rPr>
        <w:fldChar w:fldCharType="end"/>
      </w:r>
    </w:p>
    <w:p w14:paraId="6BB1B5B5" w14:textId="7135CF6B"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_Toc214962949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B94D259" w14:textId="2E83931E"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_Toc214962950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75661E5" w14:textId="7C16AA94"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F66590" w14:textId="638A2019"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2A2F0D9" w14:textId="15B40CB7"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FFE7CC4" w14:textId="036E5AC1"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1052D11" w14:textId="1770A1E4"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_Toc214962955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9EB20E" w14:textId="04BD3E21"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9218480" w14:textId="1886F254"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_Toc214962957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5E4EBEE" w14:textId="12C3A9DE"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A3BE39A" w14:textId="41F2ACD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6975220" w14:textId="62639CF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63684E6" w14:textId="2B80F49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_Toc214962961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49514EA" w14:textId="7F25788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650390A" w14:textId="2E5B25F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EA8FAFE" w14:textId="41CDEFC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B1AB41" w14:textId="6FC41BA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_Toc214962965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203B34E" w14:textId="1355D5C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_Toc214962966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302973F" w14:textId="60500E17"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_Toc214962967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571128B" w14:textId="4D6180F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_Toc214962968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DE14359" w14:textId="3A796D3A"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_Toc214962969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E199E6" w14:textId="4440DFC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_Toc214962970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ADA1466" w14:textId="6ED767A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_Toc214962971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B4D7308" w14:textId="5DEC059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42DBFC" w14:textId="5FDD452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0FE49D6" w14:textId="6EC16636"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_Toc214962974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66350D0" w14:textId="79511AB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B200CA3" w14:textId="2BE25CD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7919138" w14:textId="63E130DD"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_Toc214962977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67D008B" w14:textId="693D158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48A76E4" w14:textId="7469A5F6"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_Toc214962979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EFFCA9D" w14:textId="5544755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60CD54E" w14:textId="1559CD8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_Toc214962981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5FFD3B" w14:textId="5646A50B"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_Toc214962982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E82AFD9" w14:textId="1E431500"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_Toc214962983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6A11BED" w14:textId="46AF26F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_Toc214962984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B95C4B" w14:textId="07542CF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_Toc214962985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B167333" w14:textId="7360C7A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4E5014" w14:textId="4D8CBC6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_Toc214962987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2630679" w14:textId="227589F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BFC4FC9" w14:textId="666551D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_Toc214962989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8DA75C" w14:textId="2639ACEC"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_Toc214962990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A5A705A" w14:textId="5F17D711"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_Toc214962991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A951752" w14:textId="4DFA37F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_Toc214962992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4AC6A7A" w14:textId="73D8032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_Toc214962993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57D7AF3" w14:textId="2D01FC8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9E291B3" w14:textId="36793B0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3FC3633" w14:textId="757AF972"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_Toc214962996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DB828E1" w14:textId="67ACCF42"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_Toc214962997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D051E60" w14:textId="35C1E97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86B0C2A" w14:textId="21DC541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DBE5F14" w14:textId="570080E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_Toc214963000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B526877" w14:textId="3F541A3F"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_Toc214963001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37E9424" w14:textId="0FEA439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_Toc214963002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A060D1C" w14:textId="45E35B6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_Toc214963003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531B175" w14:textId="1795375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_Toc214963004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E719784" w14:textId="0CCCCFE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_Toc214963005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CE7DC4" w14:textId="4A4DEC2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_Toc214963006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ABBA7BD" w14:textId="266D405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_Toc214963007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C1EC7D7" w14:textId="4C95682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_Toc214963008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3E55633" w14:textId="2F1346E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_Toc214963009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028CD39" w14:textId="06FB6D2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_Toc214963010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855F6B8" w14:textId="300ACC3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_Toc214963011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E6EA27" w14:textId="0B63E527"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897FF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97FF9">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_Toc214963012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9B1B6ED" w14:textId="5B76358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1C39D5A" w14:textId="2AF00B0C"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_Toc214963014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8787E2F" w14:textId="213727C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_Toc214963015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18D878C" w14:textId="2CA18DA7"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_Toc214963016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D95E1B9" w14:textId="00855AC2"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897FF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_Toc214963017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A014436" w14:textId="586B95F9"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_Toc214963018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DA28277" w14:textId="5162872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_Toc214963019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E73E793" w14:textId="34F61C77"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_Toc214963020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87ABCC" w14:textId="66616850"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_Toc214963021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2D69031" w14:textId="41FE1FC8"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_Toc214963022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C6694E6" w14:textId="6087821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_Toc214963023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66B0103" w14:textId="720E8ED6"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_Toc214963024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212B88B" w14:textId="3340F3C1" w:rsidR="005C460F" w:rsidRDefault="005C460F">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_Toc214963025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33E6811" w14:textId="072BFF6B"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_Toc214963026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C2B172A" w14:textId="5224408B"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_Toc214963027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C247F93" w14:textId="6BF44855"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_Toc214963028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F3EF1A8" w14:textId="0577A3C1"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_Toc214963029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CC9B044" w14:textId="32E20211"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_Toc214963030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07C12D2" w14:textId="52F46B14"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_Toc214963031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2EACE43" w14:textId="5BFA67B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_Toc214963032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4F7E796" w14:textId="339A3FC2"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_Toc214963033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57C3A17" w14:textId="5560DAA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9CD3A9B" w14:textId="6D0824F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_Toc214963035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14E1344" w14:textId="32BE9A6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B45F210" w14:textId="0BE821D0"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_Toc214963037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5645242" w14:textId="5C4F719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_Toc214963038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4B4B752" w14:textId="52B87710"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_Toc214963039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3E99CAE" w14:textId="2A2ED26A"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_Toc214963040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42C9B85" w14:textId="2F1B4BCE"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573520" w14:textId="06F53DF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29DF78D" w14:textId="493D78C1"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_Toc214963043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12E977E" w14:textId="13163EC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3768A41" w14:textId="120BDD75"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5A28C0C" w14:textId="3232D8BD"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_Toc214963046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E37730" w14:textId="3DAB1AA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602336" w14:textId="2F89946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339FFD" w14:textId="6EC405FC"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_Toc214963049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A8D90CB" w14:textId="19BE1139"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_Toc214963050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3F87417" w14:textId="46EC7CBE"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_Toc214963051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D8A86FA" w14:textId="52414543"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_Toc214963052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668D898" w14:textId="4EA689C3"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_Toc214963053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F4A2CC3" w14:textId="41B91248"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_Toc214963054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BA4241C" w14:textId="6AEDD70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_Toc214963055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0A15E6" w14:textId="105620E6"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_Toc214963056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4F6D638" w14:textId="76E6114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_Toc214963057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C850EFE" w14:textId="4EEECAC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_Toc214963058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79CE849" w14:textId="60F27F49"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_Toc214963059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9881356" w14:textId="4C33DF6B"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_Toc214963060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45A836A" w14:textId="6699205F"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_Toc214963061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7043AF" w14:textId="6E7C35E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_Toc214963062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0E18A09" w14:textId="4B5F05DD"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_Toc214963063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7793FAE" w14:textId="636963BA" w:rsidR="005C460F" w:rsidRDefault="005C460F">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_Toc214963064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18CC9D4" w14:textId="1A7866E0"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_Toc214963065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127BF21" w14:textId="5994FBBA"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_Toc214963066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CDC2B3B" w14:textId="0CEB9DB8"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_Toc214963067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57352E6" w14:textId="6CF40829" w:rsidR="005C460F" w:rsidRDefault="005C460F">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_Toc214963068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43FFA94" w14:textId="310B3EB7"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_Toc214963069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57CBC03" w14:textId="57AFE06E"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_Toc214963070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D457411" w14:textId="1BF3E29F" w:rsidR="005C460F" w:rsidRDefault="005C460F">
      <w:pPr>
        <w:pStyle w:val="TOC3"/>
        <w:rPr>
          <w:rFonts w:asciiTheme="minorHAnsi" w:eastAsiaTheme="minorEastAsia" w:hAnsiTheme="minorHAnsi" w:cstheme="minorBidi"/>
          <w:noProof/>
          <w:kern w:val="2"/>
          <w:sz w:val="22"/>
          <w:szCs w:val="24"/>
          <w:lang w:val="en-US" w:eastAsia="zh-CN"/>
          <w14:ligatures w14:val="standardContextual"/>
        </w:rPr>
      </w:pPr>
      <w:r w:rsidRPr="00897FF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_Toc214963071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C8273C3" w14:textId="148883B8" w:rsidR="005C460F" w:rsidRDefault="005C460F">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_Toc214963072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39FD389" w14:textId="3ABA8755"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_Toc214963073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583047D" w14:textId="34A260AF" w:rsidR="005C460F" w:rsidRDefault="005C460F">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_Toc214963074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E500175" w14:textId="6D87A3C6" w:rsidR="005C460F" w:rsidRDefault="005C460F">
      <w:pPr>
        <w:pStyle w:val="TOC1"/>
        <w:rPr>
          <w:rFonts w:asciiTheme="minorHAnsi" w:eastAsiaTheme="minorEastAsia" w:hAnsiTheme="minorHAnsi" w:cstheme="minorBidi"/>
          <w:noProof/>
          <w:kern w:val="2"/>
          <w:szCs w:val="24"/>
          <w:lang w:val="en-US" w:eastAsia="zh-CN"/>
          <w14:ligatures w14:val="standardContextual"/>
        </w:rPr>
      </w:pPr>
      <w:r w:rsidRPr="00897FF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897FF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_Toc214963075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E54BB5F" w14:textId="337888BE" w:rsidR="005C460F" w:rsidRDefault="005C460F">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_Toc214963076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CD6A724" w14:textId="0ECF069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1496294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1496294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1496295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4" w:name="_Toc510696580"/>
      <w:bookmarkStart w:id="25" w:name="_Toc35971372"/>
      <w:bookmarkStart w:id="26" w:name="_Toc21496295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1496295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30" w:name="_Toc510696583"/>
      <w:bookmarkStart w:id="31" w:name="_Toc35971375"/>
      <w:bookmarkStart w:id="32" w:name="_Toc21496295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33" w:name="_Toc510696584"/>
      <w:bookmarkStart w:id="34" w:name="_Toc35971376"/>
      <w:bookmarkStart w:id="35" w:name="_Toc21496295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5pt" o:ole="">
            <v:imagedata r:id="rId13" o:title=""/>
          </v:shape>
          <o:OLEObject Type="Embed" ProgID="Visio.Drawing.15" ShapeID="_x0000_i1027" DrawAspect="Content" ObjectID="_1826969883"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6" w:name="_Toc510696585"/>
      <w:bookmarkStart w:id="37" w:name="_Toc35971377"/>
      <w:bookmarkStart w:id="38" w:name="_Toc21496295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21"/>
      </w:pPr>
      <w:bookmarkStart w:id="39" w:name="_Toc510696586"/>
      <w:bookmarkStart w:id="40" w:name="_Toc35971378"/>
      <w:bookmarkStart w:id="41" w:name="_Toc214962956"/>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2" w:name="_Toc510696587"/>
      <w:bookmarkStart w:id="43" w:name="_Toc35971379"/>
      <w:bookmarkStart w:id="44" w:name="_Toc214962957"/>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31"/>
      </w:pPr>
      <w:bookmarkStart w:id="45" w:name="_Toc510696588"/>
      <w:bookmarkStart w:id="46" w:name="_Toc35971380"/>
      <w:bookmarkStart w:id="47" w:name="_Toc214962958"/>
      <w:r>
        <w:t>5.2.1</w:t>
      </w:r>
      <w:r>
        <w:tab/>
        <w:t>Service Description</w:t>
      </w:r>
      <w:bookmarkEnd w:id="45"/>
      <w:bookmarkEnd w:id="46"/>
      <w:bookmarkEnd w:id="47"/>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48" w:name="_Toc510696589"/>
      <w:bookmarkStart w:id="49" w:name="_Toc35971381"/>
      <w:bookmarkStart w:id="50" w:name="_Toc214962959"/>
      <w:r>
        <w:t>5.2.2</w:t>
      </w:r>
      <w:r>
        <w:tab/>
        <w:t>Service Operations</w:t>
      </w:r>
      <w:bookmarkEnd w:id="48"/>
      <w:bookmarkEnd w:id="49"/>
      <w:bookmarkEnd w:id="50"/>
    </w:p>
    <w:p w14:paraId="679BB854" w14:textId="77777777" w:rsidR="008A6D4A" w:rsidRDefault="008A6D4A" w:rsidP="007A4424">
      <w:pPr>
        <w:pStyle w:val="41"/>
      </w:pPr>
      <w:bookmarkStart w:id="51" w:name="_Toc510696590"/>
      <w:bookmarkStart w:id="52" w:name="_Toc35971382"/>
      <w:bookmarkStart w:id="53" w:name="_Toc21496296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61E6E2C" w14:textId="05F252FE" w:rsidR="008A6D4A" w:rsidRDefault="008A6D4A" w:rsidP="007A4424">
      <w:pPr>
        <w:pStyle w:val="41"/>
      </w:pPr>
      <w:bookmarkStart w:id="54" w:name="_Toc510696591"/>
      <w:bookmarkStart w:id="55" w:name="_Toc35971383"/>
      <w:bookmarkStart w:id="56" w:name="_Toc214962961"/>
      <w:r>
        <w:t>5.2.2.2</w:t>
      </w:r>
      <w:r>
        <w:tab/>
      </w:r>
      <w:r w:rsidR="0094596D" w:rsidRPr="00403BBC">
        <w:t>Query</w:t>
      </w:r>
      <w:bookmarkEnd w:id="54"/>
      <w:bookmarkEnd w:id="55"/>
      <w:bookmarkEnd w:id="56"/>
    </w:p>
    <w:p w14:paraId="687573F6" w14:textId="77777777" w:rsidR="008A6D4A" w:rsidRDefault="008A6D4A" w:rsidP="007A4424">
      <w:pPr>
        <w:pStyle w:val="51"/>
      </w:pPr>
      <w:bookmarkStart w:id="57" w:name="_Toc510696592"/>
      <w:bookmarkStart w:id="58" w:name="_Toc35971384"/>
      <w:bookmarkStart w:id="59" w:name="_Toc21496296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51"/>
      </w:pPr>
      <w:bookmarkStart w:id="62" w:name="_Toc21496296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pt" o:ole="">
            <v:imagedata r:id="rId15" o:title=""/>
          </v:shape>
          <o:OLEObject Type="Embed" ProgID="Visio.Drawing.11" ShapeID="_x0000_i1028" DrawAspect="Content" ObjectID="_1826969884"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5" w:name="_Toc21496296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19AB8140" w:rsidR="00B973CA" w:rsidRDefault="00B973CA" w:rsidP="00B973CA">
      <w:bookmarkStart w:id="66" w:name="_Toc510696595"/>
      <w:bookmarkStart w:id="67"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pt" o:ole="">
            <v:imagedata r:id="rId17" o:title=""/>
          </v:shape>
          <o:OLEObject Type="Embed" ProgID="Visio.Drawing.15" ShapeID="_x0000_i1029" DrawAspect="Content" ObjectID="_1826969885"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638A27B9" w:rsidR="00B973CA" w:rsidRDefault="00B973CA" w:rsidP="00B973CA">
      <w:pPr>
        <w:pStyle w:val="B1"/>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68" w:name="_Toc214962965"/>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75" w:name="_Toc214962966"/>
      <w:r>
        <w:t>5.2.2.3.1</w:t>
      </w:r>
      <w:r>
        <w:tab/>
      </w:r>
      <w:bookmarkEnd w:id="69"/>
      <w:bookmarkEnd w:id="70"/>
      <w:bookmarkEnd w:id="71"/>
      <w:bookmarkEnd w:id="72"/>
      <w:bookmarkEnd w:id="73"/>
      <w:bookmarkEnd w:id="74"/>
      <w:r w:rsidRPr="00403BBC">
        <w:t xml:space="preserve">AIoT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5pt" o:ole="">
            <v:imagedata r:id="rId19" o:title=""/>
          </v:shape>
          <o:OLEObject Type="Embed" ProgID="Visio.Drawing.15" ShapeID="_x0000_i1030" DrawAspect="Content" ObjectID="_1826969886" r:id="rId20"/>
        </w:object>
      </w:r>
    </w:p>
    <w:p w14:paraId="3E528E72" w14:textId="77777777" w:rsidR="0094596D" w:rsidRDefault="0094596D" w:rsidP="0094596D">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21"/>
      </w:pPr>
      <w:bookmarkStart w:id="76" w:name="_Toc214962967"/>
      <w:bookmarkStart w:id="77" w:name="_Toc510696597"/>
      <w:bookmarkStart w:id="78" w:name="_Toc35971389"/>
      <w:r>
        <w:t>5.3</w:t>
      </w:r>
      <w:r>
        <w:tab/>
        <w:t>Nadm_Sec</w:t>
      </w:r>
      <w:r w:rsidRPr="00AF47A0">
        <w:t xml:space="preserve"> </w:t>
      </w:r>
      <w:r>
        <w:t>Service</w:t>
      </w:r>
      <w:bookmarkEnd w:id="76"/>
    </w:p>
    <w:p w14:paraId="5857BC3E" w14:textId="77777777" w:rsidR="0038126A" w:rsidRDefault="0038126A" w:rsidP="0038126A">
      <w:pPr>
        <w:pStyle w:val="31"/>
      </w:pPr>
      <w:bookmarkStart w:id="79" w:name="_Toc214962968"/>
      <w:r>
        <w:t>5.3.1</w:t>
      </w:r>
      <w:r>
        <w:tab/>
        <w:t>Service Description</w:t>
      </w:r>
      <w:bookmarkEnd w:id="7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80" w:name="_Toc214962969"/>
      <w:r>
        <w:t>5.3.2</w:t>
      </w:r>
      <w:r>
        <w:tab/>
        <w:t>Service Operations</w:t>
      </w:r>
      <w:bookmarkEnd w:id="80"/>
    </w:p>
    <w:p w14:paraId="2D5FAC83" w14:textId="77777777" w:rsidR="0038126A" w:rsidRDefault="0038126A" w:rsidP="0038126A">
      <w:pPr>
        <w:pStyle w:val="41"/>
      </w:pPr>
      <w:bookmarkStart w:id="81" w:name="_Toc214962970"/>
      <w:r>
        <w:t>5.3.2.1</w:t>
      </w:r>
      <w:r>
        <w:tab/>
        <w:t>Introduction</w:t>
      </w:r>
      <w:bookmarkEnd w:id="8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82" w:name="_Hlk213312052"/>
      <w:r w:rsidRPr="00F85A09">
        <w:t>Authentication_Get</w:t>
      </w:r>
      <w:bookmarkEnd w:id="82"/>
    </w:p>
    <w:p w14:paraId="5822F3C5" w14:textId="77777777" w:rsidR="0038126A" w:rsidRDefault="0038126A" w:rsidP="0038126A">
      <w:pPr>
        <w:pStyle w:val="B1"/>
      </w:pPr>
      <w:r>
        <w:t>-</w:t>
      </w:r>
      <w:r>
        <w:tab/>
      </w:r>
      <w:bookmarkStart w:id="83" w:name="_Hlk213314250"/>
      <w:r w:rsidRPr="00BD24F6">
        <w:t>SessionKey_Get</w:t>
      </w:r>
      <w:bookmarkEnd w:id="83"/>
    </w:p>
    <w:p w14:paraId="4FEEB9E3" w14:textId="77777777" w:rsidR="0038126A" w:rsidRDefault="0038126A" w:rsidP="0038126A">
      <w:pPr>
        <w:pStyle w:val="B1"/>
      </w:pPr>
      <w:r>
        <w:t>-</w:t>
      </w:r>
      <w:r>
        <w:tab/>
      </w:r>
      <w:r w:rsidRPr="00585367">
        <w:t>TID_Get</w:t>
      </w:r>
    </w:p>
    <w:p w14:paraId="145E13D5" w14:textId="77777777"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and the T-ID for an AIoT device</w:t>
      </w:r>
      <w:r w:rsidRPr="00B06F7A">
        <w:t>.</w:t>
      </w:r>
    </w:p>
    <w:p w14:paraId="782B8819" w14:textId="77777777" w:rsidR="0038126A" w:rsidRDefault="0038126A" w:rsidP="0038126A">
      <w:pPr>
        <w:pStyle w:val="41"/>
      </w:pPr>
      <w:bookmarkStart w:id="84" w:name="_Toc214962971"/>
      <w:r>
        <w:t>5.3.2.2</w:t>
      </w:r>
      <w:r>
        <w:tab/>
      </w:r>
      <w:r w:rsidRPr="00C13F42">
        <w:t>RAND_Get</w:t>
      </w:r>
      <w:bookmarkEnd w:id="84"/>
    </w:p>
    <w:p w14:paraId="3911305A" w14:textId="77777777" w:rsidR="0038126A" w:rsidRDefault="0038126A" w:rsidP="0038126A">
      <w:pPr>
        <w:pStyle w:val="51"/>
      </w:pPr>
      <w:bookmarkStart w:id="85" w:name="_Toc214962972"/>
      <w:r>
        <w:t>5.3.2.2.1</w:t>
      </w:r>
      <w:r>
        <w:tab/>
        <w:t>General</w:t>
      </w:r>
      <w:bookmarkEnd w:id="8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86" w:name="_Toc214962973"/>
      <w:r>
        <w:t>5.3.2.2.2</w:t>
      </w:r>
      <w:r>
        <w:tab/>
        <w:t>RAND Retrieval</w:t>
      </w:r>
      <w:bookmarkEnd w:id="8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1" type="#_x0000_t75" style="width:432.5pt;height:115pt" o:ole="">
            <v:imagedata r:id="rId21" o:title=""/>
          </v:shape>
          <o:OLEObject Type="Embed" ProgID="Visio.Drawing.11" ShapeID="_x0000_i1031" DrawAspect="Content" ObjectID="_1826969887" r:id="rId22"/>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87" w:name="_Toc214962974"/>
      <w:r>
        <w:t>5.3.2.3</w:t>
      </w:r>
      <w:r>
        <w:tab/>
      </w:r>
      <w:r w:rsidRPr="00B70799">
        <w:t>Authentication_Get</w:t>
      </w:r>
      <w:bookmarkEnd w:id="87"/>
    </w:p>
    <w:p w14:paraId="41335B7E" w14:textId="77777777" w:rsidR="0038126A" w:rsidRDefault="0038126A" w:rsidP="0038126A">
      <w:pPr>
        <w:pStyle w:val="51"/>
      </w:pPr>
      <w:bookmarkStart w:id="88" w:name="_Toc214962975"/>
      <w:r>
        <w:t>5.3.2.3.1</w:t>
      </w:r>
      <w:r>
        <w:tab/>
        <w:t>General</w:t>
      </w:r>
      <w:bookmarkEnd w:id="8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89" w:name="_Hlk213312463"/>
      <w:r w:rsidRPr="00A03062">
        <w:t>Authentication Data Retrieval</w:t>
      </w:r>
    </w:p>
    <w:p w14:paraId="4AF3717F" w14:textId="77777777" w:rsidR="0038126A" w:rsidRDefault="0038126A" w:rsidP="0038126A">
      <w:pPr>
        <w:pStyle w:val="51"/>
      </w:pPr>
      <w:bookmarkStart w:id="90" w:name="_Toc214962976"/>
      <w:bookmarkEnd w:id="89"/>
      <w:r>
        <w:t>5.3.2.3.2</w:t>
      </w:r>
      <w:r>
        <w:tab/>
      </w:r>
      <w:r w:rsidRPr="007B3ECF">
        <w:t>Authentication Data Retrieval</w:t>
      </w:r>
      <w:bookmarkEnd w:id="9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2" type="#_x0000_t75" style="width:468.5pt;height:158.5pt" o:ole="">
            <v:imagedata r:id="rId23" o:title=""/>
          </v:shape>
          <o:OLEObject Type="Embed" ProgID="Visio.Drawing.11" ShapeID="_x0000_i1032" DrawAspect="Content" ObjectID="_1826969888" r:id="rId24"/>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91" w:name="_Toc214962977"/>
      <w:r>
        <w:t>5.3.2.4</w:t>
      </w:r>
      <w:r>
        <w:tab/>
      </w:r>
      <w:r w:rsidRPr="0060347D">
        <w:t>SessionKey_Get</w:t>
      </w:r>
      <w:bookmarkEnd w:id="91"/>
    </w:p>
    <w:p w14:paraId="72002BD0" w14:textId="77777777" w:rsidR="0038126A" w:rsidRDefault="0038126A" w:rsidP="0038126A">
      <w:pPr>
        <w:pStyle w:val="51"/>
      </w:pPr>
      <w:bookmarkStart w:id="92" w:name="_Toc214962978"/>
      <w:r>
        <w:t>5.3.2.4.1</w:t>
      </w:r>
      <w:r>
        <w:tab/>
        <w:t>General</w:t>
      </w:r>
      <w:bookmarkEnd w:id="9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58779123" w14:textId="77777777" w:rsidR="0038126A" w:rsidRDefault="0038126A" w:rsidP="0038126A">
      <w:pPr>
        <w:pStyle w:val="TH"/>
      </w:pPr>
      <w:r>
        <w:rPr>
          <w:rFonts w:eastAsiaTheme="minorEastAsia"/>
        </w:rPr>
        <w:object w:dxaOrig="9407" w:dyaOrig="3287" w14:anchorId="0D795ECF">
          <v:shape id="_x0000_i1033" type="#_x0000_t75" style="width:467.5pt;height:158.5pt" o:ole="">
            <v:imagedata r:id="rId25" o:title=""/>
          </v:shape>
          <o:OLEObject Type="Embed" ProgID="Visio.Drawing.11" ShapeID="_x0000_i1033" DrawAspect="Content" ObjectID="_1826969889" r:id="rId26"/>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93" w:name="_Toc214962979"/>
      <w:r>
        <w:t>5.3.2.5</w:t>
      </w:r>
      <w:r>
        <w:tab/>
        <w:t>TID</w:t>
      </w:r>
      <w:r w:rsidRPr="0060347D">
        <w:t>_Get</w:t>
      </w:r>
      <w:bookmarkEnd w:id="93"/>
    </w:p>
    <w:p w14:paraId="0BD12B65" w14:textId="77777777" w:rsidR="0038126A" w:rsidRDefault="0038126A" w:rsidP="0038126A">
      <w:pPr>
        <w:pStyle w:val="51"/>
      </w:pPr>
      <w:bookmarkStart w:id="94" w:name="_Toc214962980"/>
      <w:r>
        <w:t>5.3.2.5.1</w:t>
      </w:r>
      <w:r>
        <w:tab/>
        <w:t>General</w:t>
      </w:r>
      <w:bookmarkEnd w:id="94"/>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95" w:name="_Toc214962981"/>
      <w:r>
        <w:t>5.3.2.5.2</w:t>
      </w:r>
      <w:r>
        <w:tab/>
        <w:t>TID</w:t>
      </w:r>
      <w:r w:rsidRPr="00441833">
        <w:t xml:space="preserve"> Retrieval</w:t>
      </w:r>
      <w:bookmarkEnd w:id="95"/>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34" type="#_x0000_t75" style="width:468.5pt;height:158.5pt" o:ole="">
            <v:imagedata r:id="rId27" o:title=""/>
          </v:shape>
          <o:OLEObject Type="Embed" ProgID="Visio.Drawing.11" ShapeID="_x0000_i1034" DrawAspect="Content" ObjectID="_1826969890" r:id="rId28"/>
        </w:object>
      </w:r>
    </w:p>
    <w:p w14:paraId="353F8B34" w14:textId="77777777" w:rsidR="0038126A" w:rsidRDefault="0038126A" w:rsidP="0038126A">
      <w:pPr>
        <w:pStyle w:val="TF"/>
      </w:pPr>
      <w:r>
        <w:t>Figure 5.3.2.5.2-1: TID</w:t>
      </w:r>
      <w:r w:rsidRPr="00CC17F2">
        <w:t xml:space="preserve"> Retrieval</w:t>
      </w:r>
    </w:p>
    <w:p w14:paraId="61CC095A" w14:textId="77777777"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p>
    <w:p w14:paraId="6B8FBC20" w14:textId="77777777" w:rsidR="0038126A" w:rsidRPr="00B06F7A" w:rsidRDefault="0038126A" w:rsidP="0038126A">
      <w:pPr>
        <w:pStyle w:val="B1"/>
      </w:pPr>
      <w:r>
        <w:t>2a. The ADM responds with "200 OK", with the message body containing the allocated Temporary ID (T-ID)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96" w:name="_Toc214962982"/>
      <w:r>
        <w:t>6</w:t>
      </w:r>
      <w:r>
        <w:tab/>
        <w:t>API Definitions</w:t>
      </w:r>
      <w:bookmarkEnd w:id="77"/>
      <w:bookmarkEnd w:id="78"/>
      <w:bookmarkEnd w:id="96"/>
    </w:p>
    <w:p w14:paraId="391C9859" w14:textId="71D9C103" w:rsidR="008A6D4A" w:rsidRDefault="008A6D4A" w:rsidP="007A4424">
      <w:pPr>
        <w:pStyle w:val="21"/>
      </w:pPr>
      <w:bookmarkStart w:id="97" w:name="_Toc510696598"/>
      <w:bookmarkStart w:id="98" w:name="_Toc35971390"/>
      <w:bookmarkStart w:id="99" w:name="_Toc214962983"/>
      <w:r>
        <w:t>6.1</w:t>
      </w:r>
      <w:r>
        <w:tab/>
      </w:r>
      <w:r w:rsidR="0094596D">
        <w:t>Nadm_DM</w:t>
      </w:r>
      <w:r>
        <w:t xml:space="preserve"> Service API</w:t>
      </w:r>
      <w:bookmarkEnd w:id="97"/>
      <w:bookmarkEnd w:id="98"/>
      <w:bookmarkEnd w:id="99"/>
    </w:p>
    <w:p w14:paraId="2FA7B115" w14:textId="77777777" w:rsidR="008A6D4A" w:rsidRDefault="008A6D4A" w:rsidP="007A4424">
      <w:pPr>
        <w:pStyle w:val="31"/>
      </w:pPr>
      <w:bookmarkStart w:id="100" w:name="_Toc510696599"/>
      <w:bookmarkStart w:id="101" w:name="_Toc35971391"/>
      <w:bookmarkStart w:id="102" w:name="_Toc214962984"/>
      <w:r>
        <w:t>6.1.1</w:t>
      </w:r>
      <w:r>
        <w:tab/>
        <w:t>Introduction</w:t>
      </w:r>
      <w:bookmarkEnd w:id="100"/>
      <w:bookmarkEnd w:id="101"/>
      <w:bookmarkEnd w:id="102"/>
    </w:p>
    <w:p w14:paraId="17A68331" w14:textId="7D63EB16" w:rsidR="008A6D4A" w:rsidRDefault="008A6D4A" w:rsidP="008A6D4A">
      <w:pPr>
        <w:rPr>
          <w:noProof/>
          <w:lang w:eastAsia="zh-CN"/>
        </w:rPr>
      </w:pPr>
      <w:bookmarkStart w:id="103"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4" w:name="_Toc35971392"/>
      <w:bookmarkStart w:id="105" w:name="_Toc214962985"/>
      <w:r>
        <w:lastRenderedPageBreak/>
        <w:t>6.1.2</w:t>
      </w:r>
      <w:r>
        <w:tab/>
        <w:t>Usage of HTTP</w:t>
      </w:r>
      <w:bookmarkEnd w:id="103"/>
      <w:bookmarkEnd w:id="104"/>
      <w:bookmarkEnd w:id="105"/>
    </w:p>
    <w:p w14:paraId="1560E1A9" w14:textId="77777777" w:rsidR="008A6D4A" w:rsidRPr="000C5200" w:rsidRDefault="008A6D4A" w:rsidP="007A4424">
      <w:pPr>
        <w:pStyle w:val="41"/>
      </w:pPr>
      <w:bookmarkStart w:id="106" w:name="_Toc510696601"/>
      <w:bookmarkStart w:id="107" w:name="_Toc35971393"/>
      <w:bookmarkStart w:id="108" w:name="_Toc214962986"/>
      <w:r>
        <w:t>6.1.2.1</w:t>
      </w:r>
      <w:r>
        <w:tab/>
        <w:t>General</w:t>
      </w:r>
      <w:bookmarkEnd w:id="106"/>
      <w:bookmarkEnd w:id="107"/>
      <w:bookmarkEnd w:id="108"/>
    </w:p>
    <w:p w14:paraId="4D7A17E1" w14:textId="33046FCB" w:rsidR="008A6D4A" w:rsidRPr="00986E88" w:rsidRDefault="008A6D4A" w:rsidP="008A6D4A">
      <w:pPr>
        <w:rPr>
          <w:noProof/>
        </w:rPr>
      </w:pPr>
      <w:bookmarkStart w:id="10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10" w:name="_Toc35971394"/>
      <w:bookmarkStart w:id="111" w:name="_Toc214962987"/>
      <w:r>
        <w:t>6.1.2.2</w:t>
      </w:r>
      <w:r>
        <w:tab/>
        <w:t>HTTP standard headers</w:t>
      </w:r>
      <w:bookmarkEnd w:id="109"/>
      <w:bookmarkEnd w:id="110"/>
      <w:bookmarkEnd w:id="111"/>
    </w:p>
    <w:p w14:paraId="37563F57" w14:textId="77777777" w:rsidR="008A6D4A" w:rsidRDefault="008A6D4A" w:rsidP="007A4424">
      <w:pPr>
        <w:pStyle w:val="51"/>
        <w:rPr>
          <w:lang w:eastAsia="zh-CN"/>
        </w:rPr>
      </w:pPr>
      <w:bookmarkStart w:id="112" w:name="_Toc510696603"/>
      <w:bookmarkStart w:id="113" w:name="_Toc35971395"/>
      <w:bookmarkStart w:id="114" w:name="_Toc214962988"/>
      <w:r>
        <w:t>6.1.2.2.1</w:t>
      </w:r>
      <w:r>
        <w:rPr>
          <w:rFonts w:hint="eastAsia"/>
          <w:lang w:eastAsia="zh-CN"/>
        </w:rPr>
        <w:tab/>
      </w:r>
      <w:r>
        <w:rPr>
          <w:lang w:eastAsia="zh-CN"/>
        </w:rPr>
        <w:t>General</w:t>
      </w:r>
      <w:bookmarkEnd w:id="112"/>
      <w:bookmarkEnd w:id="113"/>
      <w:bookmarkEnd w:id="114"/>
    </w:p>
    <w:p w14:paraId="02C8BA3C" w14:textId="51CA22A5" w:rsidR="008A6D4A" w:rsidRPr="00986E88" w:rsidRDefault="008A6D4A" w:rsidP="008A6D4A">
      <w:pPr>
        <w:rPr>
          <w:noProof/>
        </w:rPr>
      </w:pPr>
      <w:bookmarkStart w:id="11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16" w:name="_Toc35971396"/>
      <w:bookmarkStart w:id="117" w:name="_Toc214962989"/>
      <w:r>
        <w:t>6.1.2.2.2</w:t>
      </w:r>
      <w:r>
        <w:tab/>
        <w:t>Content type</w:t>
      </w:r>
      <w:bookmarkEnd w:id="115"/>
      <w:bookmarkEnd w:id="116"/>
      <w:bookmarkEnd w:id="117"/>
    </w:p>
    <w:p w14:paraId="305F86EC" w14:textId="243EC782" w:rsidR="008A6D4A" w:rsidRDefault="008A6D4A" w:rsidP="008A6D4A">
      <w:bookmarkStart w:id="1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19" w:name="_Toc35971397"/>
      <w:bookmarkStart w:id="120" w:name="_Toc214962990"/>
      <w:r>
        <w:t>6.1.2.3</w:t>
      </w:r>
      <w:r>
        <w:tab/>
        <w:t>HTTP custom headers</w:t>
      </w:r>
      <w:bookmarkEnd w:id="118"/>
      <w:bookmarkEnd w:id="119"/>
      <w:bookmarkEnd w:id="120"/>
    </w:p>
    <w:p w14:paraId="0A8370E8" w14:textId="07E46C7F" w:rsidR="000602BD" w:rsidRDefault="000602BD" w:rsidP="000602BD">
      <w:pPr>
        <w:rPr>
          <w:noProof/>
        </w:rPr>
      </w:pPr>
      <w:bookmarkStart w:id="121" w:name="_Toc489605322"/>
      <w:bookmarkStart w:id="122" w:name="_Toc492899753"/>
      <w:bookmarkStart w:id="123" w:name="_Toc492900032"/>
      <w:bookmarkStart w:id="124" w:name="_Toc492967834"/>
      <w:bookmarkStart w:id="125" w:name="_Toc492972922"/>
      <w:bookmarkStart w:id="126" w:name="_Toc492973142"/>
      <w:bookmarkStart w:id="127" w:name="_Toc492974840"/>
      <w:bookmarkStart w:id="1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29" w:name="_Toc510696607"/>
      <w:bookmarkStart w:id="130" w:name="_Toc35971398"/>
      <w:bookmarkStart w:id="131" w:name="_Toc214962991"/>
      <w:bookmarkEnd w:id="121"/>
      <w:bookmarkEnd w:id="122"/>
      <w:bookmarkEnd w:id="123"/>
      <w:bookmarkEnd w:id="124"/>
      <w:bookmarkEnd w:id="125"/>
      <w:bookmarkEnd w:id="126"/>
      <w:bookmarkEnd w:id="127"/>
      <w:bookmarkEnd w:id="128"/>
      <w:r>
        <w:t>6.1.3</w:t>
      </w:r>
      <w:r>
        <w:tab/>
        <w:t>Resources</w:t>
      </w:r>
      <w:bookmarkEnd w:id="129"/>
      <w:bookmarkEnd w:id="130"/>
      <w:bookmarkEnd w:id="131"/>
    </w:p>
    <w:p w14:paraId="3A809721" w14:textId="77777777" w:rsidR="006E186B" w:rsidRPr="000A7435" w:rsidRDefault="006E186B" w:rsidP="006E186B">
      <w:pPr>
        <w:pStyle w:val="41"/>
      </w:pPr>
      <w:bookmarkStart w:id="132" w:name="_Toc510696608"/>
      <w:bookmarkStart w:id="133" w:name="_Toc35971399"/>
      <w:bookmarkStart w:id="134" w:name="_Toc214962992"/>
      <w:bookmarkStart w:id="135" w:name="_Toc510696609"/>
      <w:bookmarkStart w:id="136" w:name="_Toc35971400"/>
      <w:r>
        <w:t>6.1.3.1</w:t>
      </w:r>
      <w:r>
        <w:tab/>
        <w:t>Overview</w:t>
      </w:r>
      <w:bookmarkEnd w:id="132"/>
      <w:bookmarkEnd w:id="133"/>
      <w:bookmarkEnd w:id="134"/>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pt;height:267pt" o:ole="">
            <v:imagedata r:id="rId29" o:title=""/>
          </v:shape>
          <o:OLEObject Type="Embed" ProgID="Visio.Drawing.15" ShapeID="_x0000_i1035" DrawAspect="Content" ObjectID="_1826969891"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41"/>
      </w:pPr>
      <w:bookmarkStart w:id="137" w:name="_Toc214962993"/>
      <w:r>
        <w:t>6.1.3.2</w:t>
      </w:r>
      <w:r>
        <w:tab/>
        <w:t xml:space="preserve">Resource: </w:t>
      </w:r>
      <w:r w:rsidR="0094596D">
        <w:t>AiotDeviceProfileData</w:t>
      </w:r>
      <w:bookmarkEnd w:id="135"/>
      <w:bookmarkEnd w:id="136"/>
      <w:bookmarkEnd w:id="137"/>
    </w:p>
    <w:p w14:paraId="5DA53F4D" w14:textId="77777777" w:rsidR="008A6D4A" w:rsidRDefault="008A6D4A" w:rsidP="007A4424">
      <w:pPr>
        <w:pStyle w:val="51"/>
      </w:pPr>
      <w:bookmarkStart w:id="138" w:name="_Toc510696610"/>
      <w:bookmarkStart w:id="139" w:name="_Toc35971401"/>
      <w:bookmarkStart w:id="140" w:name="_Toc214962994"/>
      <w:r>
        <w:t>6.1.3.2.1</w:t>
      </w:r>
      <w:r>
        <w:tab/>
        <w:t>Description</w:t>
      </w:r>
      <w:bookmarkEnd w:id="138"/>
      <w:bookmarkEnd w:id="139"/>
      <w:bookmarkEnd w:id="140"/>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41" w:name="_Toc35971402"/>
      <w:bookmarkStart w:id="142" w:name="_Toc214962995"/>
      <w:bookmarkStart w:id="143" w:name="_Toc510696612"/>
      <w:bookmarkStart w:id="144" w:name="_Toc35971403"/>
      <w:r>
        <w:t>6.1.3.2.2</w:t>
      </w:r>
      <w:r>
        <w:tab/>
        <w:t>Resource Definition</w:t>
      </w:r>
      <w:bookmarkEnd w:id="141"/>
      <w:bookmarkEnd w:id="14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r w:rsidRPr="003C3902">
              <w:t>AIoT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45" w:name="_Toc214962996"/>
      <w:r>
        <w:lastRenderedPageBreak/>
        <w:t>6.1.3.2.3</w:t>
      </w:r>
      <w:r>
        <w:tab/>
        <w:t>Resource Standard Methods</w:t>
      </w:r>
      <w:bookmarkEnd w:id="143"/>
      <w:bookmarkEnd w:id="144"/>
      <w:bookmarkEnd w:id="145"/>
    </w:p>
    <w:p w14:paraId="0D69EE5C" w14:textId="19F97CA0" w:rsidR="003E58FE" w:rsidRPr="00384E92" w:rsidRDefault="003E58FE" w:rsidP="007A4424">
      <w:pPr>
        <w:pStyle w:val="H6"/>
      </w:pPr>
      <w:bookmarkStart w:id="146" w:name="_Toc510696613"/>
      <w:bookmarkStart w:id="147" w:name="_Toc35971404"/>
      <w:bookmarkStart w:id="148" w:name="_Toc510696635"/>
      <w:bookmarkStart w:id="149" w:name="_Toc35971430"/>
      <w:r w:rsidRPr="00384E92">
        <w:t>6.</w:t>
      </w:r>
      <w:r>
        <w:t>1.3.2.3</w:t>
      </w:r>
      <w:r w:rsidRPr="00384E92">
        <w:t>.1</w:t>
      </w:r>
      <w:r w:rsidRPr="00384E92">
        <w:tab/>
      </w:r>
      <w:r w:rsidR="0094596D">
        <w:t>GET</w:t>
      </w:r>
      <w:bookmarkEnd w:id="146"/>
      <w:bookmarkEnd w:id="14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282153AC" w:rsidR="003E58FE" w:rsidRDefault="003E58FE" w:rsidP="003E58FE"/>
    <w:p w14:paraId="5249A9BD" w14:textId="77777777" w:rsidR="00245D9F" w:rsidRDefault="00245D9F" w:rsidP="00245D9F">
      <w:pPr>
        <w:pStyle w:val="TH"/>
      </w:pPr>
      <w:r w:rsidRPr="00D67AB2">
        <w:lastRenderedPageBreak/>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50" w:name="_Toc510696614"/>
      <w:bookmarkStart w:id="151" w:name="_Toc35971405"/>
      <w:r w:rsidRPr="00384E92">
        <w:t>6.</w:t>
      </w:r>
      <w:r>
        <w:t>1.3.2.3</w:t>
      </w:r>
      <w:r w:rsidRPr="00384E92">
        <w:t>.</w:t>
      </w:r>
      <w:r>
        <w:t>2</w:t>
      </w:r>
      <w:r w:rsidRPr="00384E92">
        <w:tab/>
      </w:r>
      <w:r w:rsidR="0094249D">
        <w:t>PATCH</w:t>
      </w:r>
      <w:bookmarkEnd w:id="150"/>
      <w:bookmarkEnd w:id="151"/>
    </w:p>
    <w:p w14:paraId="595FF609" w14:textId="77777777" w:rsidR="0094249D" w:rsidRDefault="0094249D" w:rsidP="0094249D">
      <w:bookmarkStart w:id="152" w:name="_Toc510696615"/>
      <w:bookmarkStart w:id="15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lastRenderedPageBreak/>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54" w:name="_Toc510696621"/>
      <w:bookmarkStart w:id="155" w:name="_Toc35971412"/>
      <w:bookmarkStart w:id="156" w:name="_Toc214962997"/>
      <w:bookmarkEnd w:id="152"/>
      <w:bookmarkEnd w:id="153"/>
      <w:r>
        <w:t>6.1.3.3</w:t>
      </w:r>
      <w:r>
        <w:tab/>
        <w:t xml:space="preserve">Resource: </w:t>
      </w:r>
      <w:r w:rsidR="00B973CA" w:rsidRPr="009F4348">
        <w:t>AfAuthorizationData</w:t>
      </w:r>
      <w:bookmarkEnd w:id="154"/>
      <w:bookmarkEnd w:id="155"/>
      <w:bookmarkEnd w:id="156"/>
    </w:p>
    <w:p w14:paraId="277604D9" w14:textId="77777777" w:rsidR="00B973CA" w:rsidRDefault="00B973CA" w:rsidP="00B973CA">
      <w:pPr>
        <w:pStyle w:val="51"/>
      </w:pPr>
      <w:bookmarkStart w:id="157" w:name="_Toc214962998"/>
      <w:bookmarkStart w:id="158" w:name="_Toc510696622"/>
      <w:bookmarkStart w:id="159" w:name="_Toc35971413"/>
      <w:r>
        <w:t>6.1.3.3.1</w:t>
      </w:r>
      <w:r>
        <w:tab/>
        <w:t>Description</w:t>
      </w:r>
      <w:bookmarkEnd w:id="157"/>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60" w:name="_Toc214962999"/>
      <w:r>
        <w:t>6.1.3.3.2</w:t>
      </w:r>
      <w:r>
        <w:tab/>
        <w:t>Resource Definition</w:t>
      </w:r>
      <w:bookmarkEnd w:id="160"/>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61" w:name="_Toc214963000"/>
      <w:r>
        <w:t>6.1.3.3.3</w:t>
      </w:r>
      <w:r>
        <w:tab/>
        <w:t>Resource Standard Methods</w:t>
      </w:r>
      <w:bookmarkEnd w:id="161"/>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lastRenderedPageBreak/>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61B2706C" w14:textId="77777777" w:rsidR="003E58FE" w:rsidRDefault="003E58FE" w:rsidP="007A4424">
      <w:pPr>
        <w:pStyle w:val="31"/>
      </w:pPr>
      <w:bookmarkStart w:id="162" w:name="_Toc214963001"/>
      <w:r>
        <w:t>6.1.4</w:t>
      </w:r>
      <w:r>
        <w:tab/>
        <w:t>Custom Operations without associated resources</w:t>
      </w:r>
      <w:bookmarkEnd w:id="158"/>
      <w:bookmarkEnd w:id="159"/>
      <w:bookmarkEnd w:id="162"/>
    </w:p>
    <w:p w14:paraId="793BEC24" w14:textId="298E1107" w:rsidR="00FF6961" w:rsidRDefault="00FF6961" w:rsidP="00FF6961">
      <w:bookmarkStart w:id="163" w:name="_Toc510696623"/>
      <w:bookmarkStart w:id="164"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165" w:name="_Toc510696628"/>
      <w:bookmarkStart w:id="166" w:name="_Toc35971419"/>
      <w:bookmarkStart w:id="167" w:name="_Toc214963002"/>
      <w:bookmarkEnd w:id="163"/>
      <w:bookmarkEnd w:id="164"/>
      <w:r>
        <w:t>6.1.5</w:t>
      </w:r>
      <w:r>
        <w:tab/>
        <w:t>Notifications</w:t>
      </w:r>
      <w:bookmarkEnd w:id="165"/>
      <w:bookmarkEnd w:id="166"/>
      <w:bookmarkEnd w:id="167"/>
    </w:p>
    <w:p w14:paraId="27523707" w14:textId="39AEFDD5" w:rsidR="00FF6961" w:rsidRDefault="00FF6961" w:rsidP="00FF6961">
      <w:bookmarkStart w:id="168" w:name="_Toc510696629"/>
      <w:bookmarkStart w:id="169" w:name="_Toc35971420"/>
      <w:r>
        <w:rPr>
          <w:lang w:eastAsia="zh-CN"/>
        </w:rPr>
        <w:t xml:space="preserve">In this release of this specification, no notifications are defined for the </w:t>
      </w:r>
      <w:r>
        <w:t>Nadm_DM Service</w:t>
      </w:r>
      <w:r>
        <w:rPr>
          <w:lang w:val="en-US"/>
        </w:rPr>
        <w:t>.</w:t>
      </w:r>
    </w:p>
    <w:p w14:paraId="368B4F74" w14:textId="77777777" w:rsidR="003E58FE" w:rsidRDefault="003E58FE" w:rsidP="007A4424">
      <w:pPr>
        <w:pStyle w:val="31"/>
      </w:pPr>
      <w:bookmarkStart w:id="170" w:name="_Toc510696632"/>
      <w:bookmarkStart w:id="171" w:name="_Toc35971427"/>
      <w:bookmarkStart w:id="172" w:name="_Toc214963003"/>
      <w:bookmarkEnd w:id="168"/>
      <w:bookmarkEnd w:id="169"/>
      <w:r>
        <w:t>6.1.6</w:t>
      </w:r>
      <w:r>
        <w:tab/>
        <w:t>Data Model</w:t>
      </w:r>
      <w:bookmarkEnd w:id="170"/>
      <w:bookmarkEnd w:id="171"/>
      <w:bookmarkEnd w:id="172"/>
    </w:p>
    <w:p w14:paraId="0E711D33" w14:textId="77777777" w:rsidR="006E186B" w:rsidRDefault="006E186B" w:rsidP="006E186B">
      <w:pPr>
        <w:pStyle w:val="41"/>
      </w:pPr>
      <w:bookmarkStart w:id="173" w:name="_Toc510696633"/>
      <w:bookmarkStart w:id="174" w:name="_Toc35971428"/>
      <w:bookmarkStart w:id="175" w:name="_Toc214963004"/>
      <w:bookmarkStart w:id="176" w:name="_Toc510696634"/>
      <w:bookmarkStart w:id="177" w:name="_Toc35971429"/>
      <w:r>
        <w:t>6.1.6.1</w:t>
      </w:r>
      <w:r>
        <w:tab/>
        <w:t>General</w:t>
      </w:r>
      <w:bookmarkEnd w:id="173"/>
      <w:bookmarkEnd w:id="174"/>
      <w:bookmarkEnd w:id="175"/>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rFonts w:cs="Arial"/>
                <w:u w:val="single"/>
                <w:lang w:val="en-US" w:eastAsia="zh-CN"/>
              </w:rPr>
            </w:pPr>
            <w:r>
              <w:rPr>
                <w:rFonts w:cs="Arial"/>
                <w:u w:val="single"/>
                <w:lang w:val="en-US" w:eastAsia="zh-CN"/>
              </w:rPr>
              <w:t>TidHandlingInformation</w:t>
            </w:r>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rFonts w:eastAsiaTheme="minorEastAsia"/>
                <w:lang w:eastAsia="zh-CN"/>
              </w:rPr>
            </w:pPr>
            <w:r>
              <w:t>6.1.6.2.</w:t>
            </w:r>
            <w:r>
              <w:rPr>
                <w:rFonts w:eastAsiaTheme="minorEastAsia" w:hint="eastAsia"/>
                <w:lang w:eastAsia="zh-CN"/>
              </w:rPr>
              <w:t>7</w:t>
            </w:r>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rFonts w:eastAsia="等线" w:cs="Arial"/>
                <w:u w:val="single"/>
                <w:lang w:val="en-US"/>
              </w:rPr>
            </w:pPr>
            <w:r w:rsidRPr="005374F8">
              <w:rPr>
                <w:rFonts w:eastAsia="等线" w:cs="Arial"/>
                <w:u w:val="single"/>
                <w:lang w:val="en-US"/>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r>
              <w:rPr>
                <w:lang w:eastAsia="zh-CN"/>
              </w:rPr>
              <w:t>LastKnownAiot</w:t>
            </w:r>
            <w:r w:rsidR="00D423B4">
              <w:rPr>
                <w:lang w:eastAsia="zh-CN"/>
              </w:rPr>
              <w:t>f</w:t>
            </w:r>
            <w:r>
              <w:rPr>
                <w:lang w:eastAsia="zh-CN"/>
              </w:rPr>
              <w:t>InfoInd</w:t>
            </w:r>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r>
              <w:t>Af</w:t>
            </w:r>
            <w:r w:rsidRPr="00C62CEC">
              <w:t>Id</w:t>
            </w:r>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lang w:eastAsia="zh-CN"/>
              </w:rPr>
            </w:pPr>
            <w:r>
              <w:rPr>
                <w:rFonts w:cs="Arial"/>
                <w:u w:val="single"/>
                <w:lang w:val="en-US" w:eastAsia="zh-CN"/>
              </w:rPr>
              <w:t>Tid</w:t>
            </w:r>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lang w:eastAsia="zh-CN"/>
              </w:rPr>
            </w:pPr>
            <w:r w:rsidRPr="00140D20">
              <w:rPr>
                <w:rFonts w:eastAsia="等线" w:cs="Arial"/>
                <w:u w:val="single"/>
                <w:lang w:val="en-US"/>
              </w:rPr>
              <w:t xml:space="preserve">Temporary ID </w:t>
            </w:r>
            <w:r>
              <w:rPr>
                <w:rFonts w:eastAsia="等线" w:cs="Arial"/>
                <w:u w:val="single"/>
                <w:lang w:val="en-US"/>
              </w:rPr>
              <w:t xml:space="preserve">(T-ID) </w:t>
            </w:r>
            <w:r w:rsidRPr="00140D20">
              <w:rPr>
                <w:rFonts w:eastAsia="等线" w:cs="Arial"/>
                <w:u w:val="single"/>
                <w:lang w:val="en-US"/>
              </w:rPr>
              <w:t xml:space="preserve">of the AIoT device </w:t>
            </w:r>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r>
              <w:rPr>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lang w:eastAsia="zh-CN"/>
              </w:rPr>
            </w:pPr>
            <w:r>
              <w:rPr>
                <w:lang w:eastAsia="zh-CN"/>
              </w:rPr>
              <w:t>TidType</w:t>
            </w:r>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78" w:name="_Toc2149630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77777777" w:rsidR="008A6D4A" w:rsidRDefault="008A6D4A" w:rsidP="007A4424">
      <w:pPr>
        <w:pStyle w:val="51"/>
      </w:pPr>
      <w:bookmarkStart w:id="179" w:name="_Toc214963006"/>
      <w:r>
        <w:t>6.1.6.2.1</w:t>
      </w:r>
      <w:r>
        <w:tab/>
        <w:t>Introduction</w:t>
      </w:r>
      <w:bookmarkEnd w:id="148"/>
      <w:bookmarkEnd w:id="149"/>
      <w:bookmarkEnd w:id="179"/>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80" w:name="_Toc510696636"/>
      <w:bookmarkStart w:id="181" w:name="_Toc35971431"/>
      <w:bookmarkStart w:id="182" w:name="_Toc214963007"/>
      <w:r>
        <w:t>6.1.6.2.2</w:t>
      </w:r>
      <w:r>
        <w:tab/>
        <w:t xml:space="preserve">Type: </w:t>
      </w:r>
      <w:r w:rsidR="0094249D">
        <w:rPr>
          <w:rFonts w:hint="eastAsia"/>
          <w:lang w:eastAsia="zh-CN"/>
        </w:rPr>
        <w:t>A</w:t>
      </w:r>
      <w:r w:rsidR="0094249D">
        <w:rPr>
          <w:lang w:eastAsia="zh-CN"/>
        </w:rPr>
        <w:t>iotDevProfileData</w:t>
      </w:r>
      <w:bookmarkEnd w:id="180"/>
      <w:bookmarkEnd w:id="181"/>
      <w:bookmarkEnd w:id="182"/>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trPr>
        <w:tc>
          <w:tcPr>
            <w:tcW w:w="1701" w:type="dxa"/>
          </w:tcPr>
          <w:p w14:paraId="12E0C8A4" w14:textId="5E2C7BB9" w:rsidR="00961388" w:rsidRPr="00961388" w:rsidRDefault="00961388" w:rsidP="00961388">
            <w:pPr>
              <w:pStyle w:val="TAL"/>
              <w:rPr>
                <w:lang w:eastAsia="zh-CN"/>
              </w:rPr>
            </w:pPr>
            <w:r>
              <w:t>tidCurrent</w:t>
            </w:r>
          </w:p>
        </w:tc>
        <w:tc>
          <w:tcPr>
            <w:tcW w:w="1444" w:type="dxa"/>
          </w:tcPr>
          <w:p w14:paraId="547E0262" w14:textId="6B9346C4" w:rsidR="00961388" w:rsidRPr="00CA5779" w:rsidRDefault="00961388" w:rsidP="00961388">
            <w:pPr>
              <w:pStyle w:val="TAL"/>
              <w:rPr>
                <w:lang w:eastAsia="zh-CN"/>
              </w:rPr>
            </w:pPr>
            <w:r>
              <w:t>Tid</w:t>
            </w:r>
          </w:p>
        </w:tc>
        <w:tc>
          <w:tcPr>
            <w:tcW w:w="425" w:type="dxa"/>
          </w:tcPr>
          <w:p w14:paraId="012E5C65" w14:textId="0C0EAFE3" w:rsidR="00961388" w:rsidRPr="00CA5779" w:rsidRDefault="00961388" w:rsidP="00961388">
            <w:pPr>
              <w:pStyle w:val="TAC"/>
              <w:rPr>
                <w:lang w:eastAsia="zh-CN"/>
              </w:rPr>
            </w:pPr>
            <w:r>
              <w:t>O</w:t>
            </w:r>
          </w:p>
        </w:tc>
        <w:tc>
          <w:tcPr>
            <w:tcW w:w="1134" w:type="dxa"/>
          </w:tcPr>
          <w:p w14:paraId="6A9B4CA8" w14:textId="2A7E537C" w:rsidR="00961388" w:rsidRPr="00CA5779" w:rsidRDefault="00961388" w:rsidP="00961388">
            <w:pPr>
              <w:pStyle w:val="TAL"/>
              <w:rPr>
                <w:lang w:eastAsia="zh-CN"/>
              </w:rPr>
            </w:pPr>
            <w:r>
              <w:t>0..1</w:t>
            </w:r>
          </w:p>
        </w:tc>
        <w:tc>
          <w:tcPr>
            <w:tcW w:w="2410" w:type="dxa"/>
          </w:tcPr>
          <w:p w14:paraId="62D8AB30" w14:textId="7CD4EC20" w:rsidR="00961388" w:rsidRPr="00CA5779" w:rsidRDefault="00961388" w:rsidP="00961388">
            <w:pPr>
              <w:pStyle w:val="TAL"/>
              <w:rPr>
                <w:rFonts w:eastAsiaTheme="minorEastAsia"/>
              </w:rPr>
            </w:pPr>
            <w:r w:rsidRPr="009140E4">
              <w:rPr>
                <w:rFonts w:cs="Arial"/>
                <w:szCs w:val="18"/>
              </w:rPr>
              <w:t>Current Temporary Identifier (TIDn)</w:t>
            </w:r>
            <w:r>
              <w:rPr>
                <w:rFonts w:cs="Arial"/>
                <w:szCs w:val="18"/>
              </w:rPr>
              <w:t xml:space="preserve"> </w:t>
            </w:r>
            <w:r w:rsidRPr="00140D20">
              <w:rPr>
                <w:rFonts w:eastAsia="等线" w:cs="Arial"/>
                <w:u w:val="single"/>
                <w:lang w:val="en-US"/>
              </w:rPr>
              <w:t xml:space="preserve">as specified in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2D2C33CB" w14:textId="77777777" w:rsidR="00961388" w:rsidRPr="0016361A" w:rsidRDefault="00961388" w:rsidP="00961388">
            <w:pPr>
              <w:pStyle w:val="TAL"/>
              <w:rPr>
                <w:rFonts w:cs="Arial"/>
                <w:szCs w:val="18"/>
              </w:rPr>
            </w:pPr>
          </w:p>
        </w:tc>
      </w:tr>
      <w:tr w:rsidR="00961388" w:rsidRPr="00B54FF5" w14:paraId="25E3C780" w14:textId="77777777" w:rsidTr="00D569BD">
        <w:trPr>
          <w:jc w:val="center"/>
        </w:trPr>
        <w:tc>
          <w:tcPr>
            <w:tcW w:w="1701" w:type="dxa"/>
          </w:tcPr>
          <w:p w14:paraId="0FD081CD" w14:textId="2A7B78A2" w:rsidR="00961388" w:rsidRDefault="00961388" w:rsidP="00961388">
            <w:pPr>
              <w:pStyle w:val="TAL"/>
              <w:rPr>
                <w:lang w:eastAsia="zh-CN"/>
              </w:rPr>
            </w:pPr>
            <w:r>
              <w:rPr>
                <w:lang w:eastAsia="zh-CN"/>
              </w:rPr>
              <w:t>tidPrevious</w:t>
            </w:r>
          </w:p>
        </w:tc>
        <w:tc>
          <w:tcPr>
            <w:tcW w:w="1444" w:type="dxa"/>
          </w:tcPr>
          <w:p w14:paraId="4D103F65" w14:textId="5DCFB16C" w:rsidR="00961388" w:rsidRPr="00CA5779" w:rsidRDefault="00961388" w:rsidP="00961388">
            <w:pPr>
              <w:pStyle w:val="TAL"/>
              <w:rPr>
                <w:lang w:eastAsia="zh-CN"/>
              </w:rPr>
            </w:pPr>
            <w:r>
              <w:rPr>
                <w:lang w:eastAsia="zh-CN"/>
              </w:rPr>
              <w:t>Tid</w:t>
            </w:r>
          </w:p>
        </w:tc>
        <w:tc>
          <w:tcPr>
            <w:tcW w:w="425" w:type="dxa"/>
          </w:tcPr>
          <w:p w14:paraId="035CE471" w14:textId="03D65C85" w:rsidR="00961388" w:rsidRPr="00CA5779" w:rsidRDefault="00961388" w:rsidP="00961388">
            <w:pPr>
              <w:pStyle w:val="TAC"/>
              <w:rPr>
                <w:lang w:eastAsia="zh-CN"/>
              </w:rPr>
            </w:pPr>
            <w:r>
              <w:rPr>
                <w:lang w:eastAsia="zh-CN"/>
              </w:rPr>
              <w:t>O</w:t>
            </w:r>
          </w:p>
        </w:tc>
        <w:tc>
          <w:tcPr>
            <w:tcW w:w="1134" w:type="dxa"/>
          </w:tcPr>
          <w:p w14:paraId="1DB47DA6" w14:textId="51A81D74" w:rsidR="00961388" w:rsidRPr="00CA5779" w:rsidRDefault="00961388" w:rsidP="00961388">
            <w:pPr>
              <w:pStyle w:val="TAL"/>
              <w:rPr>
                <w:lang w:eastAsia="zh-CN"/>
              </w:rPr>
            </w:pPr>
            <w:r>
              <w:rPr>
                <w:lang w:eastAsia="zh-CN"/>
              </w:rPr>
              <w:t>0..1</w:t>
            </w:r>
          </w:p>
        </w:tc>
        <w:tc>
          <w:tcPr>
            <w:tcW w:w="2410" w:type="dxa"/>
          </w:tcPr>
          <w:p w14:paraId="3044FE6E" w14:textId="6D339844" w:rsidR="00961388" w:rsidRPr="00CA5779" w:rsidRDefault="00961388" w:rsidP="00961388">
            <w:pPr>
              <w:pStyle w:val="TAL"/>
              <w:rPr>
                <w:rFonts w:eastAsiaTheme="minorEastAsia"/>
              </w:rPr>
            </w:pPr>
            <w:r>
              <w:rPr>
                <w:rFonts w:eastAsiaTheme="minorEastAsia"/>
              </w:rPr>
              <w:t>Previou</w:t>
            </w:r>
            <w:r w:rsidRPr="00AA6ECC">
              <w:rPr>
                <w:rFonts w:eastAsiaTheme="minorEastAsia"/>
              </w:rPr>
              <w:t xml:space="preserve">s Temporary Identifier (TIDn-1) </w:t>
            </w:r>
            <w:r w:rsidRPr="00140D20">
              <w:rPr>
                <w:rFonts w:eastAsia="等线" w:cs="Arial"/>
                <w:u w:val="single"/>
                <w:lang w:val="en-US"/>
              </w:rPr>
              <w:t xml:space="preserve">as specified in </w:t>
            </w:r>
            <w:r>
              <w:rPr>
                <w:rFonts w:eastAsia="等线" w:cs="Arial"/>
                <w:u w:val="single"/>
                <w:lang w:val="en-US"/>
              </w:rPr>
              <w:t>3GPP </w:t>
            </w:r>
            <w:r w:rsidRPr="00140D20">
              <w:rPr>
                <w:rFonts w:eastAsia="等线" w:cs="Arial"/>
                <w:u w:val="single"/>
                <w:lang w:val="en-US"/>
              </w:rPr>
              <w:t>TS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61E1937B" w14:textId="77777777" w:rsidR="00961388" w:rsidRPr="0016361A" w:rsidRDefault="00961388" w:rsidP="00961388">
            <w:pPr>
              <w:pStyle w:val="TAL"/>
              <w:rPr>
                <w:rFonts w:cs="Arial"/>
                <w:szCs w:val="18"/>
              </w:rPr>
            </w:pPr>
          </w:p>
        </w:tc>
      </w:tr>
      <w:tr w:rsidR="00961388" w:rsidRPr="00B54FF5" w14:paraId="40E0A7AB" w14:textId="77777777" w:rsidTr="00D569BD">
        <w:trPr>
          <w:jc w:val="center"/>
        </w:trPr>
        <w:tc>
          <w:tcPr>
            <w:tcW w:w="1701" w:type="dxa"/>
          </w:tcPr>
          <w:p w14:paraId="0F44670C" w14:textId="06F3D6FE" w:rsidR="00961388" w:rsidRDefault="00961388" w:rsidP="00961388">
            <w:pPr>
              <w:pStyle w:val="TAL"/>
              <w:rPr>
                <w:lang w:eastAsia="zh-CN"/>
              </w:rPr>
            </w:pPr>
            <w:r>
              <w:rPr>
                <w:rFonts w:cs="Arial"/>
                <w:u w:val="single"/>
                <w:lang w:val="en-US" w:eastAsia="zh-CN"/>
              </w:rPr>
              <w:t>tidHandlingInformation</w:t>
            </w:r>
          </w:p>
        </w:tc>
        <w:tc>
          <w:tcPr>
            <w:tcW w:w="1444" w:type="dxa"/>
          </w:tcPr>
          <w:p w14:paraId="4E31E49E" w14:textId="538B7742" w:rsidR="00961388" w:rsidRDefault="00961388" w:rsidP="00961388">
            <w:pPr>
              <w:pStyle w:val="TAL"/>
              <w:rPr>
                <w:lang w:eastAsia="zh-CN"/>
              </w:rPr>
            </w:pPr>
            <w:r>
              <w:rPr>
                <w:rFonts w:cs="Arial"/>
                <w:u w:val="single"/>
                <w:lang w:val="en-US" w:eastAsia="zh-CN"/>
              </w:rPr>
              <w:t>TidHandlingInformation</w:t>
            </w:r>
          </w:p>
        </w:tc>
        <w:tc>
          <w:tcPr>
            <w:tcW w:w="425" w:type="dxa"/>
          </w:tcPr>
          <w:p w14:paraId="6B1C5025" w14:textId="286B0687" w:rsidR="00961388" w:rsidRDefault="00961388" w:rsidP="00961388">
            <w:pPr>
              <w:pStyle w:val="TAC"/>
              <w:rPr>
                <w:lang w:eastAsia="zh-CN"/>
              </w:rPr>
            </w:pPr>
            <w:r>
              <w:t>O</w:t>
            </w:r>
          </w:p>
        </w:tc>
        <w:tc>
          <w:tcPr>
            <w:tcW w:w="1134" w:type="dxa"/>
          </w:tcPr>
          <w:p w14:paraId="383B97F9" w14:textId="2CE643EF" w:rsidR="00961388" w:rsidRDefault="00961388" w:rsidP="00961388">
            <w:pPr>
              <w:pStyle w:val="TAL"/>
              <w:rPr>
                <w:lang w:eastAsia="zh-CN"/>
              </w:rPr>
            </w:pPr>
            <w:r>
              <w:t>0..1</w:t>
            </w:r>
          </w:p>
        </w:tc>
        <w:tc>
          <w:tcPr>
            <w:tcW w:w="2410" w:type="dxa"/>
          </w:tcPr>
          <w:p w14:paraId="61420119" w14:textId="76B10475" w:rsidR="00961388" w:rsidRPr="00245D9F" w:rsidRDefault="00961388" w:rsidP="00961388">
            <w:pPr>
              <w:pStyle w:val="TAL"/>
              <w:rPr>
                <w:rFonts w:eastAsiaTheme="minorEastAsia"/>
              </w:rPr>
            </w:pPr>
            <w:r w:rsidRPr="005374F8">
              <w:rPr>
                <w:rFonts w:eastAsia="等线" w:cs="Arial"/>
                <w:u w:val="single"/>
                <w:lang w:val="en-US"/>
              </w:rPr>
              <w:t>T-ID handling information</w:t>
            </w:r>
            <w:r w:rsidRPr="00140D20">
              <w:rPr>
                <w:rFonts w:eastAsia="等线" w:cs="Arial"/>
                <w:u w:val="single"/>
                <w:lang w:val="en-US"/>
              </w:rPr>
              <w:t xml:space="preserve"> as specified in</w:t>
            </w:r>
            <w:r>
              <w:rPr>
                <w:rFonts w:eastAsia="等线" w:cs="Arial"/>
                <w:u w:val="single"/>
                <w:lang w:val="en-US"/>
              </w:rPr>
              <w:t xml:space="preserve"> clause 5.4.3 of</w:t>
            </w:r>
            <w:r w:rsidRPr="00140D20">
              <w:rPr>
                <w:rFonts w:eastAsia="等线" w:cs="Arial"/>
                <w:u w:val="single"/>
                <w:lang w:val="en-US"/>
              </w:rPr>
              <w:t xml:space="preserve">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p>
        </w:tc>
        <w:tc>
          <w:tcPr>
            <w:tcW w:w="2410" w:type="dxa"/>
          </w:tcPr>
          <w:p w14:paraId="3C310D86" w14:textId="77777777" w:rsidR="00961388" w:rsidRPr="0016361A" w:rsidRDefault="00961388" w:rsidP="00961388">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83" w:name="_Toc510696637"/>
      <w:bookmarkStart w:id="184" w:name="_Toc35971432"/>
      <w:bookmarkStart w:id="185" w:name="_Toc214963008"/>
      <w:r>
        <w:t>6.1.6.2.3</w:t>
      </w:r>
      <w:r>
        <w:tab/>
        <w:t xml:space="preserve">Type: </w:t>
      </w:r>
      <w:r w:rsidR="0094249D" w:rsidRPr="00CA5779">
        <w:rPr>
          <w:lang w:eastAsia="zh-CN"/>
        </w:rPr>
        <w:t>LastKnownAiotfInfo</w:t>
      </w:r>
      <w:bookmarkEnd w:id="183"/>
      <w:bookmarkEnd w:id="184"/>
      <w:bookmarkEnd w:id="185"/>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86" w:name="_Toc214963009"/>
      <w:bookmarkStart w:id="187" w:name="_Toc510696638"/>
      <w:bookmarkStart w:id="188" w:name="_Toc35971433"/>
      <w:r>
        <w:lastRenderedPageBreak/>
        <w:t>6.1.6.2.</w:t>
      </w:r>
      <w:r w:rsidRPr="00BD11F3">
        <w:t>4</w:t>
      </w:r>
      <w:r>
        <w:tab/>
        <w:t>Type: Individual</w:t>
      </w:r>
      <w:r w:rsidRPr="00BE4C16">
        <w:rPr>
          <w:lang w:eastAsia="zh-CN"/>
        </w:rPr>
        <w:t>AfAuthorizationData</w:t>
      </w:r>
      <w:bookmarkEnd w:id="186"/>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89" w:name="_Toc214963010"/>
      <w:r>
        <w:t>6.1.6.2.</w:t>
      </w:r>
      <w:r w:rsidRPr="00BD11F3">
        <w:t>5</w:t>
      </w:r>
      <w:r>
        <w:tab/>
        <w:t xml:space="preserve">Type: </w:t>
      </w:r>
      <w:r>
        <w:rPr>
          <w:lang w:eastAsia="zh-CN"/>
        </w:rPr>
        <w:t>AllowedTargetAiotDevice</w:t>
      </w:r>
      <w:bookmarkEnd w:id="189"/>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r w:rsidRPr="003C3902">
              <w:t>AIoT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90" w:name="_Toc214963011"/>
      <w:r>
        <w:t>6.1.6.2.</w:t>
      </w:r>
      <w:r w:rsidRPr="00BD11F3">
        <w:t>6</w:t>
      </w:r>
      <w:r>
        <w:tab/>
        <w:t xml:space="preserve">Type: </w:t>
      </w:r>
      <w:r>
        <w:rPr>
          <w:lang w:eastAsia="zh-CN"/>
        </w:rPr>
        <w:t>AfAuthorizationData</w:t>
      </w:r>
      <w:bookmarkEnd w:id="190"/>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D76FE9D" w:rsidR="0038126A" w:rsidRDefault="0038126A" w:rsidP="0038126A">
      <w:pPr>
        <w:pStyle w:val="51"/>
      </w:pPr>
      <w:bookmarkStart w:id="191" w:name="_Toc214963012"/>
      <w:r>
        <w:lastRenderedPageBreak/>
        <w:t>6.1.6.2.</w:t>
      </w:r>
      <w:r>
        <w:rPr>
          <w:rFonts w:eastAsiaTheme="minorEastAsia" w:hint="eastAsia"/>
          <w:lang w:eastAsia="zh-CN"/>
        </w:rPr>
        <w:t>7</w:t>
      </w:r>
      <w:r>
        <w:tab/>
        <w:t xml:space="preserve">Type: </w:t>
      </w:r>
      <w:r>
        <w:rPr>
          <w:rFonts w:cs="Arial"/>
          <w:u w:val="single"/>
          <w:lang w:val="en-US" w:eastAsia="zh-CN"/>
        </w:rPr>
        <w:t>TidHandlingInformation</w:t>
      </w:r>
      <w:bookmarkEnd w:id="191"/>
    </w:p>
    <w:p w14:paraId="5D84B413" w14:textId="7C1492AF" w:rsidR="0038126A" w:rsidRDefault="0038126A" w:rsidP="0038126A">
      <w:pPr>
        <w:pStyle w:val="TH"/>
      </w:pPr>
      <w:r>
        <w:rPr>
          <w:noProof/>
        </w:rPr>
        <w:t>Table </w:t>
      </w:r>
      <w:r>
        <w:t>6.1.6.2.</w:t>
      </w:r>
      <w:r>
        <w:rPr>
          <w:rFonts w:eastAsiaTheme="minorEastAsia" w:hint="eastAsia"/>
          <w:lang w:eastAsia="zh-CN"/>
        </w:rPr>
        <w:t>7</w:t>
      </w:r>
      <w:r>
        <w:t xml:space="preserve">-1: </w:t>
      </w:r>
      <w:r>
        <w:rPr>
          <w:noProof/>
        </w:rPr>
        <w:t xml:space="preserve">Definition of type </w:t>
      </w:r>
      <w:r>
        <w:rPr>
          <w:rFonts w:cs="Arial"/>
          <w:u w:val="single"/>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trPr>
        <w:tc>
          <w:tcPr>
            <w:tcW w:w="1701" w:type="dxa"/>
            <w:shd w:val="clear" w:color="auto" w:fill="C0C0C0"/>
            <w:hideMark/>
          </w:tcPr>
          <w:p w14:paraId="46FD3829" w14:textId="77777777" w:rsidR="0038126A" w:rsidRPr="0016361A" w:rsidRDefault="0038126A" w:rsidP="004B3CFB">
            <w:pPr>
              <w:pStyle w:val="TAH"/>
            </w:pPr>
            <w:r w:rsidRPr="0016361A">
              <w:t>Attribute name</w:t>
            </w:r>
          </w:p>
        </w:tc>
        <w:tc>
          <w:tcPr>
            <w:tcW w:w="1444" w:type="dxa"/>
            <w:shd w:val="clear" w:color="auto" w:fill="C0C0C0"/>
            <w:hideMark/>
          </w:tcPr>
          <w:p w14:paraId="7B604F03" w14:textId="77777777" w:rsidR="0038126A" w:rsidRPr="0016361A" w:rsidRDefault="0038126A" w:rsidP="004B3CFB">
            <w:pPr>
              <w:pStyle w:val="TAH"/>
            </w:pPr>
            <w:r w:rsidRPr="0016361A">
              <w:t>Data type</w:t>
            </w:r>
          </w:p>
        </w:tc>
        <w:tc>
          <w:tcPr>
            <w:tcW w:w="425" w:type="dxa"/>
            <w:shd w:val="clear" w:color="auto" w:fill="C0C0C0"/>
            <w:hideMark/>
          </w:tcPr>
          <w:p w14:paraId="38C4294A" w14:textId="77777777" w:rsidR="0038126A" w:rsidRPr="0016361A" w:rsidRDefault="0038126A" w:rsidP="004B3CFB">
            <w:pPr>
              <w:pStyle w:val="TAH"/>
            </w:pPr>
            <w:r w:rsidRPr="0016361A">
              <w:t>P</w:t>
            </w:r>
          </w:p>
        </w:tc>
        <w:tc>
          <w:tcPr>
            <w:tcW w:w="1134" w:type="dxa"/>
            <w:shd w:val="clear" w:color="auto" w:fill="C0C0C0"/>
          </w:tcPr>
          <w:p w14:paraId="5870D7D2" w14:textId="77777777" w:rsidR="0038126A" w:rsidRPr="0016361A" w:rsidRDefault="0038126A" w:rsidP="004B3CFB">
            <w:pPr>
              <w:pStyle w:val="TAH"/>
            </w:pPr>
            <w:r w:rsidRPr="00F112E4">
              <w:t>Cardinality</w:t>
            </w:r>
          </w:p>
        </w:tc>
        <w:tc>
          <w:tcPr>
            <w:tcW w:w="3368" w:type="dxa"/>
            <w:shd w:val="clear" w:color="auto" w:fill="C0C0C0"/>
            <w:hideMark/>
          </w:tcPr>
          <w:p w14:paraId="7C146841" w14:textId="77777777" w:rsidR="0038126A" w:rsidRPr="0016361A" w:rsidRDefault="0038126A" w:rsidP="004B3CFB">
            <w:pPr>
              <w:pStyle w:val="TAH"/>
              <w:rPr>
                <w:rFonts w:cs="Arial"/>
                <w:szCs w:val="18"/>
              </w:rPr>
            </w:pPr>
            <w:r w:rsidRPr="0016361A">
              <w:rPr>
                <w:rFonts w:cs="Arial"/>
                <w:szCs w:val="18"/>
              </w:rPr>
              <w:t>Description</w:t>
            </w:r>
          </w:p>
        </w:tc>
        <w:tc>
          <w:tcPr>
            <w:tcW w:w="1452" w:type="dxa"/>
            <w:shd w:val="clear" w:color="auto" w:fill="C0C0C0"/>
          </w:tcPr>
          <w:p w14:paraId="35F0851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659561B3" w14:textId="77777777" w:rsidTr="004B3CFB">
        <w:trPr>
          <w:jc w:val="center"/>
        </w:trPr>
        <w:tc>
          <w:tcPr>
            <w:tcW w:w="1701" w:type="dxa"/>
          </w:tcPr>
          <w:p w14:paraId="5FAAA7EF" w14:textId="77777777" w:rsidR="0038126A" w:rsidRPr="0016361A" w:rsidRDefault="0038126A" w:rsidP="004B3CFB">
            <w:pPr>
              <w:pStyle w:val="TAL"/>
            </w:pPr>
            <w:r>
              <w:rPr>
                <w:lang w:eastAsia="zh-CN"/>
              </w:rPr>
              <w:t>tidType</w:t>
            </w:r>
          </w:p>
        </w:tc>
        <w:tc>
          <w:tcPr>
            <w:tcW w:w="1444" w:type="dxa"/>
          </w:tcPr>
          <w:p w14:paraId="30F9688C" w14:textId="77777777" w:rsidR="0038126A" w:rsidRPr="0016361A" w:rsidRDefault="0038126A" w:rsidP="004B3CFB">
            <w:pPr>
              <w:pStyle w:val="TAL"/>
            </w:pPr>
            <w:r>
              <w:rPr>
                <w:lang w:eastAsia="zh-CN"/>
              </w:rPr>
              <w:t>TidType</w:t>
            </w:r>
          </w:p>
        </w:tc>
        <w:tc>
          <w:tcPr>
            <w:tcW w:w="425" w:type="dxa"/>
          </w:tcPr>
          <w:p w14:paraId="6B2C8BD6" w14:textId="77777777" w:rsidR="0038126A" w:rsidRPr="0016361A" w:rsidRDefault="0038126A" w:rsidP="004B3CFB">
            <w:pPr>
              <w:pStyle w:val="TAC"/>
            </w:pPr>
            <w:r>
              <w:rPr>
                <w:rFonts w:hint="eastAsia"/>
                <w:lang w:eastAsia="zh-CN"/>
              </w:rPr>
              <w:t>M</w:t>
            </w:r>
          </w:p>
        </w:tc>
        <w:tc>
          <w:tcPr>
            <w:tcW w:w="1134" w:type="dxa"/>
          </w:tcPr>
          <w:p w14:paraId="26FD8DCD" w14:textId="77777777" w:rsidR="0038126A" w:rsidRPr="0016361A" w:rsidRDefault="0038126A" w:rsidP="004B3CFB">
            <w:pPr>
              <w:pStyle w:val="TAL"/>
            </w:pPr>
            <w:r>
              <w:rPr>
                <w:rFonts w:hint="eastAsia"/>
                <w:lang w:eastAsia="zh-CN"/>
              </w:rPr>
              <w:t>1</w:t>
            </w:r>
          </w:p>
        </w:tc>
        <w:tc>
          <w:tcPr>
            <w:tcW w:w="3368" w:type="dxa"/>
          </w:tcPr>
          <w:p w14:paraId="6835AB17" w14:textId="77777777" w:rsidR="0038126A" w:rsidRPr="0016361A" w:rsidRDefault="0038126A" w:rsidP="004B3CFB">
            <w:pPr>
              <w:pStyle w:val="TAL"/>
              <w:rPr>
                <w:rFonts w:cs="Arial"/>
                <w:szCs w:val="18"/>
              </w:rPr>
            </w:pPr>
            <w:r>
              <w:rPr>
                <w:rFonts w:cs="Arial"/>
                <w:szCs w:val="18"/>
              </w:rPr>
              <w:t xml:space="preserve">Indicates the </w:t>
            </w:r>
            <w:r>
              <w:t>T-ID handling type.</w:t>
            </w:r>
          </w:p>
        </w:tc>
        <w:tc>
          <w:tcPr>
            <w:tcW w:w="1452" w:type="dxa"/>
          </w:tcPr>
          <w:p w14:paraId="6DF18558" w14:textId="77777777" w:rsidR="0038126A" w:rsidRPr="0016361A" w:rsidRDefault="0038126A" w:rsidP="004B3CFB">
            <w:pPr>
              <w:pStyle w:val="TAL"/>
              <w:rPr>
                <w:rFonts w:cs="Arial"/>
                <w:szCs w:val="18"/>
              </w:rPr>
            </w:pPr>
          </w:p>
        </w:tc>
      </w:tr>
      <w:tr w:rsidR="0038126A" w:rsidRPr="00BA75D9" w14:paraId="7006905C" w14:textId="77777777" w:rsidTr="004B3CFB">
        <w:trPr>
          <w:jc w:val="center"/>
        </w:trPr>
        <w:tc>
          <w:tcPr>
            <w:tcW w:w="1701" w:type="dxa"/>
          </w:tcPr>
          <w:p w14:paraId="2ED1FD0D" w14:textId="77777777" w:rsidR="0038126A" w:rsidRPr="0016361A" w:rsidRDefault="0038126A" w:rsidP="004B3CFB">
            <w:pPr>
              <w:pStyle w:val="TAL"/>
              <w:rPr>
                <w:lang w:eastAsia="zh-CN"/>
              </w:rPr>
            </w:pPr>
            <w:r>
              <w:rPr>
                <w:rFonts w:hint="eastAsia"/>
                <w:lang w:eastAsia="zh-CN"/>
              </w:rPr>
              <w:t>t</w:t>
            </w:r>
            <w:r>
              <w:rPr>
                <w:lang w:eastAsia="zh-CN"/>
              </w:rPr>
              <w:t>idTypeUpdateInd</w:t>
            </w:r>
          </w:p>
        </w:tc>
        <w:tc>
          <w:tcPr>
            <w:tcW w:w="1444" w:type="dxa"/>
          </w:tcPr>
          <w:p w14:paraId="48E59A36" w14:textId="77777777" w:rsidR="0038126A" w:rsidRPr="0016361A" w:rsidRDefault="0038126A" w:rsidP="004B3CFB">
            <w:pPr>
              <w:pStyle w:val="TAL"/>
              <w:rPr>
                <w:lang w:eastAsia="zh-CN"/>
              </w:rPr>
            </w:pPr>
            <w:r>
              <w:rPr>
                <w:rFonts w:hint="eastAsia"/>
                <w:lang w:eastAsia="zh-CN"/>
              </w:rPr>
              <w:t>b</w:t>
            </w:r>
            <w:r>
              <w:rPr>
                <w:lang w:eastAsia="zh-CN"/>
              </w:rPr>
              <w:t>oolean</w:t>
            </w:r>
          </w:p>
        </w:tc>
        <w:tc>
          <w:tcPr>
            <w:tcW w:w="425" w:type="dxa"/>
          </w:tcPr>
          <w:p w14:paraId="2B59F631" w14:textId="77777777" w:rsidR="0038126A" w:rsidRPr="0016361A" w:rsidRDefault="0038126A" w:rsidP="004B3CFB">
            <w:pPr>
              <w:pStyle w:val="TAC"/>
              <w:rPr>
                <w:lang w:eastAsia="zh-CN"/>
              </w:rPr>
            </w:pPr>
            <w:r>
              <w:rPr>
                <w:lang w:eastAsia="zh-CN"/>
              </w:rPr>
              <w:t>C</w:t>
            </w:r>
          </w:p>
        </w:tc>
        <w:tc>
          <w:tcPr>
            <w:tcW w:w="1134" w:type="dxa"/>
          </w:tcPr>
          <w:p w14:paraId="354670D8" w14:textId="77777777" w:rsidR="0038126A" w:rsidRPr="0016361A" w:rsidRDefault="0038126A" w:rsidP="004B3CFB">
            <w:pPr>
              <w:pStyle w:val="TAL"/>
              <w:rPr>
                <w:lang w:eastAsia="zh-CN"/>
              </w:rPr>
            </w:pPr>
            <w:r>
              <w:rPr>
                <w:lang w:eastAsia="zh-CN"/>
              </w:rPr>
              <w:t>0..</w:t>
            </w:r>
            <w:r>
              <w:rPr>
                <w:rFonts w:hint="eastAsia"/>
                <w:lang w:eastAsia="zh-CN"/>
              </w:rPr>
              <w:t>1</w:t>
            </w:r>
          </w:p>
        </w:tc>
        <w:tc>
          <w:tcPr>
            <w:tcW w:w="3368" w:type="dxa"/>
          </w:tcPr>
          <w:p w14:paraId="6A63ED67" w14:textId="77777777" w:rsidR="0038126A" w:rsidRDefault="0038126A" w:rsidP="004B3CFB">
            <w:pPr>
              <w:pStyle w:val="TAL"/>
            </w:pPr>
            <w:r>
              <w:rPr>
                <w:rFonts w:cs="Arial"/>
                <w:szCs w:val="18"/>
                <w:lang w:eastAsia="zh-CN"/>
              </w:rPr>
              <w:t xml:space="preserve">This IE shall be present if the TidType set to </w:t>
            </w:r>
            <w:r>
              <w:t>"STORED".</w:t>
            </w:r>
          </w:p>
          <w:p w14:paraId="16976794" w14:textId="77777777" w:rsidR="0038126A" w:rsidRDefault="0038126A" w:rsidP="004B3CFB">
            <w:pPr>
              <w:pStyle w:val="TAL"/>
              <w:rPr>
                <w:rFonts w:cs="Arial"/>
                <w:szCs w:val="18"/>
                <w:lang w:eastAsia="zh-CN"/>
              </w:rPr>
            </w:pPr>
          </w:p>
          <w:p w14:paraId="496D6677" w14:textId="77777777" w:rsidR="0038126A" w:rsidRDefault="0038126A" w:rsidP="004B3CFB">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0500CAEF" w14:textId="77777777" w:rsidR="0038126A" w:rsidRDefault="0038126A" w:rsidP="004B3CFB">
            <w:pPr>
              <w:pStyle w:val="TAL"/>
              <w:rPr>
                <w:rFonts w:cs="Arial"/>
                <w:szCs w:val="18"/>
                <w:lang w:eastAsia="zh-CN"/>
              </w:rPr>
            </w:pPr>
          </w:p>
          <w:p w14:paraId="0A75F54A" w14:textId="77777777" w:rsidR="0038126A" w:rsidRDefault="0038126A" w:rsidP="004B3CFB">
            <w:pPr>
              <w:pStyle w:val="TAL"/>
            </w:pPr>
            <w:r>
              <w:t xml:space="preserve">true: indicates that </w:t>
            </w:r>
            <w:r w:rsidRPr="005374F8">
              <w:rPr>
                <w:rFonts w:cs="Arial"/>
                <w:szCs w:val="18"/>
                <w:lang w:eastAsia="zh-CN"/>
              </w:rPr>
              <w:t>the stored T-ID is updated with a command via a Command procedure</w:t>
            </w:r>
            <w:r>
              <w:t>.</w:t>
            </w:r>
          </w:p>
          <w:p w14:paraId="6A4FCFC7" w14:textId="77777777" w:rsidR="0038126A" w:rsidRDefault="0038126A" w:rsidP="004B3CFB">
            <w:pPr>
              <w:pStyle w:val="TAL"/>
            </w:pPr>
          </w:p>
          <w:p w14:paraId="12E2F277" w14:textId="77777777" w:rsidR="0038126A" w:rsidRPr="005374F8" w:rsidRDefault="0038126A" w:rsidP="004B3CFB">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277C8BA9" w14:textId="77777777" w:rsidR="0038126A" w:rsidRPr="0016361A" w:rsidRDefault="0038126A" w:rsidP="004B3CFB">
            <w:pPr>
              <w:pStyle w:val="TAL"/>
              <w:rPr>
                <w:rFonts w:cs="Arial"/>
                <w:szCs w:val="18"/>
              </w:rPr>
            </w:pPr>
          </w:p>
        </w:tc>
      </w:tr>
    </w:tbl>
    <w:p w14:paraId="46DCFB94" w14:textId="77777777" w:rsidR="0038126A" w:rsidRDefault="0038126A" w:rsidP="0038126A">
      <w:pPr>
        <w:rPr>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41"/>
        <w:rPr>
          <w:lang w:val="en-US"/>
        </w:rPr>
      </w:pPr>
      <w:bookmarkStart w:id="192" w:name="_Toc2149630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92"/>
    </w:p>
    <w:p w14:paraId="65A70611" w14:textId="77777777" w:rsidR="008A6D4A" w:rsidRPr="00384E92" w:rsidRDefault="008A6D4A" w:rsidP="007A4424">
      <w:pPr>
        <w:pStyle w:val="51"/>
      </w:pPr>
      <w:bookmarkStart w:id="193" w:name="_Toc510696639"/>
      <w:bookmarkStart w:id="194" w:name="_Toc35971434"/>
      <w:bookmarkStart w:id="195" w:name="_Toc214963014"/>
      <w:r>
        <w:t>6.1.6.3.1</w:t>
      </w:r>
      <w:r w:rsidRPr="00384E92">
        <w:tab/>
        <w:t>Introduction</w:t>
      </w:r>
      <w:bookmarkEnd w:id="193"/>
      <w:bookmarkEnd w:id="194"/>
      <w:bookmarkEnd w:id="1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96" w:name="_Toc510696640"/>
      <w:bookmarkStart w:id="197" w:name="_Toc35971435"/>
      <w:bookmarkStart w:id="198" w:name="_Toc214963015"/>
      <w:r>
        <w:t>6.1.6.3.2</w:t>
      </w:r>
      <w:r w:rsidRPr="00384E92">
        <w:tab/>
        <w:t>Simple data types</w:t>
      </w:r>
      <w:bookmarkEnd w:id="196"/>
      <w:bookmarkEnd w:id="197"/>
      <w:bookmarkEnd w:id="198"/>
    </w:p>
    <w:p w14:paraId="3E57B034" w14:textId="5EA329D5" w:rsidR="003E58FE" w:rsidRPr="00384E92" w:rsidRDefault="003E58FE" w:rsidP="003E58FE">
      <w:bookmarkStart w:id="199" w:name="_Toc510696641"/>
      <w:bookmarkStart w:id="20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201" w:name="_Toc214963016"/>
      <w:r>
        <w:t>6.1.6.3.3</w:t>
      </w:r>
      <w:r w:rsidRPr="00BC662F">
        <w:tab/>
        <w:t xml:space="preserve">Enumeration: </w:t>
      </w:r>
      <w:r w:rsidR="00B973CA">
        <w:rPr>
          <w:lang w:eastAsia="zh-CN"/>
        </w:rPr>
        <w:t>AllowedServiceOperation</w:t>
      </w:r>
      <w:bookmarkEnd w:id="199"/>
      <w:bookmarkEnd w:id="200"/>
      <w:bookmarkEnd w:id="201"/>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D1A525" w:rsidR="00B35389" w:rsidRDefault="00B35389" w:rsidP="00B35389">
      <w:pPr>
        <w:pStyle w:val="51"/>
      </w:pPr>
      <w:bookmarkStart w:id="202" w:name="_Toc200618929"/>
      <w:bookmarkStart w:id="203" w:name="_Toc67681968"/>
      <w:bookmarkStart w:id="204" w:name="_Toc45029206"/>
      <w:bookmarkStart w:id="205" w:name="_Toc45028371"/>
      <w:bookmarkStart w:id="206" w:name="_Toc36457456"/>
      <w:bookmarkStart w:id="207" w:name="_Toc27585450"/>
      <w:bookmarkStart w:id="208" w:name="_Toc11338748"/>
      <w:bookmarkStart w:id="209" w:name="_Toc214963017"/>
      <w:r>
        <w:lastRenderedPageBreak/>
        <w:t>6</w:t>
      </w:r>
      <w:r>
        <w:rPr>
          <w:rFonts w:hint="eastAsia"/>
          <w:lang w:eastAsia="zh-CN"/>
        </w:rPr>
        <w:t>.1</w:t>
      </w:r>
      <w:r>
        <w:t>.6.3.</w:t>
      </w:r>
      <w:r>
        <w:rPr>
          <w:rFonts w:eastAsiaTheme="minorEastAsia" w:hint="eastAsia"/>
          <w:lang w:eastAsia="zh-CN"/>
        </w:rPr>
        <w:t>4</w:t>
      </w:r>
      <w:r>
        <w:tab/>
        <w:t xml:space="preserve">Enumeration: </w:t>
      </w:r>
      <w:bookmarkEnd w:id="202"/>
      <w:bookmarkEnd w:id="203"/>
      <w:bookmarkEnd w:id="204"/>
      <w:bookmarkEnd w:id="205"/>
      <w:bookmarkEnd w:id="206"/>
      <w:bookmarkEnd w:id="207"/>
      <w:bookmarkEnd w:id="208"/>
      <w:r>
        <w:rPr>
          <w:lang w:eastAsia="zh-CN"/>
        </w:rPr>
        <w:t>TidType</w:t>
      </w:r>
      <w:bookmarkEnd w:id="209"/>
    </w:p>
    <w:p w14:paraId="14CC17AD" w14:textId="77777777" w:rsidR="00B35389" w:rsidRDefault="00B35389" w:rsidP="00B35389">
      <w:pPr>
        <w:pStyle w:val="TH"/>
      </w:pPr>
      <w:r>
        <w:t xml:space="preserve">Table 6.3.6.3.4-1: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pPr>
            <w:r>
              <w:t>Description</w:t>
            </w:r>
          </w:p>
        </w:tc>
      </w:tr>
      <w:tr w:rsidR="00B35389" w14:paraId="3EA82E1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lang w:eastAsia="zh-CN"/>
              </w:rPr>
            </w:pPr>
            <w:r>
              <w:rPr>
                <w:rFonts w:hint="eastAsia"/>
                <w:lang w:eastAsia="zh-CN"/>
              </w:rPr>
              <w:t>I</w:t>
            </w:r>
            <w:r>
              <w:rPr>
                <w:lang w:eastAsia="zh-CN"/>
              </w:rPr>
              <w:t>ndicates the stored type of T-ID</w:t>
            </w:r>
          </w:p>
        </w:tc>
      </w:tr>
      <w:tr w:rsidR="00B35389" w14:paraId="290ACFDC"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pPr>
            <w:r>
              <w:rPr>
                <w:rFonts w:hint="eastAsia"/>
                <w:lang w:eastAsia="zh-CN"/>
              </w:rPr>
              <w:t>I</w:t>
            </w:r>
            <w:r>
              <w:rPr>
                <w:lang w:eastAsia="zh-CN"/>
              </w:rPr>
              <w:t>ndicates the concealed type of T-ID</w:t>
            </w:r>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210" w:name="_Toc510696647"/>
      <w:bookmarkStart w:id="211" w:name="_Toc35971443"/>
      <w:bookmarkStart w:id="212" w:name="_Toc214963018"/>
      <w:r>
        <w:t>6.1.7</w:t>
      </w:r>
      <w:r>
        <w:tab/>
        <w:t>Error Handling</w:t>
      </w:r>
      <w:bookmarkEnd w:id="210"/>
      <w:bookmarkEnd w:id="211"/>
      <w:bookmarkEnd w:id="212"/>
    </w:p>
    <w:p w14:paraId="07F0DFC0" w14:textId="77777777" w:rsidR="008A6D4A" w:rsidRPr="00971458" w:rsidRDefault="008A6D4A" w:rsidP="007A4424">
      <w:pPr>
        <w:pStyle w:val="41"/>
      </w:pPr>
      <w:bookmarkStart w:id="213" w:name="_Toc35971444"/>
      <w:bookmarkStart w:id="214" w:name="_Toc214963019"/>
      <w:r w:rsidRPr="00971458">
        <w:t>6.1.7.1</w:t>
      </w:r>
      <w:r w:rsidRPr="00971458">
        <w:tab/>
        <w:t>General</w:t>
      </w:r>
      <w:bookmarkEnd w:id="213"/>
      <w:bookmarkEnd w:id="21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215" w:name="_Toc35971445"/>
      <w:bookmarkStart w:id="216" w:name="_Toc214963020"/>
      <w:r w:rsidRPr="00971458">
        <w:t>6.1.7.2</w:t>
      </w:r>
      <w:r w:rsidRPr="00971458">
        <w:tab/>
        <w:t>Protocol Errors</w:t>
      </w:r>
      <w:bookmarkEnd w:id="215"/>
      <w:bookmarkEnd w:id="21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217" w:name="_Toc35971446"/>
      <w:bookmarkStart w:id="218" w:name="_Toc214963021"/>
      <w:r>
        <w:t>6.1.7.3</w:t>
      </w:r>
      <w:r>
        <w:tab/>
        <w:t>Application Errors</w:t>
      </w:r>
      <w:bookmarkEnd w:id="217"/>
      <w:bookmarkEnd w:id="218"/>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219" w:name="_Toc492899751"/>
      <w:bookmarkStart w:id="220" w:name="_Toc492900030"/>
      <w:bookmarkStart w:id="221" w:name="_Toc492967832"/>
      <w:bookmarkStart w:id="222" w:name="_Toc492972920"/>
      <w:bookmarkStart w:id="223" w:name="_Toc492973140"/>
      <w:bookmarkStart w:id="224" w:name="_Toc493774060"/>
      <w:bookmarkStart w:id="225" w:name="_Toc508285804"/>
      <w:bookmarkStart w:id="226" w:name="_Toc508287269"/>
      <w:bookmarkStart w:id="227" w:name="_Toc510696648"/>
      <w:bookmarkStart w:id="228" w:name="_Toc35971447"/>
    </w:p>
    <w:p w14:paraId="5EE35080" w14:textId="77777777" w:rsidR="003E58FE" w:rsidRPr="0023018E" w:rsidRDefault="003E58FE" w:rsidP="007A4424">
      <w:pPr>
        <w:pStyle w:val="31"/>
        <w:rPr>
          <w:lang w:eastAsia="zh-CN"/>
        </w:rPr>
      </w:pPr>
      <w:bookmarkStart w:id="229" w:name="_Toc214963022"/>
      <w:r>
        <w:t>6.1.8</w:t>
      </w:r>
      <w:r w:rsidRPr="0023018E">
        <w:rPr>
          <w:lang w:eastAsia="zh-CN"/>
        </w:rPr>
        <w:tab/>
        <w:t>Feature negotiation</w:t>
      </w:r>
      <w:bookmarkEnd w:id="219"/>
      <w:bookmarkEnd w:id="220"/>
      <w:bookmarkEnd w:id="221"/>
      <w:bookmarkEnd w:id="222"/>
      <w:bookmarkEnd w:id="223"/>
      <w:bookmarkEnd w:id="224"/>
      <w:bookmarkEnd w:id="225"/>
      <w:bookmarkEnd w:id="226"/>
      <w:bookmarkEnd w:id="227"/>
      <w:bookmarkEnd w:id="228"/>
      <w:bookmarkEnd w:id="229"/>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30" w:name="_Toc532994477"/>
      <w:bookmarkStart w:id="231" w:name="_Toc35971448"/>
      <w:bookmarkStart w:id="232" w:name="_Toc510696649"/>
    </w:p>
    <w:p w14:paraId="3E658EC8" w14:textId="258C4DCE" w:rsidR="008A6D4A" w:rsidRPr="001E7573" w:rsidRDefault="008A6D4A" w:rsidP="007A4424">
      <w:pPr>
        <w:pStyle w:val="31"/>
      </w:pPr>
      <w:bookmarkStart w:id="233" w:name="_Toc214963023"/>
      <w:r>
        <w:t>6.1.9</w:t>
      </w:r>
      <w:r w:rsidRPr="001E7573">
        <w:tab/>
        <w:t>Security</w:t>
      </w:r>
      <w:bookmarkEnd w:id="230"/>
      <w:bookmarkEnd w:id="231"/>
      <w:bookmarkEnd w:id="23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34"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235" w:name="_Toc214963024"/>
      <w:r>
        <w:rPr>
          <w:lang w:val="en-US"/>
        </w:rPr>
        <w:t>6.1.10</w:t>
      </w:r>
      <w:r>
        <w:rPr>
          <w:lang w:val="en-US"/>
        </w:rPr>
        <w:tab/>
        <w:t>HTTP redirection</w:t>
      </w:r>
      <w:bookmarkEnd w:id="23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236" w:name="_Toc214963025"/>
      <w:bookmarkEnd w:id="232"/>
      <w:bookmarkEnd w:id="234"/>
      <w:r>
        <w:t>6.2</w:t>
      </w:r>
      <w:r>
        <w:tab/>
        <w:t>Nadm_Sec Service API</w:t>
      </w:r>
      <w:bookmarkEnd w:id="236"/>
    </w:p>
    <w:p w14:paraId="46C1962D" w14:textId="77777777" w:rsidR="0038126A" w:rsidRDefault="0038126A" w:rsidP="0038126A">
      <w:pPr>
        <w:pStyle w:val="31"/>
      </w:pPr>
      <w:bookmarkStart w:id="237" w:name="_Toc214963026"/>
      <w:r>
        <w:t>6.2.1</w:t>
      </w:r>
      <w:r>
        <w:tab/>
        <w:t>Introduction</w:t>
      </w:r>
      <w:bookmarkEnd w:id="237"/>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238" w:name="_Toc214963027"/>
      <w:r>
        <w:t>6.2.2</w:t>
      </w:r>
      <w:r>
        <w:tab/>
        <w:t>Usage of HTTP</w:t>
      </w:r>
      <w:bookmarkEnd w:id="238"/>
    </w:p>
    <w:p w14:paraId="3DE1DB77" w14:textId="77777777" w:rsidR="0038126A" w:rsidRPr="000C5200" w:rsidRDefault="0038126A" w:rsidP="0038126A">
      <w:pPr>
        <w:pStyle w:val="41"/>
      </w:pPr>
      <w:bookmarkStart w:id="239" w:name="_Toc214963028"/>
      <w:r>
        <w:t>6.2.2.1</w:t>
      </w:r>
      <w:r>
        <w:tab/>
        <w:t>General</w:t>
      </w:r>
      <w:bookmarkEnd w:id="239"/>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240" w:name="_Toc214963029"/>
      <w:r>
        <w:lastRenderedPageBreak/>
        <w:t>6.2.2.2</w:t>
      </w:r>
      <w:r>
        <w:tab/>
        <w:t>HTTP standard headers</w:t>
      </w:r>
      <w:bookmarkEnd w:id="240"/>
    </w:p>
    <w:p w14:paraId="1395078E" w14:textId="77777777" w:rsidR="0038126A" w:rsidRDefault="0038126A" w:rsidP="0038126A">
      <w:pPr>
        <w:pStyle w:val="51"/>
        <w:rPr>
          <w:lang w:eastAsia="zh-CN"/>
        </w:rPr>
      </w:pPr>
      <w:bookmarkStart w:id="241" w:name="_Toc214963030"/>
      <w:r>
        <w:t>6.2.2.2.1</w:t>
      </w:r>
      <w:r>
        <w:rPr>
          <w:rFonts w:hint="eastAsia"/>
          <w:lang w:eastAsia="zh-CN"/>
        </w:rPr>
        <w:tab/>
      </w:r>
      <w:r>
        <w:rPr>
          <w:lang w:eastAsia="zh-CN"/>
        </w:rPr>
        <w:t>General</w:t>
      </w:r>
      <w:bookmarkEnd w:id="241"/>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242" w:name="_Toc214963031"/>
      <w:r>
        <w:t>6.2.2.2.2</w:t>
      </w:r>
      <w:r>
        <w:tab/>
        <w:t>Content type</w:t>
      </w:r>
      <w:bookmarkEnd w:id="242"/>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243" w:name="_Toc214963032"/>
      <w:r>
        <w:t>6.2.2.3</w:t>
      </w:r>
      <w:r>
        <w:tab/>
        <w:t>HTTP custom headers</w:t>
      </w:r>
      <w:bookmarkEnd w:id="243"/>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244" w:name="_Toc214963033"/>
      <w:r>
        <w:t>6.2.3</w:t>
      </w:r>
      <w:r>
        <w:tab/>
        <w:t>Resources</w:t>
      </w:r>
      <w:bookmarkEnd w:id="244"/>
    </w:p>
    <w:p w14:paraId="4318E869" w14:textId="77777777" w:rsidR="0038126A" w:rsidRPr="00D05CC0" w:rsidRDefault="0038126A" w:rsidP="0038126A">
      <w:pPr>
        <w:pStyle w:val="41"/>
      </w:pPr>
      <w:bookmarkStart w:id="245" w:name="_Toc214963034"/>
      <w:r>
        <w:t>6.2.3.1</w:t>
      </w:r>
      <w:r>
        <w:tab/>
        <w:t>Overview</w:t>
      </w:r>
      <w:bookmarkEnd w:id="245"/>
    </w:p>
    <w:p w14:paraId="2D98D2D2" w14:textId="77777777" w:rsidR="0038126A" w:rsidRPr="00A1075E" w:rsidRDefault="0038126A" w:rsidP="0038126A">
      <w:bookmarkStart w:id="246"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247" w:name="_Toc67903530"/>
      <w:bookmarkStart w:id="248" w:name="_Toc214963035"/>
      <w:bookmarkEnd w:id="246"/>
      <w:r w:rsidRPr="00A1075E">
        <w:t>6.</w:t>
      </w:r>
      <w:r>
        <w:t>2</w:t>
      </w:r>
      <w:r w:rsidRPr="00A1075E">
        <w:t>.4</w:t>
      </w:r>
      <w:r w:rsidRPr="00A1075E">
        <w:tab/>
        <w:t>Custom Operations without associated resources</w:t>
      </w:r>
      <w:bookmarkEnd w:id="247"/>
      <w:bookmarkEnd w:id="248"/>
    </w:p>
    <w:p w14:paraId="5AC64206" w14:textId="77777777" w:rsidR="0038126A" w:rsidRPr="00A1075E" w:rsidRDefault="0038126A" w:rsidP="0038126A">
      <w:pPr>
        <w:pStyle w:val="41"/>
      </w:pPr>
      <w:bookmarkStart w:id="249" w:name="_Toc67903531"/>
      <w:bookmarkStart w:id="250" w:name="_Toc214963036"/>
      <w:r w:rsidRPr="00A1075E">
        <w:t>6.</w:t>
      </w:r>
      <w:r>
        <w:t>2</w:t>
      </w:r>
      <w:r w:rsidRPr="00A1075E">
        <w:t>.4.1</w:t>
      </w:r>
      <w:r w:rsidRPr="00A1075E">
        <w:tab/>
        <w:t>Overview</w:t>
      </w:r>
      <w:bookmarkEnd w:id="249"/>
      <w:bookmarkEnd w:id="25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77777777" w:rsidR="0038126A" w:rsidRPr="00A258AF" w:rsidRDefault="0038126A" w:rsidP="0038126A">
      <w:pPr>
        <w:pStyle w:val="TH"/>
        <w:rPr>
          <w:lang w:val="en-US"/>
        </w:rPr>
      </w:pPr>
      <w:r>
        <w:object w:dxaOrig="6792" w:dyaOrig="5329" w14:anchorId="5D26DFD2">
          <v:shape id="_x0000_i1036" type="#_x0000_t75" style="width:337.5pt;height:265.5pt" o:ole="">
            <v:imagedata r:id="rId31" o:title=""/>
          </v:shape>
          <o:OLEObject Type="Embed" ProgID="Visio.Drawing.15" ShapeID="_x0000_i1036" DrawAspect="Content" ObjectID="_1826969892" r:id="rId3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trPr>
        <w:tc>
          <w:tcPr>
            <w:tcW w:w="1457"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4B3CFB">
        <w:trPr>
          <w:trHeight w:val="429"/>
          <w:jc w:val="center"/>
        </w:trPr>
        <w:tc>
          <w:tcPr>
            <w:tcW w:w="1457"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bl>
    <w:p w14:paraId="6EBFA0CB" w14:textId="77777777" w:rsidR="0038126A" w:rsidRDefault="0038126A" w:rsidP="0038126A"/>
    <w:p w14:paraId="4888832E" w14:textId="77777777" w:rsidR="0038126A" w:rsidRPr="000F0BA0" w:rsidRDefault="0038126A" w:rsidP="0038126A">
      <w:pPr>
        <w:pStyle w:val="41"/>
      </w:pPr>
      <w:bookmarkStart w:id="251" w:name="_Toc11338717"/>
      <w:bookmarkStart w:id="252" w:name="_Toc27585399"/>
      <w:bookmarkStart w:id="253" w:name="_Toc36457401"/>
      <w:bookmarkStart w:id="254" w:name="_Toc45028316"/>
      <w:bookmarkStart w:id="255" w:name="_Toc45029151"/>
      <w:bookmarkStart w:id="256" w:name="_Toc67681913"/>
      <w:bookmarkStart w:id="257" w:name="_Toc192831464"/>
      <w:bookmarkStart w:id="258" w:name="_Toc214963037"/>
      <w:r w:rsidRPr="000F0BA0">
        <w:t>6.</w:t>
      </w:r>
      <w:r>
        <w:t>2</w:t>
      </w:r>
      <w:r w:rsidRPr="000F0BA0">
        <w:t>.</w:t>
      </w:r>
      <w:r>
        <w:t>4</w:t>
      </w:r>
      <w:r w:rsidRPr="000F0BA0">
        <w:t>.2</w:t>
      </w:r>
      <w:r w:rsidRPr="000F0BA0">
        <w:tab/>
      </w:r>
      <w:r>
        <w:t>Operation</w:t>
      </w:r>
      <w:r w:rsidRPr="000F0BA0">
        <w:t xml:space="preserve">: </w:t>
      </w:r>
      <w:bookmarkEnd w:id="251"/>
      <w:bookmarkEnd w:id="252"/>
      <w:r>
        <w:t>g</w:t>
      </w:r>
      <w:r w:rsidRPr="00B320C9">
        <w:t>et</w:t>
      </w:r>
      <w:bookmarkEnd w:id="253"/>
      <w:bookmarkEnd w:id="254"/>
      <w:bookmarkEnd w:id="255"/>
      <w:bookmarkEnd w:id="256"/>
      <w:bookmarkEnd w:id="257"/>
      <w:r>
        <w:t>Rand</w:t>
      </w:r>
      <w:bookmarkEnd w:id="258"/>
    </w:p>
    <w:p w14:paraId="381D6A3B" w14:textId="77777777" w:rsidR="0038126A" w:rsidRPr="000F0BA0" w:rsidRDefault="0038126A" w:rsidP="0038126A">
      <w:pPr>
        <w:pStyle w:val="51"/>
      </w:pPr>
      <w:bookmarkStart w:id="259" w:name="_Toc11338718"/>
      <w:bookmarkStart w:id="260" w:name="_Toc27585400"/>
      <w:bookmarkStart w:id="261" w:name="_Toc36457402"/>
      <w:bookmarkStart w:id="262" w:name="_Toc45028317"/>
      <w:bookmarkStart w:id="263" w:name="_Toc45029152"/>
      <w:bookmarkStart w:id="264" w:name="_Toc67681914"/>
      <w:bookmarkStart w:id="265" w:name="_Toc192831465"/>
      <w:bookmarkStart w:id="266" w:name="_Toc214963038"/>
      <w:r w:rsidRPr="000F0BA0">
        <w:t>6.</w:t>
      </w:r>
      <w:r>
        <w:t>2</w:t>
      </w:r>
      <w:r w:rsidRPr="000F0BA0">
        <w:t>.</w:t>
      </w:r>
      <w:r>
        <w:t>4</w:t>
      </w:r>
      <w:r w:rsidRPr="000F0BA0">
        <w:t>.2.1</w:t>
      </w:r>
      <w:r w:rsidRPr="000F0BA0">
        <w:tab/>
        <w:t>Description</w:t>
      </w:r>
      <w:bookmarkEnd w:id="259"/>
      <w:bookmarkEnd w:id="260"/>
      <w:bookmarkEnd w:id="261"/>
      <w:bookmarkEnd w:id="262"/>
      <w:bookmarkEnd w:id="263"/>
      <w:bookmarkEnd w:id="264"/>
      <w:bookmarkEnd w:id="265"/>
      <w:bookmarkEnd w:id="266"/>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267" w:name="_Toc11338719"/>
      <w:bookmarkStart w:id="268" w:name="_Toc27585401"/>
      <w:bookmarkStart w:id="269" w:name="_Toc36457403"/>
      <w:bookmarkStart w:id="270" w:name="_Toc45028318"/>
      <w:bookmarkStart w:id="271" w:name="_Toc45029153"/>
      <w:bookmarkStart w:id="272" w:name="_Toc67681915"/>
      <w:bookmarkStart w:id="273" w:name="_Toc192831466"/>
      <w:bookmarkStart w:id="274" w:name="_Toc214963039"/>
      <w:r w:rsidRPr="000F0BA0">
        <w:t>6.</w:t>
      </w:r>
      <w:r>
        <w:t>2</w:t>
      </w:r>
      <w:r w:rsidRPr="000F0BA0">
        <w:t>.</w:t>
      </w:r>
      <w:r>
        <w:t>4</w:t>
      </w:r>
      <w:r w:rsidRPr="000F0BA0">
        <w:t>.2.2</w:t>
      </w:r>
      <w:r w:rsidRPr="000F0BA0">
        <w:tab/>
      </w:r>
      <w:r>
        <w:t>Operation</w:t>
      </w:r>
      <w:r w:rsidRPr="000F0BA0">
        <w:t xml:space="preserve"> Definition</w:t>
      </w:r>
      <w:bookmarkEnd w:id="267"/>
      <w:bookmarkEnd w:id="268"/>
      <w:bookmarkEnd w:id="269"/>
      <w:bookmarkEnd w:id="270"/>
      <w:bookmarkEnd w:id="271"/>
      <w:bookmarkEnd w:id="272"/>
      <w:bookmarkEnd w:id="273"/>
      <w:bookmarkEnd w:id="274"/>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pPr>
            <w:r w:rsidRPr="00D8352A">
              <w:t>RandGetResponse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3DB20DD9" w14:textId="77777777" w:rsidR="0038126A" w:rsidRPr="000F0BA0" w:rsidRDefault="0038126A" w:rsidP="0038126A"/>
    <w:p w14:paraId="72CA1246" w14:textId="77777777" w:rsidR="0038126A" w:rsidRPr="000F0BA0" w:rsidRDefault="0038126A" w:rsidP="0038126A">
      <w:pPr>
        <w:pStyle w:val="41"/>
      </w:pPr>
      <w:bookmarkStart w:id="275" w:name="_Toc214963040"/>
      <w:r w:rsidRPr="000F0BA0">
        <w:t>6.</w:t>
      </w:r>
      <w:r>
        <w:t>2.4</w:t>
      </w:r>
      <w:r w:rsidRPr="000F0BA0">
        <w:t>.</w:t>
      </w:r>
      <w:r>
        <w:t>3</w:t>
      </w:r>
      <w:r w:rsidRPr="000F0BA0">
        <w:tab/>
      </w:r>
      <w:r>
        <w:t>Operation</w:t>
      </w:r>
      <w:r w:rsidRPr="000F0BA0">
        <w:t xml:space="preserve">: </w:t>
      </w:r>
      <w:r>
        <w:t>getAuthentication</w:t>
      </w:r>
      <w:bookmarkEnd w:id="275"/>
    </w:p>
    <w:p w14:paraId="4D2BFC78" w14:textId="77777777" w:rsidR="0038126A" w:rsidRPr="000F0BA0" w:rsidRDefault="0038126A" w:rsidP="0038126A">
      <w:pPr>
        <w:pStyle w:val="51"/>
      </w:pPr>
      <w:bookmarkStart w:id="276" w:name="_Toc214963041"/>
      <w:r w:rsidRPr="000F0BA0">
        <w:t>6.</w:t>
      </w:r>
      <w:r>
        <w:t>2.4</w:t>
      </w:r>
      <w:r w:rsidRPr="000F0BA0">
        <w:t>.</w:t>
      </w:r>
      <w:r>
        <w:t>3</w:t>
      </w:r>
      <w:r w:rsidRPr="000F0BA0">
        <w:t>.1</w:t>
      </w:r>
      <w:r w:rsidRPr="000F0BA0">
        <w:tab/>
        <w:t>Description</w:t>
      </w:r>
      <w:bookmarkEnd w:id="276"/>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277" w:name="_Toc214963042"/>
      <w:r w:rsidRPr="000F0BA0">
        <w:t>6.</w:t>
      </w:r>
      <w:r>
        <w:t>2</w:t>
      </w:r>
      <w:r w:rsidRPr="000F0BA0">
        <w:t>.</w:t>
      </w:r>
      <w:r>
        <w:t>4.3.2</w:t>
      </w:r>
      <w:r w:rsidRPr="000F0BA0">
        <w:tab/>
        <w:t>Operation Definition</w:t>
      </w:r>
      <w:bookmarkEnd w:id="27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278" w:name="_Toc214963043"/>
      <w:r w:rsidRPr="000F0BA0">
        <w:t>6.</w:t>
      </w:r>
      <w:r>
        <w:t>2</w:t>
      </w:r>
      <w:r w:rsidRPr="000F0BA0">
        <w:t>.</w:t>
      </w:r>
      <w:r>
        <w:t>4</w:t>
      </w:r>
      <w:r w:rsidRPr="000F0BA0">
        <w:t>.</w:t>
      </w:r>
      <w:r>
        <w:t>4</w:t>
      </w:r>
      <w:r w:rsidRPr="000F0BA0">
        <w:tab/>
      </w:r>
      <w:r>
        <w:t>Operation</w:t>
      </w:r>
      <w:r w:rsidRPr="000F0BA0">
        <w:t xml:space="preserve">: </w:t>
      </w:r>
      <w:r>
        <w:t>getSessionKey</w:t>
      </w:r>
      <w:bookmarkEnd w:id="278"/>
    </w:p>
    <w:p w14:paraId="4E4BC5BC" w14:textId="77777777" w:rsidR="0038126A" w:rsidRPr="000F0BA0" w:rsidRDefault="0038126A" w:rsidP="0038126A">
      <w:pPr>
        <w:pStyle w:val="51"/>
      </w:pPr>
      <w:bookmarkStart w:id="279" w:name="_Toc214963044"/>
      <w:r w:rsidRPr="000F0BA0">
        <w:t>6.</w:t>
      </w:r>
      <w:r>
        <w:t>2</w:t>
      </w:r>
      <w:r w:rsidRPr="000F0BA0">
        <w:t>.</w:t>
      </w:r>
      <w:r>
        <w:t>4</w:t>
      </w:r>
      <w:r w:rsidRPr="000F0BA0">
        <w:t>.</w:t>
      </w:r>
      <w:r>
        <w:t>4</w:t>
      </w:r>
      <w:r w:rsidRPr="000F0BA0">
        <w:t>.1</w:t>
      </w:r>
      <w:r w:rsidRPr="000F0BA0">
        <w:tab/>
        <w:t>Description</w:t>
      </w:r>
      <w:bookmarkEnd w:id="279"/>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280" w:name="_Toc214963045"/>
      <w:r w:rsidRPr="000F0BA0">
        <w:t>6.</w:t>
      </w:r>
      <w:r>
        <w:t>2</w:t>
      </w:r>
      <w:r w:rsidRPr="000F0BA0">
        <w:t>.</w:t>
      </w:r>
      <w:r>
        <w:t>4</w:t>
      </w:r>
      <w:r w:rsidRPr="000F0BA0">
        <w:t>.4.2</w:t>
      </w:r>
      <w:r w:rsidRPr="000F0BA0">
        <w:tab/>
        <w:t>Operation Definition</w:t>
      </w:r>
      <w:bookmarkEnd w:id="280"/>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0F2CB5F5" w14:textId="77777777" w:rsidR="0038126A" w:rsidRPr="000F0BA0" w:rsidRDefault="0038126A" w:rsidP="0038126A"/>
    <w:p w14:paraId="414D276F" w14:textId="77777777" w:rsidR="0038126A" w:rsidRPr="000F0BA0" w:rsidRDefault="0038126A" w:rsidP="0038126A">
      <w:pPr>
        <w:pStyle w:val="41"/>
      </w:pPr>
      <w:bookmarkStart w:id="281" w:name="_Toc214963046"/>
      <w:r w:rsidRPr="000F0BA0">
        <w:t>6.</w:t>
      </w:r>
      <w:r>
        <w:t>2</w:t>
      </w:r>
      <w:r w:rsidRPr="000F0BA0">
        <w:t>.</w:t>
      </w:r>
      <w:r>
        <w:t>4</w:t>
      </w:r>
      <w:r w:rsidRPr="000F0BA0">
        <w:t>.</w:t>
      </w:r>
      <w:r>
        <w:t>5</w:t>
      </w:r>
      <w:r w:rsidRPr="000F0BA0">
        <w:tab/>
      </w:r>
      <w:r>
        <w:t>Operation</w:t>
      </w:r>
      <w:r w:rsidRPr="000F0BA0">
        <w:t xml:space="preserve">: </w:t>
      </w:r>
      <w:r>
        <w:t>getTid</w:t>
      </w:r>
      <w:bookmarkEnd w:id="281"/>
    </w:p>
    <w:p w14:paraId="47EEA657" w14:textId="77777777" w:rsidR="0038126A" w:rsidRPr="000F0BA0" w:rsidRDefault="0038126A" w:rsidP="0038126A">
      <w:pPr>
        <w:pStyle w:val="51"/>
      </w:pPr>
      <w:bookmarkStart w:id="282" w:name="_Toc214963047"/>
      <w:r w:rsidRPr="000F0BA0">
        <w:t>6.</w:t>
      </w:r>
      <w:r>
        <w:t>2</w:t>
      </w:r>
      <w:r w:rsidRPr="000F0BA0">
        <w:t>.</w:t>
      </w:r>
      <w:r>
        <w:t>4</w:t>
      </w:r>
      <w:r w:rsidRPr="000F0BA0">
        <w:t>.</w:t>
      </w:r>
      <w:r>
        <w:t>5</w:t>
      </w:r>
      <w:r w:rsidRPr="000F0BA0">
        <w:t>.1</w:t>
      </w:r>
      <w:r w:rsidRPr="000F0BA0">
        <w:tab/>
        <w:t>Description</w:t>
      </w:r>
      <w:bookmarkEnd w:id="282"/>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283" w:name="_Toc214963048"/>
      <w:r w:rsidRPr="000F0BA0">
        <w:t>6.</w:t>
      </w:r>
      <w:r>
        <w:t>2</w:t>
      </w:r>
      <w:r w:rsidRPr="000F0BA0">
        <w:t>.</w:t>
      </w:r>
      <w:r>
        <w:t>4</w:t>
      </w:r>
      <w:r w:rsidRPr="000F0BA0">
        <w:t>.</w:t>
      </w:r>
      <w:r>
        <w:t>5</w:t>
      </w:r>
      <w:r w:rsidRPr="000F0BA0">
        <w:t>.2</w:t>
      </w:r>
      <w:r w:rsidRPr="000F0BA0">
        <w:tab/>
        <w:t>Operation Definition</w:t>
      </w:r>
      <w:bookmarkEnd w:id="283"/>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pPr>
            <w:r>
              <w:t>AiotDevPermId</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pPr>
            <w:r w:rsidRPr="00D11C91">
              <w:t xml:space="preserve">Contains </w:t>
            </w:r>
            <w:r>
              <w:t xml:space="preserve">the </w:t>
            </w:r>
            <w:r w:rsidRPr="00207E73">
              <w:rPr>
                <w:rFonts w:cs="Arial"/>
                <w:szCs w:val="18"/>
              </w:rPr>
              <w:t>AIoT device permanent identifier</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6BE2ACA4" w14:textId="77777777" w:rsidR="0038126A" w:rsidRDefault="0038126A" w:rsidP="0038126A"/>
    <w:p w14:paraId="720609A2" w14:textId="77777777" w:rsidR="0038126A" w:rsidRPr="003B2883" w:rsidRDefault="0038126A" w:rsidP="0038126A">
      <w:pPr>
        <w:pStyle w:val="31"/>
      </w:pPr>
      <w:bookmarkStart w:id="284" w:name="_Toc25156327"/>
      <w:bookmarkStart w:id="285" w:name="_Toc34124629"/>
      <w:bookmarkStart w:id="286" w:name="_Toc43207753"/>
      <w:bookmarkStart w:id="287" w:name="_Toc49857223"/>
      <w:bookmarkStart w:id="288" w:name="_Toc56677059"/>
      <w:bookmarkStart w:id="289" w:name="_Toc56691582"/>
      <w:bookmarkStart w:id="290" w:name="_Toc56698846"/>
      <w:bookmarkStart w:id="291" w:name="_Toc89035081"/>
      <w:bookmarkStart w:id="292" w:name="_Toc89064879"/>
      <w:bookmarkStart w:id="293" w:name="_Toc89180178"/>
      <w:bookmarkStart w:id="294" w:name="_Toc97071857"/>
      <w:bookmarkStart w:id="295" w:name="_Toc120051259"/>
      <w:bookmarkStart w:id="296" w:name="_Toc207656380"/>
      <w:bookmarkStart w:id="297" w:name="_Toc214963049"/>
      <w:r w:rsidRPr="003B2883">
        <w:lastRenderedPageBreak/>
        <w:t>6.</w:t>
      </w:r>
      <w:r>
        <w:t>2</w:t>
      </w:r>
      <w:r w:rsidRPr="003B2883">
        <w:t>.5</w:t>
      </w:r>
      <w:r w:rsidRPr="003B2883">
        <w:tab/>
        <w:t>Notifications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CAC8801" w14:textId="77777777" w:rsidR="0038126A" w:rsidRDefault="0038126A" w:rsidP="0038126A">
      <w:pPr>
        <w:pStyle w:val="31"/>
      </w:pPr>
      <w:bookmarkStart w:id="298" w:name="_Toc214963050"/>
      <w:r>
        <w:t>6.2.6</w:t>
      </w:r>
      <w:r>
        <w:tab/>
        <w:t>Data Model</w:t>
      </w:r>
      <w:bookmarkEnd w:id="298"/>
    </w:p>
    <w:p w14:paraId="31EA8DD1" w14:textId="77777777" w:rsidR="0038126A" w:rsidRDefault="0038126A" w:rsidP="0038126A">
      <w:pPr>
        <w:pStyle w:val="41"/>
      </w:pPr>
      <w:bookmarkStart w:id="299" w:name="_Toc214963051"/>
      <w:r>
        <w:t>6.2.6.1</w:t>
      </w:r>
      <w:r>
        <w:tab/>
        <w:t>General</w:t>
      </w:r>
      <w:bookmarkEnd w:id="299"/>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77777777" w:rsidR="0038126A" w:rsidRPr="009F2FBA" w:rsidRDefault="0038126A" w:rsidP="004B3CFB">
            <w:pPr>
              <w:pStyle w:val="TAL"/>
              <w:rPr>
                <w:rFonts w:cs="Arial"/>
                <w:szCs w:val="18"/>
              </w:rPr>
            </w:pPr>
            <w:r w:rsidRPr="009F2FBA">
              <w:rPr>
                <w:rFonts w:cs="Arial"/>
                <w:szCs w:val="18"/>
              </w:rPr>
              <w:t>see 3GPP TS 29.500 [4] clause 6.6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75B4FE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noProof/>
                <w:lang w:eastAsia="zh-CN"/>
              </w:rPr>
            </w:pPr>
            <w:r>
              <w:rPr>
                <w:rFonts w:cs="Arial"/>
                <w:u w:val="single"/>
                <w:lang w:val="en-US" w:eastAsia="zh-CN"/>
              </w:rPr>
              <w:t>Tid</w:t>
            </w:r>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lang w:eastAsia="zh-CN"/>
              </w:rPr>
            </w:pPr>
            <w:r w:rsidRPr="009F2FBA">
              <w:rPr>
                <w:rFonts w:eastAsia="等线" w:cs="Arial"/>
                <w:u w:val="single"/>
                <w:lang w:val="en-US"/>
              </w:rPr>
              <w:t xml:space="preserve">Temporary ID (T-ID) of the AIoT device </w:t>
            </w:r>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pPr>
          </w:p>
        </w:tc>
      </w:tr>
      <w:tr w:rsidR="0038126A" w14:paraId="5DD1741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noProof/>
                <w:lang w:eastAsia="zh-CN"/>
              </w:rPr>
            </w:pPr>
            <w:r>
              <w:t>TidHand</w:t>
            </w:r>
            <w:r w:rsidRPr="006B76B1">
              <w:t>lingInformation</w:t>
            </w:r>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lang w:eastAsia="zh-CN"/>
              </w:rPr>
            </w:pPr>
            <w:r w:rsidRPr="009F2FBA">
              <w:rPr>
                <w:rFonts w:eastAsia="等线"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300" w:name="_Toc214963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0"/>
    </w:p>
    <w:p w14:paraId="6BA45593" w14:textId="77777777" w:rsidR="0038126A" w:rsidRDefault="0038126A" w:rsidP="0038126A">
      <w:pPr>
        <w:pStyle w:val="51"/>
      </w:pPr>
      <w:bookmarkStart w:id="301" w:name="_Toc214963053"/>
      <w:r>
        <w:t>6.2.6.2.1</w:t>
      </w:r>
      <w:r>
        <w:tab/>
        <w:t>Introduction</w:t>
      </w:r>
      <w:bookmarkEnd w:id="301"/>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302" w:name="_Toc214963054"/>
      <w:r>
        <w:lastRenderedPageBreak/>
        <w:t>6.2.6.2.2</w:t>
      </w:r>
      <w:r>
        <w:tab/>
        <w:t>Type: Get</w:t>
      </w:r>
      <w:r w:rsidRPr="00A13C5B">
        <w:rPr>
          <w:lang w:eastAsia="zh-CN"/>
        </w:rPr>
        <w:t>AuthenticationRequest</w:t>
      </w:r>
      <w:bookmarkEnd w:id="302"/>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 (</w:t>
            </w:r>
            <w:r w:rsidRPr="004646FE">
              <w:t>NOTE</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r>
              <w:t xml:space="preserve"> (</w:t>
            </w:r>
            <w:r w:rsidRPr="004646FE">
              <w:t>NOTE</w:t>
            </w:r>
            <w:r>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r w:rsidR="0038126A" w:rsidRPr="00B54FF5" w14:paraId="1A167AD2" w14:textId="77777777" w:rsidTr="004B3CFB">
        <w:trPr>
          <w:jc w:val="center"/>
        </w:trPr>
        <w:tc>
          <w:tcPr>
            <w:tcW w:w="9524" w:type="dxa"/>
            <w:gridSpan w:val="6"/>
          </w:tcPr>
          <w:p w14:paraId="67C20A6A" w14:textId="77777777" w:rsidR="0038126A" w:rsidRPr="0016361A" w:rsidRDefault="0038126A" w:rsidP="004B3CFB">
            <w:pPr>
              <w:pStyle w:val="TAN"/>
            </w:pPr>
            <w:r w:rsidRPr="004646FE">
              <w:t>NOTE:</w:t>
            </w:r>
            <w:r>
              <w:tab/>
              <w:t>At least, one of</w:t>
            </w:r>
            <w:r w:rsidRPr="004646FE">
              <w:t xml:space="preserve"> aiotDevPermId or filteringInfo shall be </w:t>
            </w:r>
            <w:r>
              <w:t>included.</w:t>
            </w:r>
          </w:p>
        </w:tc>
      </w:tr>
    </w:tbl>
    <w:p w14:paraId="6B729CDC" w14:textId="77777777" w:rsidR="0038126A" w:rsidRDefault="0038126A" w:rsidP="0038126A"/>
    <w:p w14:paraId="26F88435" w14:textId="77777777" w:rsidR="0038126A" w:rsidRPr="00AC40F6" w:rsidRDefault="0038126A" w:rsidP="0038126A">
      <w:pPr>
        <w:pStyle w:val="51"/>
      </w:pPr>
      <w:bookmarkStart w:id="303" w:name="_Toc214963055"/>
      <w:r w:rsidRPr="00AC40F6">
        <w:t>6.2.6.2.</w:t>
      </w:r>
      <w:r>
        <w:t>3</w:t>
      </w:r>
      <w:r w:rsidRPr="00AC40F6">
        <w:tab/>
        <w:t xml:space="preserve">Type: </w:t>
      </w:r>
      <w:r w:rsidRPr="00AC40F6">
        <w:rPr>
          <w:lang w:eastAsia="zh-CN"/>
        </w:rPr>
        <w:t>AuthData</w:t>
      </w:r>
      <w:bookmarkEnd w:id="303"/>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77777777" w:rsidR="0038126A" w:rsidRPr="00AC40F6" w:rsidRDefault="0038126A" w:rsidP="004B3CFB">
            <w:pPr>
              <w:pStyle w:val="TAC"/>
            </w:pPr>
            <w:r w:rsidRPr="00AC40F6">
              <w:rPr>
                <w:lang w:eastAsia="zh-CN"/>
              </w:rPr>
              <w:t>O</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304" w:name="_Toc214963056"/>
      <w:r w:rsidRPr="00AC40F6">
        <w:t>6.2.6.2.</w:t>
      </w:r>
      <w:r>
        <w:t>4</w:t>
      </w:r>
      <w:r w:rsidRPr="00AC40F6">
        <w:tab/>
        <w:t xml:space="preserve">Type: </w:t>
      </w:r>
      <w:r w:rsidRPr="00AC40F6">
        <w:rPr>
          <w:lang w:eastAsia="zh-CN"/>
        </w:rPr>
        <w:t>AuthData</w:t>
      </w:r>
      <w:r>
        <w:rPr>
          <w:lang w:eastAsia="zh-CN"/>
        </w:rPr>
        <w:t>Set</w:t>
      </w:r>
      <w:bookmarkEnd w:id="304"/>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305" w:name="_Toc214963057"/>
      <w:r w:rsidRPr="006F2B43">
        <w:t>6.2.6.2.</w:t>
      </w:r>
      <w:r>
        <w:t>5</w:t>
      </w:r>
      <w:r w:rsidRPr="006F2B43">
        <w:tab/>
        <w:t xml:space="preserve">Type: </w:t>
      </w:r>
      <w:r>
        <w:t>Get</w:t>
      </w:r>
      <w:r w:rsidRPr="006F2B43">
        <w:rPr>
          <w:lang w:eastAsia="zh-CN"/>
        </w:rPr>
        <w:t>AuthenticationResponse</w:t>
      </w:r>
      <w:bookmarkEnd w:id="305"/>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7777777" w:rsidR="0038126A" w:rsidRPr="006F2B43" w:rsidRDefault="0038126A" w:rsidP="004B3CFB">
            <w:pPr>
              <w:pStyle w:val="TAL"/>
              <w:rPr>
                <w:rFonts w:eastAsiaTheme="minorEastAsia"/>
              </w:rPr>
            </w:pP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306" w:name="_Toc214963058"/>
      <w:r>
        <w:t>6.2.6.2.6</w:t>
      </w:r>
      <w:r>
        <w:tab/>
        <w:t>Type: Get</w:t>
      </w:r>
      <w:r>
        <w:rPr>
          <w:lang w:eastAsia="zh-CN"/>
        </w:rPr>
        <w:t>SessionKey</w:t>
      </w:r>
      <w:r w:rsidRPr="00A13C5B">
        <w:rPr>
          <w:lang w:eastAsia="zh-CN"/>
        </w:rPr>
        <w:t>Re</w:t>
      </w:r>
      <w:r>
        <w:rPr>
          <w:lang w:eastAsia="zh-CN"/>
        </w:rPr>
        <w:t>quest</w:t>
      </w:r>
      <w:bookmarkEnd w:id="306"/>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77777777" w:rsidR="0038126A" w:rsidRPr="0016361A" w:rsidRDefault="0038126A" w:rsidP="004B3CFB">
            <w:pPr>
              <w:pStyle w:val="TAL"/>
              <w:rPr>
                <w:rFonts w:cs="Arial"/>
                <w:szCs w:val="18"/>
              </w:rPr>
            </w:pP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77777777" w:rsidR="0038126A" w:rsidRPr="00CA5779" w:rsidRDefault="0038126A" w:rsidP="004B3CFB">
            <w:pPr>
              <w:pStyle w:val="TAL"/>
              <w:rPr>
                <w:rFonts w:eastAsiaTheme="minorEastAsia"/>
              </w:rPr>
            </w:pP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307" w:name="_Toc214963059"/>
      <w:r>
        <w:lastRenderedPageBreak/>
        <w:t>6.2.6.2.7</w:t>
      </w:r>
      <w:r>
        <w:tab/>
        <w:t>Type: Get</w:t>
      </w:r>
      <w:r>
        <w:rPr>
          <w:lang w:eastAsia="zh-CN"/>
        </w:rPr>
        <w:t>SessionKey</w:t>
      </w:r>
      <w:r w:rsidRPr="00A13C5B">
        <w:rPr>
          <w:lang w:eastAsia="zh-CN"/>
        </w:rPr>
        <w:t>Re</w:t>
      </w:r>
      <w:r>
        <w:rPr>
          <w:lang w:eastAsia="zh-CN"/>
        </w:rPr>
        <w:t>sponse</w:t>
      </w:r>
      <w:bookmarkEnd w:id="307"/>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308" w:name="_Toc214963060"/>
      <w:r>
        <w:t>6.2.6.2.8</w:t>
      </w:r>
      <w:r>
        <w:tab/>
        <w:t>Type: Get</w:t>
      </w:r>
      <w:r>
        <w:rPr>
          <w:lang w:eastAsia="zh-CN"/>
        </w:rPr>
        <w:t>Tid</w:t>
      </w:r>
      <w:r w:rsidRPr="00A13C5B">
        <w:rPr>
          <w:lang w:eastAsia="zh-CN"/>
        </w:rPr>
        <w:t>Re</w:t>
      </w:r>
      <w:r>
        <w:rPr>
          <w:lang w:eastAsia="zh-CN"/>
        </w:rPr>
        <w:t>quest</w:t>
      </w:r>
      <w:bookmarkEnd w:id="308"/>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309" w:name="_Toc214963061"/>
      <w:r>
        <w:t>6.2.6.2.9</w:t>
      </w:r>
      <w:r>
        <w:tab/>
        <w:t>Type: Get</w:t>
      </w:r>
      <w:r>
        <w:rPr>
          <w:lang w:eastAsia="zh-CN"/>
        </w:rPr>
        <w:t>Tid</w:t>
      </w:r>
      <w:r w:rsidRPr="00A13C5B">
        <w:rPr>
          <w:lang w:eastAsia="zh-CN"/>
        </w:rPr>
        <w:t>Re</w:t>
      </w:r>
      <w:r>
        <w:rPr>
          <w:lang w:eastAsia="zh-CN"/>
        </w:rPr>
        <w:t>sponse</w:t>
      </w:r>
      <w:bookmarkEnd w:id="309"/>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7777777" w:rsidR="0038126A" w:rsidRDefault="0038126A" w:rsidP="004B3CFB">
            <w:pPr>
              <w:pStyle w:val="TAL"/>
              <w:rPr>
                <w:rFonts w:eastAsiaTheme="minorEastAsia"/>
              </w:rPr>
            </w:pPr>
            <w:r>
              <w:rPr>
                <w:rFonts w:eastAsiaTheme="minorEastAsia"/>
              </w:rPr>
              <w:t>Contains 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77777777" w:rsidR="0038126A" w:rsidRPr="0016361A" w:rsidRDefault="0038126A" w:rsidP="004B3CFB">
            <w:pPr>
              <w:pStyle w:val="TAL"/>
              <w:rPr>
                <w:rFonts w:cs="Arial"/>
                <w:szCs w:val="18"/>
              </w:rPr>
            </w:pPr>
            <w:r>
              <w:rPr>
                <w:rFonts w:eastAsiaTheme="minorEastAsia"/>
              </w:rPr>
              <w:t xml:space="preserve">Contains T-ID_n </w:t>
            </w:r>
          </w:p>
        </w:tc>
        <w:tc>
          <w:tcPr>
            <w:tcW w:w="1310" w:type="dxa"/>
          </w:tcPr>
          <w:p w14:paraId="5B8F2A2C" w14:textId="77777777" w:rsidR="0038126A" w:rsidRPr="0016361A" w:rsidRDefault="0038126A" w:rsidP="004B3CFB">
            <w:pPr>
              <w:pStyle w:val="TAL"/>
              <w:rPr>
                <w:rFonts w:cs="Arial"/>
                <w:szCs w:val="18"/>
              </w:rPr>
            </w:pPr>
          </w:p>
        </w:tc>
      </w:tr>
      <w:tr w:rsidR="0038126A" w:rsidRPr="00B54FF5" w14:paraId="2ED7D15B" w14:textId="77777777" w:rsidTr="004B3CFB">
        <w:trPr>
          <w:jc w:val="center"/>
        </w:trPr>
        <w:tc>
          <w:tcPr>
            <w:tcW w:w="1701" w:type="dxa"/>
          </w:tcPr>
          <w:p w14:paraId="41BC9CAF" w14:textId="77777777" w:rsidR="0038126A" w:rsidRPr="00737605" w:rsidRDefault="0038126A" w:rsidP="004B3CFB">
            <w:pPr>
              <w:pStyle w:val="TAL"/>
              <w:rPr>
                <w:lang w:eastAsia="zh-CN"/>
              </w:rPr>
            </w:pPr>
            <w:bookmarkStart w:id="310" w:name="_Hlk213348485"/>
            <w:r w:rsidRPr="00737605">
              <w:rPr>
                <w:lang w:eastAsia="zh-CN"/>
              </w:rPr>
              <w:t>tidPrevious</w:t>
            </w:r>
            <w:bookmarkEnd w:id="310"/>
          </w:p>
        </w:tc>
        <w:tc>
          <w:tcPr>
            <w:tcW w:w="1835" w:type="dxa"/>
          </w:tcPr>
          <w:p w14:paraId="7BD3BA04" w14:textId="77777777" w:rsidR="0038126A" w:rsidRPr="00A115E5" w:rsidRDefault="0038126A" w:rsidP="004B3CFB">
            <w:pPr>
              <w:pStyle w:val="TAL"/>
              <w:rPr>
                <w:lang w:eastAsia="zh-CN"/>
              </w:rPr>
            </w:pPr>
            <w:r>
              <w:rPr>
                <w:rFonts w:cs="Arial"/>
                <w:u w:val="single"/>
                <w:lang w:val="en-US" w:eastAsia="zh-CN"/>
              </w:rPr>
              <w:t>Tid</w:t>
            </w:r>
          </w:p>
        </w:tc>
        <w:tc>
          <w:tcPr>
            <w:tcW w:w="567" w:type="dxa"/>
          </w:tcPr>
          <w:p w14:paraId="0494207F" w14:textId="77777777" w:rsidR="0038126A" w:rsidRPr="00CA5779" w:rsidRDefault="0038126A" w:rsidP="004B3CFB">
            <w:pPr>
              <w:pStyle w:val="TAC"/>
              <w:rPr>
                <w:lang w:eastAsia="zh-CN"/>
              </w:rPr>
            </w:pPr>
            <w:r>
              <w:rPr>
                <w:lang w:eastAsia="zh-CN"/>
              </w:rPr>
              <w:t>O</w:t>
            </w:r>
          </w:p>
        </w:tc>
        <w:tc>
          <w:tcPr>
            <w:tcW w:w="1134" w:type="dxa"/>
          </w:tcPr>
          <w:p w14:paraId="41AF511F" w14:textId="77777777" w:rsidR="0038126A" w:rsidRPr="00CA5779" w:rsidRDefault="0038126A" w:rsidP="004B3CFB">
            <w:pPr>
              <w:pStyle w:val="TAL"/>
              <w:rPr>
                <w:lang w:eastAsia="zh-CN"/>
              </w:rPr>
            </w:pPr>
            <w:r>
              <w:rPr>
                <w:lang w:eastAsia="zh-CN"/>
              </w:rPr>
              <w:t>0..</w:t>
            </w:r>
            <w:r>
              <w:rPr>
                <w:rFonts w:hint="eastAsia"/>
                <w:lang w:eastAsia="zh-CN"/>
              </w:rPr>
              <w:t>1</w:t>
            </w:r>
          </w:p>
        </w:tc>
        <w:tc>
          <w:tcPr>
            <w:tcW w:w="2977" w:type="dxa"/>
          </w:tcPr>
          <w:p w14:paraId="7DC7F9CF" w14:textId="77777777" w:rsidR="0038126A" w:rsidRPr="00CA5779" w:rsidRDefault="0038126A" w:rsidP="004B3CFB">
            <w:pPr>
              <w:pStyle w:val="TAL"/>
              <w:rPr>
                <w:rFonts w:eastAsiaTheme="minorEastAsia"/>
              </w:rPr>
            </w:pPr>
            <w:r>
              <w:rPr>
                <w:rFonts w:eastAsiaTheme="minorEastAsia"/>
              </w:rPr>
              <w:t>Contains T-ID_n-1</w:t>
            </w:r>
          </w:p>
        </w:tc>
        <w:tc>
          <w:tcPr>
            <w:tcW w:w="1310" w:type="dxa"/>
          </w:tcPr>
          <w:p w14:paraId="7BC77B72" w14:textId="77777777" w:rsidR="0038126A" w:rsidRPr="0016361A" w:rsidRDefault="0038126A" w:rsidP="004B3CFB">
            <w:pPr>
              <w:pStyle w:val="TAL"/>
              <w:rPr>
                <w:rFonts w:cs="Arial"/>
                <w:szCs w:val="18"/>
              </w:rPr>
            </w:pPr>
          </w:p>
        </w:tc>
      </w:tr>
    </w:tbl>
    <w:p w14:paraId="28875D29" w14:textId="77777777" w:rsidR="0038126A" w:rsidRDefault="0038126A" w:rsidP="0038126A"/>
    <w:p w14:paraId="6C0DC436" w14:textId="77777777" w:rsidR="0038126A" w:rsidRDefault="0038126A" w:rsidP="0038126A">
      <w:pPr>
        <w:pStyle w:val="41"/>
        <w:rPr>
          <w:lang w:val="en-US"/>
        </w:rPr>
      </w:pPr>
      <w:bookmarkStart w:id="311" w:name="_Toc2149630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p>
    <w:p w14:paraId="672D2F0C" w14:textId="77777777" w:rsidR="0038126A" w:rsidRPr="00384E92" w:rsidRDefault="0038126A" w:rsidP="0038126A">
      <w:pPr>
        <w:pStyle w:val="51"/>
      </w:pPr>
      <w:bookmarkStart w:id="312" w:name="_Toc214963063"/>
      <w:r>
        <w:t>6.2.6.3.1</w:t>
      </w:r>
      <w:r w:rsidRPr="00384E92">
        <w:tab/>
        <w:t>Introduction</w:t>
      </w:r>
      <w:bookmarkEnd w:id="312"/>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313" w:name="_Toc214963064"/>
      <w:r>
        <w:t>6.2.6.3.2</w:t>
      </w:r>
      <w:r w:rsidRPr="00384E92">
        <w:tab/>
        <w:t>Simple data types</w:t>
      </w:r>
      <w:bookmarkEnd w:id="313"/>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77777777" w:rsidR="0038126A" w:rsidRPr="00832EDD" w:rsidRDefault="0038126A" w:rsidP="004B3CFB">
            <w:pPr>
              <w:pStyle w:val="TAL"/>
            </w:pPr>
            <w:r w:rsidRPr="00832EDD">
              <w:t>pattern: "^[A-Fa-f0-9]{64}$"</w:t>
            </w:r>
          </w:p>
        </w:tc>
        <w:tc>
          <w:tcPr>
            <w:tcW w:w="1265" w:type="pct"/>
          </w:tcPr>
          <w:p w14:paraId="282CEB9C" w14:textId="77777777" w:rsidR="0038126A" w:rsidRPr="0016361A" w:rsidRDefault="0038126A" w:rsidP="004B3CFB">
            <w:pPr>
              <w:pStyle w:val="TAL"/>
            </w:pPr>
          </w:p>
        </w:tc>
      </w:tr>
    </w:tbl>
    <w:p w14:paraId="6169CB1B" w14:textId="77777777" w:rsidR="0038126A" w:rsidRPr="00384E92" w:rsidRDefault="0038126A" w:rsidP="0038126A"/>
    <w:p w14:paraId="32A1B223" w14:textId="77777777" w:rsidR="0038126A" w:rsidRDefault="0038126A" w:rsidP="0038126A">
      <w:pPr>
        <w:pStyle w:val="31"/>
      </w:pPr>
      <w:bookmarkStart w:id="314" w:name="_Toc214963065"/>
      <w:r>
        <w:t>6.2.7</w:t>
      </w:r>
      <w:r>
        <w:tab/>
        <w:t>Error Handling</w:t>
      </w:r>
      <w:bookmarkEnd w:id="314"/>
    </w:p>
    <w:p w14:paraId="003BAEB4" w14:textId="77777777" w:rsidR="0038126A" w:rsidRPr="00971458" w:rsidRDefault="0038126A" w:rsidP="0038126A">
      <w:pPr>
        <w:pStyle w:val="41"/>
      </w:pPr>
      <w:bookmarkStart w:id="315" w:name="_Toc214963066"/>
      <w:r w:rsidRPr="00971458">
        <w:t>6.</w:t>
      </w:r>
      <w:r>
        <w:t>2</w:t>
      </w:r>
      <w:r w:rsidRPr="00971458">
        <w:t>.7.1</w:t>
      </w:r>
      <w:r w:rsidRPr="00971458">
        <w:tab/>
        <w:t>General</w:t>
      </w:r>
      <w:bookmarkEnd w:id="315"/>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316" w:name="_Toc214963067"/>
      <w:r w:rsidRPr="00971458">
        <w:t>6.</w:t>
      </w:r>
      <w:r>
        <w:t>2</w:t>
      </w:r>
      <w:r w:rsidRPr="00971458">
        <w:t>.7.2</w:t>
      </w:r>
      <w:r w:rsidRPr="00971458">
        <w:tab/>
        <w:t>Protocol Errors</w:t>
      </w:r>
      <w:bookmarkEnd w:id="316"/>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317" w:name="_Toc214963068"/>
      <w:r>
        <w:lastRenderedPageBreak/>
        <w:t>6.2.7.3</w:t>
      </w:r>
      <w:r>
        <w:tab/>
        <w:t>Application Errors</w:t>
      </w:r>
      <w:bookmarkEnd w:id="317"/>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318" w:name="_Toc214963069"/>
      <w:r>
        <w:t>6.2.8</w:t>
      </w:r>
      <w:r w:rsidRPr="0023018E">
        <w:rPr>
          <w:lang w:eastAsia="zh-CN"/>
        </w:rPr>
        <w:tab/>
        <w:t>Feature negotiation</w:t>
      </w:r>
      <w:bookmarkEnd w:id="318"/>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319" w:name="_Toc214963070"/>
      <w:r>
        <w:t>6.2.9</w:t>
      </w:r>
      <w:r w:rsidRPr="001E7573">
        <w:tab/>
        <w:t>Security</w:t>
      </w:r>
      <w:bookmarkEnd w:id="319"/>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pPr>
            <w:r w:rsidRPr="008748F5">
              <w:t>"nadm-</w:t>
            </w:r>
            <w:r w:rsidRPr="00795E14">
              <w:t>sec</w:t>
            </w:r>
            <w:r w:rsidRPr="008748F5">
              <w:t>:</w:t>
            </w:r>
            <w:r>
              <w:t>get-</w:t>
            </w:r>
            <w:r w:rsidRPr="00795E14">
              <w:t>rand</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pPr>
            <w:r w:rsidRPr="00795E14">
              <w:t>"nadm-sec:</w:t>
            </w:r>
            <w:r>
              <w:t>get-</w:t>
            </w:r>
            <w:r w:rsidRPr="00795E14">
              <w:t>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pPr>
            <w:r w:rsidRPr="00795E14">
              <w:t>"nadm-sec:</w:t>
            </w:r>
            <w:r>
              <w:t>get-</w:t>
            </w:r>
            <w:r w:rsidRPr="00795E14">
              <w:t>session-key"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pPr>
            <w:r w:rsidRPr="00795E14">
              <w:t>"nadm-sec:</w:t>
            </w:r>
            <w:r>
              <w:t>get-</w:t>
            </w:r>
            <w:r w:rsidRPr="00795E14">
              <w:t>tid"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320" w:name="_Toc214963071"/>
      <w:r>
        <w:rPr>
          <w:lang w:val="en-US"/>
        </w:rPr>
        <w:t>6.2.10</w:t>
      </w:r>
      <w:r>
        <w:rPr>
          <w:lang w:val="en-US"/>
        </w:rPr>
        <w:tab/>
        <w:t>HTTP redirection</w:t>
      </w:r>
      <w:bookmarkEnd w:id="320"/>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321" w:name="_Toc510696650"/>
      <w:bookmarkStart w:id="322" w:name="_Toc35971450"/>
      <w:bookmarkStart w:id="323" w:name="_Toc214963072"/>
      <w:r w:rsidRPr="004D3578">
        <w:lastRenderedPageBreak/>
        <w:t>Annex A (normative):</w:t>
      </w:r>
      <w:r w:rsidRPr="004D3578">
        <w:br/>
      </w:r>
      <w:r>
        <w:t>OpenAPI specification</w:t>
      </w:r>
      <w:bookmarkEnd w:id="321"/>
      <w:bookmarkEnd w:id="322"/>
      <w:bookmarkEnd w:id="323"/>
    </w:p>
    <w:p w14:paraId="03FBDDDC" w14:textId="77777777" w:rsidR="006E186B" w:rsidRDefault="006E186B" w:rsidP="00D54DF1">
      <w:pPr>
        <w:pStyle w:val="1"/>
      </w:pPr>
      <w:bookmarkStart w:id="324" w:name="_Toc510696651"/>
      <w:bookmarkStart w:id="325" w:name="_Toc35971451"/>
      <w:bookmarkStart w:id="326" w:name="_Toc214963073"/>
      <w:bookmarkStart w:id="327" w:name="_Toc510696653"/>
      <w:r>
        <w:t>A.1</w:t>
      </w:r>
      <w:r>
        <w:tab/>
        <w:t>General</w:t>
      </w:r>
      <w:bookmarkEnd w:id="324"/>
      <w:bookmarkEnd w:id="325"/>
      <w:bookmarkEnd w:id="32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328" w:name="_Toc214963074"/>
      <w:bookmarkStart w:id="329" w:name="_Hlk214963302"/>
      <w:r>
        <w:t>A.2</w:t>
      </w:r>
      <w:r>
        <w:tab/>
      </w:r>
      <w:r w:rsidR="0094249D">
        <w:t>Nadm_DM</w:t>
      </w:r>
      <w:r>
        <w:t xml:space="preserve"> API</w:t>
      </w:r>
      <w:bookmarkEnd w:id="328"/>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642883B7" w:rsidR="0094249D" w:rsidRDefault="0094249D">
      <w:pPr>
        <w:pStyle w:val="PL"/>
      </w:pPr>
      <w:r>
        <w:t xml:space="preserve">  version: '</w:t>
      </w:r>
      <w:r w:rsidRPr="00C845C0">
        <w:rPr>
          <w:lang w:val="en-US"/>
        </w:rPr>
        <w:t>1.0.0</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0151F4B4"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524844">
        <w:rPr>
          <w:rFonts w:eastAsiaTheme="minorEastAsia" w:hint="eastAsia"/>
          <w:lang w:val="en-US" w:eastAsia="zh-CN"/>
        </w:rPr>
        <w:t>1</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329"/>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33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33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lastRenderedPageBreak/>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lastRenderedPageBreak/>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77777777" w:rsidR="00961388" w:rsidRDefault="00961388" w:rsidP="00961388">
      <w:pPr>
        <w:pStyle w:val="PL"/>
      </w:pPr>
      <w:r w:rsidRPr="00AB2C58">
        <w:t xml:space="preserve">        </w:t>
      </w:r>
      <w:r>
        <w:t>tidCurrent:</w:t>
      </w:r>
    </w:p>
    <w:p w14:paraId="7F1D60E9" w14:textId="77777777" w:rsidR="00961388" w:rsidRPr="00AB2C58" w:rsidRDefault="00961388" w:rsidP="00961388">
      <w:pPr>
        <w:pStyle w:val="PL"/>
      </w:pPr>
      <w:r w:rsidRPr="00AB2C58">
        <w:t xml:space="preserve">          $ref: '#/components/schemas/</w:t>
      </w:r>
      <w:r>
        <w:t>Tid</w:t>
      </w:r>
      <w:r w:rsidRPr="00AB2C58">
        <w:t>'</w:t>
      </w:r>
    </w:p>
    <w:p w14:paraId="251BBE1C" w14:textId="77777777" w:rsidR="00961388" w:rsidRDefault="00961388" w:rsidP="00961388">
      <w:pPr>
        <w:pStyle w:val="PL"/>
      </w:pPr>
      <w:r w:rsidRPr="00AB2C58">
        <w:t xml:space="preserve">        </w:t>
      </w:r>
      <w:r>
        <w:t>tidPrevious:</w:t>
      </w:r>
    </w:p>
    <w:p w14:paraId="34590E91" w14:textId="77777777" w:rsidR="00961388" w:rsidRPr="00AB2C58" w:rsidRDefault="00961388" w:rsidP="00961388">
      <w:pPr>
        <w:pStyle w:val="PL"/>
      </w:pPr>
      <w:r w:rsidRPr="00AB2C58">
        <w:t xml:space="preserve">          $ref: '#/components/schemas/</w:t>
      </w:r>
      <w:r>
        <w:t>Tid</w:t>
      </w:r>
      <w:r w:rsidRPr="00AB2C58">
        <w:t>'</w:t>
      </w:r>
    </w:p>
    <w:p w14:paraId="3DEFF5AB" w14:textId="77777777" w:rsidR="0038126A" w:rsidRDefault="0038126A" w:rsidP="0038126A">
      <w:pPr>
        <w:pStyle w:val="PL"/>
        <w:rPr>
          <w:lang w:val="en-US"/>
        </w:rPr>
      </w:pPr>
      <w:r>
        <w:rPr>
          <w:lang w:val="en-US"/>
        </w:rPr>
        <w:t xml:space="preserve">        </w:t>
      </w:r>
      <w:r>
        <w:rPr>
          <w:rFonts w:cs="Arial"/>
          <w:u w:val="single"/>
          <w:lang w:val="en-US" w:eastAsia="zh-CN"/>
        </w:rPr>
        <w:t>tidHandlingInformation</w:t>
      </w:r>
      <w:r>
        <w:rPr>
          <w:lang w:val="en-US"/>
        </w:rPr>
        <w:t>:</w:t>
      </w:r>
    </w:p>
    <w:p w14:paraId="39B085E6" w14:textId="77777777" w:rsidR="0038126A" w:rsidRDefault="0038126A" w:rsidP="0038126A">
      <w:pPr>
        <w:pStyle w:val="PL"/>
        <w:rPr>
          <w:lang w:val="en-US"/>
        </w:rPr>
      </w:pPr>
      <w:r>
        <w:rPr>
          <w:lang w:val="en-US"/>
        </w:rPr>
        <w:t xml:space="preserve">          $ref: '#/components/schemas/</w:t>
      </w:r>
      <w:r>
        <w:rPr>
          <w:rFonts w:cs="Arial"/>
          <w:u w:val="single"/>
          <w:lang w:val="en-US" w:eastAsia="zh-CN"/>
        </w:rPr>
        <w:t>TidHandlingInformation</w:t>
      </w:r>
      <w:r>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331" w:name="_Hlk198775178"/>
      <w:r>
        <w:rPr>
          <w:lang w:val="en-US"/>
        </w:rPr>
        <w:t>Individual</w:t>
      </w:r>
      <w:r w:rsidRPr="00BE4C16">
        <w:rPr>
          <w:lang w:eastAsia="zh-CN"/>
        </w:rPr>
        <w:t>AfAuthorizationData</w:t>
      </w:r>
      <w:bookmarkEnd w:id="331"/>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lastRenderedPageBreak/>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77777777" w:rsidR="00961388" w:rsidRPr="00CB4799" w:rsidRDefault="00961388" w:rsidP="00961388">
      <w:pPr>
        <w:pStyle w:val="PL"/>
      </w:pPr>
      <w:r w:rsidRPr="00CB4799">
        <w:t xml:space="preserve">    </w:t>
      </w:r>
      <w:r>
        <w:t>Tid</w:t>
      </w:r>
      <w:r w:rsidRPr="00CB4799">
        <w:t>:</w:t>
      </w:r>
    </w:p>
    <w:p w14:paraId="471F8518" w14:textId="77777777" w:rsidR="00961388" w:rsidRPr="00CB4799" w:rsidRDefault="00961388" w:rsidP="00961388">
      <w:pPr>
        <w:pStyle w:val="PL"/>
      </w:pPr>
      <w:r w:rsidRPr="00CB4799">
        <w:t xml:space="preserve">      description: Temporary ID of the AIoT device.</w:t>
      </w:r>
    </w:p>
    <w:p w14:paraId="1F41CD87" w14:textId="77777777" w:rsidR="00961388" w:rsidRPr="00CB4799" w:rsidRDefault="00961388" w:rsidP="00961388">
      <w:pPr>
        <w:pStyle w:val="PL"/>
      </w:pPr>
      <w:r w:rsidRPr="00CB4799">
        <w:t xml:space="preserve">      type: string</w:t>
      </w:r>
    </w:p>
    <w:p w14:paraId="3A76656C" w14:textId="77777777" w:rsidR="00961388" w:rsidRPr="00CB4799" w:rsidRDefault="00961388" w:rsidP="00961388">
      <w:pPr>
        <w:pStyle w:val="PL"/>
      </w:pPr>
      <w:r w:rsidRPr="00CB4799">
        <w:t xml:space="preserve">      pattern: '^[A-Fa-f0-9]{32}$'</w:t>
      </w:r>
    </w:p>
    <w:p w14:paraId="4104B330" w14:textId="77777777" w:rsidR="00245D9F" w:rsidRPr="00CB4799" w:rsidRDefault="00245D9F">
      <w:pPr>
        <w:pStyle w:val="PL"/>
      </w:pPr>
    </w:p>
    <w:p w14:paraId="087F0858" w14:textId="77777777" w:rsidR="0038126A" w:rsidRDefault="0038126A" w:rsidP="0038126A">
      <w:pPr>
        <w:pStyle w:val="PL"/>
      </w:pPr>
    </w:p>
    <w:p w14:paraId="0C6FC694" w14:textId="77777777" w:rsidR="0038126A" w:rsidRPr="00CB4799" w:rsidRDefault="0038126A" w:rsidP="0038126A">
      <w:pPr>
        <w:pStyle w:val="PL"/>
      </w:pPr>
      <w:r w:rsidRPr="00CB4799">
        <w:t xml:space="preserve">    TidHandlingInformation:</w:t>
      </w:r>
    </w:p>
    <w:p w14:paraId="3721CE7E" w14:textId="77777777" w:rsidR="0038126A" w:rsidRPr="00CB4799" w:rsidRDefault="0038126A" w:rsidP="0038126A">
      <w:pPr>
        <w:pStyle w:val="PL"/>
      </w:pPr>
      <w:r w:rsidRPr="00CB4799">
        <w:t xml:space="preserve">      description: Contains the</w:t>
      </w:r>
      <w:r w:rsidRPr="00403BBC">
        <w:t xml:space="preserve"> </w:t>
      </w:r>
      <w:r>
        <w:t>T-ID handling information</w:t>
      </w:r>
    </w:p>
    <w:p w14:paraId="26FB907E" w14:textId="77777777" w:rsidR="0038126A" w:rsidRPr="00CB4799" w:rsidRDefault="0038126A" w:rsidP="0038126A">
      <w:pPr>
        <w:pStyle w:val="PL"/>
      </w:pPr>
      <w:r w:rsidRPr="00CB4799">
        <w:t xml:space="preserve">      type: object</w:t>
      </w:r>
    </w:p>
    <w:p w14:paraId="1BE2E7A6" w14:textId="77777777" w:rsidR="0038126A" w:rsidRPr="00CB4799" w:rsidRDefault="0038126A" w:rsidP="0038126A">
      <w:pPr>
        <w:pStyle w:val="PL"/>
      </w:pPr>
      <w:r w:rsidRPr="00CB4799">
        <w:t xml:space="preserve">      required:</w:t>
      </w:r>
    </w:p>
    <w:p w14:paraId="6ADD95C8" w14:textId="77777777" w:rsidR="0038126A" w:rsidRPr="00CB4799" w:rsidRDefault="0038126A" w:rsidP="0038126A">
      <w:pPr>
        <w:pStyle w:val="PL"/>
      </w:pPr>
      <w:r w:rsidRPr="00CB4799">
        <w:t xml:space="preserve">        - </w:t>
      </w:r>
      <w:r>
        <w:t>tidType</w:t>
      </w:r>
    </w:p>
    <w:p w14:paraId="51C808A0" w14:textId="77777777" w:rsidR="0038126A" w:rsidRPr="00CB4799" w:rsidRDefault="0038126A" w:rsidP="0038126A">
      <w:pPr>
        <w:pStyle w:val="PL"/>
      </w:pPr>
      <w:r w:rsidRPr="00CB4799">
        <w:t xml:space="preserve">      properties:</w:t>
      </w:r>
    </w:p>
    <w:p w14:paraId="01FFBC6B" w14:textId="77777777" w:rsidR="0038126A" w:rsidRPr="00CB4799" w:rsidRDefault="0038126A" w:rsidP="0038126A">
      <w:pPr>
        <w:pStyle w:val="PL"/>
      </w:pPr>
      <w:r w:rsidRPr="00CB4799">
        <w:t xml:space="preserve">        </w:t>
      </w:r>
      <w:r>
        <w:t>tidType</w:t>
      </w:r>
      <w:r w:rsidRPr="00CB4799">
        <w:t>:</w:t>
      </w:r>
    </w:p>
    <w:p w14:paraId="345CA1D7" w14:textId="77777777" w:rsidR="00B35389" w:rsidRPr="00CB4799" w:rsidRDefault="00B35389" w:rsidP="00B35389">
      <w:pPr>
        <w:pStyle w:val="PL"/>
      </w:pPr>
      <w:r w:rsidRPr="00CB4799">
        <w:t xml:space="preserve">          $ref: '#/components/schemas/Tid</w:t>
      </w:r>
      <w:r w:rsidRPr="00CB4799">
        <w:rPr>
          <w:rFonts w:hint="eastAsia"/>
        </w:rPr>
        <w:t>Type</w:t>
      </w:r>
      <w:r w:rsidRPr="00CB4799">
        <w:t>'</w:t>
      </w:r>
    </w:p>
    <w:p w14:paraId="5B53F827" w14:textId="77777777" w:rsidR="0038126A" w:rsidRPr="00CB4799" w:rsidRDefault="0038126A" w:rsidP="0038126A">
      <w:pPr>
        <w:pStyle w:val="PL"/>
      </w:pPr>
      <w:r w:rsidRPr="00CB4799">
        <w:t xml:space="preserve">        tidHandlingInformation:</w:t>
      </w:r>
    </w:p>
    <w:p w14:paraId="3F63D7A5" w14:textId="77777777" w:rsidR="0038126A" w:rsidRDefault="0038126A" w:rsidP="0038126A">
      <w:pPr>
        <w:pStyle w:val="PL"/>
      </w:pPr>
      <w:r>
        <w:t xml:space="preserve">          type: boolean</w:t>
      </w:r>
    </w:p>
    <w:p w14:paraId="7454A8DC" w14:textId="77777777" w:rsidR="0038126A" w:rsidRPr="00CB4799" w:rsidRDefault="0038126A" w:rsidP="0038126A">
      <w:pPr>
        <w:pStyle w:val="PL"/>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3B36A6B6" w14:textId="77777777" w:rsidR="00B35389" w:rsidRDefault="00B35389" w:rsidP="00B35389">
      <w:pPr>
        <w:pStyle w:val="PL"/>
        <w:rPr>
          <w:lang w:eastAsia="zh-CN"/>
        </w:rPr>
      </w:pPr>
    </w:p>
    <w:p w14:paraId="3AA67886" w14:textId="77777777" w:rsidR="00B35389" w:rsidRPr="00CB4799" w:rsidRDefault="00B35389" w:rsidP="00B35389">
      <w:pPr>
        <w:pStyle w:val="PL"/>
      </w:pPr>
      <w:r w:rsidRPr="00CB4799">
        <w:t xml:space="preserve">    </w:t>
      </w:r>
      <w:r>
        <w:t>TidType</w:t>
      </w:r>
      <w:r w:rsidRPr="00CB4799">
        <w:t>:</w:t>
      </w:r>
    </w:p>
    <w:p w14:paraId="1F6A6F71" w14:textId="77777777" w:rsidR="00B35389" w:rsidRPr="00CB4799" w:rsidRDefault="00B35389" w:rsidP="00B35389">
      <w:pPr>
        <w:pStyle w:val="PL"/>
      </w:pPr>
      <w:r w:rsidRPr="00CB4799">
        <w:t xml:space="preserve">      description: Indicates the type of T-ID.</w:t>
      </w:r>
    </w:p>
    <w:p w14:paraId="514215D2" w14:textId="77777777" w:rsidR="00B35389" w:rsidRPr="00CB4799" w:rsidRDefault="00B35389" w:rsidP="00B35389">
      <w:pPr>
        <w:pStyle w:val="PL"/>
      </w:pPr>
      <w:r w:rsidRPr="00CB4799">
        <w:t xml:space="preserve">      anyOf:</w:t>
      </w:r>
    </w:p>
    <w:p w14:paraId="6F4BF5F9" w14:textId="77777777" w:rsidR="00B35389" w:rsidRPr="00CB4799" w:rsidRDefault="00B35389" w:rsidP="00B35389">
      <w:pPr>
        <w:pStyle w:val="PL"/>
      </w:pPr>
      <w:r w:rsidRPr="00CB4799">
        <w:t xml:space="preserve">        - type: string</w:t>
      </w:r>
    </w:p>
    <w:p w14:paraId="502845BF" w14:textId="77777777" w:rsidR="00B35389" w:rsidRPr="00CB4799" w:rsidRDefault="00B35389" w:rsidP="00B35389">
      <w:pPr>
        <w:pStyle w:val="PL"/>
      </w:pPr>
      <w:r w:rsidRPr="00CB4799">
        <w:t xml:space="preserve">          enum:</w:t>
      </w:r>
    </w:p>
    <w:p w14:paraId="340886A1" w14:textId="77777777" w:rsidR="00B35389" w:rsidRPr="00CB4799" w:rsidRDefault="00B35389" w:rsidP="00B35389">
      <w:pPr>
        <w:pStyle w:val="PL"/>
      </w:pPr>
      <w:r w:rsidRPr="00CB4799">
        <w:t xml:space="preserve">            - STORED</w:t>
      </w:r>
    </w:p>
    <w:p w14:paraId="4621AAF3" w14:textId="77777777" w:rsidR="00B35389" w:rsidRPr="00CB4799" w:rsidRDefault="00B35389" w:rsidP="00B35389">
      <w:pPr>
        <w:pStyle w:val="PL"/>
      </w:pPr>
      <w:r w:rsidRPr="00CB4799">
        <w:t xml:space="preserve">            - CONCEALED</w:t>
      </w:r>
    </w:p>
    <w:p w14:paraId="14A80BAA" w14:textId="77777777" w:rsidR="00B35389" w:rsidRPr="00CB4799" w:rsidRDefault="00B35389" w:rsidP="00B35389">
      <w:pPr>
        <w:pStyle w:val="PL"/>
      </w:pPr>
      <w:r>
        <w:t xml:space="preserve">        </w:t>
      </w:r>
      <w:r w:rsidRPr="00CB4799">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332" w:name="_Toc214963075"/>
      <w:r w:rsidRPr="00D253CF">
        <w:rPr>
          <w:lang w:val="en-US"/>
        </w:rPr>
        <w:t>A.</w:t>
      </w:r>
      <w:r>
        <w:rPr>
          <w:lang w:val="en-US"/>
        </w:rPr>
        <w:t>3</w:t>
      </w:r>
      <w:r w:rsidRPr="00D253CF">
        <w:rPr>
          <w:lang w:val="en-US"/>
        </w:rPr>
        <w:tab/>
        <w:t>Nadm_Sec API</w:t>
      </w:r>
      <w:bookmarkEnd w:id="332"/>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25375908" w:rsidR="0038126A" w:rsidRPr="00DE3694" w:rsidRDefault="0038126A" w:rsidP="0038126A">
      <w:pPr>
        <w:pStyle w:val="PL"/>
        <w:rPr>
          <w:rFonts w:eastAsiaTheme="minorEastAsia"/>
          <w:lang w:eastAsia="zh-CN"/>
        </w:rPr>
      </w:pPr>
      <w:r w:rsidRPr="00CE58E4">
        <w:t xml:space="preserve">  version: 1.0.0</w:t>
      </w:r>
    </w:p>
    <w:p w14:paraId="77544D6C" w14:textId="77777777" w:rsidR="0038126A" w:rsidRPr="00CE58E4" w:rsidRDefault="0038126A" w:rsidP="0038126A">
      <w:pPr>
        <w:pStyle w:val="PL"/>
      </w:pPr>
      <w:r w:rsidRPr="00CE58E4">
        <w:t xml:space="preserve">  title: Nadm_Sec API</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77777777" w:rsidR="0038126A" w:rsidRDefault="0038126A" w:rsidP="0038126A">
      <w:pPr>
        <w:pStyle w:val="PL"/>
      </w:pPr>
      <w:r>
        <w:t xml:space="preserve">    © 2025,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305398C4"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19.1.0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lastRenderedPageBreak/>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648C0708" w14:textId="77777777" w:rsidR="0038126A" w:rsidRPr="00CE58E4" w:rsidRDefault="0038126A" w:rsidP="0038126A">
      <w:pPr>
        <w:pStyle w:val="PL"/>
      </w:pPr>
      <w:r w:rsidRPr="00CE58E4">
        <w:t xml:space="preserve">      security:</w:t>
      </w:r>
    </w:p>
    <w:p w14:paraId="6AF6B9D6" w14:textId="77777777" w:rsidR="0038126A" w:rsidRPr="00CE58E4" w:rsidRDefault="0038126A" w:rsidP="0038126A">
      <w:pPr>
        <w:pStyle w:val="PL"/>
      </w:pPr>
      <w:r w:rsidRPr="00CE58E4">
        <w:t xml:space="preserve">      </w:t>
      </w:r>
      <w:r w:rsidRPr="0080477A">
        <w:t>- oauth2ClientCredentials:</w:t>
      </w:r>
    </w:p>
    <w:p w14:paraId="16443138" w14:textId="77777777" w:rsidR="0038126A" w:rsidRPr="00CE58E4" w:rsidRDefault="0038126A" w:rsidP="0038126A">
      <w:pPr>
        <w:pStyle w:val="PL"/>
      </w:pPr>
      <w:r w:rsidRPr="00CE58E4">
        <w:t xml:space="preserve">        - nadm-sec:get</w:t>
      </w:r>
      <w:r>
        <w:t>-rand</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14CFAA50" w14:textId="77777777" w:rsidR="0038126A" w:rsidRDefault="0038126A" w:rsidP="0038126A">
      <w:pPr>
        <w:pStyle w:val="PL"/>
      </w:pPr>
      <w:r>
        <w:t xml:space="preserve">          description: Not Found</w:t>
      </w:r>
    </w:p>
    <w:p w14:paraId="7DC589EA" w14:textId="77777777" w:rsidR="0038126A" w:rsidRDefault="0038126A" w:rsidP="0038126A">
      <w:pPr>
        <w:pStyle w:val="PL"/>
      </w:pPr>
      <w:r>
        <w:t xml:space="preserve">          content:</w:t>
      </w:r>
    </w:p>
    <w:p w14:paraId="1E48C175" w14:textId="77777777" w:rsidR="0038126A" w:rsidRDefault="0038126A" w:rsidP="0038126A">
      <w:pPr>
        <w:pStyle w:val="PL"/>
      </w:pPr>
      <w:r>
        <w:t xml:space="preserve">            application/problem+json:</w:t>
      </w:r>
    </w:p>
    <w:p w14:paraId="68326B43" w14:textId="77777777" w:rsidR="0038126A" w:rsidRDefault="0038126A" w:rsidP="0038126A">
      <w:pPr>
        <w:pStyle w:val="PL"/>
      </w:pPr>
      <w:r>
        <w:t xml:space="preserve">              schema:</w:t>
      </w:r>
    </w:p>
    <w:p w14:paraId="7149C74C"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72A8D86F" w14:textId="77777777" w:rsidR="0038126A" w:rsidRDefault="0038126A" w:rsidP="0038126A">
      <w:pPr>
        <w:pStyle w:val="PL"/>
      </w:pPr>
      <w:r>
        <w:t xml:space="preserve">          description: Payload Too Large</w:t>
      </w:r>
    </w:p>
    <w:p w14:paraId="52841EA6" w14:textId="77777777" w:rsidR="0038126A" w:rsidRDefault="0038126A" w:rsidP="0038126A">
      <w:pPr>
        <w:pStyle w:val="PL"/>
      </w:pPr>
      <w:r>
        <w:t xml:space="preserve">          content:</w:t>
      </w:r>
    </w:p>
    <w:p w14:paraId="319897C1" w14:textId="77777777" w:rsidR="0038126A" w:rsidRDefault="0038126A" w:rsidP="0038126A">
      <w:pPr>
        <w:pStyle w:val="PL"/>
      </w:pPr>
      <w:r>
        <w:t xml:space="preserve">            application/problem+json:</w:t>
      </w:r>
    </w:p>
    <w:p w14:paraId="46028B99" w14:textId="77777777" w:rsidR="0038126A" w:rsidRDefault="0038126A" w:rsidP="0038126A">
      <w:pPr>
        <w:pStyle w:val="PL"/>
      </w:pPr>
      <w:r>
        <w:t xml:space="preserve">              schema:</w:t>
      </w:r>
    </w:p>
    <w:p w14:paraId="6AB2472B"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4D1AA58B" w14:textId="77777777" w:rsidR="0038126A" w:rsidRPr="00CE58E4" w:rsidRDefault="0038126A" w:rsidP="0038126A">
      <w:pPr>
        <w:pStyle w:val="PL"/>
      </w:pPr>
      <w:r w:rsidRPr="00CE58E4">
        <w:t xml:space="preserve">      security:</w:t>
      </w:r>
    </w:p>
    <w:p w14:paraId="124DB30B" w14:textId="77777777" w:rsidR="0038126A" w:rsidRPr="00CE58E4" w:rsidRDefault="0038126A" w:rsidP="0038126A">
      <w:pPr>
        <w:pStyle w:val="PL"/>
      </w:pPr>
      <w:r w:rsidRPr="00CE58E4">
        <w:t xml:space="preserve">      - oauth2ClientCredentials:</w:t>
      </w:r>
    </w:p>
    <w:p w14:paraId="49DA75E7" w14:textId="77777777" w:rsidR="0038126A" w:rsidRPr="00CE58E4" w:rsidRDefault="0038126A" w:rsidP="0038126A">
      <w:pPr>
        <w:pStyle w:val="PL"/>
      </w:pPr>
      <w:r w:rsidRPr="00CE58E4">
        <w:t xml:space="preserve">        - nadm-sec:</w:t>
      </w:r>
      <w:r>
        <w:t>get-</w:t>
      </w:r>
      <w:r w:rsidRPr="00CE58E4">
        <w:t>authentication</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lastRenderedPageBreak/>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34B8DA82" w14:textId="77777777" w:rsidR="0038126A" w:rsidRDefault="0038126A" w:rsidP="0038126A">
      <w:pPr>
        <w:pStyle w:val="PL"/>
      </w:pPr>
      <w:r>
        <w:t xml:space="preserve">          description: Not Found</w:t>
      </w:r>
    </w:p>
    <w:p w14:paraId="32A381F9" w14:textId="77777777" w:rsidR="0038126A" w:rsidRDefault="0038126A" w:rsidP="0038126A">
      <w:pPr>
        <w:pStyle w:val="PL"/>
      </w:pPr>
      <w:r>
        <w:t xml:space="preserve">          content:</w:t>
      </w:r>
    </w:p>
    <w:p w14:paraId="45BDF1A4" w14:textId="77777777" w:rsidR="0038126A" w:rsidRDefault="0038126A" w:rsidP="0038126A">
      <w:pPr>
        <w:pStyle w:val="PL"/>
      </w:pPr>
      <w:r>
        <w:t xml:space="preserve">            application/problem+json:</w:t>
      </w:r>
    </w:p>
    <w:p w14:paraId="22EC05A9" w14:textId="77777777" w:rsidR="0038126A" w:rsidRDefault="0038126A" w:rsidP="0038126A">
      <w:pPr>
        <w:pStyle w:val="PL"/>
      </w:pPr>
      <w:r>
        <w:t xml:space="preserve">              schema:</w:t>
      </w:r>
    </w:p>
    <w:p w14:paraId="53A1D925"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3279E521" w14:textId="77777777" w:rsidR="0038126A" w:rsidRPr="00CE58E4" w:rsidRDefault="0038126A" w:rsidP="0038126A">
      <w:pPr>
        <w:pStyle w:val="PL"/>
      </w:pPr>
      <w:r w:rsidRPr="00CE58E4">
        <w:t xml:space="preserve">      security:</w:t>
      </w:r>
    </w:p>
    <w:p w14:paraId="09580406" w14:textId="77777777" w:rsidR="0038126A" w:rsidRPr="00CE58E4" w:rsidRDefault="0038126A" w:rsidP="0038126A">
      <w:pPr>
        <w:pStyle w:val="PL"/>
      </w:pPr>
      <w:r w:rsidRPr="00CE58E4">
        <w:t xml:space="preserve">      - oauth2ClientCredentials:</w:t>
      </w:r>
    </w:p>
    <w:p w14:paraId="109F1647" w14:textId="77777777" w:rsidR="0038126A" w:rsidRPr="00CE58E4" w:rsidRDefault="0038126A" w:rsidP="0038126A">
      <w:pPr>
        <w:pStyle w:val="PL"/>
      </w:pPr>
      <w:r w:rsidRPr="00CE58E4">
        <w:t xml:space="preserve">        - nadm-sec:</w:t>
      </w:r>
      <w:r>
        <w:t>get-</w:t>
      </w:r>
      <w:r w:rsidRPr="00CE58E4">
        <w:t>session-key</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77777777" w:rsidR="0038126A" w:rsidRPr="00CE58E4" w:rsidRDefault="0038126A" w:rsidP="0038126A">
      <w:pPr>
        <w:pStyle w:val="PL"/>
      </w:pPr>
      <w:r w:rsidRPr="00CE58E4">
        <w:t xml:space="preserve">      summary: Retrieve Temporary ID (T-ID)</w:t>
      </w:r>
    </w:p>
    <w:p w14:paraId="73EDCC49" w14:textId="77777777" w:rsidR="0038126A" w:rsidRPr="00CE58E4" w:rsidRDefault="0038126A" w:rsidP="0038126A">
      <w:pPr>
        <w:pStyle w:val="PL"/>
      </w:pPr>
      <w:r w:rsidRPr="00CE58E4">
        <w:t xml:space="preserve">      operationId: </w:t>
      </w:r>
      <w:r>
        <w:t>getT</w:t>
      </w:r>
      <w:r w:rsidRPr="00CE58E4">
        <w:t>id</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1166EC05" w14:textId="77777777" w:rsidR="0038126A" w:rsidRDefault="0038126A" w:rsidP="0038126A">
      <w:pPr>
        <w:pStyle w:val="PL"/>
      </w:pPr>
      <w:r>
        <w:t xml:space="preserve">          description: Not Found</w:t>
      </w:r>
    </w:p>
    <w:p w14:paraId="3479307E" w14:textId="77777777" w:rsidR="0038126A" w:rsidRDefault="0038126A" w:rsidP="0038126A">
      <w:pPr>
        <w:pStyle w:val="PL"/>
      </w:pPr>
      <w:r>
        <w:t xml:space="preserve">          content:</w:t>
      </w:r>
    </w:p>
    <w:p w14:paraId="28461FDA" w14:textId="77777777" w:rsidR="0038126A" w:rsidRDefault="0038126A" w:rsidP="0038126A">
      <w:pPr>
        <w:pStyle w:val="PL"/>
      </w:pPr>
      <w:r>
        <w:t xml:space="preserve">            application/problem+json:</w:t>
      </w:r>
    </w:p>
    <w:p w14:paraId="2540AC03" w14:textId="77777777" w:rsidR="0038126A" w:rsidRDefault="0038126A" w:rsidP="0038126A">
      <w:pPr>
        <w:pStyle w:val="PL"/>
      </w:pPr>
      <w:r>
        <w:t xml:space="preserve">              schema:</w:t>
      </w:r>
    </w:p>
    <w:p w14:paraId="3D13C34F"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'TS29571_CommonData.yaml#/components/schemas/ProblemDetails'</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lastRenderedPageBreak/>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267E2D16" w14:textId="77777777" w:rsidR="0038126A" w:rsidRPr="00CE58E4" w:rsidRDefault="0038126A" w:rsidP="0038126A">
      <w:pPr>
        <w:pStyle w:val="PL"/>
      </w:pPr>
      <w:r w:rsidRPr="00CE58E4">
        <w:t xml:space="preserve">      security:</w:t>
      </w:r>
    </w:p>
    <w:p w14:paraId="5194741E" w14:textId="77777777" w:rsidR="0038126A" w:rsidRPr="00CE58E4" w:rsidRDefault="0038126A" w:rsidP="0038126A">
      <w:pPr>
        <w:pStyle w:val="PL"/>
      </w:pPr>
      <w:r w:rsidRPr="00CE58E4">
        <w:t xml:space="preserve">      - oauth2ClientCredentials:</w:t>
      </w:r>
    </w:p>
    <w:p w14:paraId="4737758B" w14:textId="77777777" w:rsidR="0038126A" w:rsidRPr="00CE58E4" w:rsidRDefault="0038126A" w:rsidP="0038126A">
      <w:pPr>
        <w:pStyle w:val="PL"/>
      </w:pPr>
      <w:r w:rsidRPr="00CE58E4">
        <w:t xml:space="preserve">        - nadm-sec:</w:t>
      </w:r>
      <w:r>
        <w:t>get-</w:t>
      </w:r>
      <w:r w:rsidRPr="00CE58E4">
        <w:t>tid</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77777777" w:rsidR="0038126A" w:rsidRPr="00CE58E4" w:rsidRDefault="0038126A" w:rsidP="0038126A">
      <w:pPr>
        <w:pStyle w:val="PL"/>
      </w:pPr>
      <w:r w:rsidRPr="00CE58E4">
        <w:t xml:space="preserve">            nadm-sec:</w:t>
      </w:r>
      <w:r>
        <w:t>get-</w:t>
      </w:r>
      <w:r w:rsidRPr="00CE58E4">
        <w:t>rand: Access to retrieve a RAND</w:t>
      </w:r>
    </w:p>
    <w:p w14:paraId="7D381FB0" w14:textId="77777777" w:rsidR="0038126A" w:rsidRPr="00CE58E4" w:rsidRDefault="0038126A" w:rsidP="0038126A">
      <w:pPr>
        <w:pStyle w:val="PL"/>
      </w:pPr>
      <w:r w:rsidRPr="00CE58E4">
        <w:t xml:space="preserve">            nadm-sec:</w:t>
      </w:r>
      <w:r>
        <w:t>get-</w:t>
      </w:r>
      <w:r w:rsidRPr="00CE58E4">
        <w:t>authentication: Access to retrieve Authentication Data</w:t>
      </w:r>
    </w:p>
    <w:p w14:paraId="6D248F5B" w14:textId="77777777" w:rsidR="0038126A" w:rsidRPr="00CE58E4" w:rsidRDefault="0038126A" w:rsidP="0038126A">
      <w:pPr>
        <w:pStyle w:val="PL"/>
      </w:pPr>
      <w:r w:rsidRPr="00CE58E4">
        <w:t xml:space="preserve">            nadm-sec:</w:t>
      </w:r>
      <w:r>
        <w:t>get-</w:t>
      </w:r>
      <w:r w:rsidRPr="00CE58E4">
        <w:t>session-key: Access to retrieve a Session Key</w:t>
      </w:r>
    </w:p>
    <w:p w14:paraId="2E9C8FF8" w14:textId="77777777" w:rsidR="0038126A" w:rsidRPr="00CE58E4" w:rsidRDefault="0038126A" w:rsidP="0038126A">
      <w:pPr>
        <w:pStyle w:val="PL"/>
      </w:pPr>
      <w:r w:rsidRPr="00CE58E4">
        <w:t xml:space="preserve">            nadm-sec:</w:t>
      </w:r>
      <w:r>
        <w:t>get-</w:t>
      </w:r>
      <w:r w:rsidRPr="00CE58E4">
        <w:t>tid: Access to retrieve a T-ID</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5B735F10" w14:textId="77777777" w:rsidR="0038126A" w:rsidRDefault="0038126A" w:rsidP="0038126A">
      <w:pPr>
        <w:pStyle w:val="PL"/>
      </w:pPr>
      <w:r>
        <w:t xml:space="preserve">      description: 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lastRenderedPageBreak/>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C9B499B" w14:textId="77777777" w:rsidR="0038126A" w:rsidRPr="00CE58E4" w:rsidRDefault="0038126A" w:rsidP="0038126A">
      <w:pPr>
        <w:pStyle w:val="PL"/>
      </w:pPr>
      <w:r w:rsidRPr="00CE58E4">
        <w:t xml:space="preserve">        </w:t>
      </w:r>
      <w:r w:rsidRPr="006540D9">
        <w:t>tidPrevious:</w:t>
      </w:r>
    </w:p>
    <w:p w14:paraId="6C63B671" w14:textId="77777777" w:rsidR="0038126A" w:rsidRPr="000F0BA0" w:rsidRDefault="0038126A" w:rsidP="0038126A">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pPr>
      <w:r w:rsidRPr="00CE58E4">
        <w:t xml:space="preserve">      - tidHand</w:t>
      </w:r>
      <w:r>
        <w:t>Info</w:t>
      </w: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654F72A2" w14:textId="77777777" w:rsidR="0038126A" w:rsidRDefault="0038126A" w:rsidP="0038126A">
      <w:pPr>
        <w:pStyle w:val="PL"/>
      </w:pPr>
      <w:r>
        <w:t xml:space="preserve">      type: string</w:t>
      </w:r>
    </w:p>
    <w:p w14:paraId="33ED9D93" w14:textId="77777777" w:rsidR="0038126A" w:rsidRPr="00B840C2" w:rsidRDefault="0038126A" w:rsidP="0038126A">
      <w:pPr>
        <w:pStyle w:val="PL"/>
        <w:rPr>
          <w:lang w:val="en-US"/>
        </w:rPr>
      </w:pPr>
      <w:r>
        <w:rPr>
          <w:lang w:val="en-US"/>
        </w:rPr>
        <w:t xml:space="preserve">      </w:t>
      </w:r>
      <w:r w:rsidRPr="00B840C2">
        <w:rPr>
          <w:lang w:val="en-US"/>
        </w:rPr>
        <w:t>pattern: '^[A-Fa-f0-9]{</w:t>
      </w:r>
      <w:r>
        <w:rPr>
          <w:lang w:val="en-US"/>
        </w:rPr>
        <w:t>64</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333" w:name="_Toc2086459"/>
      <w:bookmarkStart w:id="334" w:name="_Toc214963076"/>
      <w:bookmarkEnd w:id="327"/>
      <w:r w:rsidRPr="004D3578">
        <w:t xml:space="preserve">Annex </w:t>
      </w:r>
      <w:r w:rsidR="00466BF9">
        <w:t>B</w:t>
      </w:r>
      <w:r w:rsidRPr="004D3578">
        <w:t xml:space="preserve"> (informative):</w:t>
      </w:r>
      <w:r w:rsidRPr="004D3578">
        <w:br/>
        <w:t>Change history</w:t>
      </w:r>
      <w:bookmarkEnd w:id="333"/>
      <w:bookmarkEnd w:id="334"/>
    </w:p>
    <w:p w14:paraId="0824B759" w14:textId="77777777" w:rsidR="008A6D4A" w:rsidRPr="00235394" w:rsidRDefault="008A6D4A" w:rsidP="003446B6">
      <w:pPr>
        <w:pStyle w:val="TH"/>
      </w:pPr>
      <w:bookmarkStart w:id="335" w:name="historyclause"/>
      <w:bookmarkEnd w:id="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C58A" w14:textId="77777777" w:rsidR="003337C9" w:rsidRDefault="003337C9">
      <w:r>
        <w:separator/>
      </w:r>
    </w:p>
  </w:endnote>
  <w:endnote w:type="continuationSeparator" w:id="0">
    <w:p w14:paraId="6D6BA31F" w14:textId="77777777" w:rsidR="003337C9" w:rsidRDefault="0033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EB38" w14:textId="77777777" w:rsidR="003337C9" w:rsidRDefault="003337C9">
      <w:r>
        <w:separator/>
      </w:r>
    </w:p>
  </w:footnote>
  <w:footnote w:type="continuationSeparator" w:id="0">
    <w:p w14:paraId="5CDCFB87" w14:textId="77777777" w:rsidR="003337C9" w:rsidRDefault="0033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BF2AFF9"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053D000"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65C">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47C3"/>
    <w:rsid w:val="000D508B"/>
    <w:rsid w:val="000D58AB"/>
    <w:rsid w:val="000E565C"/>
    <w:rsid w:val="000F7EA1"/>
    <w:rsid w:val="001031C5"/>
    <w:rsid w:val="00110A18"/>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3172DC"/>
    <w:rsid w:val="003337C9"/>
    <w:rsid w:val="003446B6"/>
    <w:rsid w:val="003479B2"/>
    <w:rsid w:val="003534CC"/>
    <w:rsid w:val="0035462D"/>
    <w:rsid w:val="00355B47"/>
    <w:rsid w:val="00362435"/>
    <w:rsid w:val="00373D5E"/>
    <w:rsid w:val="003765B8"/>
    <w:rsid w:val="0038126A"/>
    <w:rsid w:val="00382E38"/>
    <w:rsid w:val="0038612E"/>
    <w:rsid w:val="003C3233"/>
    <w:rsid w:val="003C3971"/>
    <w:rsid w:val="003C508C"/>
    <w:rsid w:val="003C5626"/>
    <w:rsid w:val="003D5C49"/>
    <w:rsid w:val="003E58FE"/>
    <w:rsid w:val="004138E5"/>
    <w:rsid w:val="00423334"/>
    <w:rsid w:val="004345EC"/>
    <w:rsid w:val="004454EF"/>
    <w:rsid w:val="00454A20"/>
    <w:rsid w:val="00463D27"/>
    <w:rsid w:val="00465515"/>
    <w:rsid w:val="00466BF9"/>
    <w:rsid w:val="004A13C7"/>
    <w:rsid w:val="004B080B"/>
    <w:rsid w:val="004B4ADB"/>
    <w:rsid w:val="004C0AFD"/>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E3694"/>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F485E"/>
    <w:rsid w:val="00F025A2"/>
    <w:rsid w:val="00F04712"/>
    <w:rsid w:val="00F05BE1"/>
    <w:rsid w:val="00F07E0C"/>
    <w:rsid w:val="00F112E4"/>
    <w:rsid w:val="00F13360"/>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45</Pages>
  <Words>12816</Words>
  <Characters>73053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60</cp:revision>
  <cp:lastPrinted>2019-02-25T14:05:00Z</cp:lastPrinted>
  <dcterms:created xsi:type="dcterms:W3CDTF">2024-09-19T11:31:00Z</dcterms:created>
  <dcterms:modified xsi:type="dcterms:W3CDTF">2025-12-11T06:47:00Z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