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tcPr>
          <w:p w14:paraId="192C9182" w14:textId="5EE64D94"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AA476A">
              <w:rPr>
                <w:noProof w:val="0"/>
              </w:rPr>
              <w:t>9</w:t>
            </w:r>
            <w:r w:rsidR="00FC4C9C" w:rsidRPr="00F91D2F">
              <w:rPr>
                <w:noProof w:val="0"/>
              </w:rPr>
              <w:t>.</w:t>
            </w:r>
            <w:r w:rsidR="009D124B">
              <w:rPr>
                <w:noProof w:val="0"/>
              </w:rPr>
              <w:t>4</w:t>
            </w:r>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A07BEA">
              <w:rPr>
                <w:noProof w:val="0"/>
                <w:sz w:val="32"/>
              </w:rPr>
              <w:t>5</w:t>
            </w:r>
            <w:r w:rsidR="00FC4C9C" w:rsidRPr="00F91D2F">
              <w:rPr>
                <w:noProof w:val="0"/>
                <w:sz w:val="32"/>
              </w:rPr>
              <w:t>-</w:t>
            </w:r>
            <w:r w:rsidR="009D124B">
              <w:rPr>
                <w:noProof w:val="0"/>
                <w:sz w:val="32"/>
              </w:rPr>
              <w:t>12</w:t>
            </w:r>
            <w:r w:rsidR="00FC4C9C" w:rsidRPr="00F91D2F">
              <w:rPr>
                <w:noProof w:val="0"/>
                <w:sz w:val="32"/>
              </w:rPr>
              <w:t>)</w:t>
            </w:r>
          </w:p>
        </w:tc>
      </w:tr>
      <w:tr w:rsidR="004F0988" w14:paraId="64A12B04" w14:textId="77777777" w:rsidTr="005E4BB2">
        <w:trPr>
          <w:trHeight w:hRule="exact" w:val="1134"/>
        </w:trPr>
        <w:tc>
          <w:tcPr>
            <w:tcW w:w="10423" w:type="dxa"/>
            <w:gridSpan w:val="2"/>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6EC9FF0F" w:rsidR="004F0988" w:rsidRPr="00133525" w:rsidRDefault="00FC4C9C" w:rsidP="00FC4C9C">
            <w:pPr>
              <w:pStyle w:val="ZT"/>
              <w:framePr w:wrap="auto" w:hAnchor="text" w:yAlign="inline"/>
              <w:rPr>
                <w:i/>
                <w:sz w:val="28"/>
              </w:rPr>
            </w:pPr>
            <w:r w:rsidRPr="00F91D2F">
              <w:t>(</w:t>
            </w:r>
            <w:r w:rsidRPr="00F91D2F">
              <w:rPr>
                <w:rStyle w:val="ZGSM"/>
              </w:rPr>
              <w:t>Release 1</w:t>
            </w:r>
            <w:r w:rsidR="009E53D4">
              <w:rPr>
                <w:rStyle w:val="ZGSM"/>
              </w:rPr>
              <w:t>9</w:t>
            </w:r>
            <w:r w:rsidRPr="00F91D2F">
              <w:t>)</w:t>
            </w:r>
          </w:p>
        </w:tc>
      </w:tr>
      <w:tr w:rsidR="00BF128E" w14:paraId="3221E54E" w14:textId="77777777" w:rsidTr="005E4BB2">
        <w:tc>
          <w:tcPr>
            <w:tcW w:w="10423" w:type="dxa"/>
            <w:gridSpan w:val="2"/>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B23EBC" w14:paraId="6F96FB1A" w14:textId="77777777" w:rsidTr="005E4BB2">
        <w:trPr>
          <w:trHeight w:hRule="exact" w:val="1531"/>
        </w:trPr>
        <w:tc>
          <w:tcPr>
            <w:tcW w:w="4883" w:type="dxa"/>
          </w:tcPr>
          <w:p w14:paraId="5966A8BE" w14:textId="7F10D929" w:rsidR="00B23EBC" w:rsidRDefault="006A2A96" w:rsidP="00B23EBC">
            <w:r>
              <w:object w:dxaOrig="2026" w:dyaOrig="1251" w14:anchorId="54B000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25pt" o:ole="">
                  <v:imagedata r:id="rId9" o:title=""/>
                </v:shape>
                <o:OLEObject Type="Embed" ProgID="Word.Picture.8" ShapeID="_x0000_i1025" DrawAspect="Content" ObjectID="_1825839450" r:id="rId10"/>
              </w:object>
            </w:r>
          </w:p>
        </w:tc>
        <w:tc>
          <w:tcPr>
            <w:tcW w:w="5540" w:type="dxa"/>
          </w:tcPr>
          <w:p w14:paraId="52645ED5" w14:textId="570C96E7" w:rsidR="00B23EBC" w:rsidRDefault="00F61DA9" w:rsidP="00B23EBC">
            <w:pPr>
              <w:jc w:val="right"/>
            </w:pPr>
            <w:bookmarkStart w:id="3" w:name="logos"/>
            <w:r>
              <w:pict w14:anchorId="600265E9">
                <v:shape id="_x0000_i1026" type="#_x0000_t75" style="width:127.8pt;height:74.85pt">
                  <v:imagedata r:id="rId11" o:title="3GPP-logo_web"/>
                </v:shape>
              </w:pict>
            </w:r>
            <w:bookmarkEnd w:id="3"/>
          </w:p>
        </w:tc>
      </w:tr>
      <w:tr w:rsidR="00C074DD" w14:paraId="481344D0" w14:textId="77777777" w:rsidTr="005E4BB2">
        <w:trPr>
          <w:trHeight w:hRule="exact" w:val="5783"/>
        </w:trPr>
        <w:tc>
          <w:tcPr>
            <w:tcW w:w="10423" w:type="dxa"/>
            <w:gridSpan w:val="2"/>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tcPr>
          <w:p w14:paraId="2643BE6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D279F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tcPr>
          <w:p w14:paraId="23FBC03E" w14:textId="77777777" w:rsidR="00E16509" w:rsidRDefault="00E16509" w:rsidP="00E16509">
            <w:pPr>
              <w:pStyle w:val="Guidance"/>
            </w:pPr>
            <w:bookmarkStart w:id="5" w:name="page2"/>
          </w:p>
        </w:tc>
      </w:tr>
      <w:tr w:rsidR="00E16509" w14:paraId="3E0B8E5D" w14:textId="77777777" w:rsidTr="00C074DD">
        <w:trPr>
          <w:trHeight w:hRule="exact" w:val="5387"/>
        </w:trPr>
        <w:tc>
          <w:tcPr>
            <w:tcW w:w="10423" w:type="dxa"/>
          </w:tcPr>
          <w:p w14:paraId="17DC417D"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3BEAE979" w14:textId="77777777" w:rsidR="00E16509" w:rsidRDefault="00E16509" w:rsidP="00133525"/>
        </w:tc>
      </w:tr>
      <w:tr w:rsidR="00E16509" w14:paraId="379ECDB6" w14:textId="77777777" w:rsidTr="00C074DD">
        <w:tc>
          <w:tcPr>
            <w:tcW w:w="10423" w:type="dxa"/>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41620B6B" w:rsidR="00E16509" w:rsidRPr="00133525" w:rsidRDefault="00E16509" w:rsidP="00133525">
            <w:pPr>
              <w:pStyle w:val="FP"/>
              <w:jc w:val="center"/>
              <w:rPr>
                <w:noProof/>
                <w:sz w:val="18"/>
              </w:rPr>
            </w:pPr>
            <w:r w:rsidRPr="00133525">
              <w:rPr>
                <w:noProof/>
                <w:sz w:val="18"/>
              </w:rPr>
              <w:t xml:space="preserve">© </w:t>
            </w:r>
            <w:bookmarkStart w:id="8" w:name="copyrightDate"/>
            <w:r w:rsidRPr="00FC4C9C">
              <w:rPr>
                <w:noProof/>
                <w:sz w:val="18"/>
              </w:rPr>
              <w:t>20</w:t>
            </w:r>
            <w:bookmarkEnd w:id="8"/>
            <w:r w:rsidR="008B2972">
              <w:rPr>
                <w:noProof/>
                <w:sz w:val="18"/>
              </w:rPr>
              <w:t>2</w:t>
            </w:r>
            <w:r w:rsidR="00A07BEA">
              <w:rPr>
                <w:noProof/>
                <w:sz w:val="18"/>
              </w:rPr>
              <w:t>5</w:t>
            </w:r>
            <w:r w:rsidRPr="00FC4C9C">
              <w:rPr>
                <w:noProof/>
                <w:sz w:val="18"/>
              </w:rPr>
              <w:t>, 3</w:t>
            </w:r>
            <w:r w:rsidRPr="00133525">
              <w:rPr>
                <w:noProof/>
                <w:sz w:val="18"/>
              </w:rPr>
              <w:t>GPP Organizational Partners (ARIB, ATIS, CCSA, ETSI, TSDSI, TTA, TTC).</w:t>
            </w:r>
            <w:bookmarkStart w:id="9" w:name="copyrightaddon"/>
            <w:bookmarkEnd w:id="9"/>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7C8FE706" w14:textId="77777777" w:rsidR="00E16509" w:rsidRDefault="00E16509" w:rsidP="00133525"/>
        </w:tc>
      </w:tr>
      <w:bookmarkEnd w:id="5"/>
    </w:tbl>
    <w:p w14:paraId="624694C2" w14:textId="77777777" w:rsidR="00080512" w:rsidRPr="004D3578" w:rsidRDefault="00080512" w:rsidP="001901CD">
      <w:pPr>
        <w:pStyle w:val="TT"/>
      </w:pPr>
      <w:r w:rsidRPr="004D3578">
        <w:br w:type="page"/>
      </w:r>
      <w:bookmarkStart w:id="10" w:name="tableOfContents"/>
      <w:bookmarkEnd w:id="10"/>
      <w:r w:rsidRPr="004D3578">
        <w:lastRenderedPageBreak/>
        <w:t>Contents</w:t>
      </w:r>
    </w:p>
    <w:p w14:paraId="4062D268" w14:textId="1B7E8271" w:rsidR="0082548B" w:rsidRDefault="005016AD">
      <w:pPr>
        <w:pStyle w:val="TOC1"/>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r w:rsidR="0082548B">
        <w:rPr>
          <w:noProof/>
        </w:rPr>
        <w:t>Foreword</w:t>
      </w:r>
      <w:r w:rsidR="0082548B">
        <w:rPr>
          <w:noProof/>
        </w:rPr>
        <w:tab/>
      </w:r>
      <w:r w:rsidR="0082548B">
        <w:rPr>
          <w:noProof/>
        </w:rPr>
        <w:fldChar w:fldCharType="begin"/>
      </w:r>
      <w:r w:rsidR="0082548B">
        <w:rPr>
          <w:noProof/>
        </w:rPr>
        <w:instrText xml:space="preserve"> PAGEREF _Toc215000372 \h </w:instrText>
      </w:r>
      <w:r w:rsidR="0082548B">
        <w:rPr>
          <w:noProof/>
        </w:rPr>
      </w:r>
      <w:r w:rsidR="0082548B">
        <w:rPr>
          <w:noProof/>
        </w:rPr>
        <w:fldChar w:fldCharType="separate"/>
      </w:r>
      <w:r w:rsidR="0082548B">
        <w:rPr>
          <w:noProof/>
        </w:rPr>
        <w:t>14</w:t>
      </w:r>
      <w:r w:rsidR="0082548B">
        <w:rPr>
          <w:noProof/>
        </w:rPr>
        <w:fldChar w:fldCharType="end"/>
      </w:r>
    </w:p>
    <w:p w14:paraId="2A2EC769" w14:textId="553EF8B7" w:rsidR="0082548B" w:rsidRDefault="0082548B">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_Toc215000373 \h </w:instrText>
      </w:r>
      <w:r>
        <w:rPr>
          <w:noProof/>
        </w:rPr>
      </w:r>
      <w:r>
        <w:rPr>
          <w:noProof/>
        </w:rPr>
        <w:fldChar w:fldCharType="separate"/>
      </w:r>
      <w:r>
        <w:rPr>
          <w:noProof/>
        </w:rPr>
        <w:t>15</w:t>
      </w:r>
      <w:r>
        <w:rPr>
          <w:noProof/>
        </w:rPr>
        <w:fldChar w:fldCharType="end"/>
      </w:r>
    </w:p>
    <w:p w14:paraId="5FA4C2A3" w14:textId="6696023C" w:rsidR="0082548B" w:rsidRDefault="0082548B">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_Toc215000374 \h </w:instrText>
      </w:r>
      <w:r>
        <w:rPr>
          <w:noProof/>
        </w:rPr>
      </w:r>
      <w:r>
        <w:rPr>
          <w:noProof/>
        </w:rPr>
        <w:fldChar w:fldCharType="separate"/>
      </w:r>
      <w:r>
        <w:rPr>
          <w:noProof/>
        </w:rPr>
        <w:t>15</w:t>
      </w:r>
      <w:r>
        <w:rPr>
          <w:noProof/>
        </w:rPr>
        <w:fldChar w:fldCharType="end"/>
      </w:r>
    </w:p>
    <w:p w14:paraId="4ECBC998" w14:textId="7CE341FB" w:rsidR="0082548B" w:rsidRDefault="0082548B">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_Toc215000375 \h </w:instrText>
      </w:r>
      <w:r>
        <w:rPr>
          <w:noProof/>
        </w:rPr>
      </w:r>
      <w:r>
        <w:rPr>
          <w:noProof/>
        </w:rPr>
        <w:fldChar w:fldCharType="separate"/>
      </w:r>
      <w:r>
        <w:rPr>
          <w:noProof/>
        </w:rPr>
        <w:t>17</w:t>
      </w:r>
      <w:r>
        <w:rPr>
          <w:noProof/>
        </w:rPr>
        <w:fldChar w:fldCharType="end"/>
      </w:r>
    </w:p>
    <w:p w14:paraId="7B01B903" w14:textId="5545ED8E" w:rsidR="0082548B" w:rsidRDefault="0082548B">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_Toc215000376 \h </w:instrText>
      </w:r>
      <w:r>
        <w:rPr>
          <w:noProof/>
        </w:rPr>
      </w:r>
      <w:r>
        <w:rPr>
          <w:noProof/>
        </w:rPr>
        <w:fldChar w:fldCharType="separate"/>
      </w:r>
      <w:r>
        <w:rPr>
          <w:noProof/>
        </w:rPr>
        <w:t>17</w:t>
      </w:r>
      <w:r>
        <w:rPr>
          <w:noProof/>
        </w:rPr>
        <w:fldChar w:fldCharType="end"/>
      </w:r>
    </w:p>
    <w:p w14:paraId="0C239E68" w14:textId="6EB3947B" w:rsidR="0082548B" w:rsidRDefault="0082548B">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_Toc215000377 \h </w:instrText>
      </w:r>
      <w:r>
        <w:rPr>
          <w:noProof/>
        </w:rPr>
      </w:r>
      <w:r>
        <w:rPr>
          <w:noProof/>
        </w:rPr>
        <w:fldChar w:fldCharType="separate"/>
      </w:r>
      <w:r>
        <w:rPr>
          <w:noProof/>
        </w:rPr>
        <w:t>18</w:t>
      </w:r>
      <w:r>
        <w:rPr>
          <w:noProof/>
        </w:rPr>
        <w:fldChar w:fldCharType="end"/>
      </w:r>
    </w:p>
    <w:p w14:paraId="4D80A810" w14:textId="0B47FF2E" w:rsidR="0082548B" w:rsidRDefault="0082548B">
      <w:pPr>
        <w:pStyle w:val="TOC2"/>
        <w:rPr>
          <w:rFonts w:asciiTheme="minorHAnsi" w:eastAsiaTheme="minorEastAsia" w:hAnsiTheme="minorHAnsi" w:cstheme="minorBidi"/>
          <w:noProof/>
          <w:kern w:val="2"/>
          <w:sz w:val="24"/>
          <w:szCs w:val="24"/>
          <w:lang w:val="en-US"/>
          <w14:ligatures w14:val="standardContextual"/>
        </w:rPr>
      </w:pPr>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_Toc215000378 \h </w:instrText>
      </w:r>
      <w:r>
        <w:rPr>
          <w:noProof/>
        </w:rPr>
      </w:r>
      <w:r>
        <w:rPr>
          <w:noProof/>
        </w:rPr>
        <w:fldChar w:fldCharType="separate"/>
      </w:r>
      <w:r>
        <w:rPr>
          <w:noProof/>
        </w:rPr>
        <w:t>18</w:t>
      </w:r>
      <w:r>
        <w:rPr>
          <w:noProof/>
        </w:rPr>
        <w:fldChar w:fldCharType="end"/>
      </w:r>
    </w:p>
    <w:p w14:paraId="5BBC5510" w14:textId="1F585D6B" w:rsidR="0082548B" w:rsidRDefault="0082548B">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_Toc215000379 \h </w:instrText>
      </w:r>
      <w:r>
        <w:rPr>
          <w:noProof/>
        </w:rPr>
      </w:r>
      <w:r>
        <w:rPr>
          <w:noProof/>
        </w:rPr>
        <w:fldChar w:fldCharType="separate"/>
      </w:r>
      <w:r>
        <w:rPr>
          <w:noProof/>
        </w:rPr>
        <w:t>18</w:t>
      </w:r>
      <w:r>
        <w:rPr>
          <w:noProof/>
        </w:rPr>
        <w:fldChar w:fldCharType="end"/>
      </w:r>
    </w:p>
    <w:p w14:paraId="63182C30" w14:textId="791703FA" w:rsidR="0082548B" w:rsidRDefault="0082548B">
      <w:pPr>
        <w:pStyle w:val="TOC2"/>
        <w:rPr>
          <w:rFonts w:asciiTheme="minorHAnsi" w:eastAsiaTheme="minorEastAsia" w:hAnsiTheme="minorHAnsi" w:cstheme="minorBidi"/>
          <w:noProof/>
          <w:kern w:val="2"/>
          <w:sz w:val="24"/>
          <w:szCs w:val="24"/>
          <w:lang w:val="en-US"/>
          <w14:ligatures w14:val="standardContextual"/>
        </w:rPr>
      </w:pPr>
      <w:r>
        <w:rPr>
          <w:noProof/>
        </w:rPr>
        <w:t>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_Toc215000380 \h </w:instrText>
      </w:r>
      <w:r>
        <w:rPr>
          <w:noProof/>
        </w:rPr>
      </w:r>
      <w:r>
        <w:rPr>
          <w:noProof/>
        </w:rPr>
        <w:fldChar w:fldCharType="separate"/>
      </w:r>
      <w:r>
        <w:rPr>
          <w:noProof/>
        </w:rPr>
        <w:t>18</w:t>
      </w:r>
      <w:r>
        <w:rPr>
          <w:noProof/>
        </w:rPr>
        <w:fldChar w:fldCharType="end"/>
      </w:r>
    </w:p>
    <w:p w14:paraId="3164246D" w14:textId="4704D18C" w:rsidR="0082548B" w:rsidRDefault="0082548B">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HSS</w:t>
      </w:r>
      <w:r>
        <w:rPr>
          <w:noProof/>
        </w:rPr>
        <w:tab/>
      </w:r>
      <w:r>
        <w:rPr>
          <w:noProof/>
        </w:rPr>
        <w:fldChar w:fldCharType="begin"/>
      </w:r>
      <w:r>
        <w:rPr>
          <w:noProof/>
        </w:rPr>
        <w:instrText xml:space="preserve"> PAGEREF _Toc215000381 \h </w:instrText>
      </w:r>
      <w:r>
        <w:rPr>
          <w:noProof/>
        </w:rPr>
      </w:r>
      <w:r>
        <w:rPr>
          <w:noProof/>
        </w:rPr>
        <w:fldChar w:fldCharType="separate"/>
      </w:r>
      <w:r>
        <w:rPr>
          <w:noProof/>
        </w:rPr>
        <w:t>19</w:t>
      </w:r>
      <w:r>
        <w:rPr>
          <w:noProof/>
        </w:rPr>
        <w:fldChar w:fldCharType="end"/>
      </w:r>
    </w:p>
    <w:p w14:paraId="69D62E28" w14:textId="3D046CEF" w:rsidR="0082548B" w:rsidRDefault="0082548B">
      <w:pPr>
        <w:pStyle w:val="TOC2"/>
        <w:rPr>
          <w:rFonts w:asciiTheme="minorHAnsi" w:eastAsiaTheme="minorEastAsia" w:hAnsiTheme="minorHAnsi" w:cstheme="minorBidi"/>
          <w:noProof/>
          <w:kern w:val="2"/>
          <w:sz w:val="24"/>
          <w:szCs w:val="24"/>
          <w:lang w:val="en-US"/>
          <w14:ligatures w14:val="standardContextual"/>
        </w:rPr>
      </w:pPr>
      <w:r>
        <w:rPr>
          <w:noProof/>
        </w:rPr>
        <w:t>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_Toc215000382 \h </w:instrText>
      </w:r>
      <w:r>
        <w:rPr>
          <w:noProof/>
        </w:rPr>
      </w:r>
      <w:r>
        <w:rPr>
          <w:noProof/>
        </w:rPr>
        <w:fldChar w:fldCharType="separate"/>
      </w:r>
      <w:r>
        <w:rPr>
          <w:noProof/>
        </w:rPr>
        <w:t>19</w:t>
      </w:r>
      <w:r>
        <w:rPr>
          <w:noProof/>
        </w:rPr>
        <w:fldChar w:fldCharType="end"/>
      </w:r>
    </w:p>
    <w:p w14:paraId="58B59616" w14:textId="75225AFB" w:rsidR="0082548B" w:rsidRDefault="0082548B">
      <w:pPr>
        <w:pStyle w:val="TOC2"/>
        <w:rPr>
          <w:rFonts w:asciiTheme="minorHAnsi" w:eastAsiaTheme="minorEastAsia" w:hAnsiTheme="minorHAnsi" w:cstheme="minorBidi"/>
          <w:noProof/>
          <w:kern w:val="2"/>
          <w:sz w:val="24"/>
          <w:szCs w:val="24"/>
          <w:lang w:val="en-US"/>
          <w14:ligatures w14:val="standardContextual"/>
        </w:rPr>
      </w:pPr>
      <w:r>
        <w:rPr>
          <w:noProof/>
        </w:rPr>
        <w:t>5.2</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w:t>
      </w:r>
      <w:r>
        <w:rPr>
          <w:noProof/>
        </w:rPr>
        <w:tab/>
      </w:r>
      <w:r>
        <w:rPr>
          <w:noProof/>
        </w:rPr>
        <w:fldChar w:fldCharType="begin"/>
      </w:r>
      <w:r>
        <w:rPr>
          <w:noProof/>
        </w:rPr>
        <w:instrText xml:space="preserve"> PAGEREF _Toc215000383 \h </w:instrText>
      </w:r>
      <w:r>
        <w:rPr>
          <w:noProof/>
        </w:rPr>
      </w:r>
      <w:r>
        <w:rPr>
          <w:noProof/>
        </w:rPr>
        <w:fldChar w:fldCharType="separate"/>
      </w:r>
      <w:r>
        <w:rPr>
          <w:noProof/>
        </w:rPr>
        <w:t>20</w:t>
      </w:r>
      <w:r>
        <w:rPr>
          <w:noProof/>
        </w:rPr>
        <w:fldChar w:fldCharType="end"/>
      </w:r>
    </w:p>
    <w:p w14:paraId="494BB6DD" w14:textId="76158A4D"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_Toc215000384 \h </w:instrText>
      </w:r>
      <w:r>
        <w:rPr>
          <w:noProof/>
        </w:rPr>
      </w:r>
      <w:r>
        <w:rPr>
          <w:noProof/>
        </w:rPr>
        <w:fldChar w:fldCharType="separate"/>
      </w:r>
      <w:r>
        <w:rPr>
          <w:noProof/>
        </w:rPr>
        <w:t>20</w:t>
      </w:r>
      <w:r>
        <w:rPr>
          <w:noProof/>
        </w:rPr>
        <w:fldChar w:fldCharType="end"/>
      </w:r>
    </w:p>
    <w:p w14:paraId="78B31333" w14:textId="298D3FF5"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_Toc215000385 \h </w:instrText>
      </w:r>
      <w:r>
        <w:rPr>
          <w:noProof/>
        </w:rPr>
      </w:r>
      <w:r>
        <w:rPr>
          <w:noProof/>
        </w:rPr>
        <w:fldChar w:fldCharType="separate"/>
      </w:r>
      <w:r>
        <w:rPr>
          <w:noProof/>
        </w:rPr>
        <w:t>20</w:t>
      </w:r>
      <w:r>
        <w:rPr>
          <w:noProof/>
        </w:rPr>
        <w:fldChar w:fldCharType="end"/>
      </w:r>
    </w:p>
    <w:p w14:paraId="08F48058" w14:textId="3EBEA53D"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_Toc215000386 \h </w:instrText>
      </w:r>
      <w:r>
        <w:rPr>
          <w:noProof/>
        </w:rPr>
      </w:r>
      <w:r>
        <w:rPr>
          <w:noProof/>
        </w:rPr>
        <w:fldChar w:fldCharType="separate"/>
      </w:r>
      <w:r>
        <w:rPr>
          <w:noProof/>
        </w:rPr>
        <w:t>20</w:t>
      </w:r>
      <w:r>
        <w:rPr>
          <w:noProof/>
        </w:rPr>
        <w:fldChar w:fldCharType="end"/>
      </w:r>
    </w:p>
    <w:p w14:paraId="26EC6A57" w14:textId="528118B7"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5.2.2.2</w:t>
      </w:r>
      <w:r>
        <w:rPr>
          <w:rFonts w:asciiTheme="minorHAnsi" w:eastAsiaTheme="minorEastAsia" w:hAnsiTheme="minorHAnsi" w:cstheme="minorBidi"/>
          <w:noProof/>
          <w:kern w:val="2"/>
          <w:sz w:val="24"/>
          <w:szCs w:val="24"/>
          <w:lang w:val="en-US"/>
          <w14:ligatures w14:val="standardContextual"/>
        </w:rPr>
        <w:tab/>
      </w:r>
      <w:r>
        <w:rPr>
          <w:noProof/>
        </w:rPr>
        <w:t>Registration</w:t>
      </w:r>
      <w:r>
        <w:rPr>
          <w:noProof/>
        </w:rPr>
        <w:tab/>
      </w:r>
      <w:r>
        <w:rPr>
          <w:noProof/>
        </w:rPr>
        <w:fldChar w:fldCharType="begin"/>
      </w:r>
      <w:r>
        <w:rPr>
          <w:noProof/>
        </w:rPr>
        <w:instrText xml:space="preserve"> PAGEREF _Toc215000387 \h </w:instrText>
      </w:r>
      <w:r>
        <w:rPr>
          <w:noProof/>
        </w:rPr>
      </w:r>
      <w:r>
        <w:rPr>
          <w:noProof/>
        </w:rPr>
        <w:fldChar w:fldCharType="separate"/>
      </w:r>
      <w:r>
        <w:rPr>
          <w:noProof/>
        </w:rPr>
        <w:t>21</w:t>
      </w:r>
      <w:r>
        <w:rPr>
          <w:noProof/>
        </w:rPr>
        <w:fldChar w:fldCharType="end"/>
      </w:r>
    </w:p>
    <w:p w14:paraId="56B85230" w14:textId="74DE572B"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_Toc215000388 \h </w:instrText>
      </w:r>
      <w:r>
        <w:rPr>
          <w:noProof/>
        </w:rPr>
      </w:r>
      <w:r>
        <w:rPr>
          <w:noProof/>
        </w:rPr>
        <w:fldChar w:fldCharType="separate"/>
      </w:r>
      <w:r>
        <w:rPr>
          <w:noProof/>
        </w:rPr>
        <w:t>21</w:t>
      </w:r>
      <w:r>
        <w:rPr>
          <w:noProof/>
        </w:rPr>
        <w:fldChar w:fldCharType="end"/>
      </w:r>
    </w:p>
    <w:p w14:paraId="7835D952" w14:textId="2503B582"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5.2.2.2.2</w:t>
      </w:r>
      <w:r>
        <w:rPr>
          <w:rFonts w:asciiTheme="minorHAnsi" w:eastAsiaTheme="minorEastAsia" w:hAnsiTheme="minorHAnsi" w:cstheme="minorBidi"/>
          <w:noProof/>
          <w:kern w:val="2"/>
          <w:sz w:val="24"/>
          <w:szCs w:val="24"/>
          <w:lang w:val="en-US"/>
          <w14:ligatures w14:val="standardContextual"/>
        </w:rPr>
        <w:tab/>
      </w:r>
      <w:r>
        <w:rPr>
          <w:noProof/>
        </w:rPr>
        <w:t>S-CSCF Registration</w:t>
      </w:r>
      <w:r>
        <w:rPr>
          <w:noProof/>
        </w:rPr>
        <w:tab/>
      </w:r>
      <w:r>
        <w:rPr>
          <w:noProof/>
        </w:rPr>
        <w:fldChar w:fldCharType="begin"/>
      </w:r>
      <w:r>
        <w:rPr>
          <w:noProof/>
        </w:rPr>
        <w:instrText xml:space="preserve"> PAGEREF _Toc215000389 \h </w:instrText>
      </w:r>
      <w:r>
        <w:rPr>
          <w:noProof/>
        </w:rPr>
      </w:r>
      <w:r>
        <w:rPr>
          <w:noProof/>
        </w:rPr>
        <w:fldChar w:fldCharType="separate"/>
      </w:r>
      <w:r>
        <w:rPr>
          <w:noProof/>
        </w:rPr>
        <w:t>21</w:t>
      </w:r>
      <w:r>
        <w:rPr>
          <w:noProof/>
        </w:rPr>
        <w:fldChar w:fldCharType="end"/>
      </w:r>
    </w:p>
    <w:p w14:paraId="44DF0F7B" w14:textId="17C01554"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5.2.2.2.3</w:t>
      </w:r>
      <w:r>
        <w:rPr>
          <w:rFonts w:asciiTheme="minorHAnsi" w:eastAsiaTheme="minorEastAsia" w:hAnsiTheme="minorHAnsi" w:cstheme="minorBidi"/>
          <w:noProof/>
          <w:kern w:val="2"/>
          <w:sz w:val="24"/>
          <w:szCs w:val="24"/>
          <w:lang w:val="en-US"/>
          <w14:ligatures w14:val="standardContextual"/>
        </w:rPr>
        <w:tab/>
      </w:r>
      <w:r>
        <w:rPr>
          <w:noProof/>
        </w:rPr>
        <w:t>I</w:t>
      </w:r>
      <w:r>
        <w:rPr>
          <w:noProof/>
          <w:lang w:eastAsia="zh-CN"/>
        </w:rPr>
        <w:t>MS</w:t>
      </w:r>
      <w:r>
        <w:rPr>
          <w:noProof/>
        </w:rPr>
        <w:t xml:space="preserve"> </w:t>
      </w:r>
      <w:r>
        <w:rPr>
          <w:noProof/>
          <w:lang w:eastAsia="zh-CN"/>
        </w:rPr>
        <w:t>AS</w:t>
      </w:r>
      <w:r>
        <w:rPr>
          <w:noProof/>
        </w:rPr>
        <w:t xml:space="preserve"> Registration</w:t>
      </w:r>
      <w:r>
        <w:rPr>
          <w:noProof/>
        </w:rPr>
        <w:tab/>
      </w:r>
      <w:r>
        <w:rPr>
          <w:noProof/>
        </w:rPr>
        <w:fldChar w:fldCharType="begin"/>
      </w:r>
      <w:r>
        <w:rPr>
          <w:noProof/>
        </w:rPr>
        <w:instrText xml:space="preserve"> PAGEREF _Toc215000390 \h </w:instrText>
      </w:r>
      <w:r>
        <w:rPr>
          <w:noProof/>
        </w:rPr>
      </w:r>
      <w:r>
        <w:rPr>
          <w:noProof/>
        </w:rPr>
        <w:fldChar w:fldCharType="separate"/>
      </w:r>
      <w:r>
        <w:rPr>
          <w:noProof/>
        </w:rPr>
        <w:t>22</w:t>
      </w:r>
      <w:r>
        <w:rPr>
          <w:noProof/>
        </w:rPr>
        <w:fldChar w:fldCharType="end"/>
      </w:r>
    </w:p>
    <w:p w14:paraId="3C61C2B7" w14:textId="556739FC"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5.2.2.3</w:t>
      </w:r>
      <w:r>
        <w:rPr>
          <w:rFonts w:asciiTheme="minorHAnsi" w:eastAsiaTheme="minorEastAsia" w:hAnsiTheme="minorHAnsi" w:cstheme="minorBidi"/>
          <w:noProof/>
          <w:kern w:val="2"/>
          <w:sz w:val="24"/>
          <w:szCs w:val="24"/>
          <w:lang w:val="en-US"/>
          <w14:ligatures w14:val="standardContextual"/>
        </w:rPr>
        <w:tab/>
      </w:r>
      <w:r>
        <w:rPr>
          <w:noProof/>
        </w:rPr>
        <w:t>DeregistrationNotification</w:t>
      </w:r>
      <w:r>
        <w:rPr>
          <w:noProof/>
        </w:rPr>
        <w:tab/>
      </w:r>
      <w:r>
        <w:rPr>
          <w:noProof/>
        </w:rPr>
        <w:fldChar w:fldCharType="begin"/>
      </w:r>
      <w:r>
        <w:rPr>
          <w:noProof/>
        </w:rPr>
        <w:instrText xml:space="preserve"> PAGEREF _Toc215000391 \h </w:instrText>
      </w:r>
      <w:r>
        <w:rPr>
          <w:noProof/>
        </w:rPr>
      </w:r>
      <w:r>
        <w:rPr>
          <w:noProof/>
        </w:rPr>
        <w:fldChar w:fldCharType="separate"/>
      </w:r>
      <w:r>
        <w:rPr>
          <w:noProof/>
        </w:rPr>
        <w:t>23</w:t>
      </w:r>
      <w:r>
        <w:rPr>
          <w:noProof/>
        </w:rPr>
        <w:fldChar w:fldCharType="end"/>
      </w:r>
    </w:p>
    <w:p w14:paraId="0D77C8F1" w14:textId="4E0C622C"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_Toc215000392 \h </w:instrText>
      </w:r>
      <w:r>
        <w:rPr>
          <w:noProof/>
        </w:rPr>
      </w:r>
      <w:r>
        <w:rPr>
          <w:noProof/>
        </w:rPr>
        <w:fldChar w:fldCharType="separate"/>
      </w:r>
      <w:r>
        <w:rPr>
          <w:noProof/>
        </w:rPr>
        <w:t>23</w:t>
      </w:r>
      <w:r>
        <w:rPr>
          <w:noProof/>
        </w:rPr>
        <w:fldChar w:fldCharType="end"/>
      </w:r>
    </w:p>
    <w:p w14:paraId="47646C97" w14:textId="615709D1"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5.2.2.3.2</w:t>
      </w:r>
      <w:r>
        <w:rPr>
          <w:rFonts w:asciiTheme="minorHAnsi" w:eastAsiaTheme="minorEastAsia" w:hAnsiTheme="minorHAnsi" w:cstheme="minorBidi"/>
          <w:noProof/>
          <w:kern w:val="2"/>
          <w:sz w:val="24"/>
          <w:szCs w:val="24"/>
          <w:lang w:val="en-US"/>
          <w14:ligatures w14:val="standardContextual"/>
        </w:rPr>
        <w:tab/>
      </w:r>
      <w:r>
        <w:rPr>
          <w:noProof/>
        </w:rPr>
        <w:t>HSS initiated S-CSCF Deregistration</w:t>
      </w:r>
      <w:r>
        <w:rPr>
          <w:noProof/>
        </w:rPr>
        <w:tab/>
      </w:r>
      <w:r>
        <w:rPr>
          <w:noProof/>
        </w:rPr>
        <w:fldChar w:fldCharType="begin"/>
      </w:r>
      <w:r>
        <w:rPr>
          <w:noProof/>
        </w:rPr>
        <w:instrText xml:space="preserve"> PAGEREF _Toc215000393 \h </w:instrText>
      </w:r>
      <w:r>
        <w:rPr>
          <w:noProof/>
        </w:rPr>
      </w:r>
      <w:r>
        <w:rPr>
          <w:noProof/>
        </w:rPr>
        <w:fldChar w:fldCharType="separate"/>
      </w:r>
      <w:r>
        <w:rPr>
          <w:noProof/>
        </w:rPr>
        <w:t>23</w:t>
      </w:r>
      <w:r>
        <w:rPr>
          <w:noProof/>
        </w:rPr>
        <w:fldChar w:fldCharType="end"/>
      </w:r>
    </w:p>
    <w:p w14:paraId="72A6A8AE" w14:textId="73612985"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5.2.2.3.3</w:t>
      </w:r>
      <w:r>
        <w:rPr>
          <w:rFonts w:asciiTheme="minorHAnsi" w:eastAsiaTheme="minorEastAsia" w:hAnsiTheme="minorHAnsi" w:cstheme="minorBidi"/>
          <w:noProof/>
          <w:kern w:val="2"/>
          <w:sz w:val="24"/>
          <w:szCs w:val="24"/>
          <w:lang w:val="en-US"/>
          <w14:ligatures w14:val="standardContextual"/>
        </w:rPr>
        <w:tab/>
      </w:r>
      <w:r>
        <w:rPr>
          <w:noProof/>
        </w:rPr>
        <w:t>HSS initiated IMS AS Deregistration</w:t>
      </w:r>
      <w:r>
        <w:rPr>
          <w:noProof/>
        </w:rPr>
        <w:tab/>
      </w:r>
      <w:r>
        <w:rPr>
          <w:noProof/>
        </w:rPr>
        <w:fldChar w:fldCharType="begin"/>
      </w:r>
      <w:r>
        <w:rPr>
          <w:noProof/>
        </w:rPr>
        <w:instrText xml:space="preserve"> PAGEREF _Toc215000394 \h </w:instrText>
      </w:r>
      <w:r>
        <w:rPr>
          <w:noProof/>
        </w:rPr>
      </w:r>
      <w:r>
        <w:rPr>
          <w:noProof/>
        </w:rPr>
        <w:fldChar w:fldCharType="separate"/>
      </w:r>
      <w:r>
        <w:rPr>
          <w:noProof/>
        </w:rPr>
        <w:t>24</w:t>
      </w:r>
      <w:r>
        <w:rPr>
          <w:noProof/>
        </w:rPr>
        <w:fldChar w:fldCharType="end"/>
      </w:r>
    </w:p>
    <w:p w14:paraId="7EA21484" w14:textId="430AA64A"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5.2.2.4</w:t>
      </w:r>
      <w:r>
        <w:rPr>
          <w:rFonts w:asciiTheme="minorHAnsi" w:eastAsiaTheme="minorEastAsia" w:hAnsiTheme="minorHAnsi" w:cstheme="minorBidi"/>
          <w:noProof/>
          <w:kern w:val="2"/>
          <w:sz w:val="24"/>
          <w:szCs w:val="24"/>
          <w:lang w:val="en-US"/>
          <w14:ligatures w14:val="standardContextual"/>
        </w:rPr>
        <w:tab/>
      </w:r>
      <w:r>
        <w:rPr>
          <w:noProof/>
        </w:rPr>
        <w:t>Deregistration</w:t>
      </w:r>
      <w:r>
        <w:rPr>
          <w:noProof/>
        </w:rPr>
        <w:tab/>
      </w:r>
      <w:r>
        <w:rPr>
          <w:noProof/>
        </w:rPr>
        <w:fldChar w:fldCharType="begin"/>
      </w:r>
      <w:r>
        <w:rPr>
          <w:noProof/>
        </w:rPr>
        <w:instrText xml:space="preserve"> PAGEREF _Toc215000395 \h </w:instrText>
      </w:r>
      <w:r>
        <w:rPr>
          <w:noProof/>
        </w:rPr>
      </w:r>
      <w:r>
        <w:rPr>
          <w:noProof/>
        </w:rPr>
        <w:fldChar w:fldCharType="separate"/>
      </w:r>
      <w:r>
        <w:rPr>
          <w:noProof/>
        </w:rPr>
        <w:t>24</w:t>
      </w:r>
      <w:r>
        <w:rPr>
          <w:noProof/>
        </w:rPr>
        <w:fldChar w:fldCharType="end"/>
      </w:r>
    </w:p>
    <w:p w14:paraId="2AFA0F27" w14:textId="57AD702D"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_Toc215000396 \h </w:instrText>
      </w:r>
      <w:r>
        <w:rPr>
          <w:noProof/>
        </w:rPr>
      </w:r>
      <w:r>
        <w:rPr>
          <w:noProof/>
        </w:rPr>
        <w:fldChar w:fldCharType="separate"/>
      </w:r>
      <w:r>
        <w:rPr>
          <w:noProof/>
        </w:rPr>
        <w:t>24</w:t>
      </w:r>
      <w:r>
        <w:rPr>
          <w:noProof/>
        </w:rPr>
        <w:fldChar w:fldCharType="end"/>
      </w:r>
    </w:p>
    <w:p w14:paraId="5624271B" w14:textId="4C882C25"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5.2.2.4.2</w:t>
      </w:r>
      <w:r>
        <w:rPr>
          <w:rFonts w:asciiTheme="minorHAnsi" w:eastAsiaTheme="minorEastAsia" w:hAnsiTheme="minorHAnsi" w:cstheme="minorBidi"/>
          <w:noProof/>
          <w:kern w:val="2"/>
          <w:sz w:val="24"/>
          <w:szCs w:val="24"/>
          <w:lang w:val="en-US"/>
          <w14:ligatures w14:val="standardContextual"/>
        </w:rPr>
        <w:tab/>
      </w:r>
      <w:r>
        <w:rPr>
          <w:noProof/>
        </w:rPr>
        <w:t>S-CSCF deregistration</w:t>
      </w:r>
      <w:r>
        <w:rPr>
          <w:noProof/>
        </w:rPr>
        <w:tab/>
      </w:r>
      <w:r>
        <w:rPr>
          <w:noProof/>
        </w:rPr>
        <w:fldChar w:fldCharType="begin"/>
      </w:r>
      <w:r>
        <w:rPr>
          <w:noProof/>
        </w:rPr>
        <w:instrText xml:space="preserve"> PAGEREF _Toc215000397 \h </w:instrText>
      </w:r>
      <w:r>
        <w:rPr>
          <w:noProof/>
        </w:rPr>
      </w:r>
      <w:r>
        <w:rPr>
          <w:noProof/>
        </w:rPr>
        <w:fldChar w:fldCharType="separate"/>
      </w:r>
      <w:r>
        <w:rPr>
          <w:noProof/>
        </w:rPr>
        <w:t>25</w:t>
      </w:r>
      <w:r>
        <w:rPr>
          <w:noProof/>
        </w:rPr>
        <w:fldChar w:fldCharType="end"/>
      </w:r>
    </w:p>
    <w:p w14:paraId="43FD0BC7" w14:textId="1E4AA2EB"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5.2.2.4.3</w:t>
      </w:r>
      <w:r>
        <w:rPr>
          <w:rFonts w:asciiTheme="minorHAnsi" w:eastAsiaTheme="minorEastAsia" w:hAnsiTheme="minorHAnsi" w:cstheme="minorBidi"/>
          <w:noProof/>
          <w:kern w:val="2"/>
          <w:sz w:val="24"/>
          <w:szCs w:val="24"/>
          <w:lang w:val="en-US"/>
          <w14:ligatures w14:val="standardContextual"/>
        </w:rPr>
        <w:tab/>
      </w:r>
      <w:r>
        <w:rPr>
          <w:noProof/>
          <w:lang w:eastAsia="zh-CN"/>
        </w:rPr>
        <w:t>IMS AS</w:t>
      </w:r>
      <w:r>
        <w:rPr>
          <w:noProof/>
        </w:rPr>
        <w:t xml:space="preserve"> deregistration</w:t>
      </w:r>
      <w:r>
        <w:rPr>
          <w:noProof/>
        </w:rPr>
        <w:tab/>
      </w:r>
      <w:r>
        <w:rPr>
          <w:noProof/>
        </w:rPr>
        <w:fldChar w:fldCharType="begin"/>
      </w:r>
      <w:r>
        <w:rPr>
          <w:noProof/>
        </w:rPr>
        <w:instrText xml:space="preserve"> PAGEREF _Toc215000398 \h </w:instrText>
      </w:r>
      <w:r>
        <w:rPr>
          <w:noProof/>
        </w:rPr>
      </w:r>
      <w:r>
        <w:rPr>
          <w:noProof/>
        </w:rPr>
        <w:fldChar w:fldCharType="separate"/>
      </w:r>
      <w:r>
        <w:rPr>
          <w:noProof/>
        </w:rPr>
        <w:t>25</w:t>
      </w:r>
      <w:r>
        <w:rPr>
          <w:noProof/>
        </w:rPr>
        <w:fldChar w:fldCharType="end"/>
      </w:r>
    </w:p>
    <w:p w14:paraId="5DB9AA62" w14:textId="5AA0F230"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5.2.2.5</w:t>
      </w:r>
      <w:r>
        <w:rPr>
          <w:rFonts w:asciiTheme="minorHAnsi" w:eastAsiaTheme="minorEastAsia" w:hAnsiTheme="minorHAnsi" w:cstheme="minorBidi"/>
          <w:noProof/>
          <w:kern w:val="2"/>
          <w:sz w:val="24"/>
          <w:szCs w:val="24"/>
          <w:lang w:val="en-US"/>
          <w14:ligatures w14:val="standardContextual"/>
        </w:rPr>
        <w:tab/>
      </w:r>
      <w:r>
        <w:rPr>
          <w:noProof/>
        </w:rPr>
        <w:t>Authorize</w:t>
      </w:r>
      <w:r>
        <w:rPr>
          <w:noProof/>
        </w:rPr>
        <w:tab/>
      </w:r>
      <w:r>
        <w:rPr>
          <w:noProof/>
        </w:rPr>
        <w:fldChar w:fldCharType="begin"/>
      </w:r>
      <w:r>
        <w:rPr>
          <w:noProof/>
        </w:rPr>
        <w:instrText xml:space="preserve"> PAGEREF _Toc215000399 \h </w:instrText>
      </w:r>
      <w:r>
        <w:rPr>
          <w:noProof/>
        </w:rPr>
      </w:r>
      <w:r>
        <w:rPr>
          <w:noProof/>
        </w:rPr>
        <w:fldChar w:fldCharType="separate"/>
      </w:r>
      <w:r>
        <w:rPr>
          <w:noProof/>
        </w:rPr>
        <w:t>26</w:t>
      </w:r>
      <w:r>
        <w:rPr>
          <w:noProof/>
        </w:rPr>
        <w:fldChar w:fldCharType="end"/>
      </w:r>
    </w:p>
    <w:p w14:paraId="36CA4A51" w14:textId="789881F5"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_Toc215000400 \h </w:instrText>
      </w:r>
      <w:r>
        <w:rPr>
          <w:noProof/>
        </w:rPr>
      </w:r>
      <w:r>
        <w:rPr>
          <w:noProof/>
        </w:rPr>
        <w:fldChar w:fldCharType="separate"/>
      </w:r>
      <w:r>
        <w:rPr>
          <w:noProof/>
        </w:rPr>
        <w:t>26</w:t>
      </w:r>
      <w:r>
        <w:rPr>
          <w:noProof/>
        </w:rPr>
        <w:fldChar w:fldCharType="end"/>
      </w:r>
    </w:p>
    <w:p w14:paraId="0991E1AB" w14:textId="5FB0B062"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5.2.2.5.2</w:t>
      </w:r>
      <w:r>
        <w:rPr>
          <w:rFonts w:asciiTheme="minorHAnsi" w:eastAsiaTheme="minorEastAsia" w:hAnsiTheme="minorHAnsi" w:cstheme="minorBidi"/>
          <w:noProof/>
          <w:kern w:val="2"/>
          <w:sz w:val="24"/>
          <w:szCs w:val="24"/>
          <w:lang w:val="en-US"/>
          <w14:ligatures w14:val="standardContextual"/>
        </w:rPr>
        <w:tab/>
      </w:r>
      <w:r>
        <w:rPr>
          <w:noProof/>
        </w:rPr>
        <w:t>Authorization request</w:t>
      </w:r>
      <w:r>
        <w:rPr>
          <w:noProof/>
        </w:rPr>
        <w:tab/>
      </w:r>
      <w:r>
        <w:rPr>
          <w:noProof/>
        </w:rPr>
        <w:fldChar w:fldCharType="begin"/>
      </w:r>
      <w:r>
        <w:rPr>
          <w:noProof/>
        </w:rPr>
        <w:instrText xml:space="preserve"> PAGEREF _Toc215000401 \h </w:instrText>
      </w:r>
      <w:r>
        <w:rPr>
          <w:noProof/>
        </w:rPr>
      </w:r>
      <w:r>
        <w:rPr>
          <w:noProof/>
        </w:rPr>
        <w:fldChar w:fldCharType="separate"/>
      </w:r>
      <w:r>
        <w:rPr>
          <w:noProof/>
        </w:rPr>
        <w:t>26</w:t>
      </w:r>
      <w:r>
        <w:rPr>
          <w:noProof/>
        </w:rPr>
        <w:fldChar w:fldCharType="end"/>
      </w:r>
    </w:p>
    <w:p w14:paraId="3C8B013D" w14:textId="7140B1A3"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5.2.2.6</w:t>
      </w:r>
      <w:r>
        <w:rPr>
          <w:rFonts w:asciiTheme="minorHAnsi" w:eastAsiaTheme="minorEastAsia" w:hAnsiTheme="minorHAnsi" w:cstheme="minorBidi"/>
          <w:noProof/>
          <w:kern w:val="2"/>
          <w:sz w:val="24"/>
          <w:szCs w:val="24"/>
          <w:lang w:val="en-US"/>
          <w14:ligatures w14:val="standardContextual"/>
        </w:rPr>
        <w:tab/>
      </w:r>
      <w:r>
        <w:rPr>
          <w:noProof/>
        </w:rPr>
        <w:t>RestorationInfoGet</w:t>
      </w:r>
      <w:r>
        <w:rPr>
          <w:noProof/>
        </w:rPr>
        <w:tab/>
      </w:r>
      <w:r>
        <w:rPr>
          <w:noProof/>
        </w:rPr>
        <w:fldChar w:fldCharType="begin"/>
      </w:r>
      <w:r>
        <w:rPr>
          <w:noProof/>
        </w:rPr>
        <w:instrText xml:space="preserve"> PAGEREF _Toc215000402 \h </w:instrText>
      </w:r>
      <w:r>
        <w:rPr>
          <w:noProof/>
        </w:rPr>
      </w:r>
      <w:r>
        <w:rPr>
          <w:noProof/>
        </w:rPr>
        <w:fldChar w:fldCharType="separate"/>
      </w:r>
      <w:r>
        <w:rPr>
          <w:noProof/>
        </w:rPr>
        <w:t>27</w:t>
      </w:r>
      <w:r>
        <w:rPr>
          <w:noProof/>
        </w:rPr>
        <w:fldChar w:fldCharType="end"/>
      </w:r>
    </w:p>
    <w:p w14:paraId="3BBB49C4" w14:textId="43754B61"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_Toc215000403 \h </w:instrText>
      </w:r>
      <w:r>
        <w:rPr>
          <w:noProof/>
        </w:rPr>
      </w:r>
      <w:r>
        <w:rPr>
          <w:noProof/>
        </w:rPr>
        <w:fldChar w:fldCharType="separate"/>
      </w:r>
      <w:r>
        <w:rPr>
          <w:noProof/>
        </w:rPr>
        <w:t>27</w:t>
      </w:r>
      <w:r>
        <w:rPr>
          <w:noProof/>
        </w:rPr>
        <w:fldChar w:fldCharType="end"/>
      </w:r>
    </w:p>
    <w:p w14:paraId="1B09BE6B" w14:textId="094B4985"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5.2.2.6.2</w:t>
      </w:r>
      <w:r>
        <w:rPr>
          <w:rFonts w:asciiTheme="minorHAnsi" w:eastAsiaTheme="minorEastAsia" w:hAnsiTheme="minorHAnsi" w:cstheme="minorBidi"/>
          <w:noProof/>
          <w:kern w:val="2"/>
          <w:sz w:val="24"/>
          <w:szCs w:val="24"/>
          <w:lang w:val="en-US"/>
          <w14:ligatures w14:val="standardContextual"/>
        </w:rPr>
        <w:tab/>
      </w:r>
      <w:r>
        <w:rPr>
          <w:noProof/>
        </w:rPr>
        <w:t>Restoration Information Retrieval</w:t>
      </w:r>
      <w:r>
        <w:rPr>
          <w:noProof/>
        </w:rPr>
        <w:tab/>
      </w:r>
      <w:r>
        <w:rPr>
          <w:noProof/>
        </w:rPr>
        <w:fldChar w:fldCharType="begin"/>
      </w:r>
      <w:r>
        <w:rPr>
          <w:noProof/>
        </w:rPr>
        <w:instrText xml:space="preserve"> PAGEREF _Toc215000404 \h </w:instrText>
      </w:r>
      <w:r>
        <w:rPr>
          <w:noProof/>
        </w:rPr>
      </w:r>
      <w:r>
        <w:rPr>
          <w:noProof/>
        </w:rPr>
        <w:fldChar w:fldCharType="separate"/>
      </w:r>
      <w:r>
        <w:rPr>
          <w:noProof/>
        </w:rPr>
        <w:t>27</w:t>
      </w:r>
      <w:r>
        <w:rPr>
          <w:noProof/>
        </w:rPr>
        <w:fldChar w:fldCharType="end"/>
      </w:r>
    </w:p>
    <w:p w14:paraId="5FDADD05" w14:textId="24D07839"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5.2.2.7</w:t>
      </w:r>
      <w:r>
        <w:rPr>
          <w:rFonts w:asciiTheme="minorHAnsi" w:eastAsiaTheme="minorEastAsia" w:hAnsiTheme="minorHAnsi" w:cstheme="minorBidi"/>
          <w:noProof/>
          <w:kern w:val="2"/>
          <w:sz w:val="24"/>
          <w:szCs w:val="24"/>
          <w:lang w:val="en-US"/>
          <w14:ligatures w14:val="standardContextual"/>
        </w:rPr>
        <w:tab/>
      </w:r>
      <w:r>
        <w:rPr>
          <w:noProof/>
        </w:rPr>
        <w:t>RestorationInfoUpdate</w:t>
      </w:r>
      <w:r>
        <w:rPr>
          <w:noProof/>
        </w:rPr>
        <w:tab/>
      </w:r>
      <w:r>
        <w:rPr>
          <w:noProof/>
        </w:rPr>
        <w:fldChar w:fldCharType="begin"/>
      </w:r>
      <w:r>
        <w:rPr>
          <w:noProof/>
        </w:rPr>
        <w:instrText xml:space="preserve"> PAGEREF _Toc215000405 \h </w:instrText>
      </w:r>
      <w:r>
        <w:rPr>
          <w:noProof/>
        </w:rPr>
      </w:r>
      <w:r>
        <w:rPr>
          <w:noProof/>
        </w:rPr>
        <w:fldChar w:fldCharType="separate"/>
      </w:r>
      <w:r>
        <w:rPr>
          <w:noProof/>
        </w:rPr>
        <w:t>27</w:t>
      </w:r>
      <w:r>
        <w:rPr>
          <w:noProof/>
        </w:rPr>
        <w:fldChar w:fldCharType="end"/>
      </w:r>
    </w:p>
    <w:p w14:paraId="6A5DF3F6" w14:textId="74DA917D"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_Toc215000406 \h </w:instrText>
      </w:r>
      <w:r>
        <w:rPr>
          <w:noProof/>
        </w:rPr>
      </w:r>
      <w:r>
        <w:rPr>
          <w:noProof/>
        </w:rPr>
        <w:fldChar w:fldCharType="separate"/>
      </w:r>
      <w:r>
        <w:rPr>
          <w:noProof/>
        </w:rPr>
        <w:t>27</w:t>
      </w:r>
      <w:r>
        <w:rPr>
          <w:noProof/>
        </w:rPr>
        <w:fldChar w:fldCharType="end"/>
      </w:r>
    </w:p>
    <w:p w14:paraId="31651AD4" w14:textId="757DF325"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5.2.2.7.2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_Toc215000407 \h </w:instrText>
      </w:r>
      <w:r>
        <w:rPr>
          <w:noProof/>
        </w:rPr>
      </w:r>
      <w:r>
        <w:rPr>
          <w:noProof/>
        </w:rPr>
        <w:fldChar w:fldCharType="separate"/>
      </w:r>
      <w:r>
        <w:rPr>
          <w:noProof/>
        </w:rPr>
        <w:t>28</w:t>
      </w:r>
      <w:r>
        <w:rPr>
          <w:noProof/>
        </w:rPr>
        <w:fldChar w:fldCharType="end"/>
      </w:r>
    </w:p>
    <w:p w14:paraId="0EC31787" w14:textId="377EE98D"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5.2.2.8</w:t>
      </w:r>
      <w:r>
        <w:rPr>
          <w:rFonts w:asciiTheme="minorHAnsi" w:eastAsiaTheme="minorEastAsia" w:hAnsiTheme="minorHAnsi" w:cstheme="minorBidi"/>
          <w:noProof/>
          <w:kern w:val="2"/>
          <w:sz w:val="24"/>
          <w:szCs w:val="24"/>
          <w:lang w:val="en-US"/>
          <w14:ligatures w14:val="standardContextual"/>
        </w:rPr>
        <w:tab/>
      </w:r>
      <w:r>
        <w:rPr>
          <w:noProof/>
        </w:rPr>
        <w:t>RestorationInfoDelete</w:t>
      </w:r>
      <w:r>
        <w:rPr>
          <w:noProof/>
        </w:rPr>
        <w:tab/>
      </w:r>
      <w:r>
        <w:rPr>
          <w:noProof/>
        </w:rPr>
        <w:fldChar w:fldCharType="begin"/>
      </w:r>
      <w:r>
        <w:rPr>
          <w:noProof/>
        </w:rPr>
        <w:instrText xml:space="preserve"> PAGEREF _Toc215000408 \h </w:instrText>
      </w:r>
      <w:r>
        <w:rPr>
          <w:noProof/>
        </w:rPr>
      </w:r>
      <w:r>
        <w:rPr>
          <w:noProof/>
        </w:rPr>
        <w:fldChar w:fldCharType="separate"/>
      </w:r>
      <w:r>
        <w:rPr>
          <w:noProof/>
        </w:rPr>
        <w:t>28</w:t>
      </w:r>
      <w:r>
        <w:rPr>
          <w:noProof/>
        </w:rPr>
        <w:fldChar w:fldCharType="end"/>
      </w:r>
    </w:p>
    <w:p w14:paraId="6D6A47B8" w14:textId="1DE8D0C3"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_Toc215000409 \h </w:instrText>
      </w:r>
      <w:r>
        <w:rPr>
          <w:noProof/>
        </w:rPr>
      </w:r>
      <w:r>
        <w:rPr>
          <w:noProof/>
        </w:rPr>
        <w:fldChar w:fldCharType="separate"/>
      </w:r>
      <w:r>
        <w:rPr>
          <w:noProof/>
        </w:rPr>
        <w:t>28</w:t>
      </w:r>
      <w:r>
        <w:rPr>
          <w:noProof/>
        </w:rPr>
        <w:fldChar w:fldCharType="end"/>
      </w:r>
    </w:p>
    <w:p w14:paraId="214E4818" w14:textId="42072675"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5.2.2.8.2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_Toc215000410 \h </w:instrText>
      </w:r>
      <w:r>
        <w:rPr>
          <w:noProof/>
        </w:rPr>
      </w:r>
      <w:r>
        <w:rPr>
          <w:noProof/>
        </w:rPr>
        <w:fldChar w:fldCharType="separate"/>
      </w:r>
      <w:r>
        <w:rPr>
          <w:noProof/>
        </w:rPr>
        <w:t>29</w:t>
      </w:r>
      <w:r>
        <w:rPr>
          <w:noProof/>
        </w:rPr>
        <w:fldChar w:fldCharType="end"/>
      </w:r>
    </w:p>
    <w:p w14:paraId="53308A13" w14:textId="6F8B7AF3"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5.2.2.9</w:t>
      </w:r>
      <w:r>
        <w:rPr>
          <w:rFonts w:asciiTheme="minorHAnsi" w:eastAsiaTheme="minorEastAsia" w:hAnsiTheme="minorHAnsi" w:cstheme="minorBidi"/>
          <w:noProof/>
          <w:kern w:val="2"/>
          <w:sz w:val="24"/>
          <w:szCs w:val="24"/>
          <w:lang w:val="en-US"/>
          <w14:ligatures w14:val="standardContextual"/>
        </w:rPr>
        <w:tab/>
      </w:r>
      <w:r>
        <w:rPr>
          <w:noProof/>
          <w:lang w:eastAsia="zh-CN"/>
        </w:rPr>
        <w:t>AsInfoGet</w:t>
      </w:r>
      <w:r>
        <w:rPr>
          <w:noProof/>
        </w:rPr>
        <w:tab/>
      </w:r>
      <w:r>
        <w:rPr>
          <w:noProof/>
        </w:rPr>
        <w:fldChar w:fldCharType="begin"/>
      </w:r>
      <w:r>
        <w:rPr>
          <w:noProof/>
        </w:rPr>
        <w:instrText xml:space="preserve"> PAGEREF _Toc215000411 \h </w:instrText>
      </w:r>
      <w:r>
        <w:rPr>
          <w:noProof/>
        </w:rPr>
      </w:r>
      <w:r>
        <w:rPr>
          <w:noProof/>
        </w:rPr>
        <w:fldChar w:fldCharType="separate"/>
      </w:r>
      <w:r>
        <w:rPr>
          <w:noProof/>
        </w:rPr>
        <w:t>29</w:t>
      </w:r>
      <w:r>
        <w:rPr>
          <w:noProof/>
        </w:rPr>
        <w:fldChar w:fldCharType="end"/>
      </w:r>
    </w:p>
    <w:p w14:paraId="082DCE14" w14:textId="63CB5ECB"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5.2.2.9.1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_Toc215000412 \h </w:instrText>
      </w:r>
      <w:r>
        <w:rPr>
          <w:noProof/>
        </w:rPr>
      </w:r>
      <w:r>
        <w:rPr>
          <w:noProof/>
        </w:rPr>
        <w:fldChar w:fldCharType="separate"/>
      </w:r>
      <w:r>
        <w:rPr>
          <w:noProof/>
        </w:rPr>
        <w:t>29</w:t>
      </w:r>
      <w:r>
        <w:rPr>
          <w:noProof/>
        </w:rPr>
        <w:fldChar w:fldCharType="end"/>
      </w:r>
    </w:p>
    <w:p w14:paraId="60477A34" w14:textId="099BEF1B"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5.2.2.9.2</w:t>
      </w:r>
      <w:r>
        <w:rPr>
          <w:rFonts w:asciiTheme="minorHAnsi" w:eastAsiaTheme="minorEastAsia" w:hAnsiTheme="minorHAnsi" w:cstheme="minorBidi"/>
          <w:noProof/>
          <w:kern w:val="2"/>
          <w:sz w:val="24"/>
          <w:szCs w:val="24"/>
          <w:lang w:val="en-US"/>
          <w14:ligatures w14:val="standardContextual"/>
        </w:rPr>
        <w:tab/>
      </w:r>
      <w:r>
        <w:rPr>
          <w:noProof/>
          <w:lang w:eastAsia="zh-CN"/>
        </w:rPr>
        <w:t>IMS AS</w:t>
      </w:r>
      <w:r>
        <w:rPr>
          <w:noProof/>
        </w:rPr>
        <w:t xml:space="preserve"> Information Retrieval</w:t>
      </w:r>
      <w:r>
        <w:rPr>
          <w:noProof/>
        </w:rPr>
        <w:tab/>
      </w:r>
      <w:r>
        <w:rPr>
          <w:noProof/>
        </w:rPr>
        <w:fldChar w:fldCharType="begin"/>
      </w:r>
      <w:r>
        <w:rPr>
          <w:noProof/>
        </w:rPr>
        <w:instrText xml:space="preserve"> PAGEREF _Toc215000413 \h </w:instrText>
      </w:r>
      <w:r>
        <w:rPr>
          <w:noProof/>
        </w:rPr>
      </w:r>
      <w:r>
        <w:rPr>
          <w:noProof/>
        </w:rPr>
        <w:fldChar w:fldCharType="separate"/>
      </w:r>
      <w:r>
        <w:rPr>
          <w:noProof/>
        </w:rPr>
        <w:t>29</w:t>
      </w:r>
      <w:r>
        <w:rPr>
          <w:noProof/>
        </w:rPr>
        <w:fldChar w:fldCharType="end"/>
      </w:r>
    </w:p>
    <w:p w14:paraId="31280BC9" w14:textId="668E8187"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5.2.2.10</w:t>
      </w:r>
      <w:r>
        <w:rPr>
          <w:rFonts w:asciiTheme="minorHAnsi" w:eastAsiaTheme="minorEastAsia" w:hAnsiTheme="minorHAnsi" w:cstheme="minorBidi"/>
          <w:noProof/>
          <w:kern w:val="2"/>
          <w:sz w:val="24"/>
          <w:szCs w:val="24"/>
          <w:lang w:val="en-US"/>
          <w14:ligatures w14:val="standardContextual"/>
        </w:rPr>
        <w:tab/>
      </w:r>
      <w:r>
        <w:rPr>
          <w:noProof/>
          <w:lang w:eastAsia="zh-CN"/>
        </w:rPr>
        <w:t>Individual</w:t>
      </w:r>
      <w:r>
        <w:rPr>
          <w:noProof/>
        </w:rPr>
        <w:t>ImsasRegistrationInfoGet</w:t>
      </w:r>
      <w:r>
        <w:rPr>
          <w:noProof/>
        </w:rPr>
        <w:tab/>
      </w:r>
      <w:r>
        <w:rPr>
          <w:noProof/>
        </w:rPr>
        <w:fldChar w:fldCharType="begin"/>
      </w:r>
      <w:r>
        <w:rPr>
          <w:noProof/>
        </w:rPr>
        <w:instrText xml:space="preserve"> PAGEREF _Toc215000414 \h </w:instrText>
      </w:r>
      <w:r>
        <w:rPr>
          <w:noProof/>
        </w:rPr>
      </w:r>
      <w:r>
        <w:rPr>
          <w:noProof/>
        </w:rPr>
        <w:fldChar w:fldCharType="separate"/>
      </w:r>
      <w:r>
        <w:rPr>
          <w:noProof/>
        </w:rPr>
        <w:t>30</w:t>
      </w:r>
      <w:r>
        <w:rPr>
          <w:noProof/>
        </w:rPr>
        <w:fldChar w:fldCharType="end"/>
      </w:r>
    </w:p>
    <w:p w14:paraId="6858F143" w14:textId="5D646D91"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5.2.2.10.1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_Toc215000415 \h </w:instrText>
      </w:r>
      <w:r>
        <w:rPr>
          <w:noProof/>
        </w:rPr>
      </w:r>
      <w:r>
        <w:rPr>
          <w:noProof/>
        </w:rPr>
        <w:fldChar w:fldCharType="separate"/>
      </w:r>
      <w:r>
        <w:rPr>
          <w:noProof/>
        </w:rPr>
        <w:t>30</w:t>
      </w:r>
      <w:r>
        <w:rPr>
          <w:noProof/>
        </w:rPr>
        <w:fldChar w:fldCharType="end"/>
      </w:r>
    </w:p>
    <w:p w14:paraId="372C8FFA" w14:textId="6875DF06"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5.2.2.10.2</w:t>
      </w:r>
      <w:r>
        <w:rPr>
          <w:rFonts w:asciiTheme="minorHAnsi" w:eastAsiaTheme="minorEastAsia" w:hAnsiTheme="minorHAnsi" w:cstheme="minorBidi"/>
          <w:noProof/>
          <w:kern w:val="2"/>
          <w:sz w:val="24"/>
          <w:szCs w:val="24"/>
          <w:lang w:val="en-US"/>
          <w14:ligatures w14:val="standardContextual"/>
        </w:rPr>
        <w:tab/>
      </w:r>
      <w:r>
        <w:rPr>
          <w:noProof/>
        </w:rPr>
        <w:t>Individual</w:t>
      </w:r>
      <w:r>
        <w:rPr>
          <w:noProof/>
          <w:lang w:eastAsia="zh-CN"/>
        </w:rPr>
        <w:t xml:space="preserve"> </w:t>
      </w:r>
      <w:r>
        <w:rPr>
          <w:noProof/>
        </w:rPr>
        <w:t xml:space="preserve">IMS AS Registration Information </w:t>
      </w:r>
      <w:r>
        <w:rPr>
          <w:noProof/>
          <w:lang w:eastAsia="zh-CN"/>
        </w:rPr>
        <w:t>Retrieval</w:t>
      </w:r>
      <w:r>
        <w:rPr>
          <w:noProof/>
        </w:rPr>
        <w:tab/>
      </w:r>
      <w:r>
        <w:rPr>
          <w:noProof/>
        </w:rPr>
        <w:fldChar w:fldCharType="begin"/>
      </w:r>
      <w:r>
        <w:rPr>
          <w:noProof/>
        </w:rPr>
        <w:instrText xml:space="preserve"> PAGEREF _Toc215000416 \h </w:instrText>
      </w:r>
      <w:r>
        <w:rPr>
          <w:noProof/>
        </w:rPr>
      </w:r>
      <w:r>
        <w:rPr>
          <w:noProof/>
        </w:rPr>
        <w:fldChar w:fldCharType="separate"/>
      </w:r>
      <w:r>
        <w:rPr>
          <w:noProof/>
        </w:rPr>
        <w:t>30</w:t>
      </w:r>
      <w:r>
        <w:rPr>
          <w:noProof/>
        </w:rPr>
        <w:fldChar w:fldCharType="end"/>
      </w:r>
    </w:p>
    <w:p w14:paraId="439C2E3B" w14:textId="65791FF3"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5.2.2.11</w:t>
      </w:r>
      <w:r>
        <w:rPr>
          <w:rFonts w:asciiTheme="minorHAnsi" w:eastAsiaTheme="minorEastAsia" w:hAnsiTheme="minorHAnsi" w:cstheme="minorBidi"/>
          <w:noProof/>
          <w:kern w:val="2"/>
          <w:sz w:val="24"/>
          <w:szCs w:val="24"/>
          <w:lang w:val="en-US"/>
          <w14:ligatures w14:val="standardContextual"/>
        </w:rPr>
        <w:tab/>
      </w:r>
      <w:r>
        <w:rPr>
          <w:noProof/>
        </w:rPr>
        <w:t>AsReassignmentNotification</w:t>
      </w:r>
      <w:r>
        <w:rPr>
          <w:noProof/>
        </w:rPr>
        <w:tab/>
      </w:r>
      <w:r>
        <w:rPr>
          <w:noProof/>
        </w:rPr>
        <w:fldChar w:fldCharType="begin"/>
      </w:r>
      <w:r>
        <w:rPr>
          <w:noProof/>
        </w:rPr>
        <w:instrText xml:space="preserve"> PAGEREF _Toc215000417 \h </w:instrText>
      </w:r>
      <w:r>
        <w:rPr>
          <w:noProof/>
        </w:rPr>
      </w:r>
      <w:r>
        <w:rPr>
          <w:noProof/>
        </w:rPr>
        <w:fldChar w:fldCharType="separate"/>
      </w:r>
      <w:r>
        <w:rPr>
          <w:noProof/>
        </w:rPr>
        <w:t>31</w:t>
      </w:r>
      <w:r>
        <w:rPr>
          <w:noProof/>
        </w:rPr>
        <w:fldChar w:fldCharType="end"/>
      </w:r>
    </w:p>
    <w:p w14:paraId="59A6610D" w14:textId="0A35A016"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5.2.2.11.1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_Toc215000418 \h </w:instrText>
      </w:r>
      <w:r>
        <w:rPr>
          <w:noProof/>
        </w:rPr>
      </w:r>
      <w:r>
        <w:rPr>
          <w:noProof/>
        </w:rPr>
        <w:fldChar w:fldCharType="separate"/>
      </w:r>
      <w:r>
        <w:rPr>
          <w:noProof/>
        </w:rPr>
        <w:t>31</w:t>
      </w:r>
      <w:r>
        <w:rPr>
          <w:noProof/>
        </w:rPr>
        <w:fldChar w:fldCharType="end"/>
      </w:r>
    </w:p>
    <w:p w14:paraId="5EE624D6" w14:textId="48962C33"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5.2.2.11.2</w:t>
      </w:r>
      <w:r>
        <w:rPr>
          <w:rFonts w:asciiTheme="minorHAnsi" w:eastAsiaTheme="minorEastAsia" w:hAnsiTheme="minorHAnsi" w:cstheme="minorBidi"/>
          <w:noProof/>
          <w:kern w:val="2"/>
          <w:sz w:val="24"/>
          <w:szCs w:val="24"/>
          <w:lang w:val="en-US"/>
          <w14:ligatures w14:val="standardContextual"/>
        </w:rPr>
        <w:tab/>
      </w:r>
      <w:r>
        <w:rPr>
          <w:noProof/>
        </w:rPr>
        <w:t>HSS initiated IMS AS Reassignment Notification</w:t>
      </w:r>
      <w:r>
        <w:rPr>
          <w:noProof/>
        </w:rPr>
        <w:tab/>
      </w:r>
      <w:r>
        <w:rPr>
          <w:noProof/>
        </w:rPr>
        <w:fldChar w:fldCharType="begin"/>
      </w:r>
      <w:r>
        <w:rPr>
          <w:noProof/>
        </w:rPr>
        <w:instrText xml:space="preserve"> PAGEREF _Toc215000419 \h </w:instrText>
      </w:r>
      <w:r>
        <w:rPr>
          <w:noProof/>
        </w:rPr>
      </w:r>
      <w:r>
        <w:rPr>
          <w:noProof/>
        </w:rPr>
        <w:fldChar w:fldCharType="separate"/>
      </w:r>
      <w:r>
        <w:rPr>
          <w:noProof/>
        </w:rPr>
        <w:t>31</w:t>
      </w:r>
      <w:r>
        <w:rPr>
          <w:noProof/>
        </w:rPr>
        <w:fldChar w:fldCharType="end"/>
      </w:r>
    </w:p>
    <w:p w14:paraId="3E1FFBE9" w14:textId="2DBEED26" w:rsidR="0082548B" w:rsidRDefault="0082548B">
      <w:pPr>
        <w:pStyle w:val="TOC2"/>
        <w:rPr>
          <w:rFonts w:asciiTheme="minorHAnsi" w:eastAsiaTheme="minorEastAsia" w:hAnsiTheme="minorHAnsi" w:cstheme="minorBidi"/>
          <w:noProof/>
          <w:kern w:val="2"/>
          <w:sz w:val="24"/>
          <w:szCs w:val="24"/>
          <w:lang w:val="en-US"/>
          <w14:ligatures w14:val="standardContextual"/>
        </w:rPr>
      </w:pPr>
      <w:r>
        <w:rPr>
          <w:noProof/>
        </w:rPr>
        <w:t>5.3</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w:t>
      </w:r>
      <w:r>
        <w:rPr>
          <w:noProof/>
        </w:rPr>
        <w:tab/>
      </w:r>
      <w:r>
        <w:rPr>
          <w:noProof/>
        </w:rPr>
        <w:fldChar w:fldCharType="begin"/>
      </w:r>
      <w:r>
        <w:rPr>
          <w:noProof/>
        </w:rPr>
        <w:instrText xml:space="preserve"> PAGEREF _Toc215000420 \h </w:instrText>
      </w:r>
      <w:r>
        <w:rPr>
          <w:noProof/>
        </w:rPr>
      </w:r>
      <w:r>
        <w:rPr>
          <w:noProof/>
        </w:rPr>
        <w:fldChar w:fldCharType="separate"/>
      </w:r>
      <w:r>
        <w:rPr>
          <w:noProof/>
        </w:rPr>
        <w:t>31</w:t>
      </w:r>
      <w:r>
        <w:rPr>
          <w:noProof/>
        </w:rPr>
        <w:fldChar w:fldCharType="end"/>
      </w:r>
    </w:p>
    <w:p w14:paraId="6C0FEF23" w14:textId="614BC34E"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5.3.1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_Toc215000421 \h </w:instrText>
      </w:r>
      <w:r>
        <w:rPr>
          <w:noProof/>
        </w:rPr>
      </w:r>
      <w:r>
        <w:rPr>
          <w:noProof/>
        </w:rPr>
        <w:fldChar w:fldCharType="separate"/>
      </w:r>
      <w:r>
        <w:rPr>
          <w:noProof/>
        </w:rPr>
        <w:t>31</w:t>
      </w:r>
      <w:r>
        <w:rPr>
          <w:noProof/>
        </w:rPr>
        <w:fldChar w:fldCharType="end"/>
      </w:r>
    </w:p>
    <w:p w14:paraId="3A55F538" w14:textId="6B95E2DB"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5.3.2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_Toc215000422 \h </w:instrText>
      </w:r>
      <w:r>
        <w:rPr>
          <w:noProof/>
        </w:rPr>
      </w:r>
      <w:r>
        <w:rPr>
          <w:noProof/>
        </w:rPr>
        <w:fldChar w:fldCharType="separate"/>
      </w:r>
      <w:r>
        <w:rPr>
          <w:noProof/>
        </w:rPr>
        <w:t>31</w:t>
      </w:r>
      <w:r>
        <w:rPr>
          <w:noProof/>
        </w:rPr>
        <w:fldChar w:fldCharType="end"/>
      </w:r>
    </w:p>
    <w:p w14:paraId="0EAD4794" w14:textId="062F6BA9"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5.3.2.1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_Toc215000423 \h </w:instrText>
      </w:r>
      <w:r>
        <w:rPr>
          <w:noProof/>
        </w:rPr>
      </w:r>
      <w:r>
        <w:rPr>
          <w:noProof/>
        </w:rPr>
        <w:fldChar w:fldCharType="separate"/>
      </w:r>
      <w:r>
        <w:rPr>
          <w:noProof/>
        </w:rPr>
        <w:t>31</w:t>
      </w:r>
      <w:r>
        <w:rPr>
          <w:noProof/>
        </w:rPr>
        <w:fldChar w:fldCharType="end"/>
      </w:r>
    </w:p>
    <w:p w14:paraId="289FB143" w14:textId="4E7B74ED"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5.3.2.2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_Toc215000424 \h </w:instrText>
      </w:r>
      <w:r>
        <w:rPr>
          <w:noProof/>
        </w:rPr>
      </w:r>
      <w:r>
        <w:rPr>
          <w:noProof/>
        </w:rPr>
        <w:fldChar w:fldCharType="separate"/>
      </w:r>
      <w:r>
        <w:rPr>
          <w:noProof/>
        </w:rPr>
        <w:t>32</w:t>
      </w:r>
      <w:r>
        <w:rPr>
          <w:noProof/>
        </w:rPr>
        <w:fldChar w:fldCharType="end"/>
      </w:r>
    </w:p>
    <w:p w14:paraId="11602F89" w14:textId="7928659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5.3.2.2.1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_Toc215000425 \h </w:instrText>
      </w:r>
      <w:r>
        <w:rPr>
          <w:noProof/>
        </w:rPr>
      </w:r>
      <w:r>
        <w:rPr>
          <w:noProof/>
        </w:rPr>
        <w:fldChar w:fldCharType="separate"/>
      </w:r>
      <w:r>
        <w:rPr>
          <w:noProof/>
        </w:rPr>
        <w:t>32</w:t>
      </w:r>
      <w:r>
        <w:rPr>
          <w:noProof/>
        </w:rPr>
        <w:fldChar w:fldCharType="end"/>
      </w:r>
    </w:p>
    <w:p w14:paraId="320C463B" w14:textId="1960E5C5"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5.3.2.2.2</w:t>
      </w:r>
      <w:r>
        <w:rPr>
          <w:rFonts w:asciiTheme="minorHAnsi" w:eastAsiaTheme="minorEastAsia" w:hAnsiTheme="minorHAnsi" w:cstheme="minorBidi"/>
          <w:noProof/>
          <w:kern w:val="2"/>
          <w:sz w:val="24"/>
          <w:szCs w:val="24"/>
          <w:lang w:val="en-US"/>
          <w14:ligatures w14:val="standardContextual"/>
        </w:rPr>
        <w:tab/>
      </w:r>
      <w:r>
        <w:rPr>
          <w:noProof/>
        </w:rPr>
        <w:t>Identity Data</w:t>
      </w:r>
      <w:r>
        <w:rPr>
          <w:noProof/>
        </w:rPr>
        <w:tab/>
      </w:r>
      <w:r>
        <w:rPr>
          <w:noProof/>
        </w:rPr>
        <w:fldChar w:fldCharType="begin"/>
      </w:r>
      <w:r>
        <w:rPr>
          <w:noProof/>
        </w:rPr>
        <w:instrText xml:space="preserve"> PAGEREF _Toc215000426 \h </w:instrText>
      </w:r>
      <w:r>
        <w:rPr>
          <w:noProof/>
        </w:rPr>
      </w:r>
      <w:r>
        <w:rPr>
          <w:noProof/>
        </w:rPr>
        <w:fldChar w:fldCharType="separate"/>
      </w:r>
      <w:r>
        <w:rPr>
          <w:noProof/>
        </w:rPr>
        <w:t>33</w:t>
      </w:r>
      <w:r>
        <w:rPr>
          <w:noProof/>
        </w:rPr>
        <w:fldChar w:fldCharType="end"/>
      </w:r>
    </w:p>
    <w:p w14:paraId="1BEF0666" w14:textId="12A06FE6"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5.3.2.2.3</w:t>
      </w:r>
      <w:r>
        <w:rPr>
          <w:rFonts w:asciiTheme="minorHAnsi" w:eastAsiaTheme="minorEastAsia" w:hAnsiTheme="minorHAnsi" w:cstheme="minorBidi"/>
          <w:noProof/>
          <w:kern w:val="2"/>
          <w:sz w:val="24"/>
          <w:szCs w:val="24"/>
          <w:lang w:val="en-US"/>
          <w14:ligatures w14:val="standardContextual"/>
        </w:rPr>
        <w:tab/>
      </w:r>
      <w:r>
        <w:rPr>
          <w:noProof/>
        </w:rPr>
        <w:t>IMS Location Data and Status</w:t>
      </w:r>
      <w:r>
        <w:rPr>
          <w:noProof/>
        </w:rPr>
        <w:tab/>
      </w:r>
      <w:r>
        <w:rPr>
          <w:noProof/>
        </w:rPr>
        <w:fldChar w:fldCharType="begin"/>
      </w:r>
      <w:r>
        <w:rPr>
          <w:noProof/>
        </w:rPr>
        <w:instrText xml:space="preserve"> PAGEREF _Toc215000427 \h </w:instrText>
      </w:r>
      <w:r>
        <w:rPr>
          <w:noProof/>
        </w:rPr>
      </w:r>
      <w:r>
        <w:rPr>
          <w:noProof/>
        </w:rPr>
        <w:fldChar w:fldCharType="separate"/>
      </w:r>
      <w:r>
        <w:rPr>
          <w:noProof/>
        </w:rPr>
        <w:t>35</w:t>
      </w:r>
      <w:r>
        <w:rPr>
          <w:noProof/>
        </w:rPr>
        <w:fldChar w:fldCharType="end"/>
      </w:r>
    </w:p>
    <w:p w14:paraId="3BD53D0A" w14:textId="6029174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5.3.2.2.4</w:t>
      </w:r>
      <w:r>
        <w:rPr>
          <w:rFonts w:asciiTheme="minorHAnsi" w:eastAsiaTheme="minorEastAsia" w:hAnsiTheme="minorHAnsi" w:cstheme="minorBidi"/>
          <w:noProof/>
          <w:kern w:val="2"/>
          <w:sz w:val="24"/>
          <w:szCs w:val="24"/>
          <w:lang w:val="en-US"/>
          <w14:ligatures w14:val="standardContextual"/>
        </w:rPr>
        <w:tab/>
      </w:r>
      <w:r>
        <w:rPr>
          <w:noProof/>
        </w:rPr>
        <w:t>IMS Profile Data</w:t>
      </w:r>
      <w:r>
        <w:rPr>
          <w:noProof/>
        </w:rPr>
        <w:tab/>
      </w:r>
      <w:r>
        <w:rPr>
          <w:noProof/>
        </w:rPr>
        <w:fldChar w:fldCharType="begin"/>
      </w:r>
      <w:r>
        <w:rPr>
          <w:noProof/>
        </w:rPr>
        <w:instrText xml:space="preserve"> PAGEREF _Toc215000428 \h </w:instrText>
      </w:r>
      <w:r>
        <w:rPr>
          <w:noProof/>
        </w:rPr>
      </w:r>
      <w:r>
        <w:rPr>
          <w:noProof/>
        </w:rPr>
        <w:fldChar w:fldCharType="separate"/>
      </w:r>
      <w:r>
        <w:rPr>
          <w:noProof/>
        </w:rPr>
        <w:t>38</w:t>
      </w:r>
      <w:r>
        <w:rPr>
          <w:noProof/>
        </w:rPr>
        <w:fldChar w:fldCharType="end"/>
      </w:r>
    </w:p>
    <w:p w14:paraId="7E937522" w14:textId="1C5D9FF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5.3.2.2.5</w:t>
      </w:r>
      <w:r>
        <w:rPr>
          <w:rFonts w:asciiTheme="minorHAnsi" w:eastAsiaTheme="minorEastAsia" w:hAnsiTheme="minorHAnsi" w:cstheme="minorBidi"/>
          <w:noProof/>
          <w:kern w:val="2"/>
          <w:sz w:val="24"/>
          <w:szCs w:val="24"/>
          <w:lang w:val="en-US"/>
          <w14:ligatures w14:val="standardContextual"/>
        </w:rPr>
        <w:tab/>
      </w:r>
      <w:r>
        <w:rPr>
          <w:noProof/>
        </w:rPr>
        <w:t>Access Data</w:t>
      </w:r>
      <w:r>
        <w:rPr>
          <w:noProof/>
        </w:rPr>
        <w:tab/>
      </w:r>
      <w:r>
        <w:rPr>
          <w:noProof/>
        </w:rPr>
        <w:fldChar w:fldCharType="begin"/>
      </w:r>
      <w:r>
        <w:rPr>
          <w:noProof/>
        </w:rPr>
        <w:instrText xml:space="preserve"> PAGEREF _Toc215000429 \h </w:instrText>
      </w:r>
      <w:r>
        <w:rPr>
          <w:noProof/>
        </w:rPr>
      </w:r>
      <w:r>
        <w:rPr>
          <w:noProof/>
        </w:rPr>
        <w:fldChar w:fldCharType="separate"/>
      </w:r>
      <w:r>
        <w:rPr>
          <w:noProof/>
        </w:rPr>
        <w:t>41</w:t>
      </w:r>
      <w:r>
        <w:rPr>
          <w:noProof/>
        </w:rPr>
        <w:fldChar w:fldCharType="end"/>
      </w:r>
    </w:p>
    <w:p w14:paraId="7A0184A5" w14:textId="6D707378"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5.3.2.2.6</w:t>
      </w:r>
      <w:r>
        <w:rPr>
          <w:rFonts w:asciiTheme="minorHAnsi" w:eastAsiaTheme="minorEastAsia" w:hAnsiTheme="minorHAnsi" w:cstheme="minorBidi"/>
          <w:noProof/>
          <w:kern w:val="2"/>
          <w:sz w:val="24"/>
          <w:szCs w:val="24"/>
          <w:lang w:val="en-US"/>
          <w14:ligatures w14:val="standardContextual"/>
        </w:rPr>
        <w:tab/>
      </w:r>
      <w:r>
        <w:rPr>
          <w:noProof/>
        </w:rPr>
        <w:t>SRVCC Data</w:t>
      </w:r>
      <w:r>
        <w:rPr>
          <w:noProof/>
        </w:rPr>
        <w:tab/>
      </w:r>
      <w:r>
        <w:rPr>
          <w:noProof/>
        </w:rPr>
        <w:fldChar w:fldCharType="begin"/>
      </w:r>
      <w:r>
        <w:rPr>
          <w:noProof/>
        </w:rPr>
        <w:instrText xml:space="preserve"> PAGEREF _Toc215000430 \h </w:instrText>
      </w:r>
      <w:r>
        <w:rPr>
          <w:noProof/>
        </w:rPr>
      </w:r>
      <w:r>
        <w:rPr>
          <w:noProof/>
        </w:rPr>
        <w:fldChar w:fldCharType="separate"/>
      </w:r>
      <w:r>
        <w:rPr>
          <w:noProof/>
        </w:rPr>
        <w:t>45</w:t>
      </w:r>
      <w:r>
        <w:rPr>
          <w:noProof/>
        </w:rPr>
        <w:fldChar w:fldCharType="end"/>
      </w:r>
    </w:p>
    <w:p w14:paraId="274AB257" w14:textId="4AC3A1C1"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5.3.2.2.7</w:t>
      </w:r>
      <w:r>
        <w:rPr>
          <w:rFonts w:asciiTheme="minorHAnsi" w:eastAsiaTheme="minorEastAsia" w:hAnsiTheme="minorHAnsi" w:cstheme="minorBidi"/>
          <w:noProof/>
          <w:kern w:val="2"/>
          <w:sz w:val="24"/>
          <w:szCs w:val="24"/>
          <w:lang w:val="en-US"/>
          <w14:ligatures w14:val="standardContextual"/>
        </w:rPr>
        <w:tab/>
      </w:r>
      <w:r>
        <w:rPr>
          <w:noProof/>
        </w:rPr>
        <w:t>Service Data</w:t>
      </w:r>
      <w:r>
        <w:rPr>
          <w:noProof/>
        </w:rPr>
        <w:tab/>
      </w:r>
      <w:r>
        <w:rPr>
          <w:noProof/>
        </w:rPr>
        <w:fldChar w:fldCharType="begin"/>
      </w:r>
      <w:r>
        <w:rPr>
          <w:noProof/>
        </w:rPr>
        <w:instrText xml:space="preserve"> PAGEREF _Toc215000431 \h </w:instrText>
      </w:r>
      <w:r>
        <w:rPr>
          <w:noProof/>
        </w:rPr>
      </w:r>
      <w:r>
        <w:rPr>
          <w:noProof/>
        </w:rPr>
        <w:fldChar w:fldCharType="separate"/>
      </w:r>
      <w:r>
        <w:rPr>
          <w:noProof/>
        </w:rPr>
        <w:t>45</w:t>
      </w:r>
      <w:r>
        <w:rPr>
          <w:noProof/>
        </w:rPr>
        <w:fldChar w:fldCharType="end"/>
      </w:r>
    </w:p>
    <w:p w14:paraId="77A88BF1" w14:textId="6DB07532"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5.3.2.2.8</w:t>
      </w:r>
      <w:r>
        <w:rPr>
          <w:rFonts w:asciiTheme="minorHAnsi" w:eastAsiaTheme="minorEastAsia" w:hAnsiTheme="minorHAnsi" w:cstheme="minorBidi"/>
          <w:noProof/>
          <w:kern w:val="2"/>
          <w:sz w:val="24"/>
          <w:szCs w:val="24"/>
          <w:lang w:val="en-US"/>
          <w14:ligatures w14:val="standardContextual"/>
        </w:rPr>
        <w:tab/>
      </w:r>
      <w:r>
        <w:rPr>
          <w:noProof/>
        </w:rPr>
        <w:t>Repository Data</w:t>
      </w:r>
      <w:r>
        <w:rPr>
          <w:noProof/>
        </w:rPr>
        <w:tab/>
      </w:r>
      <w:r>
        <w:rPr>
          <w:noProof/>
        </w:rPr>
        <w:fldChar w:fldCharType="begin"/>
      </w:r>
      <w:r>
        <w:rPr>
          <w:noProof/>
        </w:rPr>
        <w:instrText xml:space="preserve"> PAGEREF _Toc215000432 \h </w:instrText>
      </w:r>
      <w:r>
        <w:rPr>
          <w:noProof/>
        </w:rPr>
      </w:r>
      <w:r>
        <w:rPr>
          <w:noProof/>
        </w:rPr>
        <w:fldChar w:fldCharType="separate"/>
      </w:r>
      <w:r>
        <w:rPr>
          <w:noProof/>
        </w:rPr>
        <w:t>47</w:t>
      </w:r>
      <w:r>
        <w:rPr>
          <w:noProof/>
        </w:rPr>
        <w:fldChar w:fldCharType="end"/>
      </w:r>
    </w:p>
    <w:p w14:paraId="180DA2AD" w14:textId="2DA36585"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5.3.2.2.9</w:t>
      </w:r>
      <w:r>
        <w:rPr>
          <w:rFonts w:asciiTheme="minorHAnsi" w:eastAsiaTheme="minorEastAsia" w:hAnsiTheme="minorHAnsi" w:cstheme="minorBidi"/>
          <w:noProof/>
          <w:kern w:val="2"/>
          <w:sz w:val="24"/>
          <w:szCs w:val="24"/>
          <w:lang w:val="en-US"/>
          <w14:ligatures w14:val="standardContextual"/>
        </w:rPr>
        <w:tab/>
      </w:r>
      <w:r>
        <w:rPr>
          <w:noProof/>
        </w:rPr>
        <w:t>Shared Subscription Data</w:t>
      </w:r>
      <w:r>
        <w:rPr>
          <w:noProof/>
        </w:rPr>
        <w:tab/>
      </w:r>
      <w:r>
        <w:rPr>
          <w:noProof/>
        </w:rPr>
        <w:fldChar w:fldCharType="begin"/>
      </w:r>
      <w:r>
        <w:rPr>
          <w:noProof/>
        </w:rPr>
        <w:instrText xml:space="preserve"> PAGEREF _Toc215000433 \h </w:instrText>
      </w:r>
      <w:r>
        <w:rPr>
          <w:noProof/>
        </w:rPr>
      </w:r>
      <w:r>
        <w:rPr>
          <w:noProof/>
        </w:rPr>
        <w:fldChar w:fldCharType="separate"/>
      </w:r>
      <w:r>
        <w:rPr>
          <w:noProof/>
        </w:rPr>
        <w:t>48</w:t>
      </w:r>
      <w:r>
        <w:rPr>
          <w:noProof/>
        </w:rPr>
        <w:fldChar w:fldCharType="end"/>
      </w:r>
    </w:p>
    <w:p w14:paraId="5E267FB7" w14:textId="232280C0"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5.3.2.3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_Toc215000434 \h </w:instrText>
      </w:r>
      <w:r>
        <w:rPr>
          <w:noProof/>
        </w:rPr>
      </w:r>
      <w:r>
        <w:rPr>
          <w:noProof/>
        </w:rPr>
        <w:fldChar w:fldCharType="separate"/>
      </w:r>
      <w:r>
        <w:rPr>
          <w:noProof/>
        </w:rPr>
        <w:t>49</w:t>
      </w:r>
      <w:r>
        <w:rPr>
          <w:noProof/>
        </w:rPr>
        <w:fldChar w:fldCharType="end"/>
      </w:r>
    </w:p>
    <w:p w14:paraId="05FE8A84" w14:textId="34B4FE10"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5.3.2.3.1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_Toc215000435 \h </w:instrText>
      </w:r>
      <w:r>
        <w:rPr>
          <w:noProof/>
        </w:rPr>
      </w:r>
      <w:r>
        <w:rPr>
          <w:noProof/>
        </w:rPr>
        <w:fldChar w:fldCharType="separate"/>
      </w:r>
      <w:r>
        <w:rPr>
          <w:noProof/>
        </w:rPr>
        <w:t>49</w:t>
      </w:r>
      <w:r>
        <w:rPr>
          <w:noProof/>
        </w:rPr>
        <w:fldChar w:fldCharType="end"/>
      </w:r>
    </w:p>
    <w:p w14:paraId="1114A72C" w14:textId="371E242B"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5.3.2.3.2</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data change</w:t>
      </w:r>
      <w:r>
        <w:rPr>
          <w:noProof/>
        </w:rPr>
        <w:tab/>
      </w:r>
      <w:r>
        <w:rPr>
          <w:noProof/>
        </w:rPr>
        <w:fldChar w:fldCharType="begin"/>
      </w:r>
      <w:r>
        <w:rPr>
          <w:noProof/>
        </w:rPr>
        <w:instrText xml:space="preserve"> PAGEREF _Toc215000436 \h </w:instrText>
      </w:r>
      <w:r>
        <w:rPr>
          <w:noProof/>
        </w:rPr>
      </w:r>
      <w:r>
        <w:rPr>
          <w:noProof/>
        </w:rPr>
        <w:fldChar w:fldCharType="separate"/>
      </w:r>
      <w:r>
        <w:rPr>
          <w:noProof/>
        </w:rPr>
        <w:t>49</w:t>
      </w:r>
      <w:r>
        <w:rPr>
          <w:noProof/>
        </w:rPr>
        <w:fldChar w:fldCharType="end"/>
      </w:r>
    </w:p>
    <w:p w14:paraId="605E05D2" w14:textId="2FBAD7F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5.3.2.3.3</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shared data change</w:t>
      </w:r>
      <w:r>
        <w:rPr>
          <w:noProof/>
        </w:rPr>
        <w:tab/>
      </w:r>
      <w:r>
        <w:rPr>
          <w:noProof/>
        </w:rPr>
        <w:fldChar w:fldCharType="begin"/>
      </w:r>
      <w:r>
        <w:rPr>
          <w:noProof/>
        </w:rPr>
        <w:instrText xml:space="preserve"> PAGEREF _Toc215000437 \h </w:instrText>
      </w:r>
      <w:r>
        <w:rPr>
          <w:noProof/>
        </w:rPr>
      </w:r>
      <w:r>
        <w:rPr>
          <w:noProof/>
        </w:rPr>
        <w:fldChar w:fldCharType="separate"/>
      </w:r>
      <w:r>
        <w:rPr>
          <w:noProof/>
        </w:rPr>
        <w:t>50</w:t>
      </w:r>
      <w:r>
        <w:rPr>
          <w:noProof/>
        </w:rPr>
        <w:fldChar w:fldCharType="end"/>
      </w:r>
    </w:p>
    <w:p w14:paraId="12122408" w14:textId="41C1C8DE"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5.3.2.3.4</w:t>
      </w:r>
      <w:r>
        <w:rPr>
          <w:rFonts w:asciiTheme="minorHAnsi" w:eastAsiaTheme="minorEastAsia" w:hAnsiTheme="minorHAnsi" w:cstheme="minorBidi"/>
          <w:noProof/>
          <w:kern w:val="2"/>
          <w:sz w:val="24"/>
          <w:szCs w:val="24"/>
          <w:lang w:val="en-US"/>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_Toc215000438 \h </w:instrText>
      </w:r>
      <w:r>
        <w:rPr>
          <w:noProof/>
        </w:rPr>
      </w:r>
      <w:r>
        <w:rPr>
          <w:noProof/>
        </w:rPr>
        <w:fldChar w:fldCharType="separate"/>
      </w:r>
      <w:r>
        <w:rPr>
          <w:noProof/>
        </w:rPr>
        <w:t>50</w:t>
      </w:r>
      <w:r>
        <w:rPr>
          <w:noProof/>
        </w:rPr>
        <w:fldChar w:fldCharType="end"/>
      </w:r>
    </w:p>
    <w:p w14:paraId="5CFCF91B" w14:textId="3DEBB208"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5.3.2.4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_Toc215000439 \h </w:instrText>
      </w:r>
      <w:r>
        <w:rPr>
          <w:noProof/>
        </w:rPr>
      </w:r>
      <w:r>
        <w:rPr>
          <w:noProof/>
        </w:rPr>
        <w:fldChar w:fldCharType="separate"/>
      </w:r>
      <w:r>
        <w:rPr>
          <w:noProof/>
        </w:rPr>
        <w:t>51</w:t>
      </w:r>
      <w:r>
        <w:rPr>
          <w:noProof/>
        </w:rPr>
        <w:fldChar w:fldCharType="end"/>
      </w:r>
    </w:p>
    <w:p w14:paraId="6FED7578" w14:textId="7076B23C"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5.3.2.4.1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_Toc215000440 \h </w:instrText>
      </w:r>
      <w:r>
        <w:rPr>
          <w:noProof/>
        </w:rPr>
      </w:r>
      <w:r>
        <w:rPr>
          <w:noProof/>
        </w:rPr>
        <w:fldChar w:fldCharType="separate"/>
      </w:r>
      <w:r>
        <w:rPr>
          <w:noProof/>
        </w:rPr>
        <w:t>51</w:t>
      </w:r>
      <w:r>
        <w:rPr>
          <w:noProof/>
        </w:rPr>
        <w:fldChar w:fldCharType="end"/>
      </w:r>
    </w:p>
    <w:p w14:paraId="03C075AF" w14:textId="6DCACE40"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5.3.2.4.2</w:t>
      </w:r>
      <w:r>
        <w:rPr>
          <w:rFonts w:asciiTheme="minorHAnsi" w:eastAsiaTheme="minorEastAsia" w:hAnsiTheme="minorHAnsi" w:cstheme="minorBidi"/>
          <w:noProof/>
          <w:kern w:val="2"/>
          <w:sz w:val="24"/>
          <w:szCs w:val="24"/>
          <w:lang w:val="en-US"/>
          <w14:ligatures w14:val="standardContextual"/>
        </w:rPr>
        <w:tab/>
      </w:r>
      <w:r>
        <w:rPr>
          <w:noProof/>
        </w:rPr>
        <w:t>Unsubscribe to notifications of data change</w:t>
      </w:r>
      <w:r>
        <w:rPr>
          <w:noProof/>
        </w:rPr>
        <w:tab/>
      </w:r>
      <w:r>
        <w:rPr>
          <w:noProof/>
        </w:rPr>
        <w:fldChar w:fldCharType="begin"/>
      </w:r>
      <w:r>
        <w:rPr>
          <w:noProof/>
        </w:rPr>
        <w:instrText xml:space="preserve"> PAGEREF _Toc215000441 \h </w:instrText>
      </w:r>
      <w:r>
        <w:rPr>
          <w:noProof/>
        </w:rPr>
      </w:r>
      <w:r>
        <w:rPr>
          <w:noProof/>
        </w:rPr>
        <w:fldChar w:fldCharType="separate"/>
      </w:r>
      <w:r>
        <w:rPr>
          <w:noProof/>
        </w:rPr>
        <w:t>51</w:t>
      </w:r>
      <w:r>
        <w:rPr>
          <w:noProof/>
        </w:rPr>
        <w:fldChar w:fldCharType="end"/>
      </w:r>
    </w:p>
    <w:p w14:paraId="096F5C12" w14:textId="6BCFBB2A"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5.3.2.4.3</w:t>
      </w:r>
      <w:r>
        <w:rPr>
          <w:rFonts w:asciiTheme="minorHAnsi" w:eastAsiaTheme="minorEastAsia" w:hAnsiTheme="minorHAnsi" w:cstheme="minorBidi"/>
          <w:noProof/>
          <w:kern w:val="2"/>
          <w:sz w:val="24"/>
          <w:szCs w:val="24"/>
          <w:lang w:val="en-US"/>
          <w14:ligatures w14:val="standardContextual"/>
        </w:rPr>
        <w:tab/>
      </w:r>
      <w:r>
        <w:rPr>
          <w:noProof/>
        </w:rPr>
        <w:t>Unsubscribe to notifications of shared data change</w:t>
      </w:r>
      <w:r>
        <w:rPr>
          <w:noProof/>
        </w:rPr>
        <w:tab/>
      </w:r>
      <w:r>
        <w:rPr>
          <w:noProof/>
        </w:rPr>
        <w:fldChar w:fldCharType="begin"/>
      </w:r>
      <w:r>
        <w:rPr>
          <w:noProof/>
        </w:rPr>
        <w:instrText xml:space="preserve"> PAGEREF _Toc215000442 \h </w:instrText>
      </w:r>
      <w:r>
        <w:rPr>
          <w:noProof/>
        </w:rPr>
      </w:r>
      <w:r>
        <w:rPr>
          <w:noProof/>
        </w:rPr>
        <w:fldChar w:fldCharType="separate"/>
      </w:r>
      <w:r>
        <w:rPr>
          <w:noProof/>
        </w:rPr>
        <w:t>52</w:t>
      </w:r>
      <w:r>
        <w:rPr>
          <w:noProof/>
        </w:rPr>
        <w:fldChar w:fldCharType="end"/>
      </w:r>
    </w:p>
    <w:p w14:paraId="102BD970" w14:textId="55EA3882"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5.3.2.4.4</w:t>
      </w:r>
      <w:r>
        <w:rPr>
          <w:rFonts w:asciiTheme="minorHAnsi" w:eastAsiaTheme="minorEastAsia" w:hAnsiTheme="minorHAnsi" w:cstheme="minorBidi"/>
          <w:noProof/>
          <w:kern w:val="2"/>
          <w:sz w:val="24"/>
          <w:szCs w:val="24"/>
          <w:lang w:val="en-US"/>
          <w14:ligatures w14:val="standardContextual"/>
        </w:rPr>
        <w:tab/>
      </w:r>
      <w:r>
        <w:rPr>
          <w:noProof/>
        </w:rPr>
        <w:t>Unsubscribe to notification of UE Reachability for IP</w:t>
      </w:r>
      <w:r>
        <w:rPr>
          <w:noProof/>
        </w:rPr>
        <w:tab/>
      </w:r>
      <w:r>
        <w:rPr>
          <w:noProof/>
        </w:rPr>
        <w:fldChar w:fldCharType="begin"/>
      </w:r>
      <w:r>
        <w:rPr>
          <w:noProof/>
        </w:rPr>
        <w:instrText xml:space="preserve"> PAGEREF _Toc215000443 \h </w:instrText>
      </w:r>
      <w:r>
        <w:rPr>
          <w:noProof/>
        </w:rPr>
      </w:r>
      <w:r>
        <w:rPr>
          <w:noProof/>
        </w:rPr>
        <w:fldChar w:fldCharType="separate"/>
      </w:r>
      <w:r>
        <w:rPr>
          <w:noProof/>
        </w:rPr>
        <w:t>52</w:t>
      </w:r>
      <w:r>
        <w:rPr>
          <w:noProof/>
        </w:rPr>
        <w:fldChar w:fldCharType="end"/>
      </w:r>
    </w:p>
    <w:p w14:paraId="7D414851" w14:textId="6BBB4A8F"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5.3.2.5</w:t>
      </w:r>
      <w:r>
        <w:rPr>
          <w:rFonts w:asciiTheme="minorHAnsi" w:eastAsiaTheme="minorEastAsia" w:hAnsiTheme="minorHAnsi" w:cstheme="minorBidi"/>
          <w:noProof/>
          <w:kern w:val="2"/>
          <w:sz w:val="24"/>
          <w:szCs w:val="24"/>
          <w:lang w:val="en-US"/>
          <w14:ligatures w14:val="standardContextual"/>
        </w:rPr>
        <w:tab/>
      </w:r>
      <w:r>
        <w:rPr>
          <w:noProof/>
        </w:rPr>
        <w:t>ModifySubscription</w:t>
      </w:r>
      <w:r>
        <w:rPr>
          <w:noProof/>
        </w:rPr>
        <w:tab/>
      </w:r>
      <w:r>
        <w:rPr>
          <w:noProof/>
        </w:rPr>
        <w:fldChar w:fldCharType="begin"/>
      </w:r>
      <w:r>
        <w:rPr>
          <w:noProof/>
        </w:rPr>
        <w:instrText xml:space="preserve"> PAGEREF _Toc215000444 \h </w:instrText>
      </w:r>
      <w:r>
        <w:rPr>
          <w:noProof/>
        </w:rPr>
      </w:r>
      <w:r>
        <w:rPr>
          <w:noProof/>
        </w:rPr>
        <w:fldChar w:fldCharType="separate"/>
      </w:r>
      <w:r>
        <w:rPr>
          <w:noProof/>
        </w:rPr>
        <w:t>53</w:t>
      </w:r>
      <w:r>
        <w:rPr>
          <w:noProof/>
        </w:rPr>
        <w:fldChar w:fldCharType="end"/>
      </w:r>
    </w:p>
    <w:p w14:paraId="4C805931" w14:textId="2358A832"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5.3.2.5.1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_Toc215000445 \h </w:instrText>
      </w:r>
      <w:r>
        <w:rPr>
          <w:noProof/>
        </w:rPr>
      </w:r>
      <w:r>
        <w:rPr>
          <w:noProof/>
        </w:rPr>
        <w:fldChar w:fldCharType="separate"/>
      </w:r>
      <w:r>
        <w:rPr>
          <w:noProof/>
        </w:rPr>
        <w:t>53</w:t>
      </w:r>
      <w:r>
        <w:rPr>
          <w:noProof/>
        </w:rPr>
        <w:fldChar w:fldCharType="end"/>
      </w:r>
    </w:p>
    <w:p w14:paraId="72EA79C0" w14:textId="02A37DDC"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5.3.2.5.2</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_Toc215000446 \h </w:instrText>
      </w:r>
      <w:r>
        <w:rPr>
          <w:noProof/>
        </w:rPr>
      </w:r>
      <w:r>
        <w:rPr>
          <w:noProof/>
        </w:rPr>
        <w:fldChar w:fldCharType="separate"/>
      </w:r>
      <w:r>
        <w:rPr>
          <w:noProof/>
        </w:rPr>
        <w:t>53</w:t>
      </w:r>
      <w:r>
        <w:rPr>
          <w:noProof/>
        </w:rPr>
        <w:fldChar w:fldCharType="end"/>
      </w:r>
    </w:p>
    <w:p w14:paraId="284DA97F" w14:textId="49B5CA7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5.3.2.5.3</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_Toc215000447 \h </w:instrText>
      </w:r>
      <w:r>
        <w:rPr>
          <w:noProof/>
        </w:rPr>
      </w:r>
      <w:r>
        <w:rPr>
          <w:noProof/>
        </w:rPr>
        <w:fldChar w:fldCharType="separate"/>
      </w:r>
      <w:r>
        <w:rPr>
          <w:noProof/>
        </w:rPr>
        <w:t>54</w:t>
      </w:r>
      <w:r>
        <w:rPr>
          <w:noProof/>
        </w:rPr>
        <w:fldChar w:fldCharType="end"/>
      </w:r>
    </w:p>
    <w:p w14:paraId="466C3298" w14:textId="7F21476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5.3.2.5.4</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_Toc215000448 \h </w:instrText>
      </w:r>
      <w:r>
        <w:rPr>
          <w:noProof/>
        </w:rPr>
      </w:r>
      <w:r>
        <w:rPr>
          <w:noProof/>
        </w:rPr>
        <w:fldChar w:fldCharType="separate"/>
      </w:r>
      <w:r>
        <w:rPr>
          <w:noProof/>
        </w:rPr>
        <w:t>54</w:t>
      </w:r>
      <w:r>
        <w:rPr>
          <w:noProof/>
        </w:rPr>
        <w:fldChar w:fldCharType="end"/>
      </w:r>
    </w:p>
    <w:p w14:paraId="3FDDD9AB" w14:textId="36882546"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5.3.2.6</w:t>
      </w:r>
      <w:r>
        <w:rPr>
          <w:rFonts w:asciiTheme="minorHAnsi" w:eastAsiaTheme="minorEastAsia" w:hAnsiTheme="minorHAnsi" w:cstheme="minorBidi"/>
          <w:noProof/>
          <w:kern w:val="2"/>
          <w:sz w:val="24"/>
          <w:szCs w:val="24"/>
          <w:lang w:val="en-US"/>
          <w14:ligatures w14:val="standardContextual"/>
        </w:rPr>
        <w:tab/>
      </w:r>
      <w:r>
        <w:rPr>
          <w:noProof/>
        </w:rPr>
        <w:t>Notification</w:t>
      </w:r>
      <w:r>
        <w:rPr>
          <w:noProof/>
        </w:rPr>
        <w:tab/>
      </w:r>
      <w:r>
        <w:rPr>
          <w:noProof/>
        </w:rPr>
        <w:fldChar w:fldCharType="begin"/>
      </w:r>
      <w:r>
        <w:rPr>
          <w:noProof/>
        </w:rPr>
        <w:instrText xml:space="preserve"> PAGEREF _Toc215000449 \h </w:instrText>
      </w:r>
      <w:r>
        <w:rPr>
          <w:noProof/>
        </w:rPr>
      </w:r>
      <w:r>
        <w:rPr>
          <w:noProof/>
        </w:rPr>
        <w:fldChar w:fldCharType="separate"/>
      </w:r>
      <w:r>
        <w:rPr>
          <w:noProof/>
        </w:rPr>
        <w:t>55</w:t>
      </w:r>
      <w:r>
        <w:rPr>
          <w:noProof/>
        </w:rPr>
        <w:fldChar w:fldCharType="end"/>
      </w:r>
    </w:p>
    <w:p w14:paraId="3CF456E7" w14:textId="573381F0"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5.3.2.6.1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_Toc215000450 \h </w:instrText>
      </w:r>
      <w:r>
        <w:rPr>
          <w:noProof/>
        </w:rPr>
      </w:r>
      <w:r>
        <w:rPr>
          <w:noProof/>
        </w:rPr>
        <w:fldChar w:fldCharType="separate"/>
      </w:r>
      <w:r>
        <w:rPr>
          <w:noProof/>
        </w:rPr>
        <w:t>55</w:t>
      </w:r>
      <w:r>
        <w:rPr>
          <w:noProof/>
        </w:rPr>
        <w:fldChar w:fldCharType="end"/>
      </w:r>
    </w:p>
    <w:p w14:paraId="04B6B756" w14:textId="791261FA"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5.3.2.6.2</w:t>
      </w:r>
      <w:r>
        <w:rPr>
          <w:rFonts w:asciiTheme="minorHAnsi" w:eastAsiaTheme="minorEastAsia" w:hAnsiTheme="minorHAnsi" w:cstheme="minorBidi"/>
          <w:noProof/>
          <w:kern w:val="2"/>
          <w:sz w:val="24"/>
          <w:szCs w:val="24"/>
          <w:lang w:val="en-US"/>
          <w14:ligatures w14:val="standardContextual"/>
        </w:rPr>
        <w:tab/>
      </w:r>
      <w:r>
        <w:rPr>
          <w:noProof/>
        </w:rPr>
        <w:t>Data Change Notification To NF</w:t>
      </w:r>
      <w:r>
        <w:rPr>
          <w:noProof/>
        </w:rPr>
        <w:tab/>
      </w:r>
      <w:r>
        <w:rPr>
          <w:noProof/>
        </w:rPr>
        <w:fldChar w:fldCharType="begin"/>
      </w:r>
      <w:r>
        <w:rPr>
          <w:noProof/>
        </w:rPr>
        <w:instrText xml:space="preserve"> PAGEREF _Toc215000451 \h </w:instrText>
      </w:r>
      <w:r>
        <w:rPr>
          <w:noProof/>
        </w:rPr>
      </w:r>
      <w:r>
        <w:rPr>
          <w:noProof/>
        </w:rPr>
        <w:fldChar w:fldCharType="separate"/>
      </w:r>
      <w:r>
        <w:rPr>
          <w:noProof/>
        </w:rPr>
        <w:t>55</w:t>
      </w:r>
      <w:r>
        <w:rPr>
          <w:noProof/>
        </w:rPr>
        <w:fldChar w:fldCharType="end"/>
      </w:r>
    </w:p>
    <w:p w14:paraId="70A4026E" w14:textId="79322645"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5.3.2.6.3</w:t>
      </w:r>
      <w:r>
        <w:rPr>
          <w:rFonts w:asciiTheme="minorHAnsi" w:eastAsiaTheme="minorEastAsia" w:hAnsiTheme="minorHAnsi" w:cstheme="minorBidi"/>
          <w:noProof/>
          <w:kern w:val="2"/>
          <w:sz w:val="24"/>
          <w:szCs w:val="24"/>
          <w:lang w:val="en-US"/>
          <w14:ligatures w14:val="standardContextual"/>
        </w:rPr>
        <w:tab/>
      </w:r>
      <w:r>
        <w:rPr>
          <w:noProof/>
        </w:rPr>
        <w:t>UE Reachability for IP Notification to NF</w:t>
      </w:r>
      <w:r>
        <w:rPr>
          <w:noProof/>
        </w:rPr>
        <w:tab/>
      </w:r>
      <w:r>
        <w:rPr>
          <w:noProof/>
        </w:rPr>
        <w:fldChar w:fldCharType="begin"/>
      </w:r>
      <w:r>
        <w:rPr>
          <w:noProof/>
        </w:rPr>
        <w:instrText xml:space="preserve"> PAGEREF _Toc215000452 \h </w:instrText>
      </w:r>
      <w:r>
        <w:rPr>
          <w:noProof/>
        </w:rPr>
      </w:r>
      <w:r>
        <w:rPr>
          <w:noProof/>
        </w:rPr>
        <w:fldChar w:fldCharType="separate"/>
      </w:r>
      <w:r>
        <w:rPr>
          <w:noProof/>
        </w:rPr>
        <w:t>55</w:t>
      </w:r>
      <w:r>
        <w:rPr>
          <w:noProof/>
        </w:rPr>
        <w:fldChar w:fldCharType="end"/>
      </w:r>
    </w:p>
    <w:p w14:paraId="5EFE2BE6" w14:textId="708DC989"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5.3.2.7</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_Toc215000453 \h </w:instrText>
      </w:r>
      <w:r>
        <w:rPr>
          <w:noProof/>
        </w:rPr>
      </w:r>
      <w:r>
        <w:rPr>
          <w:noProof/>
        </w:rPr>
        <w:fldChar w:fldCharType="separate"/>
      </w:r>
      <w:r>
        <w:rPr>
          <w:noProof/>
        </w:rPr>
        <w:t>56</w:t>
      </w:r>
      <w:r>
        <w:rPr>
          <w:noProof/>
        </w:rPr>
        <w:fldChar w:fldCharType="end"/>
      </w:r>
    </w:p>
    <w:p w14:paraId="57E6ECCC" w14:textId="7064C957"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5.3.2.7.1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_Toc215000454 \h </w:instrText>
      </w:r>
      <w:r>
        <w:rPr>
          <w:noProof/>
        </w:rPr>
      </w:r>
      <w:r>
        <w:rPr>
          <w:noProof/>
        </w:rPr>
        <w:fldChar w:fldCharType="separate"/>
      </w:r>
      <w:r>
        <w:rPr>
          <w:noProof/>
        </w:rPr>
        <w:t>56</w:t>
      </w:r>
      <w:r>
        <w:rPr>
          <w:noProof/>
        </w:rPr>
        <w:fldChar w:fldCharType="end"/>
      </w:r>
    </w:p>
    <w:p w14:paraId="51172A92" w14:textId="703304D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5.3.2.7.2</w:t>
      </w:r>
      <w:r>
        <w:rPr>
          <w:rFonts w:asciiTheme="minorHAnsi" w:eastAsiaTheme="minorEastAsia" w:hAnsiTheme="minorHAnsi" w:cstheme="minorBidi"/>
          <w:noProof/>
          <w:kern w:val="2"/>
          <w:sz w:val="24"/>
          <w:szCs w:val="24"/>
          <w:lang w:val="en-US"/>
          <w14:ligatures w14:val="standardContextual"/>
        </w:rPr>
        <w:tab/>
      </w:r>
      <w:r>
        <w:rPr>
          <w:noProof/>
        </w:rPr>
        <w:t>Repository Data Creation or Update</w:t>
      </w:r>
      <w:r>
        <w:rPr>
          <w:noProof/>
        </w:rPr>
        <w:tab/>
      </w:r>
      <w:r>
        <w:rPr>
          <w:noProof/>
        </w:rPr>
        <w:fldChar w:fldCharType="begin"/>
      </w:r>
      <w:r>
        <w:rPr>
          <w:noProof/>
        </w:rPr>
        <w:instrText xml:space="preserve"> PAGEREF _Toc215000455 \h </w:instrText>
      </w:r>
      <w:r>
        <w:rPr>
          <w:noProof/>
        </w:rPr>
      </w:r>
      <w:r>
        <w:rPr>
          <w:noProof/>
        </w:rPr>
        <w:fldChar w:fldCharType="separate"/>
      </w:r>
      <w:r>
        <w:rPr>
          <w:noProof/>
        </w:rPr>
        <w:t>56</w:t>
      </w:r>
      <w:r>
        <w:rPr>
          <w:noProof/>
        </w:rPr>
        <w:fldChar w:fldCharType="end"/>
      </w:r>
    </w:p>
    <w:p w14:paraId="00C9026D" w14:textId="1A71CE5A"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5.3.2.7.3</w:t>
      </w:r>
      <w:r>
        <w:rPr>
          <w:rFonts w:asciiTheme="minorHAnsi" w:eastAsiaTheme="minorEastAsia" w:hAnsiTheme="minorHAnsi" w:cstheme="minorBidi"/>
          <w:noProof/>
          <w:kern w:val="2"/>
          <w:sz w:val="24"/>
          <w:szCs w:val="24"/>
          <w:lang w:val="en-US"/>
          <w14:ligatures w14:val="standardContextual"/>
        </w:rPr>
        <w:tab/>
      </w:r>
      <w:r>
        <w:rPr>
          <w:noProof/>
        </w:rPr>
        <w:t>Repository Data Deletion</w:t>
      </w:r>
      <w:r>
        <w:rPr>
          <w:noProof/>
        </w:rPr>
        <w:tab/>
      </w:r>
      <w:r>
        <w:rPr>
          <w:noProof/>
        </w:rPr>
        <w:fldChar w:fldCharType="begin"/>
      </w:r>
      <w:r>
        <w:rPr>
          <w:noProof/>
        </w:rPr>
        <w:instrText xml:space="preserve"> PAGEREF _Toc215000456 \h </w:instrText>
      </w:r>
      <w:r>
        <w:rPr>
          <w:noProof/>
        </w:rPr>
      </w:r>
      <w:r>
        <w:rPr>
          <w:noProof/>
        </w:rPr>
        <w:fldChar w:fldCharType="separate"/>
      </w:r>
      <w:r>
        <w:rPr>
          <w:noProof/>
        </w:rPr>
        <w:t>57</w:t>
      </w:r>
      <w:r>
        <w:rPr>
          <w:noProof/>
        </w:rPr>
        <w:fldChar w:fldCharType="end"/>
      </w:r>
    </w:p>
    <w:p w14:paraId="3A6ECBD7" w14:textId="52808823"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5.3.2.7.4</w:t>
      </w:r>
      <w:r>
        <w:rPr>
          <w:rFonts w:asciiTheme="minorHAnsi" w:eastAsiaTheme="minorEastAsia" w:hAnsiTheme="minorHAnsi" w:cstheme="minorBidi"/>
          <w:noProof/>
          <w:kern w:val="2"/>
          <w:sz w:val="24"/>
          <w:szCs w:val="24"/>
          <w:lang w:val="en-US"/>
          <w14:ligatures w14:val="standardContextual"/>
        </w:rPr>
        <w:tab/>
      </w:r>
      <w:r>
        <w:rPr>
          <w:noProof/>
        </w:rPr>
        <w:t>STN-SR update</w:t>
      </w:r>
      <w:r>
        <w:rPr>
          <w:noProof/>
        </w:rPr>
        <w:tab/>
      </w:r>
      <w:r>
        <w:rPr>
          <w:noProof/>
        </w:rPr>
        <w:fldChar w:fldCharType="begin"/>
      </w:r>
      <w:r>
        <w:rPr>
          <w:noProof/>
        </w:rPr>
        <w:instrText xml:space="preserve"> PAGEREF _Toc215000457 \h </w:instrText>
      </w:r>
      <w:r>
        <w:rPr>
          <w:noProof/>
        </w:rPr>
      </w:r>
      <w:r>
        <w:rPr>
          <w:noProof/>
        </w:rPr>
        <w:fldChar w:fldCharType="separate"/>
      </w:r>
      <w:r>
        <w:rPr>
          <w:noProof/>
        </w:rPr>
        <w:t>58</w:t>
      </w:r>
      <w:r>
        <w:rPr>
          <w:noProof/>
        </w:rPr>
        <w:fldChar w:fldCharType="end"/>
      </w:r>
    </w:p>
    <w:p w14:paraId="478ED272" w14:textId="442752CB"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5.3.2.7.5</w:t>
      </w:r>
      <w:r>
        <w:rPr>
          <w:rFonts w:asciiTheme="minorHAnsi" w:eastAsiaTheme="minorEastAsia" w:hAnsiTheme="minorHAnsi" w:cstheme="minorBidi"/>
          <w:noProof/>
          <w:kern w:val="2"/>
          <w:sz w:val="24"/>
          <w:szCs w:val="24"/>
          <w:lang w:val="en-US"/>
          <w14:ligatures w14:val="standardContextual"/>
        </w:rPr>
        <w:tab/>
      </w:r>
      <w:r>
        <w:rPr>
          <w:noProof/>
        </w:rPr>
        <w:t>PSI activation state update</w:t>
      </w:r>
      <w:r>
        <w:rPr>
          <w:noProof/>
        </w:rPr>
        <w:tab/>
      </w:r>
      <w:r>
        <w:rPr>
          <w:noProof/>
        </w:rPr>
        <w:fldChar w:fldCharType="begin"/>
      </w:r>
      <w:r>
        <w:rPr>
          <w:noProof/>
        </w:rPr>
        <w:instrText xml:space="preserve"> PAGEREF _Toc215000458 \h </w:instrText>
      </w:r>
      <w:r>
        <w:rPr>
          <w:noProof/>
        </w:rPr>
      </w:r>
      <w:r>
        <w:rPr>
          <w:noProof/>
        </w:rPr>
        <w:fldChar w:fldCharType="separate"/>
      </w:r>
      <w:r>
        <w:rPr>
          <w:noProof/>
        </w:rPr>
        <w:t>58</w:t>
      </w:r>
      <w:r>
        <w:rPr>
          <w:noProof/>
        </w:rPr>
        <w:fldChar w:fldCharType="end"/>
      </w:r>
    </w:p>
    <w:p w14:paraId="4D2C2E77" w14:textId="1C4F5884"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5.3.2.7.6</w:t>
      </w:r>
      <w:r>
        <w:rPr>
          <w:rFonts w:asciiTheme="minorHAnsi" w:eastAsiaTheme="minorEastAsia" w:hAnsiTheme="minorHAnsi" w:cstheme="minorBidi"/>
          <w:noProof/>
          <w:kern w:val="2"/>
          <w:sz w:val="24"/>
          <w:szCs w:val="24"/>
          <w:lang w:val="en-US"/>
          <w14:ligatures w14:val="standardContextual"/>
        </w:rPr>
        <w:tab/>
      </w:r>
      <w:r>
        <w:rPr>
          <w:noProof/>
        </w:rPr>
        <w:t>SMS Registration Information Creation or Update</w:t>
      </w:r>
      <w:r>
        <w:rPr>
          <w:noProof/>
        </w:rPr>
        <w:tab/>
      </w:r>
      <w:r>
        <w:rPr>
          <w:noProof/>
        </w:rPr>
        <w:fldChar w:fldCharType="begin"/>
      </w:r>
      <w:r>
        <w:rPr>
          <w:noProof/>
        </w:rPr>
        <w:instrText xml:space="preserve"> PAGEREF _Toc215000459 \h </w:instrText>
      </w:r>
      <w:r>
        <w:rPr>
          <w:noProof/>
        </w:rPr>
      </w:r>
      <w:r>
        <w:rPr>
          <w:noProof/>
        </w:rPr>
        <w:fldChar w:fldCharType="separate"/>
      </w:r>
      <w:r>
        <w:rPr>
          <w:noProof/>
        </w:rPr>
        <w:t>59</w:t>
      </w:r>
      <w:r>
        <w:rPr>
          <w:noProof/>
        </w:rPr>
        <w:fldChar w:fldCharType="end"/>
      </w:r>
    </w:p>
    <w:p w14:paraId="32FF56E9" w14:textId="3EAF51CA"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5.3.2.7.7</w:t>
      </w:r>
      <w:r>
        <w:rPr>
          <w:rFonts w:asciiTheme="minorHAnsi" w:eastAsiaTheme="minorEastAsia" w:hAnsiTheme="minorHAnsi" w:cstheme="minorBidi"/>
          <w:noProof/>
          <w:kern w:val="2"/>
          <w:sz w:val="24"/>
          <w:szCs w:val="24"/>
          <w:lang w:val="en-US"/>
          <w14:ligatures w14:val="standardContextual"/>
        </w:rPr>
        <w:tab/>
      </w:r>
      <w:r>
        <w:rPr>
          <w:noProof/>
        </w:rPr>
        <w:t>SMS Registration Information Deletion</w:t>
      </w:r>
      <w:r>
        <w:rPr>
          <w:noProof/>
        </w:rPr>
        <w:tab/>
      </w:r>
      <w:r>
        <w:rPr>
          <w:noProof/>
        </w:rPr>
        <w:fldChar w:fldCharType="begin"/>
      </w:r>
      <w:r>
        <w:rPr>
          <w:noProof/>
        </w:rPr>
        <w:instrText xml:space="preserve"> PAGEREF _Toc215000460 \h </w:instrText>
      </w:r>
      <w:r>
        <w:rPr>
          <w:noProof/>
        </w:rPr>
      </w:r>
      <w:r>
        <w:rPr>
          <w:noProof/>
        </w:rPr>
        <w:fldChar w:fldCharType="separate"/>
      </w:r>
      <w:r>
        <w:rPr>
          <w:noProof/>
        </w:rPr>
        <w:t>59</w:t>
      </w:r>
      <w:r>
        <w:rPr>
          <w:noProof/>
        </w:rPr>
        <w:fldChar w:fldCharType="end"/>
      </w:r>
    </w:p>
    <w:p w14:paraId="08B5EDA8" w14:textId="73A55135"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5.3.2.7.8</w:t>
      </w:r>
      <w:r>
        <w:rPr>
          <w:rFonts w:asciiTheme="minorHAnsi" w:eastAsiaTheme="minorEastAsia" w:hAnsiTheme="minorHAnsi" w:cstheme="minorBidi"/>
          <w:noProof/>
          <w:kern w:val="2"/>
          <w:sz w:val="24"/>
          <w:szCs w:val="24"/>
          <w:lang w:val="en-US"/>
          <w14:ligatures w14:val="standardContextual"/>
        </w:rPr>
        <w:tab/>
      </w:r>
      <w:r>
        <w:rPr>
          <w:noProof/>
        </w:rPr>
        <w:t>DSAI tag activation state update</w:t>
      </w:r>
      <w:r>
        <w:rPr>
          <w:noProof/>
        </w:rPr>
        <w:tab/>
      </w:r>
      <w:r>
        <w:rPr>
          <w:noProof/>
        </w:rPr>
        <w:fldChar w:fldCharType="begin"/>
      </w:r>
      <w:r>
        <w:rPr>
          <w:noProof/>
        </w:rPr>
        <w:instrText xml:space="preserve"> PAGEREF _Toc215000461 \h </w:instrText>
      </w:r>
      <w:r>
        <w:rPr>
          <w:noProof/>
        </w:rPr>
      </w:r>
      <w:r>
        <w:rPr>
          <w:noProof/>
        </w:rPr>
        <w:fldChar w:fldCharType="separate"/>
      </w:r>
      <w:r>
        <w:rPr>
          <w:noProof/>
        </w:rPr>
        <w:t>60</w:t>
      </w:r>
      <w:r>
        <w:rPr>
          <w:noProof/>
        </w:rPr>
        <w:fldChar w:fldCharType="end"/>
      </w:r>
    </w:p>
    <w:p w14:paraId="466B04AC" w14:textId="53E059DB" w:rsidR="0082548B" w:rsidRDefault="0082548B">
      <w:pPr>
        <w:pStyle w:val="TOC2"/>
        <w:rPr>
          <w:rFonts w:asciiTheme="minorHAnsi" w:eastAsiaTheme="minorEastAsia" w:hAnsiTheme="minorHAnsi" w:cstheme="minorBidi"/>
          <w:noProof/>
          <w:kern w:val="2"/>
          <w:sz w:val="24"/>
          <w:szCs w:val="24"/>
          <w:lang w:val="en-US"/>
          <w14:ligatures w14:val="standardContextual"/>
        </w:rPr>
      </w:pPr>
      <w:r>
        <w:rPr>
          <w:noProof/>
        </w:rPr>
        <w:t>5.4</w:t>
      </w:r>
      <w:r>
        <w:rPr>
          <w:rFonts w:asciiTheme="minorHAnsi" w:eastAsiaTheme="minorEastAsia" w:hAnsiTheme="minorHAnsi" w:cstheme="minorBidi"/>
          <w:noProof/>
          <w:kern w:val="2"/>
          <w:sz w:val="24"/>
          <w:szCs w:val="24"/>
          <w:lang w:val="en-US"/>
          <w14:ligatures w14:val="standardContextual"/>
        </w:rPr>
        <w:tab/>
      </w:r>
      <w:r>
        <w:rPr>
          <w:noProof/>
        </w:rPr>
        <w:t>Nhss_imsUEAuthentication Service</w:t>
      </w:r>
      <w:r>
        <w:rPr>
          <w:noProof/>
        </w:rPr>
        <w:tab/>
      </w:r>
      <w:r>
        <w:rPr>
          <w:noProof/>
        </w:rPr>
        <w:fldChar w:fldCharType="begin"/>
      </w:r>
      <w:r>
        <w:rPr>
          <w:noProof/>
        </w:rPr>
        <w:instrText xml:space="preserve"> PAGEREF _Toc215000462 \h </w:instrText>
      </w:r>
      <w:r>
        <w:rPr>
          <w:noProof/>
        </w:rPr>
      </w:r>
      <w:r>
        <w:rPr>
          <w:noProof/>
        </w:rPr>
        <w:fldChar w:fldCharType="separate"/>
      </w:r>
      <w:r>
        <w:rPr>
          <w:noProof/>
        </w:rPr>
        <w:t>61</w:t>
      </w:r>
      <w:r>
        <w:rPr>
          <w:noProof/>
        </w:rPr>
        <w:fldChar w:fldCharType="end"/>
      </w:r>
    </w:p>
    <w:p w14:paraId="129F0EA2" w14:textId="2876DDA1"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5.4.1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_Toc215000463 \h </w:instrText>
      </w:r>
      <w:r>
        <w:rPr>
          <w:noProof/>
        </w:rPr>
      </w:r>
      <w:r>
        <w:rPr>
          <w:noProof/>
        </w:rPr>
        <w:fldChar w:fldCharType="separate"/>
      </w:r>
      <w:r>
        <w:rPr>
          <w:noProof/>
        </w:rPr>
        <w:t>61</w:t>
      </w:r>
      <w:r>
        <w:rPr>
          <w:noProof/>
        </w:rPr>
        <w:fldChar w:fldCharType="end"/>
      </w:r>
    </w:p>
    <w:p w14:paraId="7B010FA6" w14:textId="5D156B37"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5.4.2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_Toc215000464 \h </w:instrText>
      </w:r>
      <w:r>
        <w:rPr>
          <w:noProof/>
        </w:rPr>
      </w:r>
      <w:r>
        <w:rPr>
          <w:noProof/>
        </w:rPr>
        <w:fldChar w:fldCharType="separate"/>
      </w:r>
      <w:r>
        <w:rPr>
          <w:noProof/>
        </w:rPr>
        <w:t>61</w:t>
      </w:r>
      <w:r>
        <w:rPr>
          <w:noProof/>
        </w:rPr>
        <w:fldChar w:fldCharType="end"/>
      </w:r>
    </w:p>
    <w:p w14:paraId="72C25959" w14:textId="4DF2E941"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5.4.2.1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_Toc215000465 \h </w:instrText>
      </w:r>
      <w:r>
        <w:rPr>
          <w:noProof/>
        </w:rPr>
      </w:r>
      <w:r>
        <w:rPr>
          <w:noProof/>
        </w:rPr>
        <w:fldChar w:fldCharType="separate"/>
      </w:r>
      <w:r>
        <w:rPr>
          <w:noProof/>
        </w:rPr>
        <w:t>61</w:t>
      </w:r>
      <w:r>
        <w:rPr>
          <w:noProof/>
        </w:rPr>
        <w:fldChar w:fldCharType="end"/>
      </w:r>
    </w:p>
    <w:p w14:paraId="24EAA9E3" w14:textId="2DD6FBAD"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5.4.2.2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_Toc215000466 \h </w:instrText>
      </w:r>
      <w:r>
        <w:rPr>
          <w:noProof/>
        </w:rPr>
      </w:r>
      <w:r>
        <w:rPr>
          <w:noProof/>
        </w:rPr>
        <w:fldChar w:fldCharType="separate"/>
      </w:r>
      <w:r>
        <w:rPr>
          <w:noProof/>
        </w:rPr>
        <w:t>61</w:t>
      </w:r>
      <w:r>
        <w:rPr>
          <w:noProof/>
        </w:rPr>
        <w:fldChar w:fldCharType="end"/>
      </w:r>
    </w:p>
    <w:p w14:paraId="59843B5C" w14:textId="312BD01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5.4.2.2.1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_Toc215000467 \h </w:instrText>
      </w:r>
      <w:r>
        <w:rPr>
          <w:noProof/>
        </w:rPr>
      </w:r>
      <w:r>
        <w:rPr>
          <w:noProof/>
        </w:rPr>
        <w:fldChar w:fldCharType="separate"/>
      </w:r>
      <w:r>
        <w:rPr>
          <w:noProof/>
        </w:rPr>
        <w:t>61</w:t>
      </w:r>
      <w:r>
        <w:rPr>
          <w:noProof/>
        </w:rPr>
        <w:fldChar w:fldCharType="end"/>
      </w:r>
    </w:p>
    <w:p w14:paraId="40E626B7" w14:textId="07C119D0"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5.4.2.2.2</w:t>
      </w:r>
      <w:r>
        <w:rPr>
          <w:rFonts w:asciiTheme="minorHAnsi" w:eastAsiaTheme="minorEastAsia" w:hAnsiTheme="minorHAnsi" w:cstheme="minorBidi"/>
          <w:noProof/>
          <w:kern w:val="2"/>
          <w:sz w:val="24"/>
          <w:szCs w:val="24"/>
          <w:lang w:val="en-US"/>
          <w14:ligatures w14:val="standardContextual"/>
        </w:rPr>
        <w:tab/>
      </w:r>
      <w:r>
        <w:rPr>
          <w:noProof/>
        </w:rPr>
        <w:t>Authentication Information Retrieval</w:t>
      </w:r>
      <w:r>
        <w:rPr>
          <w:noProof/>
        </w:rPr>
        <w:tab/>
      </w:r>
      <w:r>
        <w:rPr>
          <w:noProof/>
        </w:rPr>
        <w:fldChar w:fldCharType="begin"/>
      </w:r>
      <w:r>
        <w:rPr>
          <w:noProof/>
        </w:rPr>
        <w:instrText xml:space="preserve"> PAGEREF _Toc215000468 \h </w:instrText>
      </w:r>
      <w:r>
        <w:rPr>
          <w:noProof/>
        </w:rPr>
      </w:r>
      <w:r>
        <w:rPr>
          <w:noProof/>
        </w:rPr>
        <w:fldChar w:fldCharType="separate"/>
      </w:r>
      <w:r>
        <w:rPr>
          <w:noProof/>
        </w:rPr>
        <w:t>61</w:t>
      </w:r>
      <w:r>
        <w:rPr>
          <w:noProof/>
        </w:rPr>
        <w:fldChar w:fldCharType="end"/>
      </w:r>
    </w:p>
    <w:p w14:paraId="586822B4" w14:textId="47A61246" w:rsidR="0082548B" w:rsidRDefault="0082548B">
      <w:pPr>
        <w:pStyle w:val="TOC2"/>
        <w:rPr>
          <w:rFonts w:asciiTheme="minorHAnsi" w:eastAsiaTheme="minorEastAsia" w:hAnsiTheme="minorHAnsi" w:cstheme="minorBidi"/>
          <w:noProof/>
          <w:kern w:val="2"/>
          <w:sz w:val="24"/>
          <w:szCs w:val="24"/>
          <w:lang w:val="en-US"/>
          <w14:ligatures w14:val="standardContextual"/>
        </w:rPr>
      </w:pPr>
      <w:r>
        <w:rPr>
          <w:noProof/>
        </w:rPr>
        <w:t>5.5</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w:t>
      </w:r>
      <w:r>
        <w:rPr>
          <w:noProof/>
        </w:rPr>
        <w:tab/>
      </w:r>
      <w:r>
        <w:rPr>
          <w:noProof/>
        </w:rPr>
        <w:fldChar w:fldCharType="begin"/>
      </w:r>
      <w:r>
        <w:rPr>
          <w:noProof/>
        </w:rPr>
        <w:instrText xml:space="preserve"> PAGEREF _Toc215000469 \h </w:instrText>
      </w:r>
      <w:r>
        <w:rPr>
          <w:noProof/>
        </w:rPr>
      </w:r>
      <w:r>
        <w:rPr>
          <w:noProof/>
        </w:rPr>
        <w:fldChar w:fldCharType="separate"/>
      </w:r>
      <w:r>
        <w:rPr>
          <w:noProof/>
        </w:rPr>
        <w:t>62</w:t>
      </w:r>
      <w:r>
        <w:rPr>
          <w:noProof/>
        </w:rPr>
        <w:fldChar w:fldCharType="end"/>
      </w:r>
    </w:p>
    <w:p w14:paraId="2E0846A2" w14:textId="3474A260"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5.5.1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_Toc215000470 \h </w:instrText>
      </w:r>
      <w:r>
        <w:rPr>
          <w:noProof/>
        </w:rPr>
      </w:r>
      <w:r>
        <w:rPr>
          <w:noProof/>
        </w:rPr>
        <w:fldChar w:fldCharType="separate"/>
      </w:r>
      <w:r>
        <w:rPr>
          <w:noProof/>
        </w:rPr>
        <w:t>62</w:t>
      </w:r>
      <w:r>
        <w:rPr>
          <w:noProof/>
        </w:rPr>
        <w:fldChar w:fldCharType="end"/>
      </w:r>
    </w:p>
    <w:p w14:paraId="0E8A7644" w14:textId="2941AF39"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5.5.2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_Toc215000471 \h </w:instrText>
      </w:r>
      <w:r>
        <w:rPr>
          <w:noProof/>
        </w:rPr>
      </w:r>
      <w:r>
        <w:rPr>
          <w:noProof/>
        </w:rPr>
        <w:fldChar w:fldCharType="separate"/>
      </w:r>
      <w:r>
        <w:rPr>
          <w:noProof/>
        </w:rPr>
        <w:t>62</w:t>
      </w:r>
      <w:r>
        <w:rPr>
          <w:noProof/>
        </w:rPr>
        <w:fldChar w:fldCharType="end"/>
      </w:r>
    </w:p>
    <w:p w14:paraId="70E7D821" w14:textId="0E34B932"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5.5.2.1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_Toc215000472 \h </w:instrText>
      </w:r>
      <w:r>
        <w:rPr>
          <w:noProof/>
        </w:rPr>
      </w:r>
      <w:r>
        <w:rPr>
          <w:noProof/>
        </w:rPr>
        <w:fldChar w:fldCharType="separate"/>
      </w:r>
      <w:r>
        <w:rPr>
          <w:noProof/>
        </w:rPr>
        <w:t>62</w:t>
      </w:r>
      <w:r>
        <w:rPr>
          <w:noProof/>
        </w:rPr>
        <w:fldChar w:fldCharType="end"/>
      </w:r>
    </w:p>
    <w:p w14:paraId="095B6A7E" w14:textId="0D1A237A"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5.5.2.2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_Toc215000473 \h </w:instrText>
      </w:r>
      <w:r>
        <w:rPr>
          <w:noProof/>
        </w:rPr>
      </w:r>
      <w:r>
        <w:rPr>
          <w:noProof/>
        </w:rPr>
        <w:fldChar w:fldCharType="separate"/>
      </w:r>
      <w:r>
        <w:rPr>
          <w:noProof/>
        </w:rPr>
        <w:t>62</w:t>
      </w:r>
      <w:r>
        <w:rPr>
          <w:noProof/>
        </w:rPr>
        <w:fldChar w:fldCharType="end"/>
      </w:r>
    </w:p>
    <w:p w14:paraId="13112B09" w14:textId="405E958B"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5.5.2.2.1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_Toc215000474 \h </w:instrText>
      </w:r>
      <w:r>
        <w:rPr>
          <w:noProof/>
        </w:rPr>
      </w:r>
      <w:r>
        <w:rPr>
          <w:noProof/>
        </w:rPr>
        <w:fldChar w:fldCharType="separate"/>
      </w:r>
      <w:r>
        <w:rPr>
          <w:noProof/>
        </w:rPr>
        <w:t>62</w:t>
      </w:r>
      <w:r>
        <w:rPr>
          <w:noProof/>
        </w:rPr>
        <w:fldChar w:fldCharType="end"/>
      </w:r>
    </w:p>
    <w:p w14:paraId="14ACA1C8" w14:textId="7C2C4D6A"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5.5.2.2.2</w:t>
      </w:r>
      <w:r>
        <w:rPr>
          <w:rFonts w:asciiTheme="minorHAnsi" w:eastAsiaTheme="minorEastAsia" w:hAnsiTheme="minorHAnsi" w:cstheme="minorBidi"/>
          <w:noProof/>
          <w:kern w:val="2"/>
          <w:sz w:val="24"/>
          <w:szCs w:val="24"/>
          <w:lang w:val="en-US"/>
          <w14:ligatures w14:val="standardContextual"/>
        </w:rPr>
        <w:tab/>
      </w:r>
      <w:r>
        <w:rPr>
          <w:noProof/>
        </w:rPr>
        <w:t>Retrieval of GBA subscriber data</w:t>
      </w:r>
      <w:r>
        <w:rPr>
          <w:noProof/>
        </w:rPr>
        <w:tab/>
      </w:r>
      <w:r>
        <w:rPr>
          <w:noProof/>
        </w:rPr>
        <w:fldChar w:fldCharType="begin"/>
      </w:r>
      <w:r>
        <w:rPr>
          <w:noProof/>
        </w:rPr>
        <w:instrText xml:space="preserve"> PAGEREF _Toc215000475 \h </w:instrText>
      </w:r>
      <w:r>
        <w:rPr>
          <w:noProof/>
        </w:rPr>
      </w:r>
      <w:r>
        <w:rPr>
          <w:noProof/>
        </w:rPr>
        <w:fldChar w:fldCharType="separate"/>
      </w:r>
      <w:r>
        <w:rPr>
          <w:noProof/>
        </w:rPr>
        <w:t>62</w:t>
      </w:r>
      <w:r>
        <w:rPr>
          <w:noProof/>
        </w:rPr>
        <w:fldChar w:fldCharType="end"/>
      </w:r>
    </w:p>
    <w:p w14:paraId="3DC74142" w14:textId="65A29D8D"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5.5.2.3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_Toc215000476 \h </w:instrText>
      </w:r>
      <w:r>
        <w:rPr>
          <w:noProof/>
        </w:rPr>
      </w:r>
      <w:r>
        <w:rPr>
          <w:noProof/>
        </w:rPr>
        <w:fldChar w:fldCharType="separate"/>
      </w:r>
      <w:r>
        <w:rPr>
          <w:noProof/>
        </w:rPr>
        <w:t>63</w:t>
      </w:r>
      <w:r>
        <w:rPr>
          <w:noProof/>
        </w:rPr>
        <w:fldChar w:fldCharType="end"/>
      </w:r>
    </w:p>
    <w:p w14:paraId="201F6562" w14:textId="01C0AEA6"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5.5.2.3.1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_Toc215000477 \h </w:instrText>
      </w:r>
      <w:r>
        <w:rPr>
          <w:noProof/>
        </w:rPr>
      </w:r>
      <w:r>
        <w:rPr>
          <w:noProof/>
        </w:rPr>
        <w:fldChar w:fldCharType="separate"/>
      </w:r>
      <w:r>
        <w:rPr>
          <w:noProof/>
        </w:rPr>
        <w:t>63</w:t>
      </w:r>
      <w:r>
        <w:rPr>
          <w:noProof/>
        </w:rPr>
        <w:fldChar w:fldCharType="end"/>
      </w:r>
    </w:p>
    <w:p w14:paraId="6F81235C" w14:textId="7E92AD21"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5.5.2.3.2</w:t>
      </w:r>
      <w:r>
        <w:rPr>
          <w:rFonts w:asciiTheme="minorHAnsi" w:eastAsiaTheme="minorEastAsia" w:hAnsiTheme="minorHAnsi" w:cstheme="minorBidi"/>
          <w:noProof/>
          <w:kern w:val="2"/>
          <w:sz w:val="24"/>
          <w:szCs w:val="24"/>
          <w:lang w:val="en-US"/>
          <w14:ligatures w14:val="standardContextual"/>
        </w:rPr>
        <w:tab/>
      </w:r>
      <w:r>
        <w:rPr>
          <w:noProof/>
        </w:rPr>
        <w:t>Subscription to changes on the GBA subscriber data</w:t>
      </w:r>
      <w:r>
        <w:rPr>
          <w:noProof/>
        </w:rPr>
        <w:tab/>
      </w:r>
      <w:r>
        <w:rPr>
          <w:noProof/>
        </w:rPr>
        <w:fldChar w:fldCharType="begin"/>
      </w:r>
      <w:r>
        <w:rPr>
          <w:noProof/>
        </w:rPr>
        <w:instrText xml:space="preserve"> PAGEREF _Toc215000478 \h </w:instrText>
      </w:r>
      <w:r>
        <w:rPr>
          <w:noProof/>
        </w:rPr>
      </w:r>
      <w:r>
        <w:rPr>
          <w:noProof/>
        </w:rPr>
        <w:fldChar w:fldCharType="separate"/>
      </w:r>
      <w:r>
        <w:rPr>
          <w:noProof/>
        </w:rPr>
        <w:t>63</w:t>
      </w:r>
      <w:r>
        <w:rPr>
          <w:noProof/>
        </w:rPr>
        <w:fldChar w:fldCharType="end"/>
      </w:r>
    </w:p>
    <w:p w14:paraId="48367A8E" w14:textId="57093853"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5.5.2.4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_Toc215000479 \h </w:instrText>
      </w:r>
      <w:r>
        <w:rPr>
          <w:noProof/>
        </w:rPr>
      </w:r>
      <w:r>
        <w:rPr>
          <w:noProof/>
        </w:rPr>
        <w:fldChar w:fldCharType="separate"/>
      </w:r>
      <w:r>
        <w:rPr>
          <w:noProof/>
        </w:rPr>
        <w:t>64</w:t>
      </w:r>
      <w:r>
        <w:rPr>
          <w:noProof/>
        </w:rPr>
        <w:fldChar w:fldCharType="end"/>
      </w:r>
    </w:p>
    <w:p w14:paraId="6D08766B" w14:textId="2262ACB6"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5.5.2.4.1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_Toc215000480 \h </w:instrText>
      </w:r>
      <w:r>
        <w:rPr>
          <w:noProof/>
        </w:rPr>
      </w:r>
      <w:r>
        <w:rPr>
          <w:noProof/>
        </w:rPr>
        <w:fldChar w:fldCharType="separate"/>
      </w:r>
      <w:r>
        <w:rPr>
          <w:noProof/>
        </w:rPr>
        <w:t>64</w:t>
      </w:r>
      <w:r>
        <w:rPr>
          <w:noProof/>
        </w:rPr>
        <w:fldChar w:fldCharType="end"/>
      </w:r>
    </w:p>
    <w:p w14:paraId="78B3E918" w14:textId="18EB0227"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5.5.2.4.2</w:t>
      </w:r>
      <w:r>
        <w:rPr>
          <w:rFonts w:asciiTheme="minorHAnsi" w:eastAsiaTheme="minorEastAsia" w:hAnsiTheme="minorHAnsi" w:cstheme="minorBidi"/>
          <w:noProof/>
          <w:kern w:val="2"/>
          <w:sz w:val="24"/>
          <w:szCs w:val="24"/>
          <w:lang w:val="en-US"/>
          <w14:ligatures w14:val="standardContextual"/>
        </w:rPr>
        <w:tab/>
      </w:r>
      <w:r>
        <w:rPr>
          <w:noProof/>
        </w:rPr>
        <w:t>Unsubscribe to changes on the GBA subscriber data</w:t>
      </w:r>
      <w:r>
        <w:rPr>
          <w:noProof/>
        </w:rPr>
        <w:tab/>
      </w:r>
      <w:r>
        <w:rPr>
          <w:noProof/>
        </w:rPr>
        <w:fldChar w:fldCharType="begin"/>
      </w:r>
      <w:r>
        <w:rPr>
          <w:noProof/>
        </w:rPr>
        <w:instrText xml:space="preserve"> PAGEREF _Toc215000481 \h </w:instrText>
      </w:r>
      <w:r>
        <w:rPr>
          <w:noProof/>
        </w:rPr>
      </w:r>
      <w:r>
        <w:rPr>
          <w:noProof/>
        </w:rPr>
        <w:fldChar w:fldCharType="separate"/>
      </w:r>
      <w:r>
        <w:rPr>
          <w:noProof/>
        </w:rPr>
        <w:t>64</w:t>
      </w:r>
      <w:r>
        <w:rPr>
          <w:noProof/>
        </w:rPr>
        <w:fldChar w:fldCharType="end"/>
      </w:r>
    </w:p>
    <w:p w14:paraId="2902323C" w14:textId="44794EF6"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5.5.2.5</w:t>
      </w:r>
      <w:r>
        <w:rPr>
          <w:rFonts w:asciiTheme="minorHAnsi" w:eastAsiaTheme="minorEastAsia" w:hAnsiTheme="minorHAnsi" w:cstheme="minorBidi"/>
          <w:noProof/>
          <w:kern w:val="2"/>
          <w:sz w:val="24"/>
          <w:szCs w:val="24"/>
          <w:lang w:val="en-US"/>
          <w14:ligatures w14:val="standardContextual"/>
        </w:rPr>
        <w:tab/>
      </w:r>
      <w:r>
        <w:rPr>
          <w:noProof/>
        </w:rPr>
        <w:t>Modification of Subscription</w:t>
      </w:r>
      <w:r>
        <w:rPr>
          <w:noProof/>
        </w:rPr>
        <w:tab/>
      </w:r>
      <w:r>
        <w:rPr>
          <w:noProof/>
        </w:rPr>
        <w:fldChar w:fldCharType="begin"/>
      </w:r>
      <w:r>
        <w:rPr>
          <w:noProof/>
        </w:rPr>
        <w:instrText xml:space="preserve"> PAGEREF _Toc215000482 \h </w:instrText>
      </w:r>
      <w:r>
        <w:rPr>
          <w:noProof/>
        </w:rPr>
      </w:r>
      <w:r>
        <w:rPr>
          <w:noProof/>
        </w:rPr>
        <w:fldChar w:fldCharType="separate"/>
      </w:r>
      <w:r>
        <w:rPr>
          <w:noProof/>
        </w:rPr>
        <w:t>64</w:t>
      </w:r>
      <w:r>
        <w:rPr>
          <w:noProof/>
        </w:rPr>
        <w:fldChar w:fldCharType="end"/>
      </w:r>
    </w:p>
    <w:p w14:paraId="544DECA8" w14:textId="61871766"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_Toc215000483 \h </w:instrText>
      </w:r>
      <w:r>
        <w:rPr>
          <w:noProof/>
        </w:rPr>
      </w:r>
      <w:r>
        <w:rPr>
          <w:noProof/>
        </w:rPr>
        <w:fldChar w:fldCharType="separate"/>
      </w:r>
      <w:r>
        <w:rPr>
          <w:noProof/>
        </w:rPr>
        <w:t>64</w:t>
      </w:r>
      <w:r>
        <w:rPr>
          <w:noProof/>
        </w:rPr>
        <w:fldChar w:fldCharType="end"/>
      </w:r>
    </w:p>
    <w:p w14:paraId="4C7CC019" w14:textId="1AD2BC9B"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5.5.2.5.2</w:t>
      </w:r>
      <w:r>
        <w:rPr>
          <w:rFonts w:asciiTheme="minorHAnsi" w:eastAsiaTheme="minorEastAsia" w:hAnsiTheme="minorHAnsi" w:cstheme="minorBidi"/>
          <w:noProof/>
          <w:kern w:val="2"/>
          <w:sz w:val="24"/>
          <w:szCs w:val="24"/>
          <w:lang w:val="en-US"/>
          <w14:ligatures w14:val="standardContextual"/>
        </w:rPr>
        <w:tab/>
      </w:r>
      <w:r>
        <w:rPr>
          <w:noProof/>
        </w:rPr>
        <w:t>Modification of Subscription to changes on the GBA subscriber data</w:t>
      </w:r>
      <w:r>
        <w:rPr>
          <w:noProof/>
        </w:rPr>
        <w:tab/>
      </w:r>
      <w:r>
        <w:rPr>
          <w:noProof/>
        </w:rPr>
        <w:fldChar w:fldCharType="begin"/>
      </w:r>
      <w:r>
        <w:rPr>
          <w:noProof/>
        </w:rPr>
        <w:instrText xml:space="preserve"> PAGEREF _Toc215000484 \h </w:instrText>
      </w:r>
      <w:r>
        <w:rPr>
          <w:noProof/>
        </w:rPr>
      </w:r>
      <w:r>
        <w:rPr>
          <w:noProof/>
        </w:rPr>
        <w:fldChar w:fldCharType="separate"/>
      </w:r>
      <w:r>
        <w:rPr>
          <w:noProof/>
        </w:rPr>
        <w:t>64</w:t>
      </w:r>
      <w:r>
        <w:rPr>
          <w:noProof/>
        </w:rPr>
        <w:fldChar w:fldCharType="end"/>
      </w:r>
    </w:p>
    <w:p w14:paraId="68E25B77" w14:textId="36739100"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5.5.2.5</w:t>
      </w:r>
      <w:r>
        <w:rPr>
          <w:rFonts w:asciiTheme="minorHAnsi" w:eastAsiaTheme="minorEastAsia" w:hAnsiTheme="minorHAnsi" w:cstheme="minorBidi"/>
          <w:noProof/>
          <w:kern w:val="2"/>
          <w:sz w:val="24"/>
          <w:szCs w:val="24"/>
          <w:lang w:val="en-US"/>
          <w14:ligatures w14:val="standardContextual"/>
        </w:rPr>
        <w:tab/>
      </w:r>
      <w:r>
        <w:rPr>
          <w:noProof/>
        </w:rPr>
        <w:t>Notify</w:t>
      </w:r>
      <w:r>
        <w:rPr>
          <w:noProof/>
        </w:rPr>
        <w:tab/>
      </w:r>
      <w:r>
        <w:rPr>
          <w:noProof/>
        </w:rPr>
        <w:fldChar w:fldCharType="begin"/>
      </w:r>
      <w:r>
        <w:rPr>
          <w:noProof/>
        </w:rPr>
        <w:instrText xml:space="preserve"> PAGEREF _Toc215000485 \h </w:instrText>
      </w:r>
      <w:r>
        <w:rPr>
          <w:noProof/>
        </w:rPr>
      </w:r>
      <w:r>
        <w:rPr>
          <w:noProof/>
        </w:rPr>
        <w:fldChar w:fldCharType="separate"/>
      </w:r>
      <w:r>
        <w:rPr>
          <w:noProof/>
        </w:rPr>
        <w:t>65</w:t>
      </w:r>
      <w:r>
        <w:rPr>
          <w:noProof/>
        </w:rPr>
        <w:fldChar w:fldCharType="end"/>
      </w:r>
    </w:p>
    <w:p w14:paraId="4EDBE302" w14:textId="17B284F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_Toc215000486 \h </w:instrText>
      </w:r>
      <w:r>
        <w:rPr>
          <w:noProof/>
        </w:rPr>
      </w:r>
      <w:r>
        <w:rPr>
          <w:noProof/>
        </w:rPr>
        <w:fldChar w:fldCharType="separate"/>
      </w:r>
      <w:r>
        <w:rPr>
          <w:noProof/>
        </w:rPr>
        <w:t>65</w:t>
      </w:r>
      <w:r>
        <w:rPr>
          <w:noProof/>
        </w:rPr>
        <w:fldChar w:fldCharType="end"/>
      </w:r>
    </w:p>
    <w:p w14:paraId="64A0AA74" w14:textId="4B1AE11E"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5.5.2.5.2</w:t>
      </w:r>
      <w:r>
        <w:rPr>
          <w:rFonts w:asciiTheme="minorHAnsi" w:eastAsiaTheme="minorEastAsia" w:hAnsiTheme="minorHAnsi" w:cstheme="minorBidi"/>
          <w:noProof/>
          <w:kern w:val="2"/>
          <w:sz w:val="24"/>
          <w:szCs w:val="24"/>
          <w:lang w:val="en-US"/>
          <w14:ligatures w14:val="standardContextual"/>
        </w:rPr>
        <w:tab/>
      </w:r>
      <w:r>
        <w:rPr>
          <w:noProof/>
        </w:rPr>
        <w:t>Notification of changes on the GBA subscriber data</w:t>
      </w:r>
      <w:r>
        <w:rPr>
          <w:noProof/>
        </w:rPr>
        <w:tab/>
      </w:r>
      <w:r>
        <w:rPr>
          <w:noProof/>
        </w:rPr>
        <w:fldChar w:fldCharType="begin"/>
      </w:r>
      <w:r>
        <w:rPr>
          <w:noProof/>
        </w:rPr>
        <w:instrText xml:space="preserve"> PAGEREF _Toc215000487 \h </w:instrText>
      </w:r>
      <w:r>
        <w:rPr>
          <w:noProof/>
        </w:rPr>
      </w:r>
      <w:r>
        <w:rPr>
          <w:noProof/>
        </w:rPr>
        <w:fldChar w:fldCharType="separate"/>
      </w:r>
      <w:r>
        <w:rPr>
          <w:noProof/>
        </w:rPr>
        <w:t>65</w:t>
      </w:r>
      <w:r>
        <w:rPr>
          <w:noProof/>
        </w:rPr>
        <w:fldChar w:fldCharType="end"/>
      </w:r>
    </w:p>
    <w:p w14:paraId="02B7FF1C" w14:textId="32B80597" w:rsidR="0082548B" w:rsidRDefault="0082548B">
      <w:pPr>
        <w:pStyle w:val="TOC2"/>
        <w:rPr>
          <w:rFonts w:asciiTheme="minorHAnsi" w:eastAsiaTheme="minorEastAsia" w:hAnsiTheme="minorHAnsi" w:cstheme="minorBidi"/>
          <w:noProof/>
          <w:kern w:val="2"/>
          <w:sz w:val="24"/>
          <w:szCs w:val="24"/>
          <w:lang w:val="en-US"/>
          <w14:ligatures w14:val="standardContextual"/>
        </w:rPr>
      </w:pPr>
      <w:r>
        <w:rPr>
          <w:noProof/>
        </w:rPr>
        <w:t>5.6</w:t>
      </w:r>
      <w:r>
        <w:rPr>
          <w:rFonts w:asciiTheme="minorHAnsi" w:eastAsiaTheme="minorEastAsia" w:hAnsiTheme="minorHAnsi" w:cstheme="minorBidi"/>
          <w:noProof/>
          <w:kern w:val="2"/>
          <w:sz w:val="24"/>
          <w:szCs w:val="24"/>
          <w:lang w:val="en-US"/>
          <w14:ligatures w14:val="standardContextual"/>
        </w:rPr>
        <w:tab/>
      </w:r>
      <w:r>
        <w:rPr>
          <w:noProof/>
        </w:rPr>
        <w:t>Nhss_gbaUEAuthentication Service</w:t>
      </w:r>
      <w:r>
        <w:rPr>
          <w:noProof/>
        </w:rPr>
        <w:tab/>
      </w:r>
      <w:r>
        <w:rPr>
          <w:noProof/>
        </w:rPr>
        <w:fldChar w:fldCharType="begin"/>
      </w:r>
      <w:r>
        <w:rPr>
          <w:noProof/>
        </w:rPr>
        <w:instrText xml:space="preserve"> PAGEREF _Toc215000488 \h </w:instrText>
      </w:r>
      <w:r>
        <w:rPr>
          <w:noProof/>
        </w:rPr>
      </w:r>
      <w:r>
        <w:rPr>
          <w:noProof/>
        </w:rPr>
        <w:fldChar w:fldCharType="separate"/>
      </w:r>
      <w:r>
        <w:rPr>
          <w:noProof/>
        </w:rPr>
        <w:t>66</w:t>
      </w:r>
      <w:r>
        <w:rPr>
          <w:noProof/>
        </w:rPr>
        <w:fldChar w:fldCharType="end"/>
      </w:r>
    </w:p>
    <w:p w14:paraId="67C275EA" w14:textId="257EAFE3"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5.6.1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_Toc215000489 \h </w:instrText>
      </w:r>
      <w:r>
        <w:rPr>
          <w:noProof/>
        </w:rPr>
      </w:r>
      <w:r>
        <w:rPr>
          <w:noProof/>
        </w:rPr>
        <w:fldChar w:fldCharType="separate"/>
      </w:r>
      <w:r>
        <w:rPr>
          <w:noProof/>
        </w:rPr>
        <w:t>66</w:t>
      </w:r>
      <w:r>
        <w:rPr>
          <w:noProof/>
        </w:rPr>
        <w:fldChar w:fldCharType="end"/>
      </w:r>
    </w:p>
    <w:p w14:paraId="2A327A50" w14:textId="77AF5B29"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5.6.2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_Toc215000490 \h </w:instrText>
      </w:r>
      <w:r>
        <w:rPr>
          <w:noProof/>
        </w:rPr>
      </w:r>
      <w:r>
        <w:rPr>
          <w:noProof/>
        </w:rPr>
        <w:fldChar w:fldCharType="separate"/>
      </w:r>
      <w:r>
        <w:rPr>
          <w:noProof/>
        </w:rPr>
        <w:t>66</w:t>
      </w:r>
      <w:r>
        <w:rPr>
          <w:noProof/>
        </w:rPr>
        <w:fldChar w:fldCharType="end"/>
      </w:r>
    </w:p>
    <w:p w14:paraId="6D8B138B" w14:textId="1CDEEF24"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_Toc215000491 \h </w:instrText>
      </w:r>
      <w:r>
        <w:rPr>
          <w:noProof/>
        </w:rPr>
      </w:r>
      <w:r>
        <w:rPr>
          <w:noProof/>
        </w:rPr>
        <w:fldChar w:fldCharType="separate"/>
      </w:r>
      <w:r>
        <w:rPr>
          <w:noProof/>
        </w:rPr>
        <w:t>66</w:t>
      </w:r>
      <w:r>
        <w:rPr>
          <w:noProof/>
        </w:rPr>
        <w:fldChar w:fldCharType="end"/>
      </w:r>
    </w:p>
    <w:p w14:paraId="0B79BC74" w14:textId="354DFAE7"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5.6.2.2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_Toc215000492 \h </w:instrText>
      </w:r>
      <w:r>
        <w:rPr>
          <w:noProof/>
        </w:rPr>
      </w:r>
      <w:r>
        <w:rPr>
          <w:noProof/>
        </w:rPr>
        <w:fldChar w:fldCharType="separate"/>
      </w:r>
      <w:r>
        <w:rPr>
          <w:noProof/>
        </w:rPr>
        <w:t>66</w:t>
      </w:r>
      <w:r>
        <w:rPr>
          <w:noProof/>
        </w:rPr>
        <w:fldChar w:fldCharType="end"/>
      </w:r>
    </w:p>
    <w:p w14:paraId="583F527B" w14:textId="7695E366"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_Toc215000493 \h </w:instrText>
      </w:r>
      <w:r>
        <w:rPr>
          <w:noProof/>
        </w:rPr>
      </w:r>
      <w:r>
        <w:rPr>
          <w:noProof/>
        </w:rPr>
        <w:fldChar w:fldCharType="separate"/>
      </w:r>
      <w:r>
        <w:rPr>
          <w:noProof/>
        </w:rPr>
        <w:t>66</w:t>
      </w:r>
      <w:r>
        <w:rPr>
          <w:noProof/>
        </w:rPr>
        <w:fldChar w:fldCharType="end"/>
      </w:r>
    </w:p>
    <w:p w14:paraId="104C1633" w14:textId="474BA361"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5.6.2.2.2</w:t>
      </w:r>
      <w:r>
        <w:rPr>
          <w:rFonts w:asciiTheme="minorHAnsi" w:eastAsiaTheme="minorEastAsia" w:hAnsiTheme="minorHAnsi" w:cstheme="minorBidi"/>
          <w:noProof/>
          <w:kern w:val="2"/>
          <w:sz w:val="24"/>
          <w:szCs w:val="24"/>
          <w:lang w:val="en-US"/>
          <w14:ligatures w14:val="standardContextual"/>
        </w:rPr>
        <w:tab/>
      </w:r>
      <w:r>
        <w:rPr>
          <w:noProof/>
        </w:rPr>
        <w:t>Request UE authentication data</w:t>
      </w:r>
      <w:r>
        <w:rPr>
          <w:noProof/>
        </w:rPr>
        <w:tab/>
      </w:r>
      <w:r>
        <w:rPr>
          <w:noProof/>
        </w:rPr>
        <w:fldChar w:fldCharType="begin"/>
      </w:r>
      <w:r>
        <w:rPr>
          <w:noProof/>
        </w:rPr>
        <w:instrText xml:space="preserve"> PAGEREF _Toc215000494 \h </w:instrText>
      </w:r>
      <w:r>
        <w:rPr>
          <w:noProof/>
        </w:rPr>
      </w:r>
      <w:r>
        <w:rPr>
          <w:noProof/>
        </w:rPr>
        <w:fldChar w:fldCharType="separate"/>
      </w:r>
      <w:r>
        <w:rPr>
          <w:noProof/>
        </w:rPr>
        <w:t>66</w:t>
      </w:r>
      <w:r>
        <w:rPr>
          <w:noProof/>
        </w:rPr>
        <w:fldChar w:fldCharType="end"/>
      </w:r>
    </w:p>
    <w:p w14:paraId="51FC4A04" w14:textId="71525B3F" w:rsidR="0082548B" w:rsidRDefault="0082548B">
      <w:pPr>
        <w:pStyle w:val="TOC2"/>
        <w:rPr>
          <w:rFonts w:asciiTheme="minorHAnsi" w:eastAsiaTheme="minorEastAsia" w:hAnsiTheme="minorHAnsi" w:cstheme="minorBidi"/>
          <w:noProof/>
          <w:kern w:val="2"/>
          <w:sz w:val="24"/>
          <w:szCs w:val="24"/>
          <w:lang w:val="en-US"/>
          <w14:ligatures w14:val="standardContextual"/>
        </w:rPr>
      </w:pPr>
      <w:r>
        <w:rPr>
          <w:noProof/>
        </w:rPr>
        <w:t>5.7</w:t>
      </w:r>
      <w:r>
        <w:rPr>
          <w:rFonts w:asciiTheme="minorHAnsi" w:eastAsiaTheme="minorEastAsia" w:hAnsiTheme="minorHAnsi" w:cstheme="minorBidi"/>
          <w:noProof/>
          <w:kern w:val="2"/>
          <w:sz w:val="24"/>
          <w:szCs w:val="24"/>
          <w:lang w:val="en-US"/>
          <w14:ligatures w14:val="standardContextual"/>
        </w:rPr>
        <w:tab/>
      </w:r>
      <w:r>
        <w:rPr>
          <w:noProof/>
        </w:rPr>
        <w:t>Nhss_</w:t>
      </w:r>
      <w:r>
        <w:rPr>
          <w:noProof/>
          <w:lang w:eastAsia="zh-CN"/>
        </w:rPr>
        <w:t>imsEventExposure</w:t>
      </w:r>
      <w:r>
        <w:rPr>
          <w:noProof/>
        </w:rPr>
        <w:t xml:space="preserve"> Service</w:t>
      </w:r>
      <w:r>
        <w:rPr>
          <w:noProof/>
        </w:rPr>
        <w:tab/>
      </w:r>
      <w:r>
        <w:rPr>
          <w:noProof/>
        </w:rPr>
        <w:fldChar w:fldCharType="begin"/>
      </w:r>
      <w:r>
        <w:rPr>
          <w:noProof/>
        </w:rPr>
        <w:instrText xml:space="preserve"> PAGEREF _Toc215000495 \h </w:instrText>
      </w:r>
      <w:r>
        <w:rPr>
          <w:noProof/>
        </w:rPr>
      </w:r>
      <w:r>
        <w:rPr>
          <w:noProof/>
        </w:rPr>
        <w:fldChar w:fldCharType="separate"/>
      </w:r>
      <w:r>
        <w:rPr>
          <w:noProof/>
        </w:rPr>
        <w:t>67</w:t>
      </w:r>
      <w:r>
        <w:rPr>
          <w:noProof/>
        </w:rPr>
        <w:fldChar w:fldCharType="end"/>
      </w:r>
    </w:p>
    <w:p w14:paraId="56B04ABA" w14:textId="73E3F7F1"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5.7.1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_Toc215000496 \h </w:instrText>
      </w:r>
      <w:r>
        <w:rPr>
          <w:noProof/>
        </w:rPr>
      </w:r>
      <w:r>
        <w:rPr>
          <w:noProof/>
        </w:rPr>
        <w:fldChar w:fldCharType="separate"/>
      </w:r>
      <w:r>
        <w:rPr>
          <w:noProof/>
        </w:rPr>
        <w:t>67</w:t>
      </w:r>
      <w:r>
        <w:rPr>
          <w:noProof/>
        </w:rPr>
        <w:fldChar w:fldCharType="end"/>
      </w:r>
    </w:p>
    <w:p w14:paraId="442FA227" w14:textId="5B1470F2"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5.7.2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_Toc215000497 \h </w:instrText>
      </w:r>
      <w:r>
        <w:rPr>
          <w:noProof/>
        </w:rPr>
      </w:r>
      <w:r>
        <w:rPr>
          <w:noProof/>
        </w:rPr>
        <w:fldChar w:fldCharType="separate"/>
      </w:r>
      <w:r>
        <w:rPr>
          <w:noProof/>
        </w:rPr>
        <w:t>67</w:t>
      </w:r>
      <w:r>
        <w:rPr>
          <w:noProof/>
        </w:rPr>
        <w:fldChar w:fldCharType="end"/>
      </w:r>
    </w:p>
    <w:p w14:paraId="726C912D" w14:textId="708C90F6"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5.7.2.1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_Toc215000498 \h </w:instrText>
      </w:r>
      <w:r>
        <w:rPr>
          <w:noProof/>
        </w:rPr>
      </w:r>
      <w:r>
        <w:rPr>
          <w:noProof/>
        </w:rPr>
        <w:fldChar w:fldCharType="separate"/>
      </w:r>
      <w:r>
        <w:rPr>
          <w:noProof/>
        </w:rPr>
        <w:t>67</w:t>
      </w:r>
      <w:r>
        <w:rPr>
          <w:noProof/>
        </w:rPr>
        <w:fldChar w:fldCharType="end"/>
      </w:r>
    </w:p>
    <w:p w14:paraId="4A0A517A" w14:textId="789E21A4"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_Toc215000499 \h </w:instrText>
      </w:r>
      <w:r>
        <w:rPr>
          <w:noProof/>
        </w:rPr>
      </w:r>
      <w:r>
        <w:rPr>
          <w:noProof/>
        </w:rPr>
        <w:fldChar w:fldCharType="separate"/>
      </w:r>
      <w:r>
        <w:rPr>
          <w:noProof/>
        </w:rPr>
        <w:t>67</w:t>
      </w:r>
      <w:r>
        <w:rPr>
          <w:noProof/>
        </w:rPr>
        <w:fldChar w:fldCharType="end"/>
      </w:r>
    </w:p>
    <w:p w14:paraId="08E47EFA" w14:textId="1C61C367"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2</w:t>
      </w:r>
      <w:r>
        <w:rPr>
          <w:noProof/>
        </w:rPr>
        <w:t>.1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_Toc215000500 \h </w:instrText>
      </w:r>
      <w:r>
        <w:rPr>
          <w:noProof/>
        </w:rPr>
      </w:r>
      <w:r>
        <w:rPr>
          <w:noProof/>
        </w:rPr>
        <w:fldChar w:fldCharType="separate"/>
      </w:r>
      <w:r>
        <w:rPr>
          <w:noProof/>
        </w:rPr>
        <w:t>67</w:t>
      </w:r>
      <w:r>
        <w:rPr>
          <w:noProof/>
        </w:rPr>
        <w:fldChar w:fldCharType="end"/>
      </w:r>
    </w:p>
    <w:p w14:paraId="40E80580" w14:textId="1890854D"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2</w:t>
      </w:r>
      <w:r>
        <w:rPr>
          <w:noProof/>
        </w:rPr>
        <w:t>.2</w:t>
      </w:r>
      <w:r>
        <w:rPr>
          <w:rFonts w:asciiTheme="minorHAnsi" w:eastAsiaTheme="minorEastAsia" w:hAnsiTheme="minorHAnsi" w:cstheme="minorBidi"/>
          <w:noProof/>
          <w:kern w:val="2"/>
          <w:sz w:val="24"/>
          <w:szCs w:val="24"/>
          <w:lang w:val="en-US"/>
          <w14:ligatures w14:val="standardContextual"/>
        </w:rPr>
        <w:tab/>
      </w:r>
      <w:r>
        <w:rPr>
          <w:noProof/>
        </w:rPr>
        <w:t xml:space="preserve">Subscription to </w:t>
      </w:r>
      <w:r>
        <w:rPr>
          <w:noProof/>
          <w:lang w:eastAsia="zh-CN"/>
        </w:rPr>
        <w:t>a specific subscriber related IMS e</w:t>
      </w:r>
      <w:r>
        <w:rPr>
          <w:noProof/>
        </w:rPr>
        <w:t>vent</w:t>
      </w:r>
      <w:r>
        <w:rPr>
          <w:noProof/>
        </w:rPr>
        <w:tab/>
      </w:r>
      <w:r>
        <w:rPr>
          <w:noProof/>
        </w:rPr>
        <w:fldChar w:fldCharType="begin"/>
      </w:r>
      <w:r>
        <w:rPr>
          <w:noProof/>
        </w:rPr>
        <w:instrText xml:space="preserve"> PAGEREF _Toc215000501 \h </w:instrText>
      </w:r>
      <w:r>
        <w:rPr>
          <w:noProof/>
        </w:rPr>
      </w:r>
      <w:r>
        <w:rPr>
          <w:noProof/>
        </w:rPr>
        <w:fldChar w:fldCharType="separate"/>
      </w:r>
      <w:r>
        <w:rPr>
          <w:noProof/>
        </w:rPr>
        <w:t>68</w:t>
      </w:r>
      <w:r>
        <w:rPr>
          <w:noProof/>
        </w:rPr>
        <w:fldChar w:fldCharType="end"/>
      </w:r>
    </w:p>
    <w:p w14:paraId="2027E0AF" w14:textId="4292643A"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3</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_Toc215000502 \h </w:instrText>
      </w:r>
      <w:r>
        <w:rPr>
          <w:noProof/>
        </w:rPr>
      </w:r>
      <w:r>
        <w:rPr>
          <w:noProof/>
        </w:rPr>
        <w:fldChar w:fldCharType="separate"/>
      </w:r>
      <w:r>
        <w:rPr>
          <w:noProof/>
        </w:rPr>
        <w:t>68</w:t>
      </w:r>
      <w:r>
        <w:rPr>
          <w:noProof/>
        </w:rPr>
        <w:fldChar w:fldCharType="end"/>
      </w:r>
    </w:p>
    <w:p w14:paraId="34E3639B" w14:textId="1726FAA2"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3</w:t>
      </w:r>
      <w:r>
        <w:rPr>
          <w:noProof/>
        </w:rPr>
        <w:t>.1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_Toc215000503 \h </w:instrText>
      </w:r>
      <w:r>
        <w:rPr>
          <w:noProof/>
        </w:rPr>
      </w:r>
      <w:r>
        <w:rPr>
          <w:noProof/>
        </w:rPr>
        <w:fldChar w:fldCharType="separate"/>
      </w:r>
      <w:r>
        <w:rPr>
          <w:noProof/>
        </w:rPr>
        <w:t>68</w:t>
      </w:r>
      <w:r>
        <w:rPr>
          <w:noProof/>
        </w:rPr>
        <w:fldChar w:fldCharType="end"/>
      </w:r>
    </w:p>
    <w:p w14:paraId="1270F678" w14:textId="6FDEB807"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3</w:t>
      </w:r>
      <w:r>
        <w:rPr>
          <w:noProof/>
        </w:rPr>
        <w:t>.2</w:t>
      </w:r>
      <w:r>
        <w:rPr>
          <w:rFonts w:asciiTheme="minorHAnsi" w:eastAsiaTheme="minorEastAsia" w:hAnsiTheme="minorHAnsi" w:cstheme="minorBidi"/>
          <w:noProof/>
          <w:kern w:val="2"/>
          <w:sz w:val="24"/>
          <w:szCs w:val="24"/>
          <w:lang w:val="en-US"/>
          <w14:ligatures w14:val="standardContextual"/>
        </w:rPr>
        <w:tab/>
      </w:r>
      <w:r>
        <w:rPr>
          <w:noProof/>
        </w:rPr>
        <w:t xml:space="preserve">Unsubscribe to </w:t>
      </w:r>
      <w:r>
        <w:rPr>
          <w:noProof/>
          <w:lang w:eastAsia="zh-CN"/>
        </w:rPr>
        <w:t>a specific subscriber related IMS e</w:t>
      </w:r>
      <w:r>
        <w:rPr>
          <w:noProof/>
        </w:rPr>
        <w:t>vent</w:t>
      </w:r>
      <w:r>
        <w:rPr>
          <w:noProof/>
        </w:rPr>
        <w:tab/>
      </w:r>
      <w:r>
        <w:rPr>
          <w:noProof/>
        </w:rPr>
        <w:fldChar w:fldCharType="begin"/>
      </w:r>
      <w:r>
        <w:rPr>
          <w:noProof/>
        </w:rPr>
        <w:instrText xml:space="preserve"> PAGEREF _Toc215000504 \h </w:instrText>
      </w:r>
      <w:r>
        <w:rPr>
          <w:noProof/>
        </w:rPr>
      </w:r>
      <w:r>
        <w:rPr>
          <w:noProof/>
        </w:rPr>
        <w:fldChar w:fldCharType="separate"/>
      </w:r>
      <w:r>
        <w:rPr>
          <w:noProof/>
        </w:rPr>
        <w:t>68</w:t>
      </w:r>
      <w:r>
        <w:rPr>
          <w:noProof/>
        </w:rPr>
        <w:fldChar w:fldCharType="end"/>
      </w:r>
    </w:p>
    <w:p w14:paraId="12AC262C" w14:textId="10214C61"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rPr>
        <w:t>Modification of Subscription</w:t>
      </w:r>
      <w:r>
        <w:rPr>
          <w:noProof/>
        </w:rPr>
        <w:tab/>
      </w:r>
      <w:r>
        <w:rPr>
          <w:noProof/>
        </w:rPr>
        <w:fldChar w:fldCharType="begin"/>
      </w:r>
      <w:r>
        <w:rPr>
          <w:noProof/>
        </w:rPr>
        <w:instrText xml:space="preserve"> PAGEREF _Toc215000505 \h </w:instrText>
      </w:r>
      <w:r>
        <w:rPr>
          <w:noProof/>
        </w:rPr>
      </w:r>
      <w:r>
        <w:rPr>
          <w:noProof/>
        </w:rPr>
        <w:fldChar w:fldCharType="separate"/>
      </w:r>
      <w:r>
        <w:rPr>
          <w:noProof/>
        </w:rPr>
        <w:t>69</w:t>
      </w:r>
      <w:r>
        <w:rPr>
          <w:noProof/>
        </w:rPr>
        <w:fldChar w:fldCharType="end"/>
      </w:r>
    </w:p>
    <w:p w14:paraId="714131E2" w14:textId="7346C9DD"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4</w:t>
      </w:r>
      <w:r>
        <w:rPr>
          <w:noProof/>
        </w:rPr>
        <w:t>.1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_Toc215000506 \h </w:instrText>
      </w:r>
      <w:r>
        <w:rPr>
          <w:noProof/>
        </w:rPr>
      </w:r>
      <w:r>
        <w:rPr>
          <w:noProof/>
        </w:rPr>
        <w:fldChar w:fldCharType="separate"/>
      </w:r>
      <w:r>
        <w:rPr>
          <w:noProof/>
        </w:rPr>
        <w:t>69</w:t>
      </w:r>
      <w:r>
        <w:rPr>
          <w:noProof/>
        </w:rPr>
        <w:fldChar w:fldCharType="end"/>
      </w:r>
    </w:p>
    <w:p w14:paraId="6D23AB60" w14:textId="0E0E3271"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5.7.2.</w:t>
      </w:r>
      <w:r>
        <w:rPr>
          <w:noProof/>
          <w:lang w:eastAsia="zh-CN"/>
        </w:rPr>
        <w:t>4</w:t>
      </w:r>
      <w:r>
        <w:rPr>
          <w:noProof/>
        </w:rPr>
        <w:t>.2</w:t>
      </w:r>
      <w:r>
        <w:rPr>
          <w:rFonts w:asciiTheme="minorHAnsi" w:eastAsiaTheme="minorEastAsia" w:hAnsiTheme="minorHAnsi" w:cstheme="minorBidi"/>
          <w:noProof/>
          <w:kern w:val="2"/>
          <w:sz w:val="24"/>
          <w:szCs w:val="24"/>
          <w:lang w:val="en-US"/>
          <w14:ligatures w14:val="standardContextual"/>
        </w:rPr>
        <w:tab/>
      </w:r>
      <w:r>
        <w:rPr>
          <w:noProof/>
        </w:rPr>
        <w:t xml:space="preserve">Modification of Subscription to </w:t>
      </w:r>
      <w:r>
        <w:rPr>
          <w:noProof/>
          <w:lang w:eastAsia="zh-CN"/>
        </w:rPr>
        <w:t>a specific subscriber related IMS e</w:t>
      </w:r>
      <w:r>
        <w:rPr>
          <w:noProof/>
        </w:rPr>
        <w:t>vent</w:t>
      </w:r>
      <w:r>
        <w:rPr>
          <w:noProof/>
        </w:rPr>
        <w:tab/>
      </w:r>
      <w:r>
        <w:rPr>
          <w:noProof/>
        </w:rPr>
        <w:fldChar w:fldCharType="begin"/>
      </w:r>
      <w:r>
        <w:rPr>
          <w:noProof/>
        </w:rPr>
        <w:instrText xml:space="preserve"> PAGEREF _Toc215000507 \h </w:instrText>
      </w:r>
      <w:r>
        <w:rPr>
          <w:noProof/>
        </w:rPr>
      </w:r>
      <w:r>
        <w:rPr>
          <w:noProof/>
        </w:rPr>
        <w:fldChar w:fldCharType="separate"/>
      </w:r>
      <w:r>
        <w:rPr>
          <w:noProof/>
        </w:rPr>
        <w:t>69</w:t>
      </w:r>
      <w:r>
        <w:rPr>
          <w:noProof/>
        </w:rPr>
        <w:fldChar w:fldCharType="end"/>
      </w:r>
    </w:p>
    <w:p w14:paraId="0C7280E2" w14:textId="2C81AE68"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5.7.2.5</w:t>
      </w:r>
      <w:r>
        <w:rPr>
          <w:rFonts w:asciiTheme="minorHAnsi" w:eastAsiaTheme="minorEastAsia" w:hAnsiTheme="minorHAnsi" w:cstheme="minorBidi"/>
          <w:noProof/>
          <w:kern w:val="2"/>
          <w:sz w:val="24"/>
          <w:szCs w:val="24"/>
          <w:lang w:val="en-US"/>
          <w14:ligatures w14:val="standardContextual"/>
        </w:rPr>
        <w:tab/>
      </w:r>
      <w:r>
        <w:rPr>
          <w:noProof/>
        </w:rPr>
        <w:t>Notification</w:t>
      </w:r>
      <w:r>
        <w:rPr>
          <w:noProof/>
        </w:rPr>
        <w:tab/>
      </w:r>
      <w:r>
        <w:rPr>
          <w:noProof/>
        </w:rPr>
        <w:fldChar w:fldCharType="begin"/>
      </w:r>
      <w:r>
        <w:rPr>
          <w:noProof/>
        </w:rPr>
        <w:instrText xml:space="preserve"> PAGEREF _Toc215000508 \h </w:instrText>
      </w:r>
      <w:r>
        <w:rPr>
          <w:noProof/>
        </w:rPr>
      </w:r>
      <w:r>
        <w:rPr>
          <w:noProof/>
        </w:rPr>
        <w:fldChar w:fldCharType="separate"/>
      </w:r>
      <w:r>
        <w:rPr>
          <w:noProof/>
        </w:rPr>
        <w:t>70</w:t>
      </w:r>
      <w:r>
        <w:rPr>
          <w:noProof/>
        </w:rPr>
        <w:fldChar w:fldCharType="end"/>
      </w:r>
    </w:p>
    <w:p w14:paraId="1FC70D15" w14:textId="2C96E951"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5.7.2.5.1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_Toc215000509 \h </w:instrText>
      </w:r>
      <w:r>
        <w:rPr>
          <w:noProof/>
        </w:rPr>
      </w:r>
      <w:r>
        <w:rPr>
          <w:noProof/>
        </w:rPr>
        <w:fldChar w:fldCharType="separate"/>
      </w:r>
      <w:r>
        <w:rPr>
          <w:noProof/>
        </w:rPr>
        <w:t>70</w:t>
      </w:r>
      <w:r>
        <w:rPr>
          <w:noProof/>
        </w:rPr>
        <w:fldChar w:fldCharType="end"/>
      </w:r>
    </w:p>
    <w:p w14:paraId="324DB433" w14:textId="6A57F21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5.7.2.5.2</w:t>
      </w:r>
      <w:r>
        <w:rPr>
          <w:rFonts w:asciiTheme="minorHAnsi" w:eastAsiaTheme="minorEastAsia" w:hAnsiTheme="minorHAnsi" w:cstheme="minorBidi"/>
          <w:noProof/>
          <w:kern w:val="2"/>
          <w:sz w:val="24"/>
          <w:szCs w:val="24"/>
          <w:lang w:val="en-US"/>
          <w14:ligatures w14:val="standardContextual"/>
        </w:rPr>
        <w:tab/>
      </w:r>
      <w:r>
        <w:rPr>
          <w:noProof/>
        </w:rPr>
        <w:t>IMS Monitoring Revocation Notification</w:t>
      </w:r>
      <w:r>
        <w:rPr>
          <w:noProof/>
        </w:rPr>
        <w:tab/>
      </w:r>
      <w:r>
        <w:rPr>
          <w:noProof/>
        </w:rPr>
        <w:fldChar w:fldCharType="begin"/>
      </w:r>
      <w:r>
        <w:rPr>
          <w:noProof/>
        </w:rPr>
        <w:instrText xml:space="preserve"> PAGEREF _Toc215000510 \h </w:instrText>
      </w:r>
      <w:r>
        <w:rPr>
          <w:noProof/>
        </w:rPr>
      </w:r>
      <w:r>
        <w:rPr>
          <w:noProof/>
        </w:rPr>
        <w:fldChar w:fldCharType="separate"/>
      </w:r>
      <w:r>
        <w:rPr>
          <w:noProof/>
        </w:rPr>
        <w:t>70</w:t>
      </w:r>
      <w:r>
        <w:rPr>
          <w:noProof/>
        </w:rPr>
        <w:fldChar w:fldCharType="end"/>
      </w:r>
    </w:p>
    <w:p w14:paraId="6A06CCA3" w14:textId="6771E4DD" w:rsidR="0082548B" w:rsidRDefault="0082548B">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_Toc215000511 \h </w:instrText>
      </w:r>
      <w:r>
        <w:rPr>
          <w:noProof/>
        </w:rPr>
      </w:r>
      <w:r>
        <w:rPr>
          <w:noProof/>
        </w:rPr>
        <w:fldChar w:fldCharType="separate"/>
      </w:r>
      <w:r>
        <w:rPr>
          <w:noProof/>
        </w:rPr>
        <w:t>71</w:t>
      </w:r>
      <w:r>
        <w:rPr>
          <w:noProof/>
        </w:rPr>
        <w:fldChar w:fldCharType="end"/>
      </w:r>
    </w:p>
    <w:p w14:paraId="21E56754" w14:textId="37A535AD" w:rsidR="0082548B" w:rsidRDefault="0082548B">
      <w:pPr>
        <w:pStyle w:val="TOC2"/>
        <w:rPr>
          <w:rFonts w:asciiTheme="minorHAnsi" w:eastAsiaTheme="minorEastAsia" w:hAnsiTheme="minorHAnsi" w:cstheme="minorBidi"/>
          <w:noProof/>
          <w:kern w:val="2"/>
          <w:sz w:val="24"/>
          <w:szCs w:val="24"/>
          <w:lang w:val="en-US"/>
          <w14:ligatures w14:val="standardContextual"/>
        </w:rPr>
      </w:pPr>
      <w:r>
        <w:rPr>
          <w:noProof/>
        </w:rPr>
        <w:t>6.1</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 API</w:t>
      </w:r>
      <w:r>
        <w:rPr>
          <w:noProof/>
        </w:rPr>
        <w:tab/>
      </w:r>
      <w:r>
        <w:rPr>
          <w:noProof/>
        </w:rPr>
        <w:fldChar w:fldCharType="begin"/>
      </w:r>
      <w:r>
        <w:rPr>
          <w:noProof/>
        </w:rPr>
        <w:instrText xml:space="preserve"> PAGEREF _Toc215000512 \h </w:instrText>
      </w:r>
      <w:r>
        <w:rPr>
          <w:noProof/>
        </w:rPr>
      </w:r>
      <w:r>
        <w:rPr>
          <w:noProof/>
        </w:rPr>
        <w:fldChar w:fldCharType="separate"/>
      </w:r>
      <w:r>
        <w:rPr>
          <w:noProof/>
        </w:rPr>
        <w:t>71</w:t>
      </w:r>
      <w:r>
        <w:rPr>
          <w:noProof/>
        </w:rPr>
        <w:fldChar w:fldCharType="end"/>
      </w:r>
    </w:p>
    <w:p w14:paraId="78B9BA62" w14:textId="6D5BFDE6"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_Toc215000513 \h </w:instrText>
      </w:r>
      <w:r>
        <w:rPr>
          <w:noProof/>
        </w:rPr>
      </w:r>
      <w:r>
        <w:rPr>
          <w:noProof/>
        </w:rPr>
        <w:fldChar w:fldCharType="separate"/>
      </w:r>
      <w:r>
        <w:rPr>
          <w:noProof/>
        </w:rPr>
        <w:t>71</w:t>
      </w:r>
      <w:r>
        <w:rPr>
          <w:noProof/>
        </w:rPr>
        <w:fldChar w:fldCharType="end"/>
      </w:r>
    </w:p>
    <w:p w14:paraId="08303CA3" w14:textId="1170C017"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_Toc215000514 \h </w:instrText>
      </w:r>
      <w:r>
        <w:rPr>
          <w:noProof/>
        </w:rPr>
      </w:r>
      <w:r>
        <w:rPr>
          <w:noProof/>
        </w:rPr>
        <w:fldChar w:fldCharType="separate"/>
      </w:r>
      <w:r>
        <w:rPr>
          <w:noProof/>
        </w:rPr>
        <w:t>71</w:t>
      </w:r>
      <w:r>
        <w:rPr>
          <w:noProof/>
        </w:rPr>
        <w:fldChar w:fldCharType="end"/>
      </w:r>
    </w:p>
    <w:p w14:paraId="3D92F695" w14:textId="0347FFA5"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_Toc215000515 \h </w:instrText>
      </w:r>
      <w:r>
        <w:rPr>
          <w:noProof/>
        </w:rPr>
      </w:r>
      <w:r>
        <w:rPr>
          <w:noProof/>
        </w:rPr>
        <w:fldChar w:fldCharType="separate"/>
      </w:r>
      <w:r>
        <w:rPr>
          <w:noProof/>
        </w:rPr>
        <w:t>71</w:t>
      </w:r>
      <w:r>
        <w:rPr>
          <w:noProof/>
        </w:rPr>
        <w:fldChar w:fldCharType="end"/>
      </w:r>
    </w:p>
    <w:p w14:paraId="4A0A82E7" w14:textId="7F5D852F"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_Toc215000516 \h </w:instrText>
      </w:r>
      <w:r>
        <w:rPr>
          <w:noProof/>
        </w:rPr>
      </w:r>
      <w:r>
        <w:rPr>
          <w:noProof/>
        </w:rPr>
        <w:fldChar w:fldCharType="separate"/>
      </w:r>
      <w:r>
        <w:rPr>
          <w:noProof/>
        </w:rPr>
        <w:t>71</w:t>
      </w:r>
      <w:r>
        <w:rPr>
          <w:noProof/>
        </w:rPr>
        <w:fldChar w:fldCharType="end"/>
      </w:r>
    </w:p>
    <w:p w14:paraId="104CAA6B" w14:textId="3001F42A"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_Toc215000517 \h </w:instrText>
      </w:r>
      <w:r>
        <w:rPr>
          <w:noProof/>
        </w:rPr>
      </w:r>
      <w:r>
        <w:rPr>
          <w:noProof/>
        </w:rPr>
        <w:fldChar w:fldCharType="separate"/>
      </w:r>
      <w:r>
        <w:rPr>
          <w:noProof/>
        </w:rPr>
        <w:t>71</w:t>
      </w:r>
      <w:r>
        <w:rPr>
          <w:noProof/>
        </w:rPr>
        <w:fldChar w:fldCharType="end"/>
      </w:r>
    </w:p>
    <w:p w14:paraId="68327DD2" w14:textId="751BCDAD"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_Toc215000518 \h </w:instrText>
      </w:r>
      <w:r>
        <w:rPr>
          <w:noProof/>
        </w:rPr>
      </w:r>
      <w:r>
        <w:rPr>
          <w:noProof/>
        </w:rPr>
        <w:fldChar w:fldCharType="separate"/>
      </w:r>
      <w:r>
        <w:rPr>
          <w:noProof/>
        </w:rPr>
        <w:t>71</w:t>
      </w:r>
      <w:r>
        <w:rPr>
          <w:noProof/>
        </w:rPr>
        <w:fldChar w:fldCharType="end"/>
      </w:r>
    </w:p>
    <w:p w14:paraId="7411CEE8" w14:textId="2AC1BB94"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_Toc215000519 \h </w:instrText>
      </w:r>
      <w:r>
        <w:rPr>
          <w:noProof/>
        </w:rPr>
      </w:r>
      <w:r>
        <w:rPr>
          <w:noProof/>
        </w:rPr>
        <w:fldChar w:fldCharType="separate"/>
      </w:r>
      <w:r>
        <w:rPr>
          <w:noProof/>
        </w:rPr>
        <w:t>71</w:t>
      </w:r>
      <w:r>
        <w:rPr>
          <w:noProof/>
        </w:rPr>
        <w:fldChar w:fldCharType="end"/>
      </w:r>
    </w:p>
    <w:p w14:paraId="6A3B9084" w14:textId="45DC2375"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_Toc215000520 \h </w:instrText>
      </w:r>
      <w:r>
        <w:rPr>
          <w:noProof/>
        </w:rPr>
      </w:r>
      <w:r>
        <w:rPr>
          <w:noProof/>
        </w:rPr>
        <w:fldChar w:fldCharType="separate"/>
      </w:r>
      <w:r>
        <w:rPr>
          <w:noProof/>
        </w:rPr>
        <w:t>71</w:t>
      </w:r>
      <w:r>
        <w:rPr>
          <w:noProof/>
        </w:rPr>
        <w:fldChar w:fldCharType="end"/>
      </w:r>
    </w:p>
    <w:p w14:paraId="0A240A13" w14:textId="753B6CAE"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_Toc215000521 \h </w:instrText>
      </w:r>
      <w:r>
        <w:rPr>
          <w:noProof/>
        </w:rPr>
      </w:r>
      <w:r>
        <w:rPr>
          <w:noProof/>
        </w:rPr>
        <w:fldChar w:fldCharType="separate"/>
      </w:r>
      <w:r>
        <w:rPr>
          <w:noProof/>
        </w:rPr>
        <w:t>72</w:t>
      </w:r>
      <w:r>
        <w:rPr>
          <w:noProof/>
        </w:rPr>
        <w:fldChar w:fldCharType="end"/>
      </w:r>
    </w:p>
    <w:p w14:paraId="23A32085" w14:textId="41E39A15"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_Toc215000522 \h </w:instrText>
      </w:r>
      <w:r>
        <w:rPr>
          <w:noProof/>
        </w:rPr>
      </w:r>
      <w:r>
        <w:rPr>
          <w:noProof/>
        </w:rPr>
        <w:fldChar w:fldCharType="separate"/>
      </w:r>
      <w:r>
        <w:rPr>
          <w:noProof/>
        </w:rPr>
        <w:t>72</w:t>
      </w:r>
      <w:r>
        <w:rPr>
          <w:noProof/>
        </w:rPr>
        <w:fldChar w:fldCharType="end"/>
      </w:r>
    </w:p>
    <w:p w14:paraId="442348D6" w14:textId="79C3FF0C"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Scscf Registration</w:t>
      </w:r>
      <w:r>
        <w:rPr>
          <w:noProof/>
        </w:rPr>
        <w:tab/>
      </w:r>
      <w:r>
        <w:rPr>
          <w:noProof/>
        </w:rPr>
        <w:fldChar w:fldCharType="begin"/>
      </w:r>
      <w:r>
        <w:rPr>
          <w:noProof/>
        </w:rPr>
        <w:instrText xml:space="preserve"> PAGEREF _Toc215000523 \h </w:instrText>
      </w:r>
      <w:r>
        <w:rPr>
          <w:noProof/>
        </w:rPr>
      </w:r>
      <w:r>
        <w:rPr>
          <w:noProof/>
        </w:rPr>
        <w:fldChar w:fldCharType="separate"/>
      </w:r>
      <w:r>
        <w:rPr>
          <w:noProof/>
        </w:rPr>
        <w:t>72</w:t>
      </w:r>
      <w:r>
        <w:rPr>
          <w:noProof/>
        </w:rPr>
        <w:fldChar w:fldCharType="end"/>
      </w:r>
    </w:p>
    <w:p w14:paraId="18AE0E44" w14:textId="30BA1B71"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_Toc215000524 \h </w:instrText>
      </w:r>
      <w:r>
        <w:rPr>
          <w:noProof/>
        </w:rPr>
      </w:r>
      <w:r>
        <w:rPr>
          <w:noProof/>
        </w:rPr>
        <w:fldChar w:fldCharType="separate"/>
      </w:r>
      <w:r>
        <w:rPr>
          <w:noProof/>
        </w:rPr>
        <w:t>72</w:t>
      </w:r>
      <w:r>
        <w:rPr>
          <w:noProof/>
        </w:rPr>
        <w:fldChar w:fldCharType="end"/>
      </w:r>
    </w:p>
    <w:p w14:paraId="6865F5FB" w14:textId="2DECD56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_Toc215000525 \h </w:instrText>
      </w:r>
      <w:r>
        <w:rPr>
          <w:noProof/>
        </w:rPr>
      </w:r>
      <w:r>
        <w:rPr>
          <w:noProof/>
        </w:rPr>
        <w:fldChar w:fldCharType="separate"/>
      </w:r>
      <w:r>
        <w:rPr>
          <w:noProof/>
        </w:rPr>
        <w:t>73</w:t>
      </w:r>
      <w:r>
        <w:rPr>
          <w:noProof/>
        </w:rPr>
        <w:fldChar w:fldCharType="end"/>
      </w:r>
    </w:p>
    <w:p w14:paraId="2A9A8FA0" w14:textId="2438160A"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_Toc215000526 \h </w:instrText>
      </w:r>
      <w:r>
        <w:rPr>
          <w:noProof/>
        </w:rPr>
      </w:r>
      <w:r>
        <w:rPr>
          <w:noProof/>
        </w:rPr>
        <w:fldChar w:fldCharType="separate"/>
      </w:r>
      <w:r>
        <w:rPr>
          <w:noProof/>
        </w:rPr>
        <w:t>73</w:t>
      </w:r>
      <w:r>
        <w:rPr>
          <w:noProof/>
        </w:rPr>
        <w:fldChar w:fldCharType="end"/>
      </w:r>
    </w:p>
    <w:p w14:paraId="0684C71E" w14:textId="528D91BB"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_Toc215000527 \h </w:instrText>
      </w:r>
      <w:r>
        <w:rPr>
          <w:noProof/>
        </w:rPr>
      </w:r>
      <w:r>
        <w:rPr>
          <w:noProof/>
        </w:rPr>
        <w:fldChar w:fldCharType="separate"/>
      </w:r>
      <w:r>
        <w:rPr>
          <w:noProof/>
        </w:rPr>
        <w:t>74</w:t>
      </w:r>
      <w:r>
        <w:rPr>
          <w:noProof/>
        </w:rPr>
        <w:fldChar w:fldCharType="end"/>
      </w:r>
    </w:p>
    <w:p w14:paraId="2ED78325" w14:textId="1192F41A"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6.1.3.3</w:t>
      </w:r>
      <w:r>
        <w:rPr>
          <w:rFonts w:asciiTheme="minorHAnsi" w:eastAsiaTheme="minorEastAsia" w:hAnsiTheme="minorHAnsi" w:cstheme="minorBidi"/>
          <w:noProof/>
          <w:kern w:val="2"/>
          <w:sz w:val="24"/>
          <w:szCs w:val="24"/>
          <w:lang w:val="en-US"/>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_Toc215000528 \h </w:instrText>
      </w:r>
      <w:r>
        <w:rPr>
          <w:noProof/>
        </w:rPr>
      </w:r>
      <w:r>
        <w:rPr>
          <w:noProof/>
        </w:rPr>
        <w:fldChar w:fldCharType="separate"/>
      </w:r>
      <w:r>
        <w:rPr>
          <w:noProof/>
        </w:rPr>
        <w:t>75</w:t>
      </w:r>
      <w:r>
        <w:rPr>
          <w:noProof/>
        </w:rPr>
        <w:fldChar w:fldCharType="end"/>
      </w:r>
    </w:p>
    <w:p w14:paraId="1CCEF397" w14:textId="3C5B8645"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_Toc215000529 \h </w:instrText>
      </w:r>
      <w:r>
        <w:rPr>
          <w:noProof/>
        </w:rPr>
      </w:r>
      <w:r>
        <w:rPr>
          <w:noProof/>
        </w:rPr>
        <w:fldChar w:fldCharType="separate"/>
      </w:r>
      <w:r>
        <w:rPr>
          <w:noProof/>
        </w:rPr>
        <w:t>75</w:t>
      </w:r>
      <w:r>
        <w:rPr>
          <w:noProof/>
        </w:rPr>
        <w:fldChar w:fldCharType="end"/>
      </w:r>
    </w:p>
    <w:p w14:paraId="4A63B6D4" w14:textId="53977B2D"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_Toc215000530 \h </w:instrText>
      </w:r>
      <w:r>
        <w:rPr>
          <w:noProof/>
        </w:rPr>
      </w:r>
      <w:r>
        <w:rPr>
          <w:noProof/>
        </w:rPr>
        <w:fldChar w:fldCharType="separate"/>
      </w:r>
      <w:r>
        <w:rPr>
          <w:noProof/>
        </w:rPr>
        <w:t>75</w:t>
      </w:r>
      <w:r>
        <w:rPr>
          <w:noProof/>
        </w:rPr>
        <w:fldChar w:fldCharType="end"/>
      </w:r>
    </w:p>
    <w:p w14:paraId="6E69CE16" w14:textId="187AB75A"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_Toc215000531 \h </w:instrText>
      </w:r>
      <w:r>
        <w:rPr>
          <w:noProof/>
        </w:rPr>
      </w:r>
      <w:r>
        <w:rPr>
          <w:noProof/>
        </w:rPr>
        <w:fldChar w:fldCharType="separate"/>
      </w:r>
      <w:r>
        <w:rPr>
          <w:noProof/>
        </w:rPr>
        <w:t>75</w:t>
      </w:r>
      <w:r>
        <w:rPr>
          <w:noProof/>
        </w:rPr>
        <w:fldChar w:fldCharType="end"/>
      </w:r>
    </w:p>
    <w:p w14:paraId="6C14117C" w14:textId="31AA02F8"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6.1.3.4</w:t>
      </w:r>
      <w:r>
        <w:rPr>
          <w:rFonts w:asciiTheme="minorHAnsi" w:eastAsiaTheme="minorEastAsia" w:hAnsiTheme="minorHAnsi" w:cstheme="minorBidi"/>
          <w:noProof/>
          <w:kern w:val="2"/>
          <w:sz w:val="24"/>
          <w:szCs w:val="24"/>
          <w:lang w:val="en-US"/>
          <w14:ligatures w14:val="standardContextual"/>
        </w:rPr>
        <w:tab/>
      </w:r>
      <w:r>
        <w:rPr>
          <w:noProof/>
        </w:rPr>
        <w:t>Resource: Individual Imsas Registration Information</w:t>
      </w:r>
      <w:r>
        <w:rPr>
          <w:noProof/>
        </w:rPr>
        <w:tab/>
      </w:r>
      <w:r>
        <w:rPr>
          <w:noProof/>
        </w:rPr>
        <w:fldChar w:fldCharType="begin"/>
      </w:r>
      <w:r>
        <w:rPr>
          <w:noProof/>
        </w:rPr>
        <w:instrText xml:space="preserve"> PAGEREF _Toc215000532 \h </w:instrText>
      </w:r>
      <w:r>
        <w:rPr>
          <w:noProof/>
        </w:rPr>
      </w:r>
      <w:r>
        <w:rPr>
          <w:noProof/>
        </w:rPr>
        <w:fldChar w:fldCharType="separate"/>
      </w:r>
      <w:r>
        <w:rPr>
          <w:noProof/>
        </w:rPr>
        <w:t>79</w:t>
      </w:r>
      <w:r>
        <w:rPr>
          <w:noProof/>
        </w:rPr>
        <w:fldChar w:fldCharType="end"/>
      </w:r>
    </w:p>
    <w:p w14:paraId="58EFA6AD" w14:textId="6484BC61"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_Toc215000533 \h </w:instrText>
      </w:r>
      <w:r>
        <w:rPr>
          <w:noProof/>
        </w:rPr>
      </w:r>
      <w:r>
        <w:rPr>
          <w:noProof/>
        </w:rPr>
        <w:fldChar w:fldCharType="separate"/>
      </w:r>
      <w:r>
        <w:rPr>
          <w:noProof/>
        </w:rPr>
        <w:t>79</w:t>
      </w:r>
      <w:r>
        <w:rPr>
          <w:noProof/>
        </w:rPr>
        <w:fldChar w:fldCharType="end"/>
      </w:r>
    </w:p>
    <w:p w14:paraId="7CDA1296" w14:textId="37223CA0"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_Toc215000534 \h </w:instrText>
      </w:r>
      <w:r>
        <w:rPr>
          <w:noProof/>
        </w:rPr>
      </w:r>
      <w:r>
        <w:rPr>
          <w:noProof/>
        </w:rPr>
        <w:fldChar w:fldCharType="separate"/>
      </w:r>
      <w:r>
        <w:rPr>
          <w:noProof/>
        </w:rPr>
        <w:t>79</w:t>
      </w:r>
      <w:r>
        <w:rPr>
          <w:noProof/>
        </w:rPr>
        <w:fldChar w:fldCharType="end"/>
      </w:r>
    </w:p>
    <w:p w14:paraId="5507F93B" w14:textId="3F3A84A2"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_Toc215000535 \h </w:instrText>
      </w:r>
      <w:r>
        <w:rPr>
          <w:noProof/>
        </w:rPr>
      </w:r>
      <w:r>
        <w:rPr>
          <w:noProof/>
        </w:rPr>
        <w:fldChar w:fldCharType="separate"/>
      </w:r>
      <w:r>
        <w:rPr>
          <w:noProof/>
        </w:rPr>
        <w:t>79</w:t>
      </w:r>
      <w:r>
        <w:rPr>
          <w:noProof/>
        </w:rPr>
        <w:fldChar w:fldCharType="end"/>
      </w:r>
    </w:p>
    <w:p w14:paraId="2DF12646" w14:textId="4D372E14"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6.1.3.4.4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_Toc215000536 \h </w:instrText>
      </w:r>
      <w:r>
        <w:rPr>
          <w:noProof/>
        </w:rPr>
      </w:r>
      <w:r>
        <w:rPr>
          <w:noProof/>
        </w:rPr>
        <w:fldChar w:fldCharType="separate"/>
      </w:r>
      <w:r>
        <w:rPr>
          <w:noProof/>
        </w:rPr>
        <w:t>82</w:t>
      </w:r>
      <w:r>
        <w:rPr>
          <w:noProof/>
        </w:rPr>
        <w:fldChar w:fldCharType="end"/>
      </w:r>
    </w:p>
    <w:p w14:paraId="17561D1B" w14:textId="797A0EAB"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w:t>
      </w:r>
      <w:r>
        <w:rPr>
          <w:noProof/>
        </w:rPr>
        <w:t>.3.5</w:t>
      </w:r>
      <w:r>
        <w:rPr>
          <w:rFonts w:asciiTheme="minorHAnsi" w:eastAsiaTheme="minorEastAsia" w:hAnsiTheme="minorHAnsi" w:cstheme="minorBidi"/>
          <w:noProof/>
          <w:kern w:val="2"/>
          <w:sz w:val="24"/>
          <w:szCs w:val="24"/>
          <w:lang w:val="en-US"/>
          <w14:ligatures w14:val="standardContextual"/>
        </w:rPr>
        <w:tab/>
      </w:r>
      <w:r>
        <w:rPr>
          <w:noProof/>
        </w:rPr>
        <w:t xml:space="preserve">Resource: </w:t>
      </w:r>
      <w:r>
        <w:rPr>
          <w:noProof/>
          <w:lang w:eastAsia="zh-CN"/>
        </w:rPr>
        <w:t xml:space="preserve">Imsas </w:t>
      </w:r>
      <w:r>
        <w:rPr>
          <w:noProof/>
        </w:rPr>
        <w:t>Registration</w:t>
      </w:r>
      <w:r>
        <w:rPr>
          <w:noProof/>
          <w:lang w:eastAsia="zh-CN"/>
        </w:rPr>
        <w:t>s</w:t>
      </w:r>
      <w:r>
        <w:rPr>
          <w:noProof/>
        </w:rPr>
        <w:tab/>
      </w:r>
      <w:r>
        <w:rPr>
          <w:noProof/>
        </w:rPr>
        <w:fldChar w:fldCharType="begin"/>
      </w:r>
      <w:r>
        <w:rPr>
          <w:noProof/>
        </w:rPr>
        <w:instrText xml:space="preserve"> PAGEREF _Toc215000537 \h </w:instrText>
      </w:r>
      <w:r>
        <w:rPr>
          <w:noProof/>
        </w:rPr>
      </w:r>
      <w:r>
        <w:rPr>
          <w:noProof/>
        </w:rPr>
        <w:fldChar w:fldCharType="separate"/>
      </w:r>
      <w:r>
        <w:rPr>
          <w:noProof/>
        </w:rPr>
        <w:t>82</w:t>
      </w:r>
      <w:r>
        <w:rPr>
          <w:noProof/>
        </w:rPr>
        <w:fldChar w:fldCharType="end"/>
      </w:r>
    </w:p>
    <w:p w14:paraId="5DA747D5" w14:textId="2015820B"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w:t>
      </w:r>
      <w:r>
        <w:rPr>
          <w:noProof/>
        </w:rPr>
        <w:t>.3.5</w:t>
      </w:r>
      <w:r>
        <w:rPr>
          <w:noProof/>
          <w:lang w:eastAsia="zh-CN"/>
        </w:rPr>
        <w:t>.</w:t>
      </w:r>
      <w:r>
        <w:rPr>
          <w:noProof/>
        </w:rPr>
        <w:t>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_Toc215000538 \h </w:instrText>
      </w:r>
      <w:r>
        <w:rPr>
          <w:noProof/>
        </w:rPr>
      </w:r>
      <w:r>
        <w:rPr>
          <w:noProof/>
        </w:rPr>
        <w:fldChar w:fldCharType="separate"/>
      </w:r>
      <w:r>
        <w:rPr>
          <w:noProof/>
        </w:rPr>
        <w:t>82</w:t>
      </w:r>
      <w:r>
        <w:rPr>
          <w:noProof/>
        </w:rPr>
        <w:fldChar w:fldCharType="end"/>
      </w:r>
    </w:p>
    <w:p w14:paraId="757BAAF7" w14:textId="23735795"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w:t>
      </w:r>
      <w:r>
        <w:rPr>
          <w:noProof/>
        </w:rPr>
        <w:t>.3.5.2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_Toc215000539 \h </w:instrText>
      </w:r>
      <w:r>
        <w:rPr>
          <w:noProof/>
        </w:rPr>
      </w:r>
      <w:r>
        <w:rPr>
          <w:noProof/>
        </w:rPr>
        <w:fldChar w:fldCharType="separate"/>
      </w:r>
      <w:r>
        <w:rPr>
          <w:noProof/>
        </w:rPr>
        <w:t>82</w:t>
      </w:r>
      <w:r>
        <w:rPr>
          <w:noProof/>
        </w:rPr>
        <w:fldChar w:fldCharType="end"/>
      </w:r>
    </w:p>
    <w:p w14:paraId="245AB7D9" w14:textId="14BF6BC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w:t>
      </w:r>
      <w:r>
        <w:rPr>
          <w:noProof/>
        </w:rPr>
        <w:t>.3.5.3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_Toc215000540 \h </w:instrText>
      </w:r>
      <w:r>
        <w:rPr>
          <w:noProof/>
        </w:rPr>
      </w:r>
      <w:r>
        <w:rPr>
          <w:noProof/>
        </w:rPr>
        <w:fldChar w:fldCharType="separate"/>
      </w:r>
      <w:r>
        <w:rPr>
          <w:noProof/>
        </w:rPr>
        <w:t>83</w:t>
      </w:r>
      <w:r>
        <w:rPr>
          <w:noProof/>
        </w:rPr>
        <w:fldChar w:fldCharType="end"/>
      </w:r>
    </w:p>
    <w:p w14:paraId="474BCBE2" w14:textId="49DE7BD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6.1.3.5.4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_Toc215000541 \h </w:instrText>
      </w:r>
      <w:r>
        <w:rPr>
          <w:noProof/>
        </w:rPr>
      </w:r>
      <w:r>
        <w:rPr>
          <w:noProof/>
        </w:rPr>
        <w:fldChar w:fldCharType="separate"/>
      </w:r>
      <w:r>
        <w:rPr>
          <w:noProof/>
        </w:rPr>
        <w:t>83</w:t>
      </w:r>
      <w:r>
        <w:rPr>
          <w:noProof/>
        </w:rPr>
        <w:fldChar w:fldCharType="end"/>
      </w:r>
    </w:p>
    <w:p w14:paraId="41D984F4" w14:textId="606EEE66"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_Toc215000542 \h </w:instrText>
      </w:r>
      <w:r>
        <w:rPr>
          <w:noProof/>
        </w:rPr>
      </w:r>
      <w:r>
        <w:rPr>
          <w:noProof/>
        </w:rPr>
        <w:fldChar w:fldCharType="separate"/>
      </w:r>
      <w:r>
        <w:rPr>
          <w:noProof/>
        </w:rPr>
        <w:t>83</w:t>
      </w:r>
      <w:r>
        <w:rPr>
          <w:noProof/>
        </w:rPr>
        <w:fldChar w:fldCharType="end"/>
      </w:r>
    </w:p>
    <w:p w14:paraId="50CE550A" w14:textId="51285084"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6.1.4.1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_Toc215000543 \h </w:instrText>
      </w:r>
      <w:r>
        <w:rPr>
          <w:noProof/>
        </w:rPr>
      </w:r>
      <w:r>
        <w:rPr>
          <w:noProof/>
        </w:rPr>
        <w:fldChar w:fldCharType="separate"/>
      </w:r>
      <w:r>
        <w:rPr>
          <w:noProof/>
        </w:rPr>
        <w:t>83</w:t>
      </w:r>
      <w:r>
        <w:rPr>
          <w:noProof/>
        </w:rPr>
        <w:fldChar w:fldCharType="end"/>
      </w:r>
    </w:p>
    <w:p w14:paraId="16A136A7" w14:textId="7BE7304A"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6.1.4.2</w:t>
      </w:r>
      <w:r>
        <w:rPr>
          <w:rFonts w:asciiTheme="minorHAnsi" w:eastAsiaTheme="minorEastAsia" w:hAnsiTheme="minorHAnsi" w:cstheme="minorBidi"/>
          <w:noProof/>
          <w:kern w:val="2"/>
          <w:sz w:val="24"/>
          <w:szCs w:val="24"/>
          <w:lang w:val="en-US"/>
          <w14:ligatures w14:val="standardContextual"/>
        </w:rPr>
        <w:tab/>
      </w:r>
      <w:r>
        <w:rPr>
          <w:noProof/>
        </w:rPr>
        <w:t>Operation: Authorize</w:t>
      </w:r>
      <w:r>
        <w:rPr>
          <w:noProof/>
        </w:rPr>
        <w:tab/>
      </w:r>
      <w:r>
        <w:rPr>
          <w:noProof/>
        </w:rPr>
        <w:fldChar w:fldCharType="begin"/>
      </w:r>
      <w:r>
        <w:rPr>
          <w:noProof/>
        </w:rPr>
        <w:instrText xml:space="preserve"> PAGEREF _Toc215000544 \h </w:instrText>
      </w:r>
      <w:r>
        <w:rPr>
          <w:noProof/>
        </w:rPr>
      </w:r>
      <w:r>
        <w:rPr>
          <w:noProof/>
        </w:rPr>
        <w:fldChar w:fldCharType="separate"/>
      </w:r>
      <w:r>
        <w:rPr>
          <w:noProof/>
        </w:rPr>
        <w:t>84</w:t>
      </w:r>
      <w:r>
        <w:rPr>
          <w:noProof/>
        </w:rPr>
        <w:fldChar w:fldCharType="end"/>
      </w:r>
    </w:p>
    <w:p w14:paraId="41BA6C3A" w14:textId="4ED8959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_Toc215000545 \h </w:instrText>
      </w:r>
      <w:r>
        <w:rPr>
          <w:noProof/>
        </w:rPr>
      </w:r>
      <w:r>
        <w:rPr>
          <w:noProof/>
        </w:rPr>
        <w:fldChar w:fldCharType="separate"/>
      </w:r>
      <w:r>
        <w:rPr>
          <w:noProof/>
        </w:rPr>
        <w:t>84</w:t>
      </w:r>
      <w:r>
        <w:rPr>
          <w:noProof/>
        </w:rPr>
        <w:fldChar w:fldCharType="end"/>
      </w:r>
    </w:p>
    <w:p w14:paraId="27D6B275" w14:textId="4146B6CD"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_Toc215000546 \h </w:instrText>
      </w:r>
      <w:r>
        <w:rPr>
          <w:noProof/>
        </w:rPr>
      </w:r>
      <w:r>
        <w:rPr>
          <w:noProof/>
        </w:rPr>
        <w:fldChar w:fldCharType="separate"/>
      </w:r>
      <w:r>
        <w:rPr>
          <w:noProof/>
        </w:rPr>
        <w:t>84</w:t>
      </w:r>
      <w:r>
        <w:rPr>
          <w:noProof/>
        </w:rPr>
        <w:fldChar w:fldCharType="end"/>
      </w:r>
    </w:p>
    <w:p w14:paraId="7288ED9F" w14:textId="30310219"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_Toc215000547 \h </w:instrText>
      </w:r>
      <w:r>
        <w:rPr>
          <w:noProof/>
        </w:rPr>
      </w:r>
      <w:r>
        <w:rPr>
          <w:noProof/>
        </w:rPr>
        <w:fldChar w:fldCharType="separate"/>
      </w:r>
      <w:r>
        <w:rPr>
          <w:noProof/>
        </w:rPr>
        <w:t>85</w:t>
      </w:r>
      <w:r>
        <w:rPr>
          <w:noProof/>
        </w:rPr>
        <w:fldChar w:fldCharType="end"/>
      </w:r>
    </w:p>
    <w:p w14:paraId="0A10D2AB" w14:textId="687A07E3"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_Toc215000548 \h </w:instrText>
      </w:r>
      <w:r>
        <w:rPr>
          <w:noProof/>
        </w:rPr>
      </w:r>
      <w:r>
        <w:rPr>
          <w:noProof/>
        </w:rPr>
        <w:fldChar w:fldCharType="separate"/>
      </w:r>
      <w:r>
        <w:rPr>
          <w:noProof/>
        </w:rPr>
        <w:t>85</w:t>
      </w:r>
      <w:r>
        <w:rPr>
          <w:noProof/>
        </w:rPr>
        <w:fldChar w:fldCharType="end"/>
      </w:r>
    </w:p>
    <w:p w14:paraId="426E9ECC" w14:textId="4DEA2380"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6.1.5.2</w:t>
      </w:r>
      <w:r>
        <w:rPr>
          <w:rFonts w:asciiTheme="minorHAnsi" w:eastAsiaTheme="minorEastAsia" w:hAnsiTheme="minorHAnsi" w:cstheme="minorBidi"/>
          <w:noProof/>
          <w:kern w:val="2"/>
          <w:sz w:val="24"/>
          <w:szCs w:val="24"/>
          <w:lang w:val="en-US"/>
          <w14:ligatures w14:val="standardContextual"/>
        </w:rPr>
        <w:tab/>
      </w:r>
      <w:r>
        <w:rPr>
          <w:noProof/>
        </w:rPr>
        <w:t>S-CSCF Deregistration Notification</w:t>
      </w:r>
      <w:r>
        <w:rPr>
          <w:noProof/>
        </w:rPr>
        <w:tab/>
      </w:r>
      <w:r>
        <w:rPr>
          <w:noProof/>
        </w:rPr>
        <w:fldChar w:fldCharType="begin"/>
      </w:r>
      <w:r>
        <w:rPr>
          <w:noProof/>
        </w:rPr>
        <w:instrText xml:space="preserve"> PAGEREF _Toc215000549 \h </w:instrText>
      </w:r>
      <w:r>
        <w:rPr>
          <w:noProof/>
        </w:rPr>
      </w:r>
      <w:r>
        <w:rPr>
          <w:noProof/>
        </w:rPr>
        <w:fldChar w:fldCharType="separate"/>
      </w:r>
      <w:r>
        <w:rPr>
          <w:noProof/>
        </w:rPr>
        <w:t>85</w:t>
      </w:r>
      <w:r>
        <w:rPr>
          <w:noProof/>
        </w:rPr>
        <w:fldChar w:fldCharType="end"/>
      </w:r>
    </w:p>
    <w:p w14:paraId="28CEC630" w14:textId="5C1AC3F7"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6.1.5.3</w:t>
      </w:r>
      <w:r>
        <w:rPr>
          <w:rFonts w:asciiTheme="minorHAnsi" w:eastAsiaTheme="minorEastAsia" w:hAnsiTheme="minorHAnsi" w:cstheme="minorBidi"/>
          <w:noProof/>
          <w:kern w:val="2"/>
          <w:sz w:val="24"/>
          <w:szCs w:val="24"/>
          <w:lang w:val="en-US"/>
          <w14:ligatures w14:val="standardContextual"/>
        </w:rPr>
        <w:tab/>
      </w:r>
      <w:r>
        <w:rPr>
          <w:noProof/>
        </w:rPr>
        <w:t>IMS AS Deregistration Notification</w:t>
      </w:r>
      <w:r>
        <w:rPr>
          <w:noProof/>
        </w:rPr>
        <w:tab/>
      </w:r>
      <w:r>
        <w:rPr>
          <w:noProof/>
        </w:rPr>
        <w:fldChar w:fldCharType="begin"/>
      </w:r>
      <w:r>
        <w:rPr>
          <w:noProof/>
        </w:rPr>
        <w:instrText xml:space="preserve"> PAGEREF _Toc215000550 \h </w:instrText>
      </w:r>
      <w:r>
        <w:rPr>
          <w:noProof/>
        </w:rPr>
      </w:r>
      <w:r>
        <w:rPr>
          <w:noProof/>
        </w:rPr>
        <w:fldChar w:fldCharType="separate"/>
      </w:r>
      <w:r>
        <w:rPr>
          <w:noProof/>
        </w:rPr>
        <w:t>86</w:t>
      </w:r>
      <w:r>
        <w:rPr>
          <w:noProof/>
        </w:rPr>
        <w:fldChar w:fldCharType="end"/>
      </w:r>
    </w:p>
    <w:p w14:paraId="1F95DD41" w14:textId="77242760"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6.1.5.4</w:t>
      </w:r>
      <w:r>
        <w:rPr>
          <w:rFonts w:asciiTheme="minorHAnsi" w:eastAsiaTheme="minorEastAsia" w:hAnsiTheme="minorHAnsi" w:cstheme="minorBidi"/>
          <w:noProof/>
          <w:kern w:val="2"/>
          <w:sz w:val="24"/>
          <w:szCs w:val="24"/>
          <w:lang w:val="en-US"/>
          <w14:ligatures w14:val="standardContextual"/>
        </w:rPr>
        <w:tab/>
      </w:r>
      <w:r>
        <w:rPr>
          <w:noProof/>
        </w:rPr>
        <w:t>IMS AS Reassignment Notification</w:t>
      </w:r>
      <w:r>
        <w:rPr>
          <w:noProof/>
        </w:rPr>
        <w:tab/>
      </w:r>
      <w:r>
        <w:rPr>
          <w:noProof/>
        </w:rPr>
        <w:fldChar w:fldCharType="begin"/>
      </w:r>
      <w:r>
        <w:rPr>
          <w:noProof/>
        </w:rPr>
        <w:instrText xml:space="preserve"> PAGEREF _Toc215000551 \h </w:instrText>
      </w:r>
      <w:r>
        <w:rPr>
          <w:noProof/>
        </w:rPr>
      </w:r>
      <w:r>
        <w:rPr>
          <w:noProof/>
        </w:rPr>
        <w:fldChar w:fldCharType="separate"/>
      </w:r>
      <w:r>
        <w:rPr>
          <w:noProof/>
        </w:rPr>
        <w:t>87</w:t>
      </w:r>
      <w:r>
        <w:rPr>
          <w:noProof/>
        </w:rPr>
        <w:fldChar w:fldCharType="end"/>
      </w:r>
    </w:p>
    <w:p w14:paraId="5355DAD5" w14:textId="57FF7CBD"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_Toc215000552 \h </w:instrText>
      </w:r>
      <w:r>
        <w:rPr>
          <w:noProof/>
        </w:rPr>
      </w:r>
      <w:r>
        <w:rPr>
          <w:noProof/>
        </w:rPr>
        <w:fldChar w:fldCharType="separate"/>
      </w:r>
      <w:r>
        <w:rPr>
          <w:noProof/>
        </w:rPr>
        <w:t>88</w:t>
      </w:r>
      <w:r>
        <w:rPr>
          <w:noProof/>
        </w:rPr>
        <w:fldChar w:fldCharType="end"/>
      </w:r>
    </w:p>
    <w:p w14:paraId="1FB8FD84" w14:textId="510069D1"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_Toc215000553 \h </w:instrText>
      </w:r>
      <w:r>
        <w:rPr>
          <w:noProof/>
        </w:rPr>
      </w:r>
      <w:r>
        <w:rPr>
          <w:noProof/>
        </w:rPr>
        <w:fldChar w:fldCharType="separate"/>
      </w:r>
      <w:r>
        <w:rPr>
          <w:noProof/>
        </w:rPr>
        <w:t>88</w:t>
      </w:r>
      <w:r>
        <w:rPr>
          <w:noProof/>
        </w:rPr>
        <w:fldChar w:fldCharType="end"/>
      </w:r>
    </w:p>
    <w:p w14:paraId="16E26628" w14:textId="46D0FC7A"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6.1.6.2</w:t>
      </w:r>
      <w:r>
        <w:rPr>
          <w:rFonts w:asciiTheme="minorHAnsi" w:eastAsiaTheme="minorEastAsia" w:hAnsiTheme="minorHAnsi" w:cstheme="minorBidi"/>
          <w:noProof/>
          <w:kern w:val="2"/>
          <w:sz w:val="24"/>
          <w:szCs w:val="24"/>
          <w:lang w:val="en-US"/>
          <w14:ligatures w14:val="standardContextual"/>
        </w:rPr>
        <w:tab/>
      </w:r>
      <w:r>
        <w:rPr>
          <w:noProof/>
        </w:rPr>
        <w:t>Structured data types</w:t>
      </w:r>
      <w:r>
        <w:rPr>
          <w:noProof/>
        </w:rPr>
        <w:tab/>
      </w:r>
      <w:r>
        <w:rPr>
          <w:noProof/>
        </w:rPr>
        <w:fldChar w:fldCharType="begin"/>
      </w:r>
      <w:r>
        <w:rPr>
          <w:noProof/>
        </w:rPr>
        <w:instrText xml:space="preserve"> PAGEREF _Toc215000554 \h </w:instrText>
      </w:r>
      <w:r>
        <w:rPr>
          <w:noProof/>
        </w:rPr>
      </w:r>
      <w:r>
        <w:rPr>
          <w:noProof/>
        </w:rPr>
        <w:fldChar w:fldCharType="separate"/>
      </w:r>
      <w:r>
        <w:rPr>
          <w:noProof/>
        </w:rPr>
        <w:t>89</w:t>
      </w:r>
      <w:r>
        <w:rPr>
          <w:noProof/>
        </w:rPr>
        <w:fldChar w:fldCharType="end"/>
      </w:r>
    </w:p>
    <w:p w14:paraId="0675BEAA" w14:textId="7E7E9652"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_Toc215000555 \h </w:instrText>
      </w:r>
      <w:r>
        <w:rPr>
          <w:noProof/>
        </w:rPr>
      </w:r>
      <w:r>
        <w:rPr>
          <w:noProof/>
        </w:rPr>
        <w:fldChar w:fldCharType="separate"/>
      </w:r>
      <w:r>
        <w:rPr>
          <w:noProof/>
        </w:rPr>
        <w:t>89</w:t>
      </w:r>
      <w:r>
        <w:rPr>
          <w:noProof/>
        </w:rPr>
        <w:fldChar w:fldCharType="end"/>
      </w:r>
    </w:p>
    <w:p w14:paraId="6E2020B9" w14:textId="618B8D5A"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6.1.6.2.2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4D4C7B">
        <w:rPr>
          <w:rFonts w:eastAsia="SimSun"/>
          <w:noProof/>
        </w:rPr>
        <w:t>Authorization</w:t>
      </w:r>
      <w:r>
        <w:rPr>
          <w:noProof/>
        </w:rPr>
        <w:t>Request</w:t>
      </w:r>
      <w:r>
        <w:rPr>
          <w:noProof/>
        </w:rPr>
        <w:tab/>
      </w:r>
      <w:r>
        <w:rPr>
          <w:noProof/>
        </w:rPr>
        <w:fldChar w:fldCharType="begin"/>
      </w:r>
      <w:r>
        <w:rPr>
          <w:noProof/>
        </w:rPr>
        <w:instrText xml:space="preserve"> PAGEREF _Toc215000556 \h </w:instrText>
      </w:r>
      <w:r>
        <w:rPr>
          <w:noProof/>
        </w:rPr>
      </w:r>
      <w:r>
        <w:rPr>
          <w:noProof/>
        </w:rPr>
        <w:fldChar w:fldCharType="separate"/>
      </w:r>
      <w:r>
        <w:rPr>
          <w:noProof/>
        </w:rPr>
        <w:t>90</w:t>
      </w:r>
      <w:r>
        <w:rPr>
          <w:noProof/>
        </w:rPr>
        <w:fldChar w:fldCharType="end"/>
      </w:r>
    </w:p>
    <w:p w14:paraId="61945669" w14:textId="2D46AAC3"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AuthorizationResponse</w:t>
      </w:r>
      <w:r>
        <w:rPr>
          <w:noProof/>
        </w:rPr>
        <w:tab/>
      </w:r>
      <w:r>
        <w:rPr>
          <w:noProof/>
        </w:rPr>
        <w:fldChar w:fldCharType="begin"/>
      </w:r>
      <w:r>
        <w:rPr>
          <w:noProof/>
        </w:rPr>
        <w:instrText xml:space="preserve"> PAGEREF _Toc215000557 \h </w:instrText>
      </w:r>
      <w:r>
        <w:rPr>
          <w:noProof/>
        </w:rPr>
      </w:r>
      <w:r>
        <w:rPr>
          <w:noProof/>
        </w:rPr>
        <w:fldChar w:fldCharType="separate"/>
      </w:r>
      <w:r>
        <w:rPr>
          <w:noProof/>
        </w:rPr>
        <w:t>90</w:t>
      </w:r>
      <w:r>
        <w:rPr>
          <w:noProof/>
        </w:rPr>
        <w:fldChar w:fldCharType="end"/>
      </w:r>
    </w:p>
    <w:p w14:paraId="12C3E811" w14:textId="43C023E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_Toc215000558 \h </w:instrText>
      </w:r>
      <w:r>
        <w:rPr>
          <w:noProof/>
        </w:rPr>
      </w:r>
      <w:r>
        <w:rPr>
          <w:noProof/>
        </w:rPr>
        <w:fldChar w:fldCharType="separate"/>
      </w:r>
      <w:r>
        <w:rPr>
          <w:noProof/>
        </w:rPr>
        <w:t>90</w:t>
      </w:r>
      <w:r>
        <w:rPr>
          <w:noProof/>
        </w:rPr>
        <w:fldChar w:fldCharType="end"/>
      </w:r>
    </w:p>
    <w:p w14:paraId="00AA9990" w14:textId="3DCAD89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_Toc215000559 \h </w:instrText>
      </w:r>
      <w:r>
        <w:rPr>
          <w:noProof/>
        </w:rPr>
      </w:r>
      <w:r>
        <w:rPr>
          <w:noProof/>
        </w:rPr>
        <w:fldChar w:fldCharType="separate"/>
      </w:r>
      <w:r>
        <w:rPr>
          <w:noProof/>
        </w:rPr>
        <w:t>91</w:t>
      </w:r>
      <w:r>
        <w:rPr>
          <w:noProof/>
        </w:rPr>
        <w:fldChar w:fldCharType="end"/>
      </w:r>
    </w:p>
    <w:p w14:paraId="2BD1E46F" w14:textId="55D502A5"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_Toc215000560 \h </w:instrText>
      </w:r>
      <w:r>
        <w:rPr>
          <w:noProof/>
        </w:rPr>
      </w:r>
      <w:r>
        <w:rPr>
          <w:noProof/>
        </w:rPr>
        <w:fldChar w:fldCharType="separate"/>
      </w:r>
      <w:r>
        <w:rPr>
          <w:noProof/>
        </w:rPr>
        <w:t>91</w:t>
      </w:r>
      <w:r>
        <w:rPr>
          <w:noProof/>
        </w:rPr>
        <w:fldChar w:fldCharType="end"/>
      </w:r>
    </w:p>
    <w:p w14:paraId="2E3535DE" w14:textId="303C24C1"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6.1.6.2.7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4D4C7B">
        <w:rPr>
          <w:noProof/>
          <w:lang w:val="en-US" w:eastAsia="zh-CN"/>
        </w:rPr>
        <w:t>RestorationInfo</w:t>
      </w:r>
      <w:r>
        <w:rPr>
          <w:noProof/>
        </w:rPr>
        <w:tab/>
      </w:r>
      <w:r>
        <w:rPr>
          <w:noProof/>
        </w:rPr>
        <w:fldChar w:fldCharType="begin"/>
      </w:r>
      <w:r>
        <w:rPr>
          <w:noProof/>
        </w:rPr>
        <w:instrText xml:space="preserve"> PAGEREF _Toc215000561 \h </w:instrText>
      </w:r>
      <w:r>
        <w:rPr>
          <w:noProof/>
        </w:rPr>
      </w:r>
      <w:r>
        <w:rPr>
          <w:noProof/>
        </w:rPr>
        <w:fldChar w:fldCharType="separate"/>
      </w:r>
      <w:r>
        <w:rPr>
          <w:noProof/>
        </w:rPr>
        <w:t>91</w:t>
      </w:r>
      <w:r>
        <w:rPr>
          <w:noProof/>
        </w:rPr>
        <w:fldChar w:fldCharType="end"/>
      </w:r>
    </w:p>
    <w:p w14:paraId="4A6045D3" w14:textId="49A28E47"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Ue</w:t>
      </w:r>
      <w:r w:rsidRPr="004D4C7B">
        <w:rPr>
          <w:noProof/>
          <w:lang w:val="en-US" w:eastAsia="zh-CN"/>
        </w:rPr>
        <w:t>SubscriptionInfo</w:t>
      </w:r>
      <w:r>
        <w:rPr>
          <w:noProof/>
        </w:rPr>
        <w:tab/>
      </w:r>
      <w:r>
        <w:rPr>
          <w:noProof/>
        </w:rPr>
        <w:fldChar w:fldCharType="begin"/>
      </w:r>
      <w:r>
        <w:rPr>
          <w:noProof/>
        </w:rPr>
        <w:instrText xml:space="preserve"> PAGEREF _Toc215000562 \h </w:instrText>
      </w:r>
      <w:r>
        <w:rPr>
          <w:noProof/>
        </w:rPr>
      </w:r>
      <w:r>
        <w:rPr>
          <w:noProof/>
        </w:rPr>
        <w:fldChar w:fldCharType="separate"/>
      </w:r>
      <w:r>
        <w:rPr>
          <w:noProof/>
        </w:rPr>
        <w:t>91</w:t>
      </w:r>
      <w:r>
        <w:rPr>
          <w:noProof/>
        </w:rPr>
        <w:fldChar w:fldCharType="end"/>
      </w:r>
    </w:p>
    <w:p w14:paraId="6A638C60" w14:textId="32A4F731"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6.1.6.2.9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4D4C7B">
        <w:rPr>
          <w:noProof/>
          <w:lang w:val="en-US" w:eastAsia="zh-CN"/>
        </w:rPr>
        <w:t>PcscfSubscriptionInfo</w:t>
      </w:r>
      <w:r>
        <w:rPr>
          <w:noProof/>
        </w:rPr>
        <w:tab/>
      </w:r>
      <w:r>
        <w:rPr>
          <w:noProof/>
        </w:rPr>
        <w:fldChar w:fldCharType="begin"/>
      </w:r>
      <w:r>
        <w:rPr>
          <w:noProof/>
        </w:rPr>
        <w:instrText xml:space="preserve"> PAGEREF _Toc215000563 \h </w:instrText>
      </w:r>
      <w:r>
        <w:rPr>
          <w:noProof/>
        </w:rPr>
      </w:r>
      <w:r>
        <w:rPr>
          <w:noProof/>
        </w:rPr>
        <w:fldChar w:fldCharType="separate"/>
      </w:r>
      <w:r>
        <w:rPr>
          <w:noProof/>
        </w:rPr>
        <w:t>92</w:t>
      </w:r>
      <w:r>
        <w:rPr>
          <w:noProof/>
        </w:rPr>
        <w:fldChar w:fldCharType="end"/>
      </w:r>
    </w:p>
    <w:p w14:paraId="080D236F" w14:textId="459CB887"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ScscfRegistration</w:t>
      </w:r>
      <w:r>
        <w:rPr>
          <w:noProof/>
        </w:rPr>
        <w:tab/>
      </w:r>
      <w:r>
        <w:rPr>
          <w:noProof/>
        </w:rPr>
        <w:fldChar w:fldCharType="begin"/>
      </w:r>
      <w:r>
        <w:rPr>
          <w:noProof/>
        </w:rPr>
        <w:instrText xml:space="preserve"> PAGEREF _Toc215000564 \h </w:instrText>
      </w:r>
      <w:r>
        <w:rPr>
          <w:noProof/>
        </w:rPr>
      </w:r>
      <w:r>
        <w:rPr>
          <w:noProof/>
        </w:rPr>
        <w:fldChar w:fldCharType="separate"/>
      </w:r>
      <w:r>
        <w:rPr>
          <w:noProof/>
        </w:rPr>
        <w:t>93</w:t>
      </w:r>
      <w:r>
        <w:rPr>
          <w:noProof/>
        </w:rPr>
        <w:fldChar w:fldCharType="end"/>
      </w:r>
    </w:p>
    <w:p w14:paraId="7B1503A8" w14:textId="04F2560D"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ExtendedProblemDetails</w:t>
      </w:r>
      <w:r>
        <w:rPr>
          <w:noProof/>
        </w:rPr>
        <w:tab/>
      </w:r>
      <w:r>
        <w:rPr>
          <w:noProof/>
        </w:rPr>
        <w:fldChar w:fldCharType="begin"/>
      </w:r>
      <w:r>
        <w:rPr>
          <w:noProof/>
        </w:rPr>
        <w:instrText xml:space="preserve"> PAGEREF _Toc215000565 \h </w:instrText>
      </w:r>
      <w:r>
        <w:rPr>
          <w:noProof/>
        </w:rPr>
      </w:r>
      <w:r>
        <w:rPr>
          <w:noProof/>
        </w:rPr>
        <w:fldChar w:fldCharType="separate"/>
      </w:r>
      <w:r>
        <w:rPr>
          <w:noProof/>
        </w:rPr>
        <w:t>95</w:t>
      </w:r>
      <w:r>
        <w:rPr>
          <w:noProof/>
        </w:rPr>
        <w:fldChar w:fldCharType="end"/>
      </w:r>
    </w:p>
    <w:p w14:paraId="703A35EB" w14:textId="11780E15"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AdditionalInfo</w:t>
      </w:r>
      <w:r>
        <w:rPr>
          <w:noProof/>
        </w:rPr>
        <w:tab/>
      </w:r>
      <w:r>
        <w:rPr>
          <w:noProof/>
        </w:rPr>
        <w:fldChar w:fldCharType="begin"/>
      </w:r>
      <w:r>
        <w:rPr>
          <w:noProof/>
        </w:rPr>
        <w:instrText xml:space="preserve"> PAGEREF _Toc215000566 \h </w:instrText>
      </w:r>
      <w:r>
        <w:rPr>
          <w:noProof/>
        </w:rPr>
      </w:r>
      <w:r>
        <w:rPr>
          <w:noProof/>
        </w:rPr>
        <w:fldChar w:fldCharType="separate"/>
      </w:r>
      <w:r>
        <w:rPr>
          <w:noProof/>
        </w:rPr>
        <w:t>95</w:t>
      </w:r>
      <w:r>
        <w:rPr>
          <w:noProof/>
        </w:rPr>
        <w:fldChar w:fldCharType="end"/>
      </w:r>
    </w:p>
    <w:p w14:paraId="04337C2D" w14:textId="16D82284"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DeregistrationData</w:t>
      </w:r>
      <w:r>
        <w:rPr>
          <w:noProof/>
        </w:rPr>
        <w:tab/>
      </w:r>
      <w:r>
        <w:rPr>
          <w:noProof/>
        </w:rPr>
        <w:fldChar w:fldCharType="begin"/>
      </w:r>
      <w:r>
        <w:rPr>
          <w:noProof/>
        </w:rPr>
        <w:instrText xml:space="preserve"> PAGEREF _Toc215000567 \h </w:instrText>
      </w:r>
      <w:r>
        <w:rPr>
          <w:noProof/>
        </w:rPr>
      </w:r>
      <w:r>
        <w:rPr>
          <w:noProof/>
        </w:rPr>
        <w:fldChar w:fldCharType="separate"/>
      </w:r>
      <w:r>
        <w:rPr>
          <w:noProof/>
        </w:rPr>
        <w:t>96</w:t>
      </w:r>
      <w:r>
        <w:rPr>
          <w:noProof/>
        </w:rPr>
        <w:fldChar w:fldCharType="end"/>
      </w:r>
    </w:p>
    <w:p w14:paraId="462F6AF1" w14:textId="2931D507"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DeregistrationReason</w:t>
      </w:r>
      <w:r>
        <w:rPr>
          <w:noProof/>
        </w:rPr>
        <w:tab/>
      </w:r>
      <w:r>
        <w:rPr>
          <w:noProof/>
        </w:rPr>
        <w:fldChar w:fldCharType="begin"/>
      </w:r>
      <w:r>
        <w:rPr>
          <w:noProof/>
        </w:rPr>
        <w:instrText xml:space="preserve"> PAGEREF _Toc215000568 \h </w:instrText>
      </w:r>
      <w:r>
        <w:rPr>
          <w:noProof/>
        </w:rPr>
      </w:r>
      <w:r>
        <w:rPr>
          <w:noProof/>
        </w:rPr>
        <w:fldChar w:fldCharType="separate"/>
      </w:r>
      <w:r>
        <w:rPr>
          <w:noProof/>
        </w:rPr>
        <w:t>96</w:t>
      </w:r>
      <w:r>
        <w:rPr>
          <w:noProof/>
        </w:rPr>
        <w:fldChar w:fldCharType="end"/>
      </w:r>
    </w:p>
    <w:p w14:paraId="242679EB" w14:textId="0B0F5EE6"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6.1.6.2.15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4D4C7B">
        <w:rPr>
          <w:noProof/>
          <w:lang w:val="en-US"/>
        </w:rPr>
        <w:t>EmergencyRegisteredIdentity</w:t>
      </w:r>
      <w:r>
        <w:rPr>
          <w:noProof/>
        </w:rPr>
        <w:tab/>
      </w:r>
      <w:r>
        <w:rPr>
          <w:noProof/>
        </w:rPr>
        <w:fldChar w:fldCharType="begin"/>
      </w:r>
      <w:r>
        <w:rPr>
          <w:noProof/>
        </w:rPr>
        <w:instrText xml:space="preserve"> PAGEREF _Toc215000569 \h </w:instrText>
      </w:r>
      <w:r>
        <w:rPr>
          <w:noProof/>
        </w:rPr>
      </w:r>
      <w:r>
        <w:rPr>
          <w:noProof/>
        </w:rPr>
        <w:fldChar w:fldCharType="separate"/>
      </w:r>
      <w:r>
        <w:rPr>
          <w:noProof/>
        </w:rPr>
        <w:t>96</w:t>
      </w:r>
      <w:r>
        <w:rPr>
          <w:noProof/>
        </w:rPr>
        <w:fldChar w:fldCharType="end"/>
      </w:r>
    </w:p>
    <w:p w14:paraId="731FE218" w14:textId="27AFD30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6.1.6.2.</w:t>
      </w:r>
      <w:r>
        <w:rPr>
          <w:noProof/>
          <w:lang w:eastAsia="zh-CN"/>
        </w:rPr>
        <w:t>16</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Imsas</w:t>
      </w:r>
      <w:r>
        <w:rPr>
          <w:noProof/>
        </w:rPr>
        <w:t>Registration</w:t>
      </w:r>
      <w:r>
        <w:rPr>
          <w:noProof/>
        </w:rPr>
        <w:tab/>
      </w:r>
      <w:r>
        <w:rPr>
          <w:noProof/>
        </w:rPr>
        <w:fldChar w:fldCharType="begin"/>
      </w:r>
      <w:r>
        <w:rPr>
          <w:noProof/>
        </w:rPr>
        <w:instrText xml:space="preserve"> PAGEREF _Toc215000570 \h </w:instrText>
      </w:r>
      <w:r>
        <w:rPr>
          <w:noProof/>
        </w:rPr>
      </w:r>
      <w:r>
        <w:rPr>
          <w:noProof/>
        </w:rPr>
        <w:fldChar w:fldCharType="separate"/>
      </w:r>
      <w:r>
        <w:rPr>
          <w:noProof/>
        </w:rPr>
        <w:t>97</w:t>
      </w:r>
      <w:r>
        <w:rPr>
          <w:noProof/>
        </w:rPr>
        <w:fldChar w:fldCharType="end"/>
      </w:r>
    </w:p>
    <w:p w14:paraId="293195A0" w14:textId="1007009D"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6.1.6.2.17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ImsAs</w:t>
      </w:r>
      <w:r>
        <w:rPr>
          <w:noProof/>
        </w:rPr>
        <w:t>RegistrationInfo</w:t>
      </w:r>
      <w:r>
        <w:rPr>
          <w:noProof/>
        </w:rPr>
        <w:tab/>
      </w:r>
      <w:r>
        <w:rPr>
          <w:noProof/>
        </w:rPr>
        <w:fldChar w:fldCharType="begin"/>
      </w:r>
      <w:r>
        <w:rPr>
          <w:noProof/>
        </w:rPr>
        <w:instrText xml:space="preserve"> PAGEREF _Toc215000571 \h </w:instrText>
      </w:r>
      <w:r>
        <w:rPr>
          <w:noProof/>
        </w:rPr>
      </w:r>
      <w:r>
        <w:rPr>
          <w:noProof/>
        </w:rPr>
        <w:fldChar w:fldCharType="separate"/>
      </w:r>
      <w:r>
        <w:rPr>
          <w:noProof/>
        </w:rPr>
        <w:t>97</w:t>
      </w:r>
      <w:r>
        <w:rPr>
          <w:noProof/>
        </w:rPr>
        <w:fldChar w:fldCharType="end"/>
      </w:r>
    </w:p>
    <w:p w14:paraId="6E45EBF8" w14:textId="18368755"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6.1.6.2.18</w:t>
      </w:r>
      <w:r>
        <w:rPr>
          <w:rFonts w:asciiTheme="minorHAnsi" w:eastAsiaTheme="minorEastAsia" w:hAnsiTheme="minorHAnsi" w:cstheme="minorBidi"/>
          <w:noProof/>
          <w:kern w:val="2"/>
          <w:sz w:val="24"/>
          <w:szCs w:val="24"/>
          <w:lang w:val="en-US"/>
          <w14:ligatures w14:val="standardContextual"/>
        </w:rPr>
        <w:tab/>
      </w:r>
      <w:r>
        <w:rPr>
          <w:noProof/>
        </w:rPr>
        <w:t>Type: AsDeregistrationData</w:t>
      </w:r>
      <w:r>
        <w:rPr>
          <w:noProof/>
        </w:rPr>
        <w:tab/>
      </w:r>
      <w:r>
        <w:rPr>
          <w:noProof/>
        </w:rPr>
        <w:fldChar w:fldCharType="begin"/>
      </w:r>
      <w:r>
        <w:rPr>
          <w:noProof/>
        </w:rPr>
        <w:instrText xml:space="preserve"> PAGEREF _Toc215000572 \h </w:instrText>
      </w:r>
      <w:r>
        <w:rPr>
          <w:noProof/>
        </w:rPr>
      </w:r>
      <w:r>
        <w:rPr>
          <w:noProof/>
        </w:rPr>
        <w:fldChar w:fldCharType="separate"/>
      </w:r>
      <w:r>
        <w:rPr>
          <w:noProof/>
        </w:rPr>
        <w:t>97</w:t>
      </w:r>
      <w:r>
        <w:rPr>
          <w:noProof/>
        </w:rPr>
        <w:fldChar w:fldCharType="end"/>
      </w:r>
    </w:p>
    <w:p w14:paraId="0B7A88ED" w14:textId="3B8974A8"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6.1.6.2.19</w:t>
      </w:r>
      <w:r>
        <w:rPr>
          <w:rFonts w:asciiTheme="minorHAnsi" w:eastAsiaTheme="minorEastAsia" w:hAnsiTheme="minorHAnsi" w:cstheme="minorBidi"/>
          <w:noProof/>
          <w:kern w:val="2"/>
          <w:sz w:val="24"/>
          <w:szCs w:val="24"/>
          <w:lang w:val="en-US"/>
          <w14:ligatures w14:val="standardContextual"/>
        </w:rPr>
        <w:tab/>
      </w:r>
      <w:r>
        <w:rPr>
          <w:noProof/>
        </w:rPr>
        <w:t>Type: AsReassignmentData</w:t>
      </w:r>
      <w:r>
        <w:rPr>
          <w:noProof/>
        </w:rPr>
        <w:tab/>
      </w:r>
      <w:r>
        <w:rPr>
          <w:noProof/>
        </w:rPr>
        <w:fldChar w:fldCharType="begin"/>
      </w:r>
      <w:r>
        <w:rPr>
          <w:noProof/>
        </w:rPr>
        <w:instrText xml:space="preserve"> PAGEREF _Toc215000573 \h </w:instrText>
      </w:r>
      <w:r>
        <w:rPr>
          <w:noProof/>
        </w:rPr>
      </w:r>
      <w:r>
        <w:rPr>
          <w:noProof/>
        </w:rPr>
        <w:fldChar w:fldCharType="separate"/>
      </w:r>
      <w:r>
        <w:rPr>
          <w:noProof/>
        </w:rPr>
        <w:t>98</w:t>
      </w:r>
      <w:r>
        <w:rPr>
          <w:noProof/>
        </w:rPr>
        <w:fldChar w:fldCharType="end"/>
      </w:r>
    </w:p>
    <w:p w14:paraId="76E39B13" w14:textId="61D185ED"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6.1.6.3</w:t>
      </w:r>
      <w:r>
        <w:rPr>
          <w:rFonts w:asciiTheme="minorHAnsi" w:eastAsiaTheme="minorEastAsia" w:hAnsiTheme="minorHAnsi" w:cstheme="minorBidi"/>
          <w:noProof/>
          <w:kern w:val="2"/>
          <w:sz w:val="24"/>
          <w:szCs w:val="24"/>
          <w:lang w:val="en-US"/>
          <w14:ligatures w14:val="standardContextual"/>
        </w:rPr>
        <w:tab/>
      </w:r>
      <w:r>
        <w:rPr>
          <w:noProof/>
        </w:rPr>
        <w:t>Simple data types and enumerations</w:t>
      </w:r>
      <w:r>
        <w:rPr>
          <w:noProof/>
        </w:rPr>
        <w:tab/>
      </w:r>
      <w:r>
        <w:rPr>
          <w:noProof/>
        </w:rPr>
        <w:fldChar w:fldCharType="begin"/>
      </w:r>
      <w:r>
        <w:rPr>
          <w:noProof/>
        </w:rPr>
        <w:instrText xml:space="preserve"> PAGEREF _Toc215000574 \h </w:instrText>
      </w:r>
      <w:r>
        <w:rPr>
          <w:noProof/>
        </w:rPr>
      </w:r>
      <w:r>
        <w:rPr>
          <w:noProof/>
        </w:rPr>
        <w:fldChar w:fldCharType="separate"/>
      </w:r>
      <w:r>
        <w:rPr>
          <w:noProof/>
        </w:rPr>
        <w:t>98</w:t>
      </w:r>
      <w:r>
        <w:rPr>
          <w:noProof/>
        </w:rPr>
        <w:fldChar w:fldCharType="end"/>
      </w:r>
    </w:p>
    <w:p w14:paraId="14C123D6" w14:textId="6148BE9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_Toc215000575 \h </w:instrText>
      </w:r>
      <w:r>
        <w:rPr>
          <w:noProof/>
        </w:rPr>
      </w:r>
      <w:r>
        <w:rPr>
          <w:noProof/>
        </w:rPr>
        <w:fldChar w:fldCharType="separate"/>
      </w:r>
      <w:r>
        <w:rPr>
          <w:noProof/>
        </w:rPr>
        <w:t>98</w:t>
      </w:r>
      <w:r>
        <w:rPr>
          <w:noProof/>
        </w:rPr>
        <w:fldChar w:fldCharType="end"/>
      </w:r>
    </w:p>
    <w:p w14:paraId="50888D00" w14:textId="237BC6B2"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_Toc215000576 \h </w:instrText>
      </w:r>
      <w:r>
        <w:rPr>
          <w:noProof/>
        </w:rPr>
      </w:r>
      <w:r>
        <w:rPr>
          <w:noProof/>
        </w:rPr>
        <w:fldChar w:fldCharType="separate"/>
      </w:r>
      <w:r>
        <w:rPr>
          <w:noProof/>
        </w:rPr>
        <w:t>98</w:t>
      </w:r>
      <w:r>
        <w:rPr>
          <w:noProof/>
        </w:rPr>
        <w:fldChar w:fldCharType="end"/>
      </w:r>
    </w:p>
    <w:p w14:paraId="2196250C" w14:textId="4A91AF01"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AuthorizationType</w:t>
      </w:r>
      <w:r>
        <w:rPr>
          <w:noProof/>
        </w:rPr>
        <w:tab/>
      </w:r>
      <w:r>
        <w:rPr>
          <w:noProof/>
        </w:rPr>
        <w:fldChar w:fldCharType="begin"/>
      </w:r>
      <w:r>
        <w:rPr>
          <w:noProof/>
        </w:rPr>
        <w:instrText xml:space="preserve"> PAGEREF _Toc215000577 \h </w:instrText>
      </w:r>
      <w:r>
        <w:rPr>
          <w:noProof/>
        </w:rPr>
      </w:r>
      <w:r>
        <w:rPr>
          <w:noProof/>
        </w:rPr>
        <w:fldChar w:fldCharType="separate"/>
      </w:r>
      <w:r>
        <w:rPr>
          <w:noProof/>
        </w:rPr>
        <w:t>98</w:t>
      </w:r>
      <w:r>
        <w:rPr>
          <w:noProof/>
        </w:rPr>
        <w:fldChar w:fldCharType="end"/>
      </w:r>
    </w:p>
    <w:p w14:paraId="1818145B" w14:textId="0A00F0F1"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AuthorizationResult</w:t>
      </w:r>
      <w:r>
        <w:rPr>
          <w:noProof/>
        </w:rPr>
        <w:tab/>
      </w:r>
      <w:r>
        <w:rPr>
          <w:noProof/>
        </w:rPr>
        <w:fldChar w:fldCharType="begin"/>
      </w:r>
      <w:r>
        <w:rPr>
          <w:noProof/>
        </w:rPr>
        <w:instrText xml:space="preserve"> PAGEREF _Toc215000578 \h </w:instrText>
      </w:r>
      <w:r>
        <w:rPr>
          <w:noProof/>
        </w:rPr>
      </w:r>
      <w:r>
        <w:rPr>
          <w:noProof/>
        </w:rPr>
        <w:fldChar w:fldCharType="separate"/>
      </w:r>
      <w:r>
        <w:rPr>
          <w:noProof/>
        </w:rPr>
        <w:t>98</w:t>
      </w:r>
      <w:r>
        <w:rPr>
          <w:noProof/>
        </w:rPr>
        <w:fldChar w:fldCharType="end"/>
      </w:r>
    </w:p>
    <w:p w14:paraId="6ED1961C" w14:textId="59B8D8D0"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ImsRegistrationType</w:t>
      </w:r>
      <w:r>
        <w:rPr>
          <w:noProof/>
        </w:rPr>
        <w:tab/>
      </w:r>
      <w:r>
        <w:rPr>
          <w:noProof/>
        </w:rPr>
        <w:fldChar w:fldCharType="begin"/>
      </w:r>
      <w:r>
        <w:rPr>
          <w:noProof/>
        </w:rPr>
        <w:instrText xml:space="preserve"> PAGEREF _Toc215000579 \h </w:instrText>
      </w:r>
      <w:r>
        <w:rPr>
          <w:noProof/>
        </w:rPr>
      </w:r>
      <w:r>
        <w:rPr>
          <w:noProof/>
        </w:rPr>
        <w:fldChar w:fldCharType="separate"/>
      </w:r>
      <w:r>
        <w:rPr>
          <w:noProof/>
        </w:rPr>
        <w:t>98</w:t>
      </w:r>
      <w:r>
        <w:rPr>
          <w:noProof/>
        </w:rPr>
        <w:fldChar w:fldCharType="end"/>
      </w:r>
    </w:p>
    <w:p w14:paraId="7978B312" w14:textId="16D30EAD"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LooseRouteIndication</w:t>
      </w:r>
      <w:r>
        <w:rPr>
          <w:noProof/>
        </w:rPr>
        <w:tab/>
      </w:r>
      <w:r>
        <w:rPr>
          <w:noProof/>
        </w:rPr>
        <w:fldChar w:fldCharType="begin"/>
      </w:r>
      <w:r>
        <w:rPr>
          <w:noProof/>
        </w:rPr>
        <w:instrText xml:space="preserve"> PAGEREF _Toc215000580 \h </w:instrText>
      </w:r>
      <w:r>
        <w:rPr>
          <w:noProof/>
        </w:rPr>
      </w:r>
      <w:r>
        <w:rPr>
          <w:noProof/>
        </w:rPr>
        <w:fldChar w:fldCharType="separate"/>
      </w:r>
      <w:r>
        <w:rPr>
          <w:noProof/>
        </w:rPr>
        <w:t>99</w:t>
      </w:r>
      <w:r>
        <w:rPr>
          <w:noProof/>
        </w:rPr>
        <w:fldChar w:fldCharType="end"/>
      </w:r>
    </w:p>
    <w:p w14:paraId="267A9FF8" w14:textId="6429919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DeregistrationReasonCode</w:t>
      </w:r>
      <w:r>
        <w:rPr>
          <w:noProof/>
        </w:rPr>
        <w:tab/>
      </w:r>
      <w:r>
        <w:rPr>
          <w:noProof/>
        </w:rPr>
        <w:fldChar w:fldCharType="begin"/>
      </w:r>
      <w:r>
        <w:rPr>
          <w:noProof/>
        </w:rPr>
        <w:instrText xml:space="preserve"> PAGEREF _Toc215000581 \h </w:instrText>
      </w:r>
      <w:r>
        <w:rPr>
          <w:noProof/>
        </w:rPr>
      </w:r>
      <w:r>
        <w:rPr>
          <w:noProof/>
        </w:rPr>
        <w:fldChar w:fldCharType="separate"/>
      </w:r>
      <w:r>
        <w:rPr>
          <w:noProof/>
        </w:rPr>
        <w:t>99</w:t>
      </w:r>
      <w:r>
        <w:rPr>
          <w:noProof/>
        </w:rPr>
        <w:fldChar w:fldCharType="end"/>
      </w:r>
    </w:p>
    <w:p w14:paraId="4957AC42" w14:textId="4B531986"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6.1.6.3.8</w:t>
      </w:r>
      <w:r>
        <w:rPr>
          <w:rFonts w:asciiTheme="minorHAnsi" w:eastAsiaTheme="minorEastAsia" w:hAnsiTheme="minorHAnsi" w:cstheme="minorBidi"/>
          <w:noProof/>
          <w:kern w:val="2"/>
          <w:sz w:val="24"/>
          <w:szCs w:val="24"/>
          <w:lang w:val="en-US"/>
          <w14:ligatures w14:val="standardContextual"/>
        </w:rPr>
        <w:tab/>
      </w:r>
      <w:r>
        <w:rPr>
          <w:noProof/>
        </w:rPr>
        <w:t>Enumeration: A</w:t>
      </w:r>
      <w:r>
        <w:rPr>
          <w:noProof/>
          <w:lang w:eastAsia="zh-CN"/>
        </w:rPr>
        <w:t>sType</w:t>
      </w:r>
      <w:r>
        <w:rPr>
          <w:noProof/>
        </w:rPr>
        <w:tab/>
      </w:r>
      <w:r>
        <w:rPr>
          <w:noProof/>
        </w:rPr>
        <w:fldChar w:fldCharType="begin"/>
      </w:r>
      <w:r>
        <w:rPr>
          <w:noProof/>
        </w:rPr>
        <w:instrText xml:space="preserve"> PAGEREF _Toc215000582 \h </w:instrText>
      </w:r>
      <w:r>
        <w:rPr>
          <w:noProof/>
        </w:rPr>
      </w:r>
      <w:r>
        <w:rPr>
          <w:noProof/>
        </w:rPr>
        <w:fldChar w:fldCharType="separate"/>
      </w:r>
      <w:r>
        <w:rPr>
          <w:noProof/>
        </w:rPr>
        <w:t>100</w:t>
      </w:r>
      <w:r>
        <w:rPr>
          <w:noProof/>
        </w:rPr>
        <w:fldChar w:fldCharType="end"/>
      </w:r>
    </w:p>
    <w:p w14:paraId="43783E89" w14:textId="0132738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6.1.6.3.9</w:t>
      </w:r>
      <w:r>
        <w:rPr>
          <w:rFonts w:asciiTheme="minorHAnsi" w:eastAsiaTheme="minorEastAsia" w:hAnsiTheme="minorHAnsi" w:cstheme="minorBidi"/>
          <w:noProof/>
          <w:kern w:val="2"/>
          <w:sz w:val="24"/>
          <w:szCs w:val="24"/>
          <w:lang w:val="en-US"/>
          <w14:ligatures w14:val="standardContextual"/>
        </w:rPr>
        <w:tab/>
      </w:r>
      <w:r>
        <w:rPr>
          <w:noProof/>
        </w:rPr>
        <w:t>Enumeration: AsDeregistrationReason</w:t>
      </w:r>
      <w:r>
        <w:rPr>
          <w:noProof/>
        </w:rPr>
        <w:tab/>
      </w:r>
      <w:r>
        <w:rPr>
          <w:noProof/>
        </w:rPr>
        <w:fldChar w:fldCharType="begin"/>
      </w:r>
      <w:r>
        <w:rPr>
          <w:noProof/>
        </w:rPr>
        <w:instrText xml:space="preserve"> PAGEREF _Toc215000583 \h </w:instrText>
      </w:r>
      <w:r>
        <w:rPr>
          <w:noProof/>
        </w:rPr>
      </w:r>
      <w:r>
        <w:rPr>
          <w:noProof/>
        </w:rPr>
        <w:fldChar w:fldCharType="separate"/>
      </w:r>
      <w:r>
        <w:rPr>
          <w:noProof/>
        </w:rPr>
        <w:t>100</w:t>
      </w:r>
      <w:r>
        <w:rPr>
          <w:noProof/>
        </w:rPr>
        <w:fldChar w:fldCharType="end"/>
      </w:r>
    </w:p>
    <w:p w14:paraId="7703F072" w14:textId="015D0CC3"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6.1.6.4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_Toc215000584 \h </w:instrText>
      </w:r>
      <w:r>
        <w:rPr>
          <w:noProof/>
        </w:rPr>
      </w:r>
      <w:r>
        <w:rPr>
          <w:noProof/>
        </w:rPr>
        <w:fldChar w:fldCharType="separate"/>
      </w:r>
      <w:r>
        <w:rPr>
          <w:noProof/>
        </w:rPr>
        <w:t>101</w:t>
      </w:r>
      <w:r>
        <w:rPr>
          <w:noProof/>
        </w:rPr>
        <w:fldChar w:fldCharType="end"/>
      </w:r>
    </w:p>
    <w:p w14:paraId="6D2C4E15" w14:textId="6902BBA5"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_Toc215000585 \h </w:instrText>
      </w:r>
      <w:r>
        <w:rPr>
          <w:noProof/>
        </w:rPr>
      </w:r>
      <w:r>
        <w:rPr>
          <w:noProof/>
        </w:rPr>
        <w:fldChar w:fldCharType="separate"/>
      </w:r>
      <w:r>
        <w:rPr>
          <w:noProof/>
        </w:rPr>
        <w:t>101</w:t>
      </w:r>
      <w:r>
        <w:rPr>
          <w:noProof/>
        </w:rPr>
        <w:fldChar w:fldCharType="end"/>
      </w:r>
    </w:p>
    <w:p w14:paraId="57BC6175" w14:textId="0CDBEA86"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_Toc215000586 \h </w:instrText>
      </w:r>
      <w:r>
        <w:rPr>
          <w:noProof/>
        </w:rPr>
      </w:r>
      <w:r>
        <w:rPr>
          <w:noProof/>
        </w:rPr>
        <w:fldChar w:fldCharType="separate"/>
      </w:r>
      <w:r>
        <w:rPr>
          <w:noProof/>
        </w:rPr>
        <w:t>101</w:t>
      </w:r>
      <w:r>
        <w:rPr>
          <w:noProof/>
        </w:rPr>
        <w:fldChar w:fldCharType="end"/>
      </w:r>
    </w:p>
    <w:p w14:paraId="70F399A5" w14:textId="5DED1424"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_Toc215000587 \h </w:instrText>
      </w:r>
      <w:r>
        <w:rPr>
          <w:noProof/>
        </w:rPr>
      </w:r>
      <w:r>
        <w:rPr>
          <w:noProof/>
        </w:rPr>
        <w:fldChar w:fldCharType="separate"/>
      </w:r>
      <w:r>
        <w:rPr>
          <w:noProof/>
        </w:rPr>
        <w:t>101</w:t>
      </w:r>
      <w:r>
        <w:rPr>
          <w:noProof/>
        </w:rPr>
        <w:fldChar w:fldCharType="end"/>
      </w:r>
    </w:p>
    <w:p w14:paraId="4C5A4E78" w14:textId="5C629B36"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_Toc215000588 \h </w:instrText>
      </w:r>
      <w:r>
        <w:rPr>
          <w:noProof/>
        </w:rPr>
      </w:r>
      <w:r>
        <w:rPr>
          <w:noProof/>
        </w:rPr>
        <w:fldChar w:fldCharType="separate"/>
      </w:r>
      <w:r>
        <w:rPr>
          <w:noProof/>
        </w:rPr>
        <w:t>101</w:t>
      </w:r>
      <w:r>
        <w:rPr>
          <w:noProof/>
        </w:rPr>
        <w:fldChar w:fldCharType="end"/>
      </w:r>
    </w:p>
    <w:p w14:paraId="3F81316D" w14:textId="07D0A063"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6.1.8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_Toc215000589 \h </w:instrText>
      </w:r>
      <w:r>
        <w:rPr>
          <w:noProof/>
        </w:rPr>
      </w:r>
      <w:r>
        <w:rPr>
          <w:noProof/>
        </w:rPr>
        <w:fldChar w:fldCharType="separate"/>
      </w:r>
      <w:r>
        <w:rPr>
          <w:noProof/>
        </w:rPr>
        <w:t>101</w:t>
      </w:r>
      <w:r>
        <w:rPr>
          <w:noProof/>
        </w:rPr>
        <w:fldChar w:fldCharType="end"/>
      </w:r>
    </w:p>
    <w:p w14:paraId="5A5208A6" w14:textId="1436DC28" w:rsidR="0082548B" w:rsidRDefault="0082548B">
      <w:pPr>
        <w:pStyle w:val="TOC3"/>
        <w:rPr>
          <w:rFonts w:asciiTheme="minorHAnsi" w:eastAsiaTheme="minorEastAsia" w:hAnsiTheme="minorHAnsi" w:cstheme="minorBidi"/>
          <w:noProof/>
          <w:kern w:val="2"/>
          <w:sz w:val="24"/>
          <w:szCs w:val="24"/>
          <w:lang w:val="en-US"/>
          <w14:ligatures w14:val="standardContextual"/>
        </w:rPr>
      </w:pPr>
      <w:r w:rsidRPr="004D4C7B">
        <w:rPr>
          <w:noProof/>
          <w:lang w:val="en-US"/>
        </w:rPr>
        <w:t>6.1.9</w:t>
      </w:r>
      <w:r>
        <w:rPr>
          <w:rFonts w:asciiTheme="minorHAnsi" w:eastAsiaTheme="minorEastAsia" w:hAnsiTheme="minorHAnsi" w:cstheme="minorBidi"/>
          <w:noProof/>
          <w:kern w:val="2"/>
          <w:sz w:val="24"/>
          <w:szCs w:val="24"/>
          <w:lang w:val="en-US"/>
          <w14:ligatures w14:val="standardContextual"/>
        </w:rPr>
        <w:tab/>
      </w:r>
      <w:r w:rsidRPr="004D4C7B">
        <w:rPr>
          <w:noProof/>
          <w:lang w:val="en-US"/>
        </w:rPr>
        <w:t>Security</w:t>
      </w:r>
      <w:r>
        <w:rPr>
          <w:noProof/>
        </w:rPr>
        <w:tab/>
      </w:r>
      <w:r>
        <w:rPr>
          <w:noProof/>
        </w:rPr>
        <w:fldChar w:fldCharType="begin"/>
      </w:r>
      <w:r>
        <w:rPr>
          <w:noProof/>
        </w:rPr>
        <w:instrText xml:space="preserve"> PAGEREF _Toc215000590 \h </w:instrText>
      </w:r>
      <w:r>
        <w:rPr>
          <w:noProof/>
        </w:rPr>
      </w:r>
      <w:r>
        <w:rPr>
          <w:noProof/>
        </w:rPr>
        <w:fldChar w:fldCharType="separate"/>
      </w:r>
      <w:r>
        <w:rPr>
          <w:noProof/>
        </w:rPr>
        <w:t>102</w:t>
      </w:r>
      <w:r>
        <w:rPr>
          <w:noProof/>
        </w:rPr>
        <w:fldChar w:fldCharType="end"/>
      </w:r>
    </w:p>
    <w:p w14:paraId="1822B148" w14:textId="3AFC01D0" w:rsidR="0082548B" w:rsidRDefault="0082548B">
      <w:pPr>
        <w:pStyle w:val="TOC3"/>
        <w:rPr>
          <w:rFonts w:asciiTheme="minorHAnsi" w:eastAsiaTheme="minorEastAsia" w:hAnsiTheme="minorHAnsi" w:cstheme="minorBidi"/>
          <w:noProof/>
          <w:kern w:val="2"/>
          <w:sz w:val="24"/>
          <w:szCs w:val="24"/>
          <w:lang w:val="en-US"/>
          <w14:ligatures w14:val="standardContextual"/>
        </w:rPr>
      </w:pPr>
      <w:r w:rsidRPr="004D4C7B">
        <w:rPr>
          <w:noProof/>
          <w:lang w:val="en-US"/>
        </w:rPr>
        <w:t>6.1.10</w:t>
      </w:r>
      <w:r>
        <w:rPr>
          <w:rFonts w:asciiTheme="minorHAnsi" w:eastAsiaTheme="minorEastAsia" w:hAnsiTheme="minorHAnsi" w:cstheme="minorBidi"/>
          <w:noProof/>
          <w:kern w:val="2"/>
          <w:sz w:val="24"/>
          <w:szCs w:val="24"/>
          <w:lang w:val="en-US"/>
          <w14:ligatures w14:val="standardContextual"/>
        </w:rPr>
        <w:tab/>
      </w:r>
      <w:r w:rsidRPr="004D4C7B">
        <w:rPr>
          <w:noProof/>
          <w:lang w:val="en-US"/>
        </w:rPr>
        <w:t>HTTP redirection</w:t>
      </w:r>
      <w:r>
        <w:rPr>
          <w:noProof/>
        </w:rPr>
        <w:tab/>
      </w:r>
      <w:r>
        <w:rPr>
          <w:noProof/>
        </w:rPr>
        <w:fldChar w:fldCharType="begin"/>
      </w:r>
      <w:r>
        <w:rPr>
          <w:noProof/>
        </w:rPr>
        <w:instrText xml:space="preserve"> PAGEREF _Toc215000591 \h </w:instrText>
      </w:r>
      <w:r>
        <w:rPr>
          <w:noProof/>
        </w:rPr>
      </w:r>
      <w:r>
        <w:rPr>
          <w:noProof/>
        </w:rPr>
        <w:fldChar w:fldCharType="separate"/>
      </w:r>
      <w:r>
        <w:rPr>
          <w:noProof/>
        </w:rPr>
        <w:t>102</w:t>
      </w:r>
      <w:r>
        <w:rPr>
          <w:noProof/>
        </w:rPr>
        <w:fldChar w:fldCharType="end"/>
      </w:r>
    </w:p>
    <w:p w14:paraId="05F7DCFE" w14:textId="1D8625B2" w:rsidR="0082548B" w:rsidRDefault="0082548B">
      <w:pPr>
        <w:pStyle w:val="TOC2"/>
        <w:rPr>
          <w:rFonts w:asciiTheme="minorHAnsi" w:eastAsiaTheme="minorEastAsia" w:hAnsiTheme="minorHAnsi" w:cstheme="minorBidi"/>
          <w:noProof/>
          <w:kern w:val="2"/>
          <w:sz w:val="24"/>
          <w:szCs w:val="24"/>
          <w:lang w:val="en-US"/>
          <w14:ligatures w14:val="standardContextual"/>
        </w:rPr>
      </w:pPr>
      <w:r>
        <w:rPr>
          <w:noProof/>
        </w:rPr>
        <w:t>6.2</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 API</w:t>
      </w:r>
      <w:r>
        <w:rPr>
          <w:noProof/>
        </w:rPr>
        <w:tab/>
      </w:r>
      <w:r>
        <w:rPr>
          <w:noProof/>
        </w:rPr>
        <w:fldChar w:fldCharType="begin"/>
      </w:r>
      <w:r>
        <w:rPr>
          <w:noProof/>
        </w:rPr>
        <w:instrText xml:space="preserve"> PAGEREF _Toc215000592 \h </w:instrText>
      </w:r>
      <w:r>
        <w:rPr>
          <w:noProof/>
        </w:rPr>
      </w:r>
      <w:r>
        <w:rPr>
          <w:noProof/>
        </w:rPr>
        <w:fldChar w:fldCharType="separate"/>
      </w:r>
      <w:r>
        <w:rPr>
          <w:noProof/>
        </w:rPr>
        <w:t>102</w:t>
      </w:r>
      <w:r>
        <w:rPr>
          <w:noProof/>
        </w:rPr>
        <w:fldChar w:fldCharType="end"/>
      </w:r>
    </w:p>
    <w:p w14:paraId="10E5BAD7" w14:textId="27D8EEFD"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6.2.1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_Toc215000593 \h </w:instrText>
      </w:r>
      <w:r>
        <w:rPr>
          <w:noProof/>
        </w:rPr>
      </w:r>
      <w:r>
        <w:rPr>
          <w:noProof/>
        </w:rPr>
        <w:fldChar w:fldCharType="separate"/>
      </w:r>
      <w:r>
        <w:rPr>
          <w:noProof/>
        </w:rPr>
        <w:t>102</w:t>
      </w:r>
      <w:r>
        <w:rPr>
          <w:noProof/>
        </w:rPr>
        <w:fldChar w:fldCharType="end"/>
      </w:r>
    </w:p>
    <w:p w14:paraId="583D9748" w14:textId="03C14409"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6.2.2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_Toc215000594 \h </w:instrText>
      </w:r>
      <w:r>
        <w:rPr>
          <w:noProof/>
        </w:rPr>
      </w:r>
      <w:r>
        <w:rPr>
          <w:noProof/>
        </w:rPr>
        <w:fldChar w:fldCharType="separate"/>
      </w:r>
      <w:r>
        <w:rPr>
          <w:noProof/>
        </w:rPr>
        <w:t>103</w:t>
      </w:r>
      <w:r>
        <w:rPr>
          <w:noProof/>
        </w:rPr>
        <w:fldChar w:fldCharType="end"/>
      </w:r>
    </w:p>
    <w:p w14:paraId="4DE18271" w14:textId="6406A529"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_Toc215000595 \h </w:instrText>
      </w:r>
      <w:r>
        <w:rPr>
          <w:noProof/>
        </w:rPr>
      </w:r>
      <w:r>
        <w:rPr>
          <w:noProof/>
        </w:rPr>
        <w:fldChar w:fldCharType="separate"/>
      </w:r>
      <w:r>
        <w:rPr>
          <w:noProof/>
        </w:rPr>
        <w:t>103</w:t>
      </w:r>
      <w:r>
        <w:rPr>
          <w:noProof/>
        </w:rPr>
        <w:fldChar w:fldCharType="end"/>
      </w:r>
    </w:p>
    <w:p w14:paraId="5F56085C" w14:textId="4F6709FC"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_Toc215000596 \h </w:instrText>
      </w:r>
      <w:r>
        <w:rPr>
          <w:noProof/>
        </w:rPr>
      </w:r>
      <w:r>
        <w:rPr>
          <w:noProof/>
        </w:rPr>
        <w:fldChar w:fldCharType="separate"/>
      </w:r>
      <w:r>
        <w:rPr>
          <w:noProof/>
        </w:rPr>
        <w:t>103</w:t>
      </w:r>
      <w:r>
        <w:rPr>
          <w:noProof/>
        </w:rPr>
        <w:fldChar w:fldCharType="end"/>
      </w:r>
    </w:p>
    <w:p w14:paraId="028B8D10" w14:textId="216BB53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_Toc215000597 \h </w:instrText>
      </w:r>
      <w:r>
        <w:rPr>
          <w:noProof/>
        </w:rPr>
      </w:r>
      <w:r>
        <w:rPr>
          <w:noProof/>
        </w:rPr>
        <w:fldChar w:fldCharType="separate"/>
      </w:r>
      <w:r>
        <w:rPr>
          <w:noProof/>
        </w:rPr>
        <w:t>103</w:t>
      </w:r>
      <w:r>
        <w:rPr>
          <w:noProof/>
        </w:rPr>
        <w:fldChar w:fldCharType="end"/>
      </w:r>
    </w:p>
    <w:p w14:paraId="3EAF57E9" w14:textId="6A1412F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_Toc215000598 \h </w:instrText>
      </w:r>
      <w:r>
        <w:rPr>
          <w:noProof/>
        </w:rPr>
      </w:r>
      <w:r>
        <w:rPr>
          <w:noProof/>
        </w:rPr>
        <w:fldChar w:fldCharType="separate"/>
      </w:r>
      <w:r>
        <w:rPr>
          <w:noProof/>
        </w:rPr>
        <w:t>103</w:t>
      </w:r>
      <w:r>
        <w:rPr>
          <w:noProof/>
        </w:rPr>
        <w:fldChar w:fldCharType="end"/>
      </w:r>
    </w:p>
    <w:p w14:paraId="67CC48DB" w14:textId="1ECF55AD"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_Toc215000599 \h </w:instrText>
      </w:r>
      <w:r>
        <w:rPr>
          <w:noProof/>
        </w:rPr>
      </w:r>
      <w:r>
        <w:rPr>
          <w:noProof/>
        </w:rPr>
        <w:fldChar w:fldCharType="separate"/>
      </w:r>
      <w:r>
        <w:rPr>
          <w:noProof/>
        </w:rPr>
        <w:t>103</w:t>
      </w:r>
      <w:r>
        <w:rPr>
          <w:noProof/>
        </w:rPr>
        <w:fldChar w:fldCharType="end"/>
      </w:r>
    </w:p>
    <w:p w14:paraId="2313E7C8" w14:textId="666E2525"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_Toc215000600 \h </w:instrText>
      </w:r>
      <w:r>
        <w:rPr>
          <w:noProof/>
        </w:rPr>
      </w:r>
      <w:r>
        <w:rPr>
          <w:noProof/>
        </w:rPr>
        <w:fldChar w:fldCharType="separate"/>
      </w:r>
      <w:r>
        <w:rPr>
          <w:noProof/>
        </w:rPr>
        <w:t>103</w:t>
      </w:r>
      <w:r>
        <w:rPr>
          <w:noProof/>
        </w:rPr>
        <w:fldChar w:fldCharType="end"/>
      </w:r>
    </w:p>
    <w:p w14:paraId="4DAF9E8D" w14:textId="050354A9"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6.2.3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_Toc215000601 \h </w:instrText>
      </w:r>
      <w:r>
        <w:rPr>
          <w:noProof/>
        </w:rPr>
      </w:r>
      <w:r>
        <w:rPr>
          <w:noProof/>
        </w:rPr>
        <w:fldChar w:fldCharType="separate"/>
      </w:r>
      <w:r>
        <w:rPr>
          <w:noProof/>
        </w:rPr>
        <w:t>104</w:t>
      </w:r>
      <w:r>
        <w:rPr>
          <w:noProof/>
        </w:rPr>
        <w:fldChar w:fldCharType="end"/>
      </w:r>
    </w:p>
    <w:p w14:paraId="65625838" w14:textId="2BBD331E"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_Toc215000602 \h </w:instrText>
      </w:r>
      <w:r>
        <w:rPr>
          <w:noProof/>
        </w:rPr>
      </w:r>
      <w:r>
        <w:rPr>
          <w:noProof/>
        </w:rPr>
        <w:fldChar w:fldCharType="separate"/>
      </w:r>
      <w:r>
        <w:rPr>
          <w:noProof/>
        </w:rPr>
        <w:t>104</w:t>
      </w:r>
      <w:r>
        <w:rPr>
          <w:noProof/>
        </w:rPr>
        <w:fldChar w:fldCharType="end"/>
      </w:r>
    </w:p>
    <w:p w14:paraId="08DF43C0" w14:textId="1680A9EC"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6.2.3.2</w:t>
      </w:r>
      <w:r>
        <w:rPr>
          <w:rFonts w:asciiTheme="minorHAnsi" w:eastAsiaTheme="minorEastAsia" w:hAnsiTheme="minorHAnsi" w:cstheme="minorBidi"/>
          <w:noProof/>
          <w:kern w:val="2"/>
          <w:sz w:val="24"/>
          <w:szCs w:val="24"/>
          <w:lang w:val="en-US"/>
          <w14:ligatures w14:val="standardContextual"/>
        </w:rPr>
        <w:tab/>
      </w:r>
      <w:r>
        <w:rPr>
          <w:noProof/>
        </w:rPr>
        <w:t>Resource: IMS Associated Identities</w:t>
      </w:r>
      <w:r>
        <w:rPr>
          <w:noProof/>
        </w:rPr>
        <w:tab/>
      </w:r>
      <w:r>
        <w:rPr>
          <w:noProof/>
        </w:rPr>
        <w:fldChar w:fldCharType="begin"/>
      </w:r>
      <w:r>
        <w:rPr>
          <w:noProof/>
        </w:rPr>
        <w:instrText xml:space="preserve"> PAGEREF _Toc215000603 \h </w:instrText>
      </w:r>
      <w:r>
        <w:rPr>
          <w:noProof/>
        </w:rPr>
      </w:r>
      <w:r>
        <w:rPr>
          <w:noProof/>
        </w:rPr>
        <w:fldChar w:fldCharType="separate"/>
      </w:r>
      <w:r>
        <w:rPr>
          <w:noProof/>
        </w:rPr>
        <w:t>107</w:t>
      </w:r>
      <w:r>
        <w:rPr>
          <w:noProof/>
        </w:rPr>
        <w:fldChar w:fldCharType="end"/>
      </w:r>
    </w:p>
    <w:p w14:paraId="7836C356" w14:textId="5DA3FE3C"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_Toc215000604 \h </w:instrText>
      </w:r>
      <w:r>
        <w:rPr>
          <w:noProof/>
        </w:rPr>
      </w:r>
      <w:r>
        <w:rPr>
          <w:noProof/>
        </w:rPr>
        <w:fldChar w:fldCharType="separate"/>
      </w:r>
      <w:r>
        <w:rPr>
          <w:noProof/>
        </w:rPr>
        <w:t>107</w:t>
      </w:r>
      <w:r>
        <w:rPr>
          <w:noProof/>
        </w:rPr>
        <w:fldChar w:fldCharType="end"/>
      </w:r>
    </w:p>
    <w:p w14:paraId="67F0A8FC" w14:textId="4CF8A8D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_Toc215000605 \h </w:instrText>
      </w:r>
      <w:r>
        <w:rPr>
          <w:noProof/>
        </w:rPr>
      </w:r>
      <w:r>
        <w:rPr>
          <w:noProof/>
        </w:rPr>
        <w:fldChar w:fldCharType="separate"/>
      </w:r>
      <w:r>
        <w:rPr>
          <w:noProof/>
        </w:rPr>
        <w:t>108</w:t>
      </w:r>
      <w:r>
        <w:rPr>
          <w:noProof/>
        </w:rPr>
        <w:fldChar w:fldCharType="end"/>
      </w:r>
    </w:p>
    <w:p w14:paraId="168FB75F" w14:textId="13101831"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_Toc215000606 \h </w:instrText>
      </w:r>
      <w:r>
        <w:rPr>
          <w:noProof/>
        </w:rPr>
      </w:r>
      <w:r>
        <w:rPr>
          <w:noProof/>
        </w:rPr>
        <w:fldChar w:fldCharType="separate"/>
      </w:r>
      <w:r>
        <w:rPr>
          <w:noProof/>
        </w:rPr>
        <w:t>108</w:t>
      </w:r>
      <w:r>
        <w:rPr>
          <w:noProof/>
        </w:rPr>
        <w:fldChar w:fldCharType="end"/>
      </w:r>
    </w:p>
    <w:p w14:paraId="227A799A" w14:textId="2E9B329A"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6.2.3.3</w:t>
      </w:r>
      <w:r>
        <w:rPr>
          <w:rFonts w:asciiTheme="minorHAnsi" w:eastAsiaTheme="minorEastAsia" w:hAnsiTheme="minorHAnsi" w:cstheme="minorBidi"/>
          <w:noProof/>
          <w:kern w:val="2"/>
          <w:sz w:val="24"/>
          <w:szCs w:val="24"/>
          <w:lang w:val="en-US"/>
          <w14:ligatures w14:val="standardContextual"/>
        </w:rPr>
        <w:tab/>
      </w:r>
      <w:r>
        <w:rPr>
          <w:noProof/>
        </w:rPr>
        <w:t>Resource: MSISDNS</w:t>
      </w:r>
      <w:r>
        <w:rPr>
          <w:noProof/>
        </w:rPr>
        <w:tab/>
      </w:r>
      <w:r>
        <w:rPr>
          <w:noProof/>
        </w:rPr>
        <w:fldChar w:fldCharType="begin"/>
      </w:r>
      <w:r>
        <w:rPr>
          <w:noProof/>
        </w:rPr>
        <w:instrText xml:space="preserve"> PAGEREF _Toc215000607 \h </w:instrText>
      </w:r>
      <w:r>
        <w:rPr>
          <w:noProof/>
        </w:rPr>
      </w:r>
      <w:r>
        <w:rPr>
          <w:noProof/>
        </w:rPr>
        <w:fldChar w:fldCharType="separate"/>
      </w:r>
      <w:r>
        <w:rPr>
          <w:noProof/>
        </w:rPr>
        <w:t>109</w:t>
      </w:r>
      <w:r>
        <w:rPr>
          <w:noProof/>
        </w:rPr>
        <w:fldChar w:fldCharType="end"/>
      </w:r>
    </w:p>
    <w:p w14:paraId="4F97C45D" w14:textId="4355EC48"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_Toc215000608 \h </w:instrText>
      </w:r>
      <w:r>
        <w:rPr>
          <w:noProof/>
        </w:rPr>
      </w:r>
      <w:r>
        <w:rPr>
          <w:noProof/>
        </w:rPr>
        <w:fldChar w:fldCharType="separate"/>
      </w:r>
      <w:r>
        <w:rPr>
          <w:noProof/>
        </w:rPr>
        <w:t>109</w:t>
      </w:r>
      <w:r>
        <w:rPr>
          <w:noProof/>
        </w:rPr>
        <w:fldChar w:fldCharType="end"/>
      </w:r>
    </w:p>
    <w:p w14:paraId="0C54FF33" w14:textId="5703C76D"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_Toc215000609 \h </w:instrText>
      </w:r>
      <w:r>
        <w:rPr>
          <w:noProof/>
        </w:rPr>
      </w:r>
      <w:r>
        <w:rPr>
          <w:noProof/>
        </w:rPr>
        <w:fldChar w:fldCharType="separate"/>
      </w:r>
      <w:r>
        <w:rPr>
          <w:noProof/>
        </w:rPr>
        <w:t>109</w:t>
      </w:r>
      <w:r>
        <w:rPr>
          <w:noProof/>
        </w:rPr>
        <w:fldChar w:fldCharType="end"/>
      </w:r>
    </w:p>
    <w:p w14:paraId="33CF1215" w14:textId="62FAB9A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_Toc215000610 \h </w:instrText>
      </w:r>
      <w:r>
        <w:rPr>
          <w:noProof/>
        </w:rPr>
      </w:r>
      <w:r>
        <w:rPr>
          <w:noProof/>
        </w:rPr>
        <w:fldChar w:fldCharType="separate"/>
      </w:r>
      <w:r>
        <w:rPr>
          <w:noProof/>
        </w:rPr>
        <w:t>109</w:t>
      </w:r>
      <w:r>
        <w:rPr>
          <w:noProof/>
        </w:rPr>
        <w:fldChar w:fldCharType="end"/>
      </w:r>
    </w:p>
    <w:p w14:paraId="29F57F34" w14:textId="001FEF47"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6.2.3.4</w:t>
      </w:r>
      <w:r>
        <w:rPr>
          <w:rFonts w:asciiTheme="minorHAnsi" w:eastAsiaTheme="minorEastAsia" w:hAnsiTheme="minorHAnsi" w:cstheme="minorBidi"/>
          <w:noProof/>
          <w:kern w:val="2"/>
          <w:sz w:val="24"/>
          <w:szCs w:val="24"/>
          <w:lang w:val="en-US"/>
          <w14:ligatures w14:val="standardContextual"/>
        </w:rPr>
        <w:tab/>
      </w:r>
      <w:r>
        <w:rPr>
          <w:noProof/>
        </w:rPr>
        <w:t>Resource: S-CSCF Capabilities</w:t>
      </w:r>
      <w:r>
        <w:rPr>
          <w:noProof/>
        </w:rPr>
        <w:tab/>
      </w:r>
      <w:r>
        <w:rPr>
          <w:noProof/>
        </w:rPr>
        <w:fldChar w:fldCharType="begin"/>
      </w:r>
      <w:r>
        <w:rPr>
          <w:noProof/>
        </w:rPr>
        <w:instrText xml:space="preserve"> PAGEREF _Toc215000611 \h </w:instrText>
      </w:r>
      <w:r>
        <w:rPr>
          <w:noProof/>
        </w:rPr>
      </w:r>
      <w:r>
        <w:rPr>
          <w:noProof/>
        </w:rPr>
        <w:fldChar w:fldCharType="separate"/>
      </w:r>
      <w:r>
        <w:rPr>
          <w:noProof/>
        </w:rPr>
        <w:t>110</w:t>
      </w:r>
      <w:r>
        <w:rPr>
          <w:noProof/>
        </w:rPr>
        <w:fldChar w:fldCharType="end"/>
      </w:r>
    </w:p>
    <w:p w14:paraId="4A1DC3FC" w14:textId="64FC0204"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_Toc215000612 \h </w:instrText>
      </w:r>
      <w:r>
        <w:rPr>
          <w:noProof/>
        </w:rPr>
      </w:r>
      <w:r>
        <w:rPr>
          <w:noProof/>
        </w:rPr>
        <w:fldChar w:fldCharType="separate"/>
      </w:r>
      <w:r>
        <w:rPr>
          <w:noProof/>
        </w:rPr>
        <w:t>110</w:t>
      </w:r>
      <w:r>
        <w:rPr>
          <w:noProof/>
        </w:rPr>
        <w:fldChar w:fldCharType="end"/>
      </w:r>
    </w:p>
    <w:p w14:paraId="72F46912" w14:textId="4769799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_Toc215000613 \h </w:instrText>
      </w:r>
      <w:r>
        <w:rPr>
          <w:noProof/>
        </w:rPr>
      </w:r>
      <w:r>
        <w:rPr>
          <w:noProof/>
        </w:rPr>
        <w:fldChar w:fldCharType="separate"/>
      </w:r>
      <w:r>
        <w:rPr>
          <w:noProof/>
        </w:rPr>
        <w:t>111</w:t>
      </w:r>
      <w:r>
        <w:rPr>
          <w:noProof/>
        </w:rPr>
        <w:fldChar w:fldCharType="end"/>
      </w:r>
    </w:p>
    <w:p w14:paraId="256FBF2B" w14:textId="1D97DEA8"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_Toc215000614 \h </w:instrText>
      </w:r>
      <w:r>
        <w:rPr>
          <w:noProof/>
        </w:rPr>
      </w:r>
      <w:r>
        <w:rPr>
          <w:noProof/>
        </w:rPr>
        <w:fldChar w:fldCharType="separate"/>
      </w:r>
      <w:r>
        <w:rPr>
          <w:noProof/>
        </w:rPr>
        <w:t>111</w:t>
      </w:r>
      <w:r>
        <w:rPr>
          <w:noProof/>
        </w:rPr>
        <w:fldChar w:fldCharType="end"/>
      </w:r>
    </w:p>
    <w:p w14:paraId="4B059030" w14:textId="18B287F2"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6.2.3.5</w:t>
      </w:r>
      <w:r>
        <w:rPr>
          <w:rFonts w:asciiTheme="minorHAnsi" w:eastAsiaTheme="minorEastAsia" w:hAnsiTheme="minorHAnsi" w:cstheme="minorBidi"/>
          <w:noProof/>
          <w:kern w:val="2"/>
          <w:sz w:val="24"/>
          <w:szCs w:val="24"/>
          <w:lang w:val="en-US"/>
          <w14:ligatures w14:val="standardContextual"/>
        </w:rPr>
        <w:tab/>
      </w:r>
      <w:r>
        <w:rPr>
          <w:noProof/>
        </w:rPr>
        <w:t>Resource: IMS Profile Data</w:t>
      </w:r>
      <w:r>
        <w:rPr>
          <w:noProof/>
        </w:rPr>
        <w:tab/>
      </w:r>
      <w:r>
        <w:rPr>
          <w:noProof/>
        </w:rPr>
        <w:fldChar w:fldCharType="begin"/>
      </w:r>
      <w:r>
        <w:rPr>
          <w:noProof/>
        </w:rPr>
        <w:instrText xml:space="preserve"> PAGEREF _Toc215000615 \h </w:instrText>
      </w:r>
      <w:r>
        <w:rPr>
          <w:noProof/>
        </w:rPr>
      </w:r>
      <w:r>
        <w:rPr>
          <w:noProof/>
        </w:rPr>
        <w:fldChar w:fldCharType="separate"/>
      </w:r>
      <w:r>
        <w:rPr>
          <w:noProof/>
        </w:rPr>
        <w:t>112</w:t>
      </w:r>
      <w:r>
        <w:rPr>
          <w:noProof/>
        </w:rPr>
        <w:fldChar w:fldCharType="end"/>
      </w:r>
    </w:p>
    <w:p w14:paraId="2F796ACA" w14:textId="2F37DC08"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_Toc215000616 \h </w:instrText>
      </w:r>
      <w:r>
        <w:rPr>
          <w:noProof/>
        </w:rPr>
      </w:r>
      <w:r>
        <w:rPr>
          <w:noProof/>
        </w:rPr>
        <w:fldChar w:fldCharType="separate"/>
      </w:r>
      <w:r>
        <w:rPr>
          <w:noProof/>
        </w:rPr>
        <w:t>112</w:t>
      </w:r>
      <w:r>
        <w:rPr>
          <w:noProof/>
        </w:rPr>
        <w:fldChar w:fldCharType="end"/>
      </w:r>
    </w:p>
    <w:p w14:paraId="600289B1" w14:textId="763FEC7E"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_Toc215000617 \h </w:instrText>
      </w:r>
      <w:r>
        <w:rPr>
          <w:noProof/>
        </w:rPr>
      </w:r>
      <w:r>
        <w:rPr>
          <w:noProof/>
        </w:rPr>
        <w:fldChar w:fldCharType="separate"/>
      </w:r>
      <w:r>
        <w:rPr>
          <w:noProof/>
        </w:rPr>
        <w:t>112</w:t>
      </w:r>
      <w:r>
        <w:rPr>
          <w:noProof/>
        </w:rPr>
        <w:fldChar w:fldCharType="end"/>
      </w:r>
    </w:p>
    <w:p w14:paraId="5C6941FC" w14:textId="4B4677D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_Toc215000618 \h </w:instrText>
      </w:r>
      <w:r>
        <w:rPr>
          <w:noProof/>
        </w:rPr>
      </w:r>
      <w:r>
        <w:rPr>
          <w:noProof/>
        </w:rPr>
        <w:fldChar w:fldCharType="separate"/>
      </w:r>
      <w:r>
        <w:rPr>
          <w:noProof/>
        </w:rPr>
        <w:t>112</w:t>
      </w:r>
      <w:r>
        <w:rPr>
          <w:noProof/>
        </w:rPr>
        <w:fldChar w:fldCharType="end"/>
      </w:r>
    </w:p>
    <w:p w14:paraId="4D1555F6" w14:textId="1F934F5B"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6.2.3.6</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_Toc215000619 \h </w:instrText>
      </w:r>
      <w:r>
        <w:rPr>
          <w:noProof/>
        </w:rPr>
      </w:r>
      <w:r>
        <w:rPr>
          <w:noProof/>
        </w:rPr>
        <w:fldChar w:fldCharType="separate"/>
      </w:r>
      <w:r>
        <w:rPr>
          <w:noProof/>
        </w:rPr>
        <w:t>114</w:t>
      </w:r>
      <w:r>
        <w:rPr>
          <w:noProof/>
        </w:rPr>
        <w:fldChar w:fldCharType="end"/>
      </w:r>
    </w:p>
    <w:p w14:paraId="468F8A0B" w14:textId="5E214883"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_Toc215000620 \h </w:instrText>
      </w:r>
      <w:r>
        <w:rPr>
          <w:noProof/>
        </w:rPr>
      </w:r>
      <w:r>
        <w:rPr>
          <w:noProof/>
        </w:rPr>
        <w:fldChar w:fldCharType="separate"/>
      </w:r>
      <w:r>
        <w:rPr>
          <w:noProof/>
        </w:rPr>
        <w:t>114</w:t>
      </w:r>
      <w:r>
        <w:rPr>
          <w:noProof/>
        </w:rPr>
        <w:fldChar w:fldCharType="end"/>
      </w:r>
    </w:p>
    <w:p w14:paraId="0BAFB35F" w14:textId="7B94F7B2"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_Toc215000621 \h </w:instrText>
      </w:r>
      <w:r>
        <w:rPr>
          <w:noProof/>
        </w:rPr>
      </w:r>
      <w:r>
        <w:rPr>
          <w:noProof/>
        </w:rPr>
        <w:fldChar w:fldCharType="separate"/>
      </w:r>
      <w:r>
        <w:rPr>
          <w:noProof/>
        </w:rPr>
        <w:t>114</w:t>
      </w:r>
      <w:r>
        <w:rPr>
          <w:noProof/>
        </w:rPr>
        <w:fldChar w:fldCharType="end"/>
      </w:r>
    </w:p>
    <w:p w14:paraId="6E810226" w14:textId="28DAB11A"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_Toc215000622 \h </w:instrText>
      </w:r>
      <w:r>
        <w:rPr>
          <w:noProof/>
        </w:rPr>
      </w:r>
      <w:r>
        <w:rPr>
          <w:noProof/>
        </w:rPr>
        <w:fldChar w:fldCharType="separate"/>
      </w:r>
      <w:r>
        <w:rPr>
          <w:noProof/>
        </w:rPr>
        <w:t>114</w:t>
      </w:r>
      <w:r>
        <w:rPr>
          <w:noProof/>
        </w:rPr>
        <w:fldChar w:fldCharType="end"/>
      </w:r>
    </w:p>
    <w:p w14:paraId="663C664F" w14:textId="01CF9661"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6.2.3.7</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_Toc215000623 \h </w:instrText>
      </w:r>
      <w:r>
        <w:rPr>
          <w:noProof/>
        </w:rPr>
      </w:r>
      <w:r>
        <w:rPr>
          <w:noProof/>
        </w:rPr>
        <w:fldChar w:fldCharType="separate"/>
      </w:r>
      <w:r>
        <w:rPr>
          <w:noProof/>
        </w:rPr>
        <w:t>115</w:t>
      </w:r>
      <w:r>
        <w:rPr>
          <w:noProof/>
        </w:rPr>
        <w:fldChar w:fldCharType="end"/>
      </w:r>
    </w:p>
    <w:p w14:paraId="362DE44E" w14:textId="171FEB1D"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_Toc215000624 \h </w:instrText>
      </w:r>
      <w:r>
        <w:rPr>
          <w:noProof/>
        </w:rPr>
      </w:r>
      <w:r>
        <w:rPr>
          <w:noProof/>
        </w:rPr>
        <w:fldChar w:fldCharType="separate"/>
      </w:r>
      <w:r>
        <w:rPr>
          <w:noProof/>
        </w:rPr>
        <w:t>115</w:t>
      </w:r>
      <w:r>
        <w:rPr>
          <w:noProof/>
        </w:rPr>
        <w:fldChar w:fldCharType="end"/>
      </w:r>
    </w:p>
    <w:p w14:paraId="199C44A1" w14:textId="07DF8962"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_Toc215000625 \h </w:instrText>
      </w:r>
      <w:r>
        <w:rPr>
          <w:noProof/>
        </w:rPr>
      </w:r>
      <w:r>
        <w:rPr>
          <w:noProof/>
        </w:rPr>
        <w:fldChar w:fldCharType="separate"/>
      </w:r>
      <w:r>
        <w:rPr>
          <w:noProof/>
        </w:rPr>
        <w:t>116</w:t>
      </w:r>
      <w:r>
        <w:rPr>
          <w:noProof/>
        </w:rPr>
        <w:fldChar w:fldCharType="end"/>
      </w:r>
    </w:p>
    <w:p w14:paraId="1B01821F" w14:textId="72C99405"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_Toc215000626 \h </w:instrText>
      </w:r>
      <w:r>
        <w:rPr>
          <w:noProof/>
        </w:rPr>
      </w:r>
      <w:r>
        <w:rPr>
          <w:noProof/>
        </w:rPr>
        <w:fldChar w:fldCharType="separate"/>
      </w:r>
      <w:r>
        <w:rPr>
          <w:noProof/>
        </w:rPr>
        <w:t>116</w:t>
      </w:r>
      <w:r>
        <w:rPr>
          <w:noProof/>
        </w:rPr>
        <w:fldChar w:fldCharType="end"/>
      </w:r>
    </w:p>
    <w:p w14:paraId="23E9AA7E" w14:textId="578B8BC5"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6.2.3.8</w:t>
      </w:r>
      <w:r>
        <w:rPr>
          <w:rFonts w:asciiTheme="minorHAnsi" w:eastAsiaTheme="minorEastAsia" w:hAnsiTheme="minorHAnsi" w:cstheme="minorBidi"/>
          <w:noProof/>
          <w:kern w:val="2"/>
          <w:sz w:val="24"/>
          <w:szCs w:val="24"/>
          <w:lang w:val="en-US"/>
          <w14:ligatures w14:val="standardContextual"/>
        </w:rPr>
        <w:tab/>
      </w:r>
      <w:r>
        <w:rPr>
          <w:noProof/>
        </w:rPr>
        <w:t>Resource: SharedDataSubscriptions</w:t>
      </w:r>
      <w:r>
        <w:rPr>
          <w:noProof/>
        </w:rPr>
        <w:tab/>
      </w:r>
      <w:r>
        <w:rPr>
          <w:noProof/>
        </w:rPr>
        <w:fldChar w:fldCharType="begin"/>
      </w:r>
      <w:r>
        <w:rPr>
          <w:noProof/>
        </w:rPr>
        <w:instrText xml:space="preserve"> PAGEREF _Toc215000627 \h </w:instrText>
      </w:r>
      <w:r>
        <w:rPr>
          <w:noProof/>
        </w:rPr>
      </w:r>
      <w:r>
        <w:rPr>
          <w:noProof/>
        </w:rPr>
        <w:fldChar w:fldCharType="separate"/>
      </w:r>
      <w:r>
        <w:rPr>
          <w:noProof/>
        </w:rPr>
        <w:t>118</w:t>
      </w:r>
      <w:r>
        <w:rPr>
          <w:noProof/>
        </w:rPr>
        <w:fldChar w:fldCharType="end"/>
      </w:r>
    </w:p>
    <w:p w14:paraId="563E6556" w14:textId="3CAA17DB"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_Toc215000628 \h </w:instrText>
      </w:r>
      <w:r>
        <w:rPr>
          <w:noProof/>
        </w:rPr>
      </w:r>
      <w:r>
        <w:rPr>
          <w:noProof/>
        </w:rPr>
        <w:fldChar w:fldCharType="separate"/>
      </w:r>
      <w:r>
        <w:rPr>
          <w:noProof/>
        </w:rPr>
        <w:t>118</w:t>
      </w:r>
      <w:r>
        <w:rPr>
          <w:noProof/>
        </w:rPr>
        <w:fldChar w:fldCharType="end"/>
      </w:r>
    </w:p>
    <w:p w14:paraId="32C26B9C" w14:textId="1FE4257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_Toc215000629 \h </w:instrText>
      </w:r>
      <w:r>
        <w:rPr>
          <w:noProof/>
        </w:rPr>
      </w:r>
      <w:r>
        <w:rPr>
          <w:noProof/>
        </w:rPr>
        <w:fldChar w:fldCharType="separate"/>
      </w:r>
      <w:r>
        <w:rPr>
          <w:noProof/>
        </w:rPr>
        <w:t>118</w:t>
      </w:r>
      <w:r>
        <w:rPr>
          <w:noProof/>
        </w:rPr>
        <w:fldChar w:fldCharType="end"/>
      </w:r>
    </w:p>
    <w:p w14:paraId="67A71191" w14:textId="419CE0A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_Toc215000630 \h </w:instrText>
      </w:r>
      <w:r>
        <w:rPr>
          <w:noProof/>
        </w:rPr>
      </w:r>
      <w:r>
        <w:rPr>
          <w:noProof/>
        </w:rPr>
        <w:fldChar w:fldCharType="separate"/>
      </w:r>
      <w:r>
        <w:rPr>
          <w:noProof/>
        </w:rPr>
        <w:t>119</w:t>
      </w:r>
      <w:r>
        <w:rPr>
          <w:noProof/>
        </w:rPr>
        <w:fldChar w:fldCharType="end"/>
      </w:r>
    </w:p>
    <w:p w14:paraId="0F59D5F9" w14:textId="1A1F5219"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6.2.3.9</w:t>
      </w:r>
      <w:r>
        <w:rPr>
          <w:rFonts w:asciiTheme="minorHAnsi" w:eastAsiaTheme="minorEastAsia" w:hAnsiTheme="minorHAnsi" w:cstheme="minorBidi"/>
          <w:noProof/>
          <w:kern w:val="2"/>
          <w:sz w:val="24"/>
          <w:szCs w:val="24"/>
          <w:lang w:val="en-US"/>
          <w14:ligatures w14:val="standardContextual"/>
        </w:rPr>
        <w:tab/>
      </w:r>
      <w:r>
        <w:rPr>
          <w:noProof/>
        </w:rPr>
        <w:t>Resource: Shared Data Individual subscription</w:t>
      </w:r>
      <w:r>
        <w:rPr>
          <w:noProof/>
        </w:rPr>
        <w:tab/>
      </w:r>
      <w:r>
        <w:rPr>
          <w:noProof/>
        </w:rPr>
        <w:fldChar w:fldCharType="begin"/>
      </w:r>
      <w:r>
        <w:rPr>
          <w:noProof/>
        </w:rPr>
        <w:instrText xml:space="preserve"> PAGEREF _Toc215000631 \h </w:instrText>
      </w:r>
      <w:r>
        <w:rPr>
          <w:noProof/>
        </w:rPr>
      </w:r>
      <w:r>
        <w:rPr>
          <w:noProof/>
        </w:rPr>
        <w:fldChar w:fldCharType="separate"/>
      </w:r>
      <w:r>
        <w:rPr>
          <w:noProof/>
        </w:rPr>
        <w:t>120</w:t>
      </w:r>
      <w:r>
        <w:rPr>
          <w:noProof/>
        </w:rPr>
        <w:fldChar w:fldCharType="end"/>
      </w:r>
    </w:p>
    <w:p w14:paraId="04727353" w14:textId="337C10DA"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_Toc215000632 \h </w:instrText>
      </w:r>
      <w:r>
        <w:rPr>
          <w:noProof/>
        </w:rPr>
      </w:r>
      <w:r>
        <w:rPr>
          <w:noProof/>
        </w:rPr>
        <w:fldChar w:fldCharType="separate"/>
      </w:r>
      <w:r>
        <w:rPr>
          <w:noProof/>
        </w:rPr>
        <w:t>120</w:t>
      </w:r>
      <w:r>
        <w:rPr>
          <w:noProof/>
        </w:rPr>
        <w:fldChar w:fldCharType="end"/>
      </w:r>
    </w:p>
    <w:p w14:paraId="35BEDDAB" w14:textId="2F20FC5E"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_Toc215000633 \h </w:instrText>
      </w:r>
      <w:r>
        <w:rPr>
          <w:noProof/>
        </w:rPr>
      </w:r>
      <w:r>
        <w:rPr>
          <w:noProof/>
        </w:rPr>
        <w:fldChar w:fldCharType="separate"/>
      </w:r>
      <w:r>
        <w:rPr>
          <w:noProof/>
        </w:rPr>
        <w:t>120</w:t>
      </w:r>
      <w:r>
        <w:rPr>
          <w:noProof/>
        </w:rPr>
        <w:fldChar w:fldCharType="end"/>
      </w:r>
    </w:p>
    <w:p w14:paraId="764AAA88" w14:textId="50482306"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_Toc215000634 \h </w:instrText>
      </w:r>
      <w:r>
        <w:rPr>
          <w:noProof/>
        </w:rPr>
      </w:r>
      <w:r>
        <w:rPr>
          <w:noProof/>
        </w:rPr>
        <w:fldChar w:fldCharType="separate"/>
      </w:r>
      <w:r>
        <w:rPr>
          <w:noProof/>
        </w:rPr>
        <w:t>120</w:t>
      </w:r>
      <w:r>
        <w:rPr>
          <w:noProof/>
        </w:rPr>
        <w:fldChar w:fldCharType="end"/>
      </w:r>
    </w:p>
    <w:p w14:paraId="297D1333" w14:textId="62B31938"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6.2.3.10</w:t>
      </w:r>
      <w:r>
        <w:rPr>
          <w:rFonts w:asciiTheme="minorHAnsi" w:eastAsiaTheme="minorEastAsia" w:hAnsiTheme="minorHAnsi" w:cstheme="minorBidi"/>
          <w:noProof/>
          <w:kern w:val="2"/>
          <w:sz w:val="24"/>
          <w:szCs w:val="24"/>
          <w:lang w:val="en-US"/>
          <w14:ligatures w14:val="standardContextual"/>
        </w:rPr>
        <w:tab/>
      </w:r>
      <w:r>
        <w:rPr>
          <w:noProof/>
        </w:rPr>
        <w:t>Resource: IMS Registration Status</w:t>
      </w:r>
      <w:r>
        <w:rPr>
          <w:noProof/>
        </w:rPr>
        <w:tab/>
      </w:r>
      <w:r>
        <w:rPr>
          <w:noProof/>
        </w:rPr>
        <w:fldChar w:fldCharType="begin"/>
      </w:r>
      <w:r>
        <w:rPr>
          <w:noProof/>
        </w:rPr>
        <w:instrText xml:space="preserve"> PAGEREF _Toc215000635 \h </w:instrText>
      </w:r>
      <w:r>
        <w:rPr>
          <w:noProof/>
        </w:rPr>
      </w:r>
      <w:r>
        <w:rPr>
          <w:noProof/>
        </w:rPr>
        <w:fldChar w:fldCharType="separate"/>
      </w:r>
      <w:r>
        <w:rPr>
          <w:noProof/>
        </w:rPr>
        <w:t>122</w:t>
      </w:r>
      <w:r>
        <w:rPr>
          <w:noProof/>
        </w:rPr>
        <w:fldChar w:fldCharType="end"/>
      </w:r>
    </w:p>
    <w:p w14:paraId="3E5665AB" w14:textId="77FC04C7"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6.2.3.10.1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_Toc215000636 \h </w:instrText>
      </w:r>
      <w:r>
        <w:rPr>
          <w:noProof/>
        </w:rPr>
      </w:r>
      <w:r>
        <w:rPr>
          <w:noProof/>
        </w:rPr>
        <w:fldChar w:fldCharType="separate"/>
      </w:r>
      <w:r>
        <w:rPr>
          <w:noProof/>
        </w:rPr>
        <w:t>122</w:t>
      </w:r>
      <w:r>
        <w:rPr>
          <w:noProof/>
        </w:rPr>
        <w:fldChar w:fldCharType="end"/>
      </w:r>
    </w:p>
    <w:p w14:paraId="1387184E" w14:textId="13CD11F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6.2.3.10.2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_Toc215000637 \h </w:instrText>
      </w:r>
      <w:r>
        <w:rPr>
          <w:noProof/>
        </w:rPr>
      </w:r>
      <w:r>
        <w:rPr>
          <w:noProof/>
        </w:rPr>
        <w:fldChar w:fldCharType="separate"/>
      </w:r>
      <w:r>
        <w:rPr>
          <w:noProof/>
        </w:rPr>
        <w:t>123</w:t>
      </w:r>
      <w:r>
        <w:rPr>
          <w:noProof/>
        </w:rPr>
        <w:fldChar w:fldCharType="end"/>
      </w:r>
    </w:p>
    <w:p w14:paraId="40BC313E" w14:textId="0C84CE2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6.2.3.10.3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_Toc215000638 \h </w:instrText>
      </w:r>
      <w:r>
        <w:rPr>
          <w:noProof/>
        </w:rPr>
      </w:r>
      <w:r>
        <w:rPr>
          <w:noProof/>
        </w:rPr>
        <w:fldChar w:fldCharType="separate"/>
      </w:r>
      <w:r>
        <w:rPr>
          <w:noProof/>
        </w:rPr>
        <w:t>123</w:t>
      </w:r>
      <w:r>
        <w:rPr>
          <w:noProof/>
        </w:rPr>
        <w:fldChar w:fldCharType="end"/>
      </w:r>
    </w:p>
    <w:p w14:paraId="0EB9E740" w14:textId="4E3CF13F"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6.2.3.11</w:t>
      </w:r>
      <w:r>
        <w:rPr>
          <w:rFonts w:asciiTheme="minorHAnsi" w:eastAsiaTheme="minorEastAsia" w:hAnsiTheme="minorHAnsi" w:cstheme="minorBidi"/>
          <w:noProof/>
          <w:kern w:val="2"/>
          <w:sz w:val="24"/>
          <w:szCs w:val="24"/>
          <w:lang w:val="en-US"/>
          <w14:ligatures w14:val="standardContextual"/>
        </w:rPr>
        <w:tab/>
      </w:r>
      <w:r>
        <w:rPr>
          <w:noProof/>
        </w:rPr>
        <w:t>Resource: Service Priority Information</w:t>
      </w:r>
      <w:r>
        <w:rPr>
          <w:noProof/>
        </w:rPr>
        <w:tab/>
      </w:r>
      <w:r>
        <w:rPr>
          <w:noProof/>
        </w:rPr>
        <w:fldChar w:fldCharType="begin"/>
      </w:r>
      <w:r>
        <w:rPr>
          <w:noProof/>
        </w:rPr>
        <w:instrText xml:space="preserve"> PAGEREF _Toc215000639 \h </w:instrText>
      </w:r>
      <w:r>
        <w:rPr>
          <w:noProof/>
        </w:rPr>
      </w:r>
      <w:r>
        <w:rPr>
          <w:noProof/>
        </w:rPr>
        <w:fldChar w:fldCharType="separate"/>
      </w:r>
      <w:r>
        <w:rPr>
          <w:noProof/>
        </w:rPr>
        <w:t>124</w:t>
      </w:r>
      <w:r>
        <w:rPr>
          <w:noProof/>
        </w:rPr>
        <w:fldChar w:fldCharType="end"/>
      </w:r>
    </w:p>
    <w:p w14:paraId="0CE93FEB" w14:textId="7B1536F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6.2.3.11.1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_Toc215000640 \h </w:instrText>
      </w:r>
      <w:r>
        <w:rPr>
          <w:noProof/>
        </w:rPr>
      </w:r>
      <w:r>
        <w:rPr>
          <w:noProof/>
        </w:rPr>
        <w:fldChar w:fldCharType="separate"/>
      </w:r>
      <w:r>
        <w:rPr>
          <w:noProof/>
        </w:rPr>
        <w:t>124</w:t>
      </w:r>
      <w:r>
        <w:rPr>
          <w:noProof/>
        </w:rPr>
        <w:fldChar w:fldCharType="end"/>
      </w:r>
    </w:p>
    <w:p w14:paraId="6B45E0A7" w14:textId="0A45C18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6.2.3.11.2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_Toc215000641 \h </w:instrText>
      </w:r>
      <w:r>
        <w:rPr>
          <w:noProof/>
        </w:rPr>
      </w:r>
      <w:r>
        <w:rPr>
          <w:noProof/>
        </w:rPr>
        <w:fldChar w:fldCharType="separate"/>
      </w:r>
      <w:r>
        <w:rPr>
          <w:noProof/>
        </w:rPr>
        <w:t>124</w:t>
      </w:r>
      <w:r>
        <w:rPr>
          <w:noProof/>
        </w:rPr>
        <w:fldChar w:fldCharType="end"/>
      </w:r>
    </w:p>
    <w:p w14:paraId="72C84F0A" w14:textId="1477469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6.2.3.11.3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_Toc215000642 \h </w:instrText>
      </w:r>
      <w:r>
        <w:rPr>
          <w:noProof/>
        </w:rPr>
      </w:r>
      <w:r>
        <w:rPr>
          <w:noProof/>
        </w:rPr>
        <w:fldChar w:fldCharType="separate"/>
      </w:r>
      <w:r>
        <w:rPr>
          <w:noProof/>
        </w:rPr>
        <w:t>124</w:t>
      </w:r>
      <w:r>
        <w:rPr>
          <w:noProof/>
        </w:rPr>
        <w:fldChar w:fldCharType="end"/>
      </w:r>
    </w:p>
    <w:p w14:paraId="098D33E3" w14:textId="3DF833FD"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6.2.3.12</w:t>
      </w:r>
      <w:r>
        <w:rPr>
          <w:rFonts w:asciiTheme="minorHAnsi" w:eastAsiaTheme="minorEastAsia" w:hAnsiTheme="minorHAnsi" w:cstheme="minorBidi"/>
          <w:noProof/>
          <w:kern w:val="2"/>
          <w:sz w:val="24"/>
          <w:szCs w:val="24"/>
          <w:lang w:val="en-US"/>
          <w14:ligatures w14:val="standardContextual"/>
        </w:rPr>
        <w:tab/>
      </w:r>
      <w:r>
        <w:rPr>
          <w:noProof/>
        </w:rPr>
        <w:t>Resource: Initial Filter Criteria</w:t>
      </w:r>
      <w:r>
        <w:rPr>
          <w:noProof/>
        </w:rPr>
        <w:tab/>
      </w:r>
      <w:r>
        <w:rPr>
          <w:noProof/>
        </w:rPr>
        <w:fldChar w:fldCharType="begin"/>
      </w:r>
      <w:r>
        <w:rPr>
          <w:noProof/>
        </w:rPr>
        <w:instrText xml:space="preserve"> PAGEREF _Toc215000643 \h </w:instrText>
      </w:r>
      <w:r>
        <w:rPr>
          <w:noProof/>
        </w:rPr>
      </w:r>
      <w:r>
        <w:rPr>
          <w:noProof/>
        </w:rPr>
        <w:fldChar w:fldCharType="separate"/>
      </w:r>
      <w:r>
        <w:rPr>
          <w:noProof/>
        </w:rPr>
        <w:t>125</w:t>
      </w:r>
      <w:r>
        <w:rPr>
          <w:noProof/>
        </w:rPr>
        <w:fldChar w:fldCharType="end"/>
      </w:r>
    </w:p>
    <w:p w14:paraId="090C4BAF" w14:textId="75EB9240"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6.2.3.12.1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_Toc215000644 \h </w:instrText>
      </w:r>
      <w:r>
        <w:rPr>
          <w:noProof/>
        </w:rPr>
      </w:r>
      <w:r>
        <w:rPr>
          <w:noProof/>
        </w:rPr>
        <w:fldChar w:fldCharType="separate"/>
      </w:r>
      <w:r>
        <w:rPr>
          <w:noProof/>
        </w:rPr>
        <w:t>125</w:t>
      </w:r>
      <w:r>
        <w:rPr>
          <w:noProof/>
        </w:rPr>
        <w:fldChar w:fldCharType="end"/>
      </w:r>
    </w:p>
    <w:p w14:paraId="37C01F3D" w14:textId="39494A3C"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6.2.3.12.2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_Toc215000645 \h </w:instrText>
      </w:r>
      <w:r>
        <w:rPr>
          <w:noProof/>
        </w:rPr>
      </w:r>
      <w:r>
        <w:rPr>
          <w:noProof/>
        </w:rPr>
        <w:fldChar w:fldCharType="separate"/>
      </w:r>
      <w:r>
        <w:rPr>
          <w:noProof/>
        </w:rPr>
        <w:t>125</w:t>
      </w:r>
      <w:r>
        <w:rPr>
          <w:noProof/>
        </w:rPr>
        <w:fldChar w:fldCharType="end"/>
      </w:r>
    </w:p>
    <w:p w14:paraId="607B3682" w14:textId="7D760503"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6.2.3.12.3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_Toc215000646 \h </w:instrText>
      </w:r>
      <w:r>
        <w:rPr>
          <w:noProof/>
        </w:rPr>
      </w:r>
      <w:r>
        <w:rPr>
          <w:noProof/>
        </w:rPr>
        <w:fldChar w:fldCharType="separate"/>
      </w:r>
      <w:r>
        <w:rPr>
          <w:noProof/>
        </w:rPr>
        <w:t>126</w:t>
      </w:r>
      <w:r>
        <w:rPr>
          <w:noProof/>
        </w:rPr>
        <w:fldChar w:fldCharType="end"/>
      </w:r>
    </w:p>
    <w:p w14:paraId="71E700C6" w14:textId="4A4E3B1A"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6.2.3.13</w:t>
      </w:r>
      <w:r>
        <w:rPr>
          <w:rFonts w:asciiTheme="minorHAnsi" w:eastAsiaTheme="minorEastAsia" w:hAnsiTheme="minorHAnsi" w:cstheme="minorBidi"/>
          <w:noProof/>
          <w:kern w:val="2"/>
          <w:sz w:val="24"/>
          <w:szCs w:val="24"/>
          <w:lang w:val="en-US"/>
          <w14:ligatures w14:val="standardContextual"/>
        </w:rPr>
        <w:tab/>
      </w:r>
      <w:r>
        <w:rPr>
          <w:noProof/>
        </w:rPr>
        <w:t>Resource: IMS Location Data</w:t>
      </w:r>
      <w:r>
        <w:rPr>
          <w:noProof/>
        </w:rPr>
        <w:tab/>
      </w:r>
      <w:r>
        <w:rPr>
          <w:noProof/>
        </w:rPr>
        <w:fldChar w:fldCharType="begin"/>
      </w:r>
      <w:r>
        <w:rPr>
          <w:noProof/>
        </w:rPr>
        <w:instrText xml:space="preserve"> PAGEREF _Toc215000647 \h </w:instrText>
      </w:r>
      <w:r>
        <w:rPr>
          <w:noProof/>
        </w:rPr>
      </w:r>
      <w:r>
        <w:rPr>
          <w:noProof/>
        </w:rPr>
        <w:fldChar w:fldCharType="separate"/>
      </w:r>
      <w:r>
        <w:rPr>
          <w:noProof/>
        </w:rPr>
        <w:t>127</w:t>
      </w:r>
      <w:r>
        <w:rPr>
          <w:noProof/>
        </w:rPr>
        <w:fldChar w:fldCharType="end"/>
      </w:r>
    </w:p>
    <w:p w14:paraId="4615AD2E" w14:textId="0AF29327"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6.2.3.13.1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_Toc215000648 \h </w:instrText>
      </w:r>
      <w:r>
        <w:rPr>
          <w:noProof/>
        </w:rPr>
      </w:r>
      <w:r>
        <w:rPr>
          <w:noProof/>
        </w:rPr>
        <w:fldChar w:fldCharType="separate"/>
      </w:r>
      <w:r>
        <w:rPr>
          <w:noProof/>
        </w:rPr>
        <w:t>127</w:t>
      </w:r>
      <w:r>
        <w:rPr>
          <w:noProof/>
        </w:rPr>
        <w:fldChar w:fldCharType="end"/>
      </w:r>
    </w:p>
    <w:p w14:paraId="48A1A44A" w14:textId="0C5862F0"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6.2.3.13.2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_Toc215000649 \h </w:instrText>
      </w:r>
      <w:r>
        <w:rPr>
          <w:noProof/>
        </w:rPr>
      </w:r>
      <w:r>
        <w:rPr>
          <w:noProof/>
        </w:rPr>
        <w:fldChar w:fldCharType="separate"/>
      </w:r>
      <w:r>
        <w:rPr>
          <w:noProof/>
        </w:rPr>
        <w:t>127</w:t>
      </w:r>
      <w:r>
        <w:rPr>
          <w:noProof/>
        </w:rPr>
        <w:fldChar w:fldCharType="end"/>
      </w:r>
    </w:p>
    <w:p w14:paraId="7C2877E8" w14:textId="451C9BF0"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6.2.3.13.3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_Toc215000650 \h </w:instrText>
      </w:r>
      <w:r>
        <w:rPr>
          <w:noProof/>
        </w:rPr>
      </w:r>
      <w:r>
        <w:rPr>
          <w:noProof/>
        </w:rPr>
        <w:fldChar w:fldCharType="separate"/>
      </w:r>
      <w:r>
        <w:rPr>
          <w:noProof/>
        </w:rPr>
        <w:t>127</w:t>
      </w:r>
      <w:r>
        <w:rPr>
          <w:noProof/>
        </w:rPr>
        <w:fldChar w:fldCharType="end"/>
      </w:r>
    </w:p>
    <w:p w14:paraId="378CF4FF" w14:textId="4235D865"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6.2.3.14</w:t>
      </w:r>
      <w:r>
        <w:rPr>
          <w:rFonts w:asciiTheme="minorHAnsi" w:eastAsiaTheme="minorEastAsia" w:hAnsiTheme="minorHAnsi" w:cstheme="minorBidi"/>
          <w:noProof/>
          <w:kern w:val="2"/>
          <w:sz w:val="24"/>
          <w:szCs w:val="24"/>
          <w:lang w:val="en-US"/>
          <w14:ligatures w14:val="standardContextual"/>
        </w:rPr>
        <w:tab/>
      </w:r>
      <w:r>
        <w:rPr>
          <w:noProof/>
        </w:rPr>
        <w:t>Resource: Service Level Trace Information</w:t>
      </w:r>
      <w:r>
        <w:rPr>
          <w:noProof/>
        </w:rPr>
        <w:tab/>
      </w:r>
      <w:r>
        <w:rPr>
          <w:noProof/>
        </w:rPr>
        <w:fldChar w:fldCharType="begin"/>
      </w:r>
      <w:r>
        <w:rPr>
          <w:noProof/>
        </w:rPr>
        <w:instrText xml:space="preserve"> PAGEREF _Toc215000651 \h </w:instrText>
      </w:r>
      <w:r>
        <w:rPr>
          <w:noProof/>
        </w:rPr>
      </w:r>
      <w:r>
        <w:rPr>
          <w:noProof/>
        </w:rPr>
        <w:fldChar w:fldCharType="separate"/>
      </w:r>
      <w:r>
        <w:rPr>
          <w:noProof/>
        </w:rPr>
        <w:t>128</w:t>
      </w:r>
      <w:r>
        <w:rPr>
          <w:noProof/>
        </w:rPr>
        <w:fldChar w:fldCharType="end"/>
      </w:r>
    </w:p>
    <w:p w14:paraId="359F9BE6" w14:textId="01584CBC"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6.2.3.14.1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_Toc215000652 \h </w:instrText>
      </w:r>
      <w:r>
        <w:rPr>
          <w:noProof/>
        </w:rPr>
      </w:r>
      <w:r>
        <w:rPr>
          <w:noProof/>
        </w:rPr>
        <w:fldChar w:fldCharType="separate"/>
      </w:r>
      <w:r>
        <w:rPr>
          <w:noProof/>
        </w:rPr>
        <w:t>128</w:t>
      </w:r>
      <w:r>
        <w:rPr>
          <w:noProof/>
        </w:rPr>
        <w:fldChar w:fldCharType="end"/>
      </w:r>
    </w:p>
    <w:p w14:paraId="472CA869" w14:textId="7ED1D27A"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6.2.3.14.2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_Toc215000653 \h </w:instrText>
      </w:r>
      <w:r>
        <w:rPr>
          <w:noProof/>
        </w:rPr>
      </w:r>
      <w:r>
        <w:rPr>
          <w:noProof/>
        </w:rPr>
        <w:fldChar w:fldCharType="separate"/>
      </w:r>
      <w:r>
        <w:rPr>
          <w:noProof/>
        </w:rPr>
        <w:t>128</w:t>
      </w:r>
      <w:r>
        <w:rPr>
          <w:noProof/>
        </w:rPr>
        <w:fldChar w:fldCharType="end"/>
      </w:r>
    </w:p>
    <w:p w14:paraId="1745A687" w14:textId="4098DBB0"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6.2.3.14.3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_Toc215000654 \h </w:instrText>
      </w:r>
      <w:r>
        <w:rPr>
          <w:noProof/>
        </w:rPr>
      </w:r>
      <w:r>
        <w:rPr>
          <w:noProof/>
        </w:rPr>
        <w:fldChar w:fldCharType="separate"/>
      </w:r>
      <w:r>
        <w:rPr>
          <w:noProof/>
        </w:rPr>
        <w:t>129</w:t>
      </w:r>
      <w:r>
        <w:rPr>
          <w:noProof/>
        </w:rPr>
        <w:fldChar w:fldCharType="end"/>
      </w:r>
    </w:p>
    <w:p w14:paraId="66124F79" w14:textId="40D8745F"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6.2.3.15</w:t>
      </w:r>
      <w:r>
        <w:rPr>
          <w:rFonts w:asciiTheme="minorHAnsi" w:eastAsiaTheme="minorEastAsia" w:hAnsiTheme="minorHAnsi" w:cstheme="minorBidi"/>
          <w:noProof/>
          <w:kern w:val="2"/>
          <w:sz w:val="24"/>
          <w:szCs w:val="24"/>
          <w:lang w:val="en-US"/>
          <w14:ligatures w14:val="standardContextual"/>
        </w:rPr>
        <w:tab/>
      </w:r>
      <w:r>
        <w:rPr>
          <w:noProof/>
        </w:rPr>
        <w:t>Resource: PS location Information</w:t>
      </w:r>
      <w:r>
        <w:rPr>
          <w:noProof/>
        </w:rPr>
        <w:tab/>
      </w:r>
      <w:r>
        <w:rPr>
          <w:noProof/>
        </w:rPr>
        <w:fldChar w:fldCharType="begin"/>
      </w:r>
      <w:r>
        <w:rPr>
          <w:noProof/>
        </w:rPr>
        <w:instrText xml:space="preserve"> PAGEREF _Toc215000655 \h </w:instrText>
      </w:r>
      <w:r>
        <w:rPr>
          <w:noProof/>
        </w:rPr>
      </w:r>
      <w:r>
        <w:rPr>
          <w:noProof/>
        </w:rPr>
        <w:fldChar w:fldCharType="separate"/>
      </w:r>
      <w:r>
        <w:rPr>
          <w:noProof/>
        </w:rPr>
        <w:t>130</w:t>
      </w:r>
      <w:r>
        <w:rPr>
          <w:noProof/>
        </w:rPr>
        <w:fldChar w:fldCharType="end"/>
      </w:r>
    </w:p>
    <w:p w14:paraId="677FCB44" w14:textId="3CA1424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6.2.3.15.1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_Toc215000656 \h </w:instrText>
      </w:r>
      <w:r>
        <w:rPr>
          <w:noProof/>
        </w:rPr>
      </w:r>
      <w:r>
        <w:rPr>
          <w:noProof/>
        </w:rPr>
        <w:fldChar w:fldCharType="separate"/>
      </w:r>
      <w:r>
        <w:rPr>
          <w:noProof/>
        </w:rPr>
        <w:t>130</w:t>
      </w:r>
      <w:r>
        <w:rPr>
          <w:noProof/>
        </w:rPr>
        <w:fldChar w:fldCharType="end"/>
      </w:r>
    </w:p>
    <w:p w14:paraId="2CA5E8A4" w14:textId="0142FC52"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6.2.3.15.2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_Toc215000657 \h </w:instrText>
      </w:r>
      <w:r>
        <w:rPr>
          <w:noProof/>
        </w:rPr>
      </w:r>
      <w:r>
        <w:rPr>
          <w:noProof/>
        </w:rPr>
        <w:fldChar w:fldCharType="separate"/>
      </w:r>
      <w:r>
        <w:rPr>
          <w:noProof/>
        </w:rPr>
        <w:t>130</w:t>
      </w:r>
      <w:r>
        <w:rPr>
          <w:noProof/>
        </w:rPr>
        <w:fldChar w:fldCharType="end"/>
      </w:r>
    </w:p>
    <w:p w14:paraId="73DA957F" w14:textId="1E6B26BB"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6.2.3.15.3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_Toc215000658 \h </w:instrText>
      </w:r>
      <w:r>
        <w:rPr>
          <w:noProof/>
        </w:rPr>
      </w:r>
      <w:r>
        <w:rPr>
          <w:noProof/>
        </w:rPr>
        <w:fldChar w:fldCharType="separate"/>
      </w:r>
      <w:r>
        <w:rPr>
          <w:noProof/>
        </w:rPr>
        <w:t>130</w:t>
      </w:r>
      <w:r>
        <w:rPr>
          <w:noProof/>
        </w:rPr>
        <w:fldChar w:fldCharType="end"/>
      </w:r>
    </w:p>
    <w:p w14:paraId="23A612A3" w14:textId="5FDDC016"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6.2.3.16</w:t>
      </w:r>
      <w:r>
        <w:rPr>
          <w:rFonts w:asciiTheme="minorHAnsi" w:eastAsiaTheme="minorEastAsia" w:hAnsiTheme="minorHAnsi" w:cstheme="minorBidi"/>
          <w:noProof/>
          <w:kern w:val="2"/>
          <w:sz w:val="24"/>
          <w:szCs w:val="24"/>
          <w:lang w:val="en-US"/>
          <w14:ligatures w14:val="standardContextual"/>
        </w:rPr>
        <w:tab/>
      </w:r>
      <w:r>
        <w:rPr>
          <w:noProof/>
        </w:rPr>
        <w:t>Resource: CS location Information</w:t>
      </w:r>
      <w:r>
        <w:rPr>
          <w:noProof/>
        </w:rPr>
        <w:tab/>
      </w:r>
      <w:r>
        <w:rPr>
          <w:noProof/>
        </w:rPr>
        <w:fldChar w:fldCharType="begin"/>
      </w:r>
      <w:r>
        <w:rPr>
          <w:noProof/>
        </w:rPr>
        <w:instrText xml:space="preserve"> PAGEREF _Toc215000659 \h </w:instrText>
      </w:r>
      <w:r>
        <w:rPr>
          <w:noProof/>
        </w:rPr>
      </w:r>
      <w:r>
        <w:rPr>
          <w:noProof/>
        </w:rPr>
        <w:fldChar w:fldCharType="separate"/>
      </w:r>
      <w:r>
        <w:rPr>
          <w:noProof/>
        </w:rPr>
        <w:t>132</w:t>
      </w:r>
      <w:r>
        <w:rPr>
          <w:noProof/>
        </w:rPr>
        <w:fldChar w:fldCharType="end"/>
      </w:r>
    </w:p>
    <w:p w14:paraId="3525C777" w14:textId="13CF623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6.2.3.16.1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_Toc215000660 \h </w:instrText>
      </w:r>
      <w:r>
        <w:rPr>
          <w:noProof/>
        </w:rPr>
      </w:r>
      <w:r>
        <w:rPr>
          <w:noProof/>
        </w:rPr>
        <w:fldChar w:fldCharType="separate"/>
      </w:r>
      <w:r>
        <w:rPr>
          <w:noProof/>
        </w:rPr>
        <w:t>132</w:t>
      </w:r>
      <w:r>
        <w:rPr>
          <w:noProof/>
        </w:rPr>
        <w:fldChar w:fldCharType="end"/>
      </w:r>
    </w:p>
    <w:p w14:paraId="0561E851" w14:textId="5FC5D966"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6.2.3.16.2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_Toc215000661 \h </w:instrText>
      </w:r>
      <w:r>
        <w:rPr>
          <w:noProof/>
        </w:rPr>
      </w:r>
      <w:r>
        <w:rPr>
          <w:noProof/>
        </w:rPr>
        <w:fldChar w:fldCharType="separate"/>
      </w:r>
      <w:r>
        <w:rPr>
          <w:noProof/>
        </w:rPr>
        <w:t>132</w:t>
      </w:r>
      <w:r>
        <w:rPr>
          <w:noProof/>
        </w:rPr>
        <w:fldChar w:fldCharType="end"/>
      </w:r>
    </w:p>
    <w:p w14:paraId="181A14DD" w14:textId="50EAE538"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6.2.3.16.3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_Toc215000662 \h </w:instrText>
      </w:r>
      <w:r>
        <w:rPr>
          <w:noProof/>
        </w:rPr>
      </w:r>
      <w:r>
        <w:rPr>
          <w:noProof/>
        </w:rPr>
        <w:fldChar w:fldCharType="separate"/>
      </w:r>
      <w:r>
        <w:rPr>
          <w:noProof/>
        </w:rPr>
        <w:t>133</w:t>
      </w:r>
      <w:r>
        <w:rPr>
          <w:noProof/>
        </w:rPr>
        <w:fldChar w:fldCharType="end"/>
      </w:r>
    </w:p>
    <w:p w14:paraId="3B9F26EC" w14:textId="672233E2"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6.2.3.17</w:t>
      </w:r>
      <w:r>
        <w:rPr>
          <w:rFonts w:asciiTheme="minorHAnsi" w:eastAsiaTheme="minorEastAsia" w:hAnsiTheme="minorHAnsi" w:cstheme="minorBidi"/>
          <w:noProof/>
          <w:kern w:val="2"/>
          <w:sz w:val="24"/>
          <w:szCs w:val="24"/>
          <w:lang w:val="en-US"/>
          <w14:ligatures w14:val="standardContextual"/>
        </w:rPr>
        <w:tab/>
      </w:r>
      <w:r>
        <w:rPr>
          <w:noProof/>
        </w:rPr>
        <w:t>Resource: SRVCC data</w:t>
      </w:r>
      <w:r>
        <w:rPr>
          <w:noProof/>
        </w:rPr>
        <w:tab/>
      </w:r>
      <w:r>
        <w:rPr>
          <w:noProof/>
        </w:rPr>
        <w:fldChar w:fldCharType="begin"/>
      </w:r>
      <w:r>
        <w:rPr>
          <w:noProof/>
        </w:rPr>
        <w:instrText xml:space="preserve"> PAGEREF _Toc215000663 \h </w:instrText>
      </w:r>
      <w:r>
        <w:rPr>
          <w:noProof/>
        </w:rPr>
      </w:r>
      <w:r>
        <w:rPr>
          <w:noProof/>
        </w:rPr>
        <w:fldChar w:fldCharType="separate"/>
      </w:r>
      <w:r>
        <w:rPr>
          <w:noProof/>
        </w:rPr>
        <w:t>134</w:t>
      </w:r>
      <w:r>
        <w:rPr>
          <w:noProof/>
        </w:rPr>
        <w:fldChar w:fldCharType="end"/>
      </w:r>
    </w:p>
    <w:p w14:paraId="63A4EDE5" w14:textId="33471908"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6.2.3.17.1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_Toc215000664 \h </w:instrText>
      </w:r>
      <w:r>
        <w:rPr>
          <w:noProof/>
        </w:rPr>
      </w:r>
      <w:r>
        <w:rPr>
          <w:noProof/>
        </w:rPr>
        <w:fldChar w:fldCharType="separate"/>
      </w:r>
      <w:r>
        <w:rPr>
          <w:noProof/>
        </w:rPr>
        <w:t>134</w:t>
      </w:r>
      <w:r>
        <w:rPr>
          <w:noProof/>
        </w:rPr>
        <w:fldChar w:fldCharType="end"/>
      </w:r>
    </w:p>
    <w:p w14:paraId="494752F1" w14:textId="69DB0A82"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6.2.3.17.2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_Toc215000665 \h </w:instrText>
      </w:r>
      <w:r>
        <w:rPr>
          <w:noProof/>
        </w:rPr>
      </w:r>
      <w:r>
        <w:rPr>
          <w:noProof/>
        </w:rPr>
        <w:fldChar w:fldCharType="separate"/>
      </w:r>
      <w:r>
        <w:rPr>
          <w:noProof/>
        </w:rPr>
        <w:t>134</w:t>
      </w:r>
      <w:r>
        <w:rPr>
          <w:noProof/>
        </w:rPr>
        <w:fldChar w:fldCharType="end"/>
      </w:r>
    </w:p>
    <w:p w14:paraId="5045BED7" w14:textId="0F5B2FBA"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6.2.3.17.3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_Toc215000666 \h </w:instrText>
      </w:r>
      <w:r>
        <w:rPr>
          <w:noProof/>
        </w:rPr>
      </w:r>
      <w:r>
        <w:rPr>
          <w:noProof/>
        </w:rPr>
        <w:fldChar w:fldCharType="separate"/>
      </w:r>
      <w:r>
        <w:rPr>
          <w:noProof/>
        </w:rPr>
        <w:t>135</w:t>
      </w:r>
      <w:r>
        <w:rPr>
          <w:noProof/>
        </w:rPr>
        <w:fldChar w:fldCharType="end"/>
      </w:r>
    </w:p>
    <w:p w14:paraId="1EB72F66" w14:textId="6EEBF769"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6.2.3.18</w:t>
      </w:r>
      <w:r>
        <w:rPr>
          <w:rFonts w:asciiTheme="minorHAnsi" w:eastAsiaTheme="minorEastAsia" w:hAnsiTheme="minorHAnsi" w:cstheme="minorBidi"/>
          <w:noProof/>
          <w:kern w:val="2"/>
          <w:sz w:val="24"/>
          <w:szCs w:val="24"/>
          <w:lang w:val="en-US"/>
          <w14:ligatures w14:val="standardContextual"/>
        </w:rPr>
        <w:tab/>
      </w:r>
      <w:r>
        <w:rPr>
          <w:noProof/>
        </w:rPr>
        <w:t>Resource: PSI activation state</w:t>
      </w:r>
      <w:r>
        <w:rPr>
          <w:noProof/>
        </w:rPr>
        <w:tab/>
      </w:r>
      <w:r>
        <w:rPr>
          <w:noProof/>
        </w:rPr>
        <w:fldChar w:fldCharType="begin"/>
      </w:r>
      <w:r>
        <w:rPr>
          <w:noProof/>
        </w:rPr>
        <w:instrText xml:space="preserve"> PAGEREF _Toc215000667 \h </w:instrText>
      </w:r>
      <w:r>
        <w:rPr>
          <w:noProof/>
        </w:rPr>
      </w:r>
      <w:r>
        <w:rPr>
          <w:noProof/>
        </w:rPr>
        <w:fldChar w:fldCharType="separate"/>
      </w:r>
      <w:r>
        <w:rPr>
          <w:noProof/>
        </w:rPr>
        <w:t>137</w:t>
      </w:r>
      <w:r>
        <w:rPr>
          <w:noProof/>
        </w:rPr>
        <w:fldChar w:fldCharType="end"/>
      </w:r>
    </w:p>
    <w:p w14:paraId="74A2281B" w14:textId="4ADC4811"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6.2.3.18.1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_Toc215000668 \h </w:instrText>
      </w:r>
      <w:r>
        <w:rPr>
          <w:noProof/>
        </w:rPr>
      </w:r>
      <w:r>
        <w:rPr>
          <w:noProof/>
        </w:rPr>
        <w:fldChar w:fldCharType="separate"/>
      </w:r>
      <w:r>
        <w:rPr>
          <w:noProof/>
        </w:rPr>
        <w:t>137</w:t>
      </w:r>
      <w:r>
        <w:rPr>
          <w:noProof/>
        </w:rPr>
        <w:fldChar w:fldCharType="end"/>
      </w:r>
    </w:p>
    <w:p w14:paraId="0BE97BAA" w14:textId="584AC81B"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6.2.3.18.2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_Toc215000669 \h </w:instrText>
      </w:r>
      <w:r>
        <w:rPr>
          <w:noProof/>
        </w:rPr>
      </w:r>
      <w:r>
        <w:rPr>
          <w:noProof/>
        </w:rPr>
        <w:fldChar w:fldCharType="separate"/>
      </w:r>
      <w:r>
        <w:rPr>
          <w:noProof/>
        </w:rPr>
        <w:t>138</w:t>
      </w:r>
      <w:r>
        <w:rPr>
          <w:noProof/>
        </w:rPr>
        <w:fldChar w:fldCharType="end"/>
      </w:r>
    </w:p>
    <w:p w14:paraId="1739D2F2" w14:textId="372F36BB"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6.2.3.18.3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_Toc215000670 \h </w:instrText>
      </w:r>
      <w:r>
        <w:rPr>
          <w:noProof/>
        </w:rPr>
      </w:r>
      <w:r>
        <w:rPr>
          <w:noProof/>
        </w:rPr>
        <w:fldChar w:fldCharType="separate"/>
      </w:r>
      <w:r>
        <w:rPr>
          <w:noProof/>
        </w:rPr>
        <w:t>138</w:t>
      </w:r>
      <w:r>
        <w:rPr>
          <w:noProof/>
        </w:rPr>
        <w:fldChar w:fldCharType="end"/>
      </w:r>
    </w:p>
    <w:p w14:paraId="205E4B82" w14:textId="00B141C4"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6.2.3.19</w:t>
      </w:r>
      <w:r>
        <w:rPr>
          <w:rFonts w:asciiTheme="minorHAnsi" w:eastAsiaTheme="minorEastAsia" w:hAnsiTheme="minorHAnsi" w:cstheme="minorBidi"/>
          <w:noProof/>
          <w:kern w:val="2"/>
          <w:sz w:val="24"/>
          <w:szCs w:val="24"/>
          <w:lang w:val="en-US"/>
          <w14:ligatures w14:val="standardContextual"/>
        </w:rPr>
        <w:tab/>
      </w:r>
      <w:r>
        <w:rPr>
          <w:noProof/>
        </w:rPr>
        <w:t>Resource: Repository Data</w:t>
      </w:r>
      <w:r>
        <w:rPr>
          <w:noProof/>
        </w:rPr>
        <w:tab/>
      </w:r>
      <w:r>
        <w:rPr>
          <w:noProof/>
        </w:rPr>
        <w:fldChar w:fldCharType="begin"/>
      </w:r>
      <w:r>
        <w:rPr>
          <w:noProof/>
        </w:rPr>
        <w:instrText xml:space="preserve"> PAGEREF _Toc215000671 \h </w:instrText>
      </w:r>
      <w:r>
        <w:rPr>
          <w:noProof/>
        </w:rPr>
      </w:r>
      <w:r>
        <w:rPr>
          <w:noProof/>
        </w:rPr>
        <w:fldChar w:fldCharType="separate"/>
      </w:r>
      <w:r>
        <w:rPr>
          <w:noProof/>
        </w:rPr>
        <w:t>140</w:t>
      </w:r>
      <w:r>
        <w:rPr>
          <w:noProof/>
        </w:rPr>
        <w:fldChar w:fldCharType="end"/>
      </w:r>
    </w:p>
    <w:p w14:paraId="5C83798A" w14:textId="1CA995E4"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6.2.3.19.1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_Toc215000672 \h </w:instrText>
      </w:r>
      <w:r>
        <w:rPr>
          <w:noProof/>
        </w:rPr>
      </w:r>
      <w:r>
        <w:rPr>
          <w:noProof/>
        </w:rPr>
        <w:fldChar w:fldCharType="separate"/>
      </w:r>
      <w:r>
        <w:rPr>
          <w:noProof/>
        </w:rPr>
        <w:t>140</w:t>
      </w:r>
      <w:r>
        <w:rPr>
          <w:noProof/>
        </w:rPr>
        <w:fldChar w:fldCharType="end"/>
      </w:r>
    </w:p>
    <w:p w14:paraId="3ADA8FA1" w14:textId="506F271B"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6.2.3.19.2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_Toc215000673 \h </w:instrText>
      </w:r>
      <w:r>
        <w:rPr>
          <w:noProof/>
        </w:rPr>
      </w:r>
      <w:r>
        <w:rPr>
          <w:noProof/>
        </w:rPr>
        <w:fldChar w:fldCharType="separate"/>
      </w:r>
      <w:r>
        <w:rPr>
          <w:noProof/>
        </w:rPr>
        <w:t>140</w:t>
      </w:r>
      <w:r>
        <w:rPr>
          <w:noProof/>
        </w:rPr>
        <w:fldChar w:fldCharType="end"/>
      </w:r>
    </w:p>
    <w:p w14:paraId="6DC4EDED" w14:textId="41FFD5F5"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6.2.3.19.3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_Toc215000674 \h </w:instrText>
      </w:r>
      <w:r>
        <w:rPr>
          <w:noProof/>
        </w:rPr>
      </w:r>
      <w:r>
        <w:rPr>
          <w:noProof/>
        </w:rPr>
        <w:fldChar w:fldCharType="separate"/>
      </w:r>
      <w:r>
        <w:rPr>
          <w:noProof/>
        </w:rPr>
        <w:t>141</w:t>
      </w:r>
      <w:r>
        <w:rPr>
          <w:noProof/>
        </w:rPr>
        <w:fldChar w:fldCharType="end"/>
      </w:r>
    </w:p>
    <w:p w14:paraId="36E88027" w14:textId="76B8E59A"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6.2.3.20</w:t>
      </w:r>
      <w:r>
        <w:rPr>
          <w:rFonts w:asciiTheme="minorHAnsi" w:eastAsiaTheme="minorEastAsia" w:hAnsiTheme="minorHAnsi" w:cstheme="minorBidi"/>
          <w:noProof/>
          <w:kern w:val="2"/>
          <w:sz w:val="24"/>
          <w:szCs w:val="24"/>
          <w:lang w:val="en-US"/>
          <w14:ligatures w14:val="standardContextual"/>
        </w:rPr>
        <w:tab/>
      </w:r>
      <w:r>
        <w:rPr>
          <w:noProof/>
        </w:rPr>
        <w:t>Resource: SharedData</w:t>
      </w:r>
      <w:r>
        <w:rPr>
          <w:noProof/>
        </w:rPr>
        <w:tab/>
      </w:r>
      <w:r>
        <w:rPr>
          <w:noProof/>
        </w:rPr>
        <w:fldChar w:fldCharType="begin"/>
      </w:r>
      <w:r>
        <w:rPr>
          <w:noProof/>
        </w:rPr>
        <w:instrText xml:space="preserve"> PAGEREF _Toc215000675 \h </w:instrText>
      </w:r>
      <w:r>
        <w:rPr>
          <w:noProof/>
        </w:rPr>
      </w:r>
      <w:r>
        <w:rPr>
          <w:noProof/>
        </w:rPr>
        <w:fldChar w:fldCharType="separate"/>
      </w:r>
      <w:r>
        <w:rPr>
          <w:noProof/>
        </w:rPr>
        <w:t>145</w:t>
      </w:r>
      <w:r>
        <w:rPr>
          <w:noProof/>
        </w:rPr>
        <w:fldChar w:fldCharType="end"/>
      </w:r>
    </w:p>
    <w:p w14:paraId="1089371B" w14:textId="6226B9CC"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6.2.3.20.1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_Toc215000676 \h </w:instrText>
      </w:r>
      <w:r>
        <w:rPr>
          <w:noProof/>
        </w:rPr>
      </w:r>
      <w:r>
        <w:rPr>
          <w:noProof/>
        </w:rPr>
        <w:fldChar w:fldCharType="separate"/>
      </w:r>
      <w:r>
        <w:rPr>
          <w:noProof/>
        </w:rPr>
        <w:t>145</w:t>
      </w:r>
      <w:r>
        <w:rPr>
          <w:noProof/>
        </w:rPr>
        <w:fldChar w:fldCharType="end"/>
      </w:r>
    </w:p>
    <w:p w14:paraId="7B13BF9A" w14:textId="1A7374D7"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6.2.3.20.2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_Toc215000677 \h </w:instrText>
      </w:r>
      <w:r>
        <w:rPr>
          <w:noProof/>
        </w:rPr>
      </w:r>
      <w:r>
        <w:rPr>
          <w:noProof/>
        </w:rPr>
        <w:fldChar w:fldCharType="separate"/>
      </w:r>
      <w:r>
        <w:rPr>
          <w:noProof/>
        </w:rPr>
        <w:t>145</w:t>
      </w:r>
      <w:r>
        <w:rPr>
          <w:noProof/>
        </w:rPr>
        <w:fldChar w:fldCharType="end"/>
      </w:r>
    </w:p>
    <w:p w14:paraId="3FAA6B02" w14:textId="33168A81"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6.2.3.20.3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_Toc215000678 \h </w:instrText>
      </w:r>
      <w:r>
        <w:rPr>
          <w:noProof/>
        </w:rPr>
      </w:r>
      <w:r>
        <w:rPr>
          <w:noProof/>
        </w:rPr>
        <w:fldChar w:fldCharType="separate"/>
      </w:r>
      <w:r>
        <w:rPr>
          <w:noProof/>
        </w:rPr>
        <w:t>145</w:t>
      </w:r>
      <w:r>
        <w:rPr>
          <w:noProof/>
        </w:rPr>
        <w:fldChar w:fldCharType="end"/>
      </w:r>
    </w:p>
    <w:p w14:paraId="07D81382" w14:textId="6F80C641"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6.2.3.21</w:t>
      </w:r>
      <w:r>
        <w:rPr>
          <w:rFonts w:asciiTheme="minorHAnsi" w:eastAsiaTheme="minorEastAsia" w:hAnsiTheme="minorHAnsi" w:cstheme="minorBidi"/>
          <w:noProof/>
          <w:kern w:val="2"/>
          <w:sz w:val="24"/>
          <w:szCs w:val="24"/>
          <w:lang w:val="en-US"/>
          <w14:ligatures w14:val="standardContextual"/>
        </w:rPr>
        <w:tab/>
      </w:r>
      <w:r>
        <w:rPr>
          <w:noProof/>
        </w:rPr>
        <w:t>Resource: ImeiSvInformation</w:t>
      </w:r>
      <w:r>
        <w:rPr>
          <w:noProof/>
        </w:rPr>
        <w:tab/>
      </w:r>
      <w:r>
        <w:rPr>
          <w:noProof/>
        </w:rPr>
        <w:fldChar w:fldCharType="begin"/>
      </w:r>
      <w:r>
        <w:rPr>
          <w:noProof/>
        </w:rPr>
        <w:instrText xml:space="preserve"> PAGEREF _Toc215000679 \h </w:instrText>
      </w:r>
      <w:r>
        <w:rPr>
          <w:noProof/>
        </w:rPr>
      </w:r>
      <w:r>
        <w:rPr>
          <w:noProof/>
        </w:rPr>
        <w:fldChar w:fldCharType="separate"/>
      </w:r>
      <w:r>
        <w:rPr>
          <w:noProof/>
        </w:rPr>
        <w:t>146</w:t>
      </w:r>
      <w:r>
        <w:rPr>
          <w:noProof/>
        </w:rPr>
        <w:fldChar w:fldCharType="end"/>
      </w:r>
    </w:p>
    <w:p w14:paraId="0771054C" w14:textId="2A02E265"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6.2.3.21.1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_Toc215000680 \h </w:instrText>
      </w:r>
      <w:r>
        <w:rPr>
          <w:noProof/>
        </w:rPr>
      </w:r>
      <w:r>
        <w:rPr>
          <w:noProof/>
        </w:rPr>
        <w:fldChar w:fldCharType="separate"/>
      </w:r>
      <w:r>
        <w:rPr>
          <w:noProof/>
        </w:rPr>
        <w:t>146</w:t>
      </w:r>
      <w:r>
        <w:rPr>
          <w:noProof/>
        </w:rPr>
        <w:fldChar w:fldCharType="end"/>
      </w:r>
    </w:p>
    <w:p w14:paraId="15E4E863" w14:textId="57248D54"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6.2.3.21.2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_Toc215000681 \h </w:instrText>
      </w:r>
      <w:r>
        <w:rPr>
          <w:noProof/>
        </w:rPr>
      </w:r>
      <w:r>
        <w:rPr>
          <w:noProof/>
        </w:rPr>
        <w:fldChar w:fldCharType="separate"/>
      </w:r>
      <w:r>
        <w:rPr>
          <w:noProof/>
        </w:rPr>
        <w:t>146</w:t>
      </w:r>
      <w:r>
        <w:rPr>
          <w:noProof/>
        </w:rPr>
        <w:fldChar w:fldCharType="end"/>
      </w:r>
    </w:p>
    <w:p w14:paraId="09B3E526" w14:textId="54090223"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6.2.3.21.3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_Toc215000682 \h </w:instrText>
      </w:r>
      <w:r>
        <w:rPr>
          <w:noProof/>
        </w:rPr>
      </w:r>
      <w:r>
        <w:rPr>
          <w:noProof/>
        </w:rPr>
        <w:fldChar w:fldCharType="separate"/>
      </w:r>
      <w:r>
        <w:rPr>
          <w:noProof/>
        </w:rPr>
        <w:t>146</w:t>
      </w:r>
      <w:r>
        <w:rPr>
          <w:noProof/>
        </w:rPr>
        <w:fldChar w:fldCharType="end"/>
      </w:r>
    </w:p>
    <w:p w14:paraId="556AABB5" w14:textId="3FA64533"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IP Address</w:t>
      </w:r>
      <w:r>
        <w:rPr>
          <w:noProof/>
        </w:rPr>
        <w:tab/>
      </w:r>
      <w:r>
        <w:rPr>
          <w:noProof/>
        </w:rPr>
        <w:fldChar w:fldCharType="begin"/>
      </w:r>
      <w:r>
        <w:rPr>
          <w:noProof/>
        </w:rPr>
        <w:instrText xml:space="preserve"> PAGEREF _Toc215000683 \h </w:instrText>
      </w:r>
      <w:r>
        <w:rPr>
          <w:noProof/>
        </w:rPr>
      </w:r>
      <w:r>
        <w:rPr>
          <w:noProof/>
        </w:rPr>
        <w:fldChar w:fldCharType="separate"/>
      </w:r>
      <w:r>
        <w:rPr>
          <w:noProof/>
        </w:rPr>
        <w:t>148</w:t>
      </w:r>
      <w:r>
        <w:rPr>
          <w:noProof/>
        </w:rPr>
        <w:fldChar w:fldCharType="end"/>
      </w:r>
    </w:p>
    <w:p w14:paraId="784A34D6" w14:textId="2F737534"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6.2.3.22.1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_Toc215000684 \h </w:instrText>
      </w:r>
      <w:r>
        <w:rPr>
          <w:noProof/>
        </w:rPr>
      </w:r>
      <w:r>
        <w:rPr>
          <w:noProof/>
        </w:rPr>
        <w:fldChar w:fldCharType="separate"/>
      </w:r>
      <w:r>
        <w:rPr>
          <w:noProof/>
        </w:rPr>
        <w:t>148</w:t>
      </w:r>
      <w:r>
        <w:rPr>
          <w:noProof/>
        </w:rPr>
        <w:fldChar w:fldCharType="end"/>
      </w:r>
    </w:p>
    <w:p w14:paraId="51DA0022" w14:textId="4B788F12"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6.2.3.22.2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_Toc215000685 \h </w:instrText>
      </w:r>
      <w:r>
        <w:rPr>
          <w:noProof/>
        </w:rPr>
      </w:r>
      <w:r>
        <w:rPr>
          <w:noProof/>
        </w:rPr>
        <w:fldChar w:fldCharType="separate"/>
      </w:r>
      <w:r>
        <w:rPr>
          <w:noProof/>
        </w:rPr>
        <w:t>148</w:t>
      </w:r>
      <w:r>
        <w:rPr>
          <w:noProof/>
        </w:rPr>
        <w:fldChar w:fldCharType="end"/>
      </w:r>
    </w:p>
    <w:p w14:paraId="33440513" w14:textId="34D5661D"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6.2.3.22.3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_Toc215000686 \h </w:instrText>
      </w:r>
      <w:r>
        <w:rPr>
          <w:noProof/>
        </w:rPr>
      </w:r>
      <w:r>
        <w:rPr>
          <w:noProof/>
        </w:rPr>
        <w:fldChar w:fldCharType="separate"/>
      </w:r>
      <w:r>
        <w:rPr>
          <w:noProof/>
        </w:rPr>
        <w:t>148</w:t>
      </w:r>
      <w:r>
        <w:rPr>
          <w:noProof/>
        </w:rPr>
        <w:fldChar w:fldCharType="end"/>
      </w:r>
    </w:p>
    <w:p w14:paraId="538372E2" w14:textId="20EEE58C"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T-ADS Info</w:t>
      </w:r>
      <w:r>
        <w:rPr>
          <w:noProof/>
        </w:rPr>
        <w:tab/>
      </w:r>
      <w:r>
        <w:rPr>
          <w:noProof/>
        </w:rPr>
        <w:fldChar w:fldCharType="begin"/>
      </w:r>
      <w:r>
        <w:rPr>
          <w:noProof/>
        </w:rPr>
        <w:instrText xml:space="preserve"> PAGEREF _Toc215000687 \h </w:instrText>
      </w:r>
      <w:r>
        <w:rPr>
          <w:noProof/>
        </w:rPr>
      </w:r>
      <w:r>
        <w:rPr>
          <w:noProof/>
        </w:rPr>
        <w:fldChar w:fldCharType="separate"/>
      </w:r>
      <w:r>
        <w:rPr>
          <w:noProof/>
        </w:rPr>
        <w:t>149</w:t>
      </w:r>
      <w:r>
        <w:rPr>
          <w:noProof/>
        </w:rPr>
        <w:fldChar w:fldCharType="end"/>
      </w:r>
    </w:p>
    <w:p w14:paraId="74DB1ECA" w14:textId="0EDA94BE"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6.2.3.23.1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_Toc215000688 \h </w:instrText>
      </w:r>
      <w:r>
        <w:rPr>
          <w:noProof/>
        </w:rPr>
      </w:r>
      <w:r>
        <w:rPr>
          <w:noProof/>
        </w:rPr>
        <w:fldChar w:fldCharType="separate"/>
      </w:r>
      <w:r>
        <w:rPr>
          <w:noProof/>
        </w:rPr>
        <w:t>149</w:t>
      </w:r>
      <w:r>
        <w:rPr>
          <w:noProof/>
        </w:rPr>
        <w:fldChar w:fldCharType="end"/>
      </w:r>
    </w:p>
    <w:p w14:paraId="153931A8" w14:textId="092BFF70"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6.2.3.23.2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_Toc215000689 \h </w:instrText>
      </w:r>
      <w:r>
        <w:rPr>
          <w:noProof/>
        </w:rPr>
      </w:r>
      <w:r>
        <w:rPr>
          <w:noProof/>
        </w:rPr>
        <w:fldChar w:fldCharType="separate"/>
      </w:r>
      <w:r>
        <w:rPr>
          <w:noProof/>
        </w:rPr>
        <w:t>149</w:t>
      </w:r>
      <w:r>
        <w:rPr>
          <w:noProof/>
        </w:rPr>
        <w:fldChar w:fldCharType="end"/>
      </w:r>
    </w:p>
    <w:p w14:paraId="4E32C0B0" w14:textId="4310F62D"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6.2.3.23.3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_Toc215000690 \h </w:instrText>
      </w:r>
      <w:r>
        <w:rPr>
          <w:noProof/>
        </w:rPr>
      </w:r>
      <w:r>
        <w:rPr>
          <w:noProof/>
        </w:rPr>
        <w:fldChar w:fldCharType="separate"/>
      </w:r>
      <w:r>
        <w:rPr>
          <w:noProof/>
        </w:rPr>
        <w:t>150</w:t>
      </w:r>
      <w:r>
        <w:rPr>
          <w:noProof/>
        </w:rPr>
        <w:fldChar w:fldCharType="end"/>
      </w:r>
    </w:p>
    <w:p w14:paraId="0C1704CB" w14:textId="0EA3844A"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6.2.3.24</w:t>
      </w:r>
      <w:r>
        <w:rPr>
          <w:rFonts w:asciiTheme="minorHAnsi" w:eastAsiaTheme="minorEastAsia" w:hAnsiTheme="minorHAnsi" w:cstheme="minorBidi"/>
          <w:noProof/>
          <w:kern w:val="2"/>
          <w:sz w:val="24"/>
          <w:szCs w:val="24"/>
          <w:lang w:val="en-US"/>
          <w14:ligatures w14:val="standardContextual"/>
        </w:rPr>
        <w:tab/>
      </w:r>
      <w:r>
        <w:rPr>
          <w:noProof/>
        </w:rPr>
        <w:t>Resource: UeReachabilitySubscriptions</w:t>
      </w:r>
      <w:r>
        <w:rPr>
          <w:noProof/>
        </w:rPr>
        <w:tab/>
      </w:r>
      <w:r>
        <w:rPr>
          <w:noProof/>
        </w:rPr>
        <w:fldChar w:fldCharType="begin"/>
      </w:r>
      <w:r>
        <w:rPr>
          <w:noProof/>
        </w:rPr>
        <w:instrText xml:space="preserve"> PAGEREF _Toc215000691 \h </w:instrText>
      </w:r>
      <w:r>
        <w:rPr>
          <w:noProof/>
        </w:rPr>
      </w:r>
      <w:r>
        <w:rPr>
          <w:noProof/>
        </w:rPr>
        <w:fldChar w:fldCharType="separate"/>
      </w:r>
      <w:r>
        <w:rPr>
          <w:noProof/>
        </w:rPr>
        <w:t>151</w:t>
      </w:r>
      <w:r>
        <w:rPr>
          <w:noProof/>
        </w:rPr>
        <w:fldChar w:fldCharType="end"/>
      </w:r>
    </w:p>
    <w:p w14:paraId="6A1FA5F4" w14:textId="2EC81321"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6.2.3.24</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_Toc215000692 \h </w:instrText>
      </w:r>
      <w:r>
        <w:rPr>
          <w:noProof/>
        </w:rPr>
      </w:r>
      <w:r>
        <w:rPr>
          <w:noProof/>
        </w:rPr>
        <w:fldChar w:fldCharType="separate"/>
      </w:r>
      <w:r>
        <w:rPr>
          <w:noProof/>
        </w:rPr>
        <w:t>151</w:t>
      </w:r>
      <w:r>
        <w:rPr>
          <w:noProof/>
        </w:rPr>
        <w:fldChar w:fldCharType="end"/>
      </w:r>
    </w:p>
    <w:p w14:paraId="5B2E630C" w14:textId="2F5CA94C"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6.2.3.24.2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_Toc215000693 \h </w:instrText>
      </w:r>
      <w:r>
        <w:rPr>
          <w:noProof/>
        </w:rPr>
      </w:r>
      <w:r>
        <w:rPr>
          <w:noProof/>
        </w:rPr>
        <w:fldChar w:fldCharType="separate"/>
      </w:r>
      <w:r>
        <w:rPr>
          <w:noProof/>
        </w:rPr>
        <w:t>151</w:t>
      </w:r>
      <w:r>
        <w:rPr>
          <w:noProof/>
        </w:rPr>
        <w:fldChar w:fldCharType="end"/>
      </w:r>
    </w:p>
    <w:p w14:paraId="1D9AA24C" w14:textId="39E1FA13"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6.2.3.24.3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_Toc215000694 \h </w:instrText>
      </w:r>
      <w:r>
        <w:rPr>
          <w:noProof/>
        </w:rPr>
      </w:r>
      <w:r>
        <w:rPr>
          <w:noProof/>
        </w:rPr>
        <w:fldChar w:fldCharType="separate"/>
      </w:r>
      <w:r>
        <w:rPr>
          <w:noProof/>
        </w:rPr>
        <w:t>151</w:t>
      </w:r>
      <w:r>
        <w:rPr>
          <w:noProof/>
        </w:rPr>
        <w:fldChar w:fldCharType="end"/>
      </w:r>
    </w:p>
    <w:p w14:paraId="5050F668" w14:textId="0F2922A7"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6.2.3.25</w:t>
      </w:r>
      <w:r>
        <w:rPr>
          <w:rFonts w:asciiTheme="minorHAnsi" w:eastAsiaTheme="minorEastAsia" w:hAnsiTheme="minorHAnsi" w:cstheme="minorBidi"/>
          <w:noProof/>
          <w:kern w:val="2"/>
          <w:sz w:val="24"/>
          <w:szCs w:val="24"/>
          <w:lang w:val="en-US"/>
          <w14:ligatures w14:val="standardContextual"/>
        </w:rPr>
        <w:tab/>
      </w:r>
      <w:r>
        <w:rPr>
          <w:noProof/>
        </w:rPr>
        <w:t>Resource: UE reachability Individual subscription</w:t>
      </w:r>
      <w:r>
        <w:rPr>
          <w:noProof/>
        </w:rPr>
        <w:tab/>
      </w:r>
      <w:r>
        <w:rPr>
          <w:noProof/>
        </w:rPr>
        <w:fldChar w:fldCharType="begin"/>
      </w:r>
      <w:r>
        <w:rPr>
          <w:noProof/>
        </w:rPr>
        <w:instrText xml:space="preserve"> PAGEREF _Toc215000695 \h </w:instrText>
      </w:r>
      <w:r>
        <w:rPr>
          <w:noProof/>
        </w:rPr>
      </w:r>
      <w:r>
        <w:rPr>
          <w:noProof/>
        </w:rPr>
        <w:fldChar w:fldCharType="separate"/>
      </w:r>
      <w:r>
        <w:rPr>
          <w:noProof/>
        </w:rPr>
        <w:t>153</w:t>
      </w:r>
      <w:r>
        <w:rPr>
          <w:noProof/>
        </w:rPr>
        <w:fldChar w:fldCharType="end"/>
      </w:r>
    </w:p>
    <w:p w14:paraId="4D09C17B" w14:textId="33EE2AF1"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6.2.3.25.1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_Toc215000696 \h </w:instrText>
      </w:r>
      <w:r>
        <w:rPr>
          <w:noProof/>
        </w:rPr>
      </w:r>
      <w:r>
        <w:rPr>
          <w:noProof/>
        </w:rPr>
        <w:fldChar w:fldCharType="separate"/>
      </w:r>
      <w:r>
        <w:rPr>
          <w:noProof/>
        </w:rPr>
        <w:t>153</w:t>
      </w:r>
      <w:r>
        <w:rPr>
          <w:noProof/>
        </w:rPr>
        <w:fldChar w:fldCharType="end"/>
      </w:r>
    </w:p>
    <w:p w14:paraId="0A507363" w14:textId="3270B8EA"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6.2.3.25.2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_Toc215000697 \h </w:instrText>
      </w:r>
      <w:r>
        <w:rPr>
          <w:noProof/>
        </w:rPr>
      </w:r>
      <w:r>
        <w:rPr>
          <w:noProof/>
        </w:rPr>
        <w:fldChar w:fldCharType="separate"/>
      </w:r>
      <w:r>
        <w:rPr>
          <w:noProof/>
        </w:rPr>
        <w:t>153</w:t>
      </w:r>
      <w:r>
        <w:rPr>
          <w:noProof/>
        </w:rPr>
        <w:fldChar w:fldCharType="end"/>
      </w:r>
    </w:p>
    <w:p w14:paraId="4B675F6D" w14:textId="306AEA5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6.2.3.25.3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_Toc215000698 \h </w:instrText>
      </w:r>
      <w:r>
        <w:rPr>
          <w:noProof/>
        </w:rPr>
      </w:r>
      <w:r>
        <w:rPr>
          <w:noProof/>
        </w:rPr>
        <w:fldChar w:fldCharType="separate"/>
      </w:r>
      <w:r>
        <w:rPr>
          <w:noProof/>
        </w:rPr>
        <w:t>153</w:t>
      </w:r>
      <w:r>
        <w:rPr>
          <w:noProof/>
        </w:rPr>
        <w:fldChar w:fldCharType="end"/>
      </w:r>
    </w:p>
    <w:p w14:paraId="57C4B6DB" w14:textId="7EE0E948"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6.2.3.26</w:t>
      </w:r>
      <w:r>
        <w:rPr>
          <w:rFonts w:asciiTheme="minorHAnsi" w:eastAsiaTheme="minorEastAsia" w:hAnsiTheme="minorHAnsi" w:cstheme="minorBidi"/>
          <w:noProof/>
          <w:kern w:val="2"/>
          <w:sz w:val="24"/>
          <w:szCs w:val="24"/>
          <w:lang w:val="en-US"/>
          <w14:ligatures w14:val="standardContextual"/>
        </w:rPr>
        <w:tab/>
      </w:r>
      <w:r>
        <w:rPr>
          <w:noProof/>
        </w:rPr>
        <w:t>Resource: PS User State</w:t>
      </w:r>
      <w:r>
        <w:rPr>
          <w:noProof/>
        </w:rPr>
        <w:tab/>
      </w:r>
      <w:r>
        <w:rPr>
          <w:noProof/>
        </w:rPr>
        <w:fldChar w:fldCharType="begin"/>
      </w:r>
      <w:r>
        <w:rPr>
          <w:noProof/>
        </w:rPr>
        <w:instrText xml:space="preserve"> PAGEREF _Toc215000699 \h </w:instrText>
      </w:r>
      <w:r>
        <w:rPr>
          <w:noProof/>
        </w:rPr>
      </w:r>
      <w:r>
        <w:rPr>
          <w:noProof/>
        </w:rPr>
        <w:fldChar w:fldCharType="separate"/>
      </w:r>
      <w:r>
        <w:rPr>
          <w:noProof/>
        </w:rPr>
        <w:t>156</w:t>
      </w:r>
      <w:r>
        <w:rPr>
          <w:noProof/>
        </w:rPr>
        <w:fldChar w:fldCharType="end"/>
      </w:r>
    </w:p>
    <w:p w14:paraId="30A7DCBB" w14:textId="7C4B6EA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6.2.3.26.1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_Toc215000700 \h </w:instrText>
      </w:r>
      <w:r>
        <w:rPr>
          <w:noProof/>
        </w:rPr>
      </w:r>
      <w:r>
        <w:rPr>
          <w:noProof/>
        </w:rPr>
        <w:fldChar w:fldCharType="separate"/>
      </w:r>
      <w:r>
        <w:rPr>
          <w:noProof/>
        </w:rPr>
        <w:t>156</w:t>
      </w:r>
      <w:r>
        <w:rPr>
          <w:noProof/>
        </w:rPr>
        <w:fldChar w:fldCharType="end"/>
      </w:r>
    </w:p>
    <w:p w14:paraId="32CBBE5D" w14:textId="220271A1"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6.2.3.26.2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_Toc215000701 \h </w:instrText>
      </w:r>
      <w:r>
        <w:rPr>
          <w:noProof/>
        </w:rPr>
      </w:r>
      <w:r>
        <w:rPr>
          <w:noProof/>
        </w:rPr>
        <w:fldChar w:fldCharType="separate"/>
      </w:r>
      <w:r>
        <w:rPr>
          <w:noProof/>
        </w:rPr>
        <w:t>156</w:t>
      </w:r>
      <w:r>
        <w:rPr>
          <w:noProof/>
        </w:rPr>
        <w:fldChar w:fldCharType="end"/>
      </w:r>
    </w:p>
    <w:p w14:paraId="4D52B3C0" w14:textId="41641C92"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6.2.3.26.3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_Toc215000702 \h </w:instrText>
      </w:r>
      <w:r>
        <w:rPr>
          <w:noProof/>
        </w:rPr>
      </w:r>
      <w:r>
        <w:rPr>
          <w:noProof/>
        </w:rPr>
        <w:fldChar w:fldCharType="separate"/>
      </w:r>
      <w:r>
        <w:rPr>
          <w:noProof/>
        </w:rPr>
        <w:t>156</w:t>
      </w:r>
      <w:r>
        <w:rPr>
          <w:noProof/>
        </w:rPr>
        <w:fldChar w:fldCharType="end"/>
      </w:r>
    </w:p>
    <w:p w14:paraId="78C6AEE7" w14:textId="44C4BF5B"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6.2.3.27</w:t>
      </w:r>
      <w:r>
        <w:rPr>
          <w:rFonts w:asciiTheme="minorHAnsi" w:eastAsiaTheme="minorEastAsia" w:hAnsiTheme="minorHAnsi" w:cstheme="minorBidi"/>
          <w:noProof/>
          <w:kern w:val="2"/>
          <w:sz w:val="24"/>
          <w:szCs w:val="24"/>
          <w:lang w:val="en-US"/>
          <w14:ligatures w14:val="standardContextual"/>
        </w:rPr>
        <w:tab/>
      </w:r>
      <w:r>
        <w:rPr>
          <w:noProof/>
        </w:rPr>
        <w:t>Resource: CS User State</w:t>
      </w:r>
      <w:r>
        <w:rPr>
          <w:noProof/>
        </w:rPr>
        <w:tab/>
      </w:r>
      <w:r>
        <w:rPr>
          <w:noProof/>
        </w:rPr>
        <w:fldChar w:fldCharType="begin"/>
      </w:r>
      <w:r>
        <w:rPr>
          <w:noProof/>
        </w:rPr>
        <w:instrText xml:space="preserve"> PAGEREF _Toc215000703 \h </w:instrText>
      </w:r>
      <w:r>
        <w:rPr>
          <w:noProof/>
        </w:rPr>
      </w:r>
      <w:r>
        <w:rPr>
          <w:noProof/>
        </w:rPr>
        <w:fldChar w:fldCharType="separate"/>
      </w:r>
      <w:r>
        <w:rPr>
          <w:noProof/>
        </w:rPr>
        <w:t>157</w:t>
      </w:r>
      <w:r>
        <w:rPr>
          <w:noProof/>
        </w:rPr>
        <w:fldChar w:fldCharType="end"/>
      </w:r>
    </w:p>
    <w:p w14:paraId="7930D22B" w14:textId="22BECBB6"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6.2.3.27.1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_Toc215000704 \h </w:instrText>
      </w:r>
      <w:r>
        <w:rPr>
          <w:noProof/>
        </w:rPr>
      </w:r>
      <w:r>
        <w:rPr>
          <w:noProof/>
        </w:rPr>
        <w:fldChar w:fldCharType="separate"/>
      </w:r>
      <w:r>
        <w:rPr>
          <w:noProof/>
        </w:rPr>
        <w:t>157</w:t>
      </w:r>
      <w:r>
        <w:rPr>
          <w:noProof/>
        </w:rPr>
        <w:fldChar w:fldCharType="end"/>
      </w:r>
    </w:p>
    <w:p w14:paraId="60FBBE5F" w14:textId="03818BE8"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6.2.3.27.2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_Toc215000705 \h </w:instrText>
      </w:r>
      <w:r>
        <w:rPr>
          <w:noProof/>
        </w:rPr>
      </w:r>
      <w:r>
        <w:rPr>
          <w:noProof/>
        </w:rPr>
        <w:fldChar w:fldCharType="separate"/>
      </w:r>
      <w:r>
        <w:rPr>
          <w:noProof/>
        </w:rPr>
        <w:t>157</w:t>
      </w:r>
      <w:r>
        <w:rPr>
          <w:noProof/>
        </w:rPr>
        <w:fldChar w:fldCharType="end"/>
      </w:r>
    </w:p>
    <w:p w14:paraId="34C31B01" w14:textId="21EE3090"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6.2.3.27.3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_Toc215000706 \h </w:instrText>
      </w:r>
      <w:r>
        <w:rPr>
          <w:noProof/>
        </w:rPr>
      </w:r>
      <w:r>
        <w:rPr>
          <w:noProof/>
        </w:rPr>
        <w:fldChar w:fldCharType="separate"/>
      </w:r>
      <w:r>
        <w:rPr>
          <w:noProof/>
        </w:rPr>
        <w:t>158</w:t>
      </w:r>
      <w:r>
        <w:rPr>
          <w:noProof/>
        </w:rPr>
        <w:fldChar w:fldCharType="end"/>
      </w:r>
    </w:p>
    <w:p w14:paraId="3BEFBCB2" w14:textId="5CCA38F7"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6.2.3.28</w:t>
      </w:r>
      <w:r>
        <w:rPr>
          <w:rFonts w:asciiTheme="minorHAnsi" w:eastAsiaTheme="minorEastAsia" w:hAnsiTheme="minorHAnsi" w:cstheme="minorBidi"/>
          <w:noProof/>
          <w:kern w:val="2"/>
          <w:sz w:val="24"/>
          <w:szCs w:val="24"/>
          <w:lang w:val="en-US"/>
          <w14:ligatures w14:val="standardContextual"/>
        </w:rPr>
        <w:tab/>
      </w:r>
      <w:r>
        <w:rPr>
          <w:noProof/>
        </w:rPr>
        <w:t>Resource: Csrn</w:t>
      </w:r>
      <w:r>
        <w:rPr>
          <w:noProof/>
        </w:rPr>
        <w:tab/>
      </w:r>
      <w:r>
        <w:rPr>
          <w:noProof/>
        </w:rPr>
        <w:fldChar w:fldCharType="begin"/>
      </w:r>
      <w:r>
        <w:rPr>
          <w:noProof/>
        </w:rPr>
        <w:instrText xml:space="preserve"> PAGEREF _Toc215000707 \h </w:instrText>
      </w:r>
      <w:r>
        <w:rPr>
          <w:noProof/>
        </w:rPr>
      </w:r>
      <w:r>
        <w:rPr>
          <w:noProof/>
        </w:rPr>
        <w:fldChar w:fldCharType="separate"/>
      </w:r>
      <w:r>
        <w:rPr>
          <w:noProof/>
        </w:rPr>
        <w:t>159</w:t>
      </w:r>
      <w:r>
        <w:rPr>
          <w:noProof/>
        </w:rPr>
        <w:fldChar w:fldCharType="end"/>
      </w:r>
    </w:p>
    <w:p w14:paraId="7726CF81" w14:textId="520669E2"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6.2.3.28.1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_Toc215000708 \h </w:instrText>
      </w:r>
      <w:r>
        <w:rPr>
          <w:noProof/>
        </w:rPr>
      </w:r>
      <w:r>
        <w:rPr>
          <w:noProof/>
        </w:rPr>
        <w:fldChar w:fldCharType="separate"/>
      </w:r>
      <w:r>
        <w:rPr>
          <w:noProof/>
        </w:rPr>
        <w:t>159</w:t>
      </w:r>
      <w:r>
        <w:rPr>
          <w:noProof/>
        </w:rPr>
        <w:fldChar w:fldCharType="end"/>
      </w:r>
    </w:p>
    <w:p w14:paraId="26F375B6" w14:textId="62DE26DC"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6.2.3.28.2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_Toc215000709 \h </w:instrText>
      </w:r>
      <w:r>
        <w:rPr>
          <w:noProof/>
        </w:rPr>
      </w:r>
      <w:r>
        <w:rPr>
          <w:noProof/>
        </w:rPr>
        <w:fldChar w:fldCharType="separate"/>
      </w:r>
      <w:r>
        <w:rPr>
          <w:noProof/>
        </w:rPr>
        <w:t>159</w:t>
      </w:r>
      <w:r>
        <w:rPr>
          <w:noProof/>
        </w:rPr>
        <w:fldChar w:fldCharType="end"/>
      </w:r>
    </w:p>
    <w:p w14:paraId="64F785AE" w14:textId="4814A20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6.2.3.28.3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_Toc215000710 \h </w:instrText>
      </w:r>
      <w:r>
        <w:rPr>
          <w:noProof/>
        </w:rPr>
      </w:r>
      <w:r>
        <w:rPr>
          <w:noProof/>
        </w:rPr>
        <w:fldChar w:fldCharType="separate"/>
      </w:r>
      <w:r>
        <w:rPr>
          <w:noProof/>
        </w:rPr>
        <w:t>159</w:t>
      </w:r>
      <w:r>
        <w:rPr>
          <w:noProof/>
        </w:rPr>
        <w:fldChar w:fldCharType="end"/>
      </w:r>
    </w:p>
    <w:p w14:paraId="06D057C1" w14:textId="5E81B647"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6.2.3.29</w:t>
      </w:r>
      <w:r>
        <w:rPr>
          <w:rFonts w:asciiTheme="minorHAnsi" w:eastAsiaTheme="minorEastAsia" w:hAnsiTheme="minorHAnsi" w:cstheme="minorBidi"/>
          <w:noProof/>
          <w:kern w:val="2"/>
          <w:sz w:val="24"/>
          <w:szCs w:val="24"/>
          <w:lang w:val="en-US"/>
          <w14:ligatures w14:val="standardContextual"/>
        </w:rPr>
        <w:tab/>
      </w:r>
      <w:r>
        <w:rPr>
          <w:noProof/>
        </w:rPr>
        <w:t>Resource: ReferenceAccessLocation</w:t>
      </w:r>
      <w:r>
        <w:rPr>
          <w:noProof/>
        </w:rPr>
        <w:tab/>
      </w:r>
      <w:r>
        <w:rPr>
          <w:noProof/>
        </w:rPr>
        <w:fldChar w:fldCharType="begin"/>
      </w:r>
      <w:r>
        <w:rPr>
          <w:noProof/>
        </w:rPr>
        <w:instrText xml:space="preserve"> PAGEREF _Toc215000711 \h </w:instrText>
      </w:r>
      <w:r>
        <w:rPr>
          <w:noProof/>
        </w:rPr>
      </w:r>
      <w:r>
        <w:rPr>
          <w:noProof/>
        </w:rPr>
        <w:fldChar w:fldCharType="separate"/>
      </w:r>
      <w:r>
        <w:rPr>
          <w:noProof/>
        </w:rPr>
        <w:t>161</w:t>
      </w:r>
      <w:r>
        <w:rPr>
          <w:noProof/>
        </w:rPr>
        <w:fldChar w:fldCharType="end"/>
      </w:r>
    </w:p>
    <w:p w14:paraId="01C33E0A" w14:textId="33BE8181"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6.2.3.29.1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_Toc215000712 \h </w:instrText>
      </w:r>
      <w:r>
        <w:rPr>
          <w:noProof/>
        </w:rPr>
      </w:r>
      <w:r>
        <w:rPr>
          <w:noProof/>
        </w:rPr>
        <w:fldChar w:fldCharType="separate"/>
      </w:r>
      <w:r>
        <w:rPr>
          <w:noProof/>
        </w:rPr>
        <w:t>161</w:t>
      </w:r>
      <w:r>
        <w:rPr>
          <w:noProof/>
        </w:rPr>
        <w:fldChar w:fldCharType="end"/>
      </w:r>
    </w:p>
    <w:p w14:paraId="3A2FBE94" w14:textId="3E12F161"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6.2.3.29.2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_Toc215000713 \h </w:instrText>
      </w:r>
      <w:r>
        <w:rPr>
          <w:noProof/>
        </w:rPr>
      </w:r>
      <w:r>
        <w:rPr>
          <w:noProof/>
        </w:rPr>
        <w:fldChar w:fldCharType="separate"/>
      </w:r>
      <w:r>
        <w:rPr>
          <w:noProof/>
        </w:rPr>
        <w:t>161</w:t>
      </w:r>
      <w:r>
        <w:rPr>
          <w:noProof/>
        </w:rPr>
        <w:fldChar w:fldCharType="end"/>
      </w:r>
    </w:p>
    <w:p w14:paraId="54AF0F68" w14:textId="0A75D87A"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6.2.3.29.3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_Toc215000714 \h </w:instrText>
      </w:r>
      <w:r>
        <w:rPr>
          <w:noProof/>
        </w:rPr>
      </w:r>
      <w:r>
        <w:rPr>
          <w:noProof/>
        </w:rPr>
        <w:fldChar w:fldCharType="separate"/>
      </w:r>
      <w:r>
        <w:rPr>
          <w:noProof/>
        </w:rPr>
        <w:t>161</w:t>
      </w:r>
      <w:r>
        <w:rPr>
          <w:noProof/>
        </w:rPr>
        <w:fldChar w:fldCharType="end"/>
      </w:r>
    </w:p>
    <w:p w14:paraId="5AEED8E1" w14:textId="70C68716"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6.2.3.30</w:t>
      </w:r>
      <w:r>
        <w:rPr>
          <w:rFonts w:asciiTheme="minorHAnsi" w:eastAsiaTheme="minorEastAsia" w:hAnsiTheme="minorHAnsi" w:cstheme="minorBidi"/>
          <w:noProof/>
          <w:kern w:val="2"/>
          <w:sz w:val="24"/>
          <w:szCs w:val="24"/>
          <w:lang w:val="en-US"/>
          <w14:ligatures w14:val="standardContextual"/>
        </w:rPr>
        <w:tab/>
      </w:r>
      <w:r>
        <w:rPr>
          <w:noProof/>
        </w:rPr>
        <w:t>Resource: SMSRegistrationInfo</w:t>
      </w:r>
      <w:r>
        <w:rPr>
          <w:noProof/>
        </w:rPr>
        <w:tab/>
      </w:r>
      <w:r>
        <w:rPr>
          <w:noProof/>
        </w:rPr>
        <w:fldChar w:fldCharType="begin"/>
      </w:r>
      <w:r>
        <w:rPr>
          <w:noProof/>
        </w:rPr>
        <w:instrText xml:space="preserve"> PAGEREF _Toc215000715 \h </w:instrText>
      </w:r>
      <w:r>
        <w:rPr>
          <w:noProof/>
        </w:rPr>
      </w:r>
      <w:r>
        <w:rPr>
          <w:noProof/>
        </w:rPr>
        <w:fldChar w:fldCharType="separate"/>
      </w:r>
      <w:r>
        <w:rPr>
          <w:noProof/>
        </w:rPr>
        <w:t>163</w:t>
      </w:r>
      <w:r>
        <w:rPr>
          <w:noProof/>
        </w:rPr>
        <w:fldChar w:fldCharType="end"/>
      </w:r>
    </w:p>
    <w:p w14:paraId="18031040" w14:textId="2E0756A0"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6.2.3.30.1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_Toc215000716 \h </w:instrText>
      </w:r>
      <w:r>
        <w:rPr>
          <w:noProof/>
        </w:rPr>
      </w:r>
      <w:r>
        <w:rPr>
          <w:noProof/>
        </w:rPr>
        <w:fldChar w:fldCharType="separate"/>
      </w:r>
      <w:r>
        <w:rPr>
          <w:noProof/>
        </w:rPr>
        <w:t>163</w:t>
      </w:r>
      <w:r>
        <w:rPr>
          <w:noProof/>
        </w:rPr>
        <w:fldChar w:fldCharType="end"/>
      </w:r>
    </w:p>
    <w:p w14:paraId="489318ED" w14:textId="242584E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6.2.3.30.2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_Toc215000717 \h </w:instrText>
      </w:r>
      <w:r>
        <w:rPr>
          <w:noProof/>
        </w:rPr>
      </w:r>
      <w:r>
        <w:rPr>
          <w:noProof/>
        </w:rPr>
        <w:fldChar w:fldCharType="separate"/>
      </w:r>
      <w:r>
        <w:rPr>
          <w:noProof/>
        </w:rPr>
        <w:t>163</w:t>
      </w:r>
      <w:r>
        <w:rPr>
          <w:noProof/>
        </w:rPr>
        <w:fldChar w:fldCharType="end"/>
      </w:r>
    </w:p>
    <w:p w14:paraId="4E302658" w14:textId="4312E74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6.2.3.30.3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_Toc215000718 \h </w:instrText>
      </w:r>
      <w:r>
        <w:rPr>
          <w:noProof/>
        </w:rPr>
      </w:r>
      <w:r>
        <w:rPr>
          <w:noProof/>
        </w:rPr>
        <w:fldChar w:fldCharType="separate"/>
      </w:r>
      <w:r>
        <w:rPr>
          <w:noProof/>
        </w:rPr>
        <w:t>163</w:t>
      </w:r>
      <w:r>
        <w:rPr>
          <w:noProof/>
        </w:rPr>
        <w:fldChar w:fldCharType="end"/>
      </w:r>
    </w:p>
    <w:p w14:paraId="283BED8A" w14:textId="72EF32A6"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6.2.3.31</w:t>
      </w:r>
      <w:r>
        <w:rPr>
          <w:rFonts w:asciiTheme="minorHAnsi" w:eastAsiaTheme="minorEastAsia" w:hAnsiTheme="minorHAnsi" w:cstheme="minorBidi"/>
          <w:noProof/>
          <w:kern w:val="2"/>
          <w:sz w:val="24"/>
          <w:szCs w:val="24"/>
          <w:lang w:val="en-US"/>
          <w14:ligatures w14:val="standardContextual"/>
        </w:rPr>
        <w:tab/>
      </w:r>
      <w:r>
        <w:rPr>
          <w:noProof/>
        </w:rPr>
        <w:t>Resource: Dsai</w:t>
      </w:r>
      <w:r>
        <w:rPr>
          <w:noProof/>
        </w:rPr>
        <w:tab/>
      </w:r>
      <w:r>
        <w:rPr>
          <w:noProof/>
        </w:rPr>
        <w:fldChar w:fldCharType="begin"/>
      </w:r>
      <w:r>
        <w:rPr>
          <w:noProof/>
        </w:rPr>
        <w:instrText xml:space="preserve"> PAGEREF _Toc215000719 \h </w:instrText>
      </w:r>
      <w:r>
        <w:rPr>
          <w:noProof/>
        </w:rPr>
      </w:r>
      <w:r>
        <w:rPr>
          <w:noProof/>
        </w:rPr>
        <w:fldChar w:fldCharType="separate"/>
      </w:r>
      <w:r>
        <w:rPr>
          <w:noProof/>
        </w:rPr>
        <w:t>167</w:t>
      </w:r>
      <w:r>
        <w:rPr>
          <w:noProof/>
        </w:rPr>
        <w:fldChar w:fldCharType="end"/>
      </w:r>
    </w:p>
    <w:p w14:paraId="1E148C5E" w14:textId="3BB2855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6.2.3.31.1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_Toc215000720 \h </w:instrText>
      </w:r>
      <w:r>
        <w:rPr>
          <w:noProof/>
        </w:rPr>
      </w:r>
      <w:r>
        <w:rPr>
          <w:noProof/>
        </w:rPr>
        <w:fldChar w:fldCharType="separate"/>
      </w:r>
      <w:r>
        <w:rPr>
          <w:noProof/>
        </w:rPr>
        <w:t>167</w:t>
      </w:r>
      <w:r>
        <w:rPr>
          <w:noProof/>
        </w:rPr>
        <w:fldChar w:fldCharType="end"/>
      </w:r>
    </w:p>
    <w:p w14:paraId="1559C5B2" w14:textId="3EC45321"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6.2.3.31.2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_Toc215000721 \h </w:instrText>
      </w:r>
      <w:r>
        <w:rPr>
          <w:noProof/>
        </w:rPr>
      </w:r>
      <w:r>
        <w:rPr>
          <w:noProof/>
        </w:rPr>
        <w:fldChar w:fldCharType="separate"/>
      </w:r>
      <w:r>
        <w:rPr>
          <w:noProof/>
        </w:rPr>
        <w:t>167</w:t>
      </w:r>
      <w:r>
        <w:rPr>
          <w:noProof/>
        </w:rPr>
        <w:fldChar w:fldCharType="end"/>
      </w:r>
    </w:p>
    <w:p w14:paraId="30020572" w14:textId="39DB7014"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6.2.3.31.3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_Toc215000722 \h </w:instrText>
      </w:r>
      <w:r>
        <w:rPr>
          <w:noProof/>
        </w:rPr>
      </w:r>
      <w:r>
        <w:rPr>
          <w:noProof/>
        </w:rPr>
        <w:fldChar w:fldCharType="separate"/>
      </w:r>
      <w:r>
        <w:rPr>
          <w:noProof/>
        </w:rPr>
        <w:t>168</w:t>
      </w:r>
      <w:r>
        <w:rPr>
          <w:noProof/>
        </w:rPr>
        <w:fldChar w:fldCharType="end"/>
      </w:r>
    </w:p>
    <w:p w14:paraId="5897C0B4" w14:textId="47B3519D"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Private Identities</w:t>
      </w:r>
      <w:r>
        <w:rPr>
          <w:noProof/>
        </w:rPr>
        <w:tab/>
      </w:r>
      <w:r>
        <w:rPr>
          <w:noProof/>
        </w:rPr>
        <w:fldChar w:fldCharType="begin"/>
      </w:r>
      <w:r>
        <w:rPr>
          <w:noProof/>
        </w:rPr>
        <w:instrText xml:space="preserve"> PAGEREF _Toc215000723 \h </w:instrText>
      </w:r>
      <w:r>
        <w:rPr>
          <w:noProof/>
        </w:rPr>
      </w:r>
      <w:r>
        <w:rPr>
          <w:noProof/>
        </w:rPr>
        <w:fldChar w:fldCharType="separate"/>
      </w:r>
      <w:r>
        <w:rPr>
          <w:noProof/>
        </w:rPr>
        <w:t>170</w:t>
      </w:r>
      <w:r>
        <w:rPr>
          <w:noProof/>
        </w:rPr>
        <w:fldChar w:fldCharType="end"/>
      </w:r>
    </w:p>
    <w:p w14:paraId="50C88E82" w14:textId="78B05967"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_Toc215000724 \h </w:instrText>
      </w:r>
      <w:r>
        <w:rPr>
          <w:noProof/>
        </w:rPr>
      </w:r>
      <w:r>
        <w:rPr>
          <w:noProof/>
        </w:rPr>
        <w:fldChar w:fldCharType="separate"/>
      </w:r>
      <w:r>
        <w:rPr>
          <w:noProof/>
        </w:rPr>
        <w:t>170</w:t>
      </w:r>
      <w:r>
        <w:rPr>
          <w:noProof/>
        </w:rPr>
        <w:fldChar w:fldCharType="end"/>
      </w:r>
    </w:p>
    <w:p w14:paraId="390FF841" w14:textId="0483231A"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_Toc215000725 \h </w:instrText>
      </w:r>
      <w:r>
        <w:rPr>
          <w:noProof/>
        </w:rPr>
      </w:r>
      <w:r>
        <w:rPr>
          <w:noProof/>
        </w:rPr>
        <w:fldChar w:fldCharType="separate"/>
      </w:r>
      <w:r>
        <w:rPr>
          <w:noProof/>
        </w:rPr>
        <w:t>170</w:t>
      </w:r>
      <w:r>
        <w:rPr>
          <w:noProof/>
        </w:rPr>
        <w:fldChar w:fldCharType="end"/>
      </w:r>
    </w:p>
    <w:p w14:paraId="34B3A616" w14:textId="5EA08D66"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_Toc215000726 \h </w:instrText>
      </w:r>
      <w:r>
        <w:rPr>
          <w:noProof/>
        </w:rPr>
      </w:r>
      <w:r>
        <w:rPr>
          <w:noProof/>
        </w:rPr>
        <w:fldChar w:fldCharType="separate"/>
      </w:r>
      <w:r>
        <w:rPr>
          <w:noProof/>
        </w:rPr>
        <w:t>171</w:t>
      </w:r>
      <w:r>
        <w:rPr>
          <w:noProof/>
        </w:rPr>
        <w:fldChar w:fldCharType="end"/>
      </w:r>
    </w:p>
    <w:p w14:paraId="6AF776FA" w14:textId="294A89FA"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S-CSCF Selection Assistance Information</w:t>
      </w:r>
      <w:r>
        <w:rPr>
          <w:noProof/>
        </w:rPr>
        <w:tab/>
      </w:r>
      <w:r>
        <w:rPr>
          <w:noProof/>
        </w:rPr>
        <w:fldChar w:fldCharType="begin"/>
      </w:r>
      <w:r>
        <w:rPr>
          <w:noProof/>
        </w:rPr>
        <w:instrText xml:space="preserve"> PAGEREF _Toc215000727 \h </w:instrText>
      </w:r>
      <w:r>
        <w:rPr>
          <w:noProof/>
        </w:rPr>
      </w:r>
      <w:r>
        <w:rPr>
          <w:noProof/>
        </w:rPr>
        <w:fldChar w:fldCharType="separate"/>
      </w:r>
      <w:r>
        <w:rPr>
          <w:noProof/>
        </w:rPr>
        <w:t>172</w:t>
      </w:r>
      <w:r>
        <w:rPr>
          <w:noProof/>
        </w:rPr>
        <w:fldChar w:fldCharType="end"/>
      </w:r>
    </w:p>
    <w:p w14:paraId="329C3E9F" w14:textId="1AB90B72"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_Toc215000728 \h </w:instrText>
      </w:r>
      <w:r>
        <w:rPr>
          <w:noProof/>
        </w:rPr>
      </w:r>
      <w:r>
        <w:rPr>
          <w:noProof/>
        </w:rPr>
        <w:fldChar w:fldCharType="separate"/>
      </w:r>
      <w:r>
        <w:rPr>
          <w:noProof/>
        </w:rPr>
        <w:t>172</w:t>
      </w:r>
      <w:r>
        <w:rPr>
          <w:noProof/>
        </w:rPr>
        <w:fldChar w:fldCharType="end"/>
      </w:r>
    </w:p>
    <w:p w14:paraId="2F1B1F85" w14:textId="2E4A254E"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_Toc215000729 \h </w:instrText>
      </w:r>
      <w:r>
        <w:rPr>
          <w:noProof/>
        </w:rPr>
      </w:r>
      <w:r>
        <w:rPr>
          <w:noProof/>
        </w:rPr>
        <w:fldChar w:fldCharType="separate"/>
      </w:r>
      <w:r>
        <w:rPr>
          <w:noProof/>
        </w:rPr>
        <w:t>172</w:t>
      </w:r>
      <w:r>
        <w:rPr>
          <w:noProof/>
        </w:rPr>
        <w:fldChar w:fldCharType="end"/>
      </w:r>
    </w:p>
    <w:p w14:paraId="3E950F47" w14:textId="43309680"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_Toc215000730 \h </w:instrText>
      </w:r>
      <w:r>
        <w:rPr>
          <w:noProof/>
        </w:rPr>
      </w:r>
      <w:r>
        <w:rPr>
          <w:noProof/>
        </w:rPr>
        <w:fldChar w:fldCharType="separate"/>
      </w:r>
      <w:r>
        <w:rPr>
          <w:noProof/>
        </w:rPr>
        <w:t>172</w:t>
      </w:r>
      <w:r>
        <w:rPr>
          <w:noProof/>
        </w:rPr>
        <w:fldChar w:fldCharType="end"/>
      </w:r>
    </w:p>
    <w:p w14:paraId="7777E816" w14:textId="413DC45D"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6.2.3.34</w:t>
      </w:r>
      <w:r>
        <w:rPr>
          <w:rFonts w:asciiTheme="minorHAnsi" w:eastAsiaTheme="minorEastAsia" w:hAnsiTheme="minorHAnsi" w:cstheme="minorBidi"/>
          <w:noProof/>
          <w:kern w:val="2"/>
          <w:sz w:val="24"/>
          <w:szCs w:val="24"/>
          <w:lang w:val="en-US"/>
          <w14:ligatures w14:val="standardContextual"/>
        </w:rPr>
        <w:tab/>
      </w:r>
      <w:r>
        <w:rPr>
          <w:noProof/>
        </w:rPr>
        <w:t>Resource: Charging Information</w:t>
      </w:r>
      <w:r>
        <w:rPr>
          <w:noProof/>
        </w:rPr>
        <w:tab/>
      </w:r>
      <w:r>
        <w:rPr>
          <w:noProof/>
        </w:rPr>
        <w:fldChar w:fldCharType="begin"/>
      </w:r>
      <w:r>
        <w:rPr>
          <w:noProof/>
        </w:rPr>
        <w:instrText xml:space="preserve"> PAGEREF _Toc215000731 \h </w:instrText>
      </w:r>
      <w:r>
        <w:rPr>
          <w:noProof/>
        </w:rPr>
      </w:r>
      <w:r>
        <w:rPr>
          <w:noProof/>
        </w:rPr>
        <w:fldChar w:fldCharType="separate"/>
      </w:r>
      <w:r>
        <w:rPr>
          <w:noProof/>
        </w:rPr>
        <w:t>173</w:t>
      </w:r>
      <w:r>
        <w:rPr>
          <w:noProof/>
        </w:rPr>
        <w:fldChar w:fldCharType="end"/>
      </w:r>
    </w:p>
    <w:p w14:paraId="4E0F9744" w14:textId="7C5EBB00"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_Toc215000732 \h </w:instrText>
      </w:r>
      <w:r>
        <w:rPr>
          <w:noProof/>
        </w:rPr>
      </w:r>
      <w:r>
        <w:rPr>
          <w:noProof/>
        </w:rPr>
        <w:fldChar w:fldCharType="separate"/>
      </w:r>
      <w:r>
        <w:rPr>
          <w:noProof/>
        </w:rPr>
        <w:t>173</w:t>
      </w:r>
      <w:r>
        <w:rPr>
          <w:noProof/>
        </w:rPr>
        <w:fldChar w:fldCharType="end"/>
      </w:r>
    </w:p>
    <w:p w14:paraId="472AEE89" w14:textId="7917E5CE"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_Toc215000733 \h </w:instrText>
      </w:r>
      <w:r>
        <w:rPr>
          <w:noProof/>
        </w:rPr>
      </w:r>
      <w:r>
        <w:rPr>
          <w:noProof/>
        </w:rPr>
        <w:fldChar w:fldCharType="separate"/>
      </w:r>
      <w:r>
        <w:rPr>
          <w:noProof/>
        </w:rPr>
        <w:t>173</w:t>
      </w:r>
      <w:r>
        <w:rPr>
          <w:noProof/>
        </w:rPr>
        <w:fldChar w:fldCharType="end"/>
      </w:r>
    </w:p>
    <w:p w14:paraId="550DC7A6" w14:textId="0FF4C112"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_Toc215000734 \h </w:instrText>
      </w:r>
      <w:r>
        <w:rPr>
          <w:noProof/>
        </w:rPr>
      </w:r>
      <w:r>
        <w:rPr>
          <w:noProof/>
        </w:rPr>
        <w:fldChar w:fldCharType="separate"/>
      </w:r>
      <w:r>
        <w:rPr>
          <w:noProof/>
        </w:rPr>
        <w:t>174</w:t>
      </w:r>
      <w:r>
        <w:rPr>
          <w:noProof/>
        </w:rPr>
        <w:fldChar w:fldCharType="end"/>
      </w:r>
    </w:p>
    <w:p w14:paraId="0CB108E5" w14:textId="719D202F"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6.2.3.35</w:t>
      </w:r>
      <w:r>
        <w:rPr>
          <w:rFonts w:asciiTheme="minorHAnsi" w:eastAsiaTheme="minorEastAsia" w:hAnsiTheme="minorHAnsi" w:cstheme="minorBidi"/>
          <w:noProof/>
          <w:kern w:val="2"/>
          <w:sz w:val="24"/>
          <w:szCs w:val="24"/>
          <w:lang w:val="en-US"/>
          <w14:ligatures w14:val="standardContextual"/>
        </w:rPr>
        <w:tab/>
      </w:r>
      <w:r>
        <w:rPr>
          <w:noProof/>
        </w:rPr>
        <w:t>Resource: Repository Data List</w:t>
      </w:r>
      <w:r>
        <w:rPr>
          <w:noProof/>
        </w:rPr>
        <w:tab/>
      </w:r>
      <w:r>
        <w:rPr>
          <w:noProof/>
        </w:rPr>
        <w:fldChar w:fldCharType="begin"/>
      </w:r>
      <w:r>
        <w:rPr>
          <w:noProof/>
        </w:rPr>
        <w:instrText xml:space="preserve"> PAGEREF _Toc215000735 \h </w:instrText>
      </w:r>
      <w:r>
        <w:rPr>
          <w:noProof/>
        </w:rPr>
      </w:r>
      <w:r>
        <w:rPr>
          <w:noProof/>
        </w:rPr>
        <w:fldChar w:fldCharType="separate"/>
      </w:r>
      <w:r>
        <w:rPr>
          <w:noProof/>
        </w:rPr>
        <w:t>174</w:t>
      </w:r>
      <w:r>
        <w:rPr>
          <w:noProof/>
        </w:rPr>
        <w:fldChar w:fldCharType="end"/>
      </w:r>
    </w:p>
    <w:p w14:paraId="7EAEE7A5" w14:textId="7C6A9DB7"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_Toc215000736 \h </w:instrText>
      </w:r>
      <w:r>
        <w:rPr>
          <w:noProof/>
        </w:rPr>
      </w:r>
      <w:r>
        <w:rPr>
          <w:noProof/>
        </w:rPr>
        <w:fldChar w:fldCharType="separate"/>
      </w:r>
      <w:r>
        <w:rPr>
          <w:noProof/>
        </w:rPr>
        <w:t>174</w:t>
      </w:r>
      <w:r>
        <w:rPr>
          <w:noProof/>
        </w:rPr>
        <w:fldChar w:fldCharType="end"/>
      </w:r>
    </w:p>
    <w:p w14:paraId="16F99676" w14:textId="02F51B75"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_Toc215000737 \h </w:instrText>
      </w:r>
      <w:r>
        <w:rPr>
          <w:noProof/>
        </w:rPr>
      </w:r>
      <w:r>
        <w:rPr>
          <w:noProof/>
        </w:rPr>
        <w:fldChar w:fldCharType="separate"/>
      </w:r>
      <w:r>
        <w:rPr>
          <w:noProof/>
        </w:rPr>
        <w:t>174</w:t>
      </w:r>
      <w:r>
        <w:rPr>
          <w:noProof/>
        </w:rPr>
        <w:fldChar w:fldCharType="end"/>
      </w:r>
    </w:p>
    <w:p w14:paraId="000DE78A" w14:textId="5FEC1E5D"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6.2.3.35.3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_Toc215000738 \h </w:instrText>
      </w:r>
      <w:r>
        <w:rPr>
          <w:noProof/>
        </w:rPr>
      </w:r>
      <w:r>
        <w:rPr>
          <w:noProof/>
        </w:rPr>
        <w:fldChar w:fldCharType="separate"/>
      </w:r>
      <w:r>
        <w:rPr>
          <w:noProof/>
        </w:rPr>
        <w:t>175</w:t>
      </w:r>
      <w:r>
        <w:rPr>
          <w:noProof/>
        </w:rPr>
        <w:fldChar w:fldCharType="end"/>
      </w:r>
    </w:p>
    <w:p w14:paraId="3078553A" w14:textId="738CCFCB" w:rsidR="0082548B" w:rsidRDefault="0082548B">
      <w:pPr>
        <w:pStyle w:val="TOC3"/>
        <w:rPr>
          <w:rFonts w:asciiTheme="minorHAnsi" w:eastAsiaTheme="minorEastAsia" w:hAnsiTheme="minorHAnsi" w:cstheme="minorBidi"/>
          <w:noProof/>
          <w:kern w:val="2"/>
          <w:sz w:val="24"/>
          <w:szCs w:val="24"/>
          <w:lang w:val="en-US"/>
          <w14:ligatures w14:val="standardContextual"/>
        </w:rPr>
      </w:pPr>
      <w:r w:rsidRPr="004D4C7B">
        <w:rPr>
          <w:rFonts w:eastAsia="SimSun"/>
          <w:noProof/>
        </w:rPr>
        <w:t>6.2.5</w:t>
      </w:r>
      <w:r>
        <w:rPr>
          <w:rFonts w:asciiTheme="minorHAnsi" w:eastAsiaTheme="minorEastAsia" w:hAnsiTheme="minorHAnsi" w:cstheme="minorBidi"/>
          <w:noProof/>
          <w:kern w:val="2"/>
          <w:sz w:val="24"/>
          <w:szCs w:val="24"/>
          <w:lang w:val="en-US"/>
          <w14:ligatures w14:val="standardContextual"/>
        </w:rPr>
        <w:tab/>
      </w:r>
      <w:r w:rsidRPr="004D4C7B">
        <w:rPr>
          <w:rFonts w:eastAsia="SimSun"/>
          <w:noProof/>
        </w:rPr>
        <w:t>Notifications</w:t>
      </w:r>
      <w:r>
        <w:rPr>
          <w:noProof/>
        </w:rPr>
        <w:tab/>
      </w:r>
      <w:r>
        <w:rPr>
          <w:noProof/>
        </w:rPr>
        <w:fldChar w:fldCharType="begin"/>
      </w:r>
      <w:r>
        <w:rPr>
          <w:noProof/>
        </w:rPr>
        <w:instrText xml:space="preserve"> PAGEREF _Toc215000739 \h </w:instrText>
      </w:r>
      <w:r>
        <w:rPr>
          <w:noProof/>
        </w:rPr>
      </w:r>
      <w:r>
        <w:rPr>
          <w:noProof/>
        </w:rPr>
        <w:fldChar w:fldCharType="separate"/>
      </w:r>
      <w:r>
        <w:rPr>
          <w:noProof/>
        </w:rPr>
        <w:t>176</w:t>
      </w:r>
      <w:r>
        <w:rPr>
          <w:noProof/>
        </w:rPr>
        <w:fldChar w:fldCharType="end"/>
      </w:r>
    </w:p>
    <w:p w14:paraId="136A5F7A" w14:textId="08830FB6"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_Toc215000740 \h </w:instrText>
      </w:r>
      <w:r>
        <w:rPr>
          <w:noProof/>
        </w:rPr>
      </w:r>
      <w:r>
        <w:rPr>
          <w:noProof/>
        </w:rPr>
        <w:fldChar w:fldCharType="separate"/>
      </w:r>
      <w:r>
        <w:rPr>
          <w:noProof/>
        </w:rPr>
        <w:t>176</w:t>
      </w:r>
      <w:r>
        <w:rPr>
          <w:noProof/>
        </w:rPr>
        <w:fldChar w:fldCharType="end"/>
      </w:r>
    </w:p>
    <w:p w14:paraId="72DD7E6B" w14:textId="09D8120D"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_Toc215000741 \h </w:instrText>
      </w:r>
      <w:r>
        <w:rPr>
          <w:noProof/>
        </w:rPr>
      </w:r>
      <w:r>
        <w:rPr>
          <w:noProof/>
        </w:rPr>
        <w:fldChar w:fldCharType="separate"/>
      </w:r>
      <w:r>
        <w:rPr>
          <w:noProof/>
        </w:rPr>
        <w:t>176</w:t>
      </w:r>
      <w:r>
        <w:rPr>
          <w:noProof/>
        </w:rPr>
        <w:fldChar w:fldCharType="end"/>
      </w:r>
    </w:p>
    <w:p w14:paraId="3647CA6E" w14:textId="47D2FF08"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6.2.6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_Toc215000742 \h </w:instrText>
      </w:r>
      <w:r>
        <w:rPr>
          <w:noProof/>
        </w:rPr>
      </w:r>
      <w:r>
        <w:rPr>
          <w:noProof/>
        </w:rPr>
        <w:fldChar w:fldCharType="separate"/>
      </w:r>
      <w:r>
        <w:rPr>
          <w:noProof/>
        </w:rPr>
        <w:t>177</w:t>
      </w:r>
      <w:r>
        <w:rPr>
          <w:noProof/>
        </w:rPr>
        <w:fldChar w:fldCharType="end"/>
      </w:r>
    </w:p>
    <w:p w14:paraId="7B2DA5AA" w14:textId="6EBFDDAA"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_Toc215000743 \h </w:instrText>
      </w:r>
      <w:r>
        <w:rPr>
          <w:noProof/>
        </w:rPr>
      </w:r>
      <w:r>
        <w:rPr>
          <w:noProof/>
        </w:rPr>
        <w:fldChar w:fldCharType="separate"/>
      </w:r>
      <w:r>
        <w:rPr>
          <w:noProof/>
        </w:rPr>
        <w:t>177</w:t>
      </w:r>
      <w:r>
        <w:rPr>
          <w:noProof/>
        </w:rPr>
        <w:fldChar w:fldCharType="end"/>
      </w:r>
    </w:p>
    <w:p w14:paraId="21396472" w14:textId="27AADA42" w:rsidR="0082548B" w:rsidRDefault="0082548B">
      <w:pPr>
        <w:pStyle w:val="TOC4"/>
        <w:rPr>
          <w:rFonts w:asciiTheme="minorHAnsi" w:eastAsiaTheme="minorEastAsia" w:hAnsiTheme="minorHAnsi" w:cstheme="minorBidi"/>
          <w:noProof/>
          <w:kern w:val="2"/>
          <w:sz w:val="24"/>
          <w:szCs w:val="24"/>
          <w:lang w:val="en-US"/>
          <w14:ligatures w14:val="standardContextual"/>
        </w:rPr>
      </w:pPr>
      <w:r w:rsidRPr="004D4C7B">
        <w:rPr>
          <w:noProof/>
          <w:lang w:val="en-US"/>
        </w:rPr>
        <w:t>6.2.6.2</w:t>
      </w:r>
      <w:r>
        <w:rPr>
          <w:rFonts w:asciiTheme="minorHAnsi" w:eastAsiaTheme="minorEastAsia" w:hAnsiTheme="minorHAnsi" w:cstheme="minorBidi"/>
          <w:noProof/>
          <w:kern w:val="2"/>
          <w:sz w:val="24"/>
          <w:szCs w:val="24"/>
          <w:lang w:val="en-US"/>
          <w14:ligatures w14:val="standardContextual"/>
        </w:rPr>
        <w:tab/>
      </w:r>
      <w:r w:rsidRPr="004D4C7B">
        <w:rPr>
          <w:noProof/>
          <w:lang w:val="en-US"/>
        </w:rPr>
        <w:t>Structured data types</w:t>
      </w:r>
      <w:r>
        <w:rPr>
          <w:noProof/>
        </w:rPr>
        <w:tab/>
      </w:r>
      <w:r>
        <w:rPr>
          <w:noProof/>
        </w:rPr>
        <w:fldChar w:fldCharType="begin"/>
      </w:r>
      <w:r>
        <w:rPr>
          <w:noProof/>
        </w:rPr>
        <w:instrText xml:space="preserve"> PAGEREF _Toc215000744 \h </w:instrText>
      </w:r>
      <w:r>
        <w:rPr>
          <w:noProof/>
        </w:rPr>
      </w:r>
      <w:r>
        <w:rPr>
          <w:noProof/>
        </w:rPr>
        <w:fldChar w:fldCharType="separate"/>
      </w:r>
      <w:r>
        <w:rPr>
          <w:noProof/>
        </w:rPr>
        <w:t>180</w:t>
      </w:r>
      <w:r>
        <w:rPr>
          <w:noProof/>
        </w:rPr>
        <w:fldChar w:fldCharType="end"/>
      </w:r>
    </w:p>
    <w:p w14:paraId="31CF1C4B" w14:textId="4085973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_Toc215000745 \h </w:instrText>
      </w:r>
      <w:r>
        <w:rPr>
          <w:noProof/>
        </w:rPr>
      </w:r>
      <w:r>
        <w:rPr>
          <w:noProof/>
        </w:rPr>
        <w:fldChar w:fldCharType="separate"/>
      </w:r>
      <w:r>
        <w:rPr>
          <w:noProof/>
        </w:rPr>
        <w:t>180</w:t>
      </w:r>
      <w:r>
        <w:rPr>
          <w:noProof/>
        </w:rPr>
        <w:fldChar w:fldCharType="end"/>
      </w:r>
    </w:p>
    <w:p w14:paraId="717D2988" w14:textId="30E1A1AB"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6.2.6.2.2</w:t>
      </w:r>
      <w:r>
        <w:rPr>
          <w:rFonts w:asciiTheme="minorHAnsi" w:eastAsiaTheme="minorEastAsia" w:hAnsiTheme="minorHAnsi" w:cstheme="minorBidi"/>
          <w:noProof/>
          <w:kern w:val="2"/>
          <w:sz w:val="24"/>
          <w:szCs w:val="24"/>
          <w:lang w:val="en-US"/>
          <w14:ligatures w14:val="standardContextual"/>
        </w:rPr>
        <w:tab/>
      </w:r>
      <w:r>
        <w:rPr>
          <w:noProof/>
        </w:rPr>
        <w:t>Type: ScscfCapabilityList</w:t>
      </w:r>
      <w:r>
        <w:rPr>
          <w:noProof/>
        </w:rPr>
        <w:tab/>
      </w:r>
      <w:r>
        <w:rPr>
          <w:noProof/>
        </w:rPr>
        <w:fldChar w:fldCharType="begin"/>
      </w:r>
      <w:r>
        <w:rPr>
          <w:noProof/>
        </w:rPr>
        <w:instrText xml:space="preserve"> PAGEREF _Toc215000746 \h </w:instrText>
      </w:r>
      <w:r>
        <w:rPr>
          <w:noProof/>
        </w:rPr>
      </w:r>
      <w:r>
        <w:rPr>
          <w:noProof/>
        </w:rPr>
        <w:fldChar w:fldCharType="separate"/>
      </w:r>
      <w:r>
        <w:rPr>
          <w:noProof/>
        </w:rPr>
        <w:t>180</w:t>
      </w:r>
      <w:r>
        <w:rPr>
          <w:noProof/>
        </w:rPr>
        <w:fldChar w:fldCharType="end"/>
      </w:r>
    </w:p>
    <w:p w14:paraId="69AF40C3" w14:textId="42AD26F6"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6.2.6.2.3</w:t>
      </w:r>
      <w:r>
        <w:rPr>
          <w:rFonts w:asciiTheme="minorHAnsi" w:eastAsiaTheme="minorEastAsia" w:hAnsiTheme="minorHAnsi" w:cstheme="minorBidi"/>
          <w:noProof/>
          <w:kern w:val="2"/>
          <w:sz w:val="24"/>
          <w:szCs w:val="24"/>
          <w:lang w:val="en-US"/>
          <w14:ligatures w14:val="standardContextual"/>
        </w:rPr>
        <w:tab/>
      </w:r>
      <w:r>
        <w:rPr>
          <w:noProof/>
        </w:rPr>
        <w:t>Type: Capabilities</w:t>
      </w:r>
      <w:r>
        <w:rPr>
          <w:noProof/>
        </w:rPr>
        <w:tab/>
      </w:r>
      <w:r>
        <w:rPr>
          <w:noProof/>
        </w:rPr>
        <w:fldChar w:fldCharType="begin"/>
      </w:r>
      <w:r>
        <w:rPr>
          <w:noProof/>
        </w:rPr>
        <w:instrText xml:space="preserve"> PAGEREF _Toc215000747 \h </w:instrText>
      </w:r>
      <w:r>
        <w:rPr>
          <w:noProof/>
        </w:rPr>
      </w:r>
      <w:r>
        <w:rPr>
          <w:noProof/>
        </w:rPr>
        <w:fldChar w:fldCharType="separate"/>
      </w:r>
      <w:r>
        <w:rPr>
          <w:noProof/>
        </w:rPr>
        <w:t>181</w:t>
      </w:r>
      <w:r>
        <w:rPr>
          <w:noProof/>
        </w:rPr>
        <w:fldChar w:fldCharType="end"/>
      </w:r>
    </w:p>
    <w:p w14:paraId="03546A83" w14:textId="65F5F7E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6.2.6.2.4</w:t>
      </w:r>
      <w:r>
        <w:rPr>
          <w:rFonts w:asciiTheme="minorHAnsi" w:eastAsiaTheme="minorEastAsia" w:hAnsiTheme="minorHAnsi" w:cstheme="minorBidi"/>
          <w:noProof/>
          <w:kern w:val="2"/>
          <w:sz w:val="24"/>
          <w:szCs w:val="24"/>
          <w:lang w:val="en-US"/>
          <w14:ligatures w14:val="standardContextual"/>
        </w:rPr>
        <w:tab/>
      </w:r>
      <w:r>
        <w:rPr>
          <w:noProof/>
        </w:rPr>
        <w:t>Type: ImsProfileData</w:t>
      </w:r>
      <w:r>
        <w:rPr>
          <w:noProof/>
        </w:rPr>
        <w:tab/>
      </w:r>
      <w:r>
        <w:rPr>
          <w:noProof/>
        </w:rPr>
        <w:fldChar w:fldCharType="begin"/>
      </w:r>
      <w:r>
        <w:rPr>
          <w:noProof/>
        </w:rPr>
        <w:instrText xml:space="preserve"> PAGEREF _Toc215000748 \h </w:instrText>
      </w:r>
      <w:r>
        <w:rPr>
          <w:noProof/>
        </w:rPr>
      </w:r>
      <w:r>
        <w:rPr>
          <w:noProof/>
        </w:rPr>
        <w:fldChar w:fldCharType="separate"/>
      </w:r>
      <w:r>
        <w:rPr>
          <w:noProof/>
        </w:rPr>
        <w:t>181</w:t>
      </w:r>
      <w:r>
        <w:rPr>
          <w:noProof/>
        </w:rPr>
        <w:fldChar w:fldCharType="end"/>
      </w:r>
    </w:p>
    <w:p w14:paraId="5886C5C2" w14:textId="255E875A"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6.2.6.2.5</w:t>
      </w:r>
      <w:r>
        <w:rPr>
          <w:rFonts w:asciiTheme="minorHAnsi" w:eastAsiaTheme="minorEastAsia" w:hAnsiTheme="minorHAnsi" w:cstheme="minorBidi"/>
          <w:noProof/>
          <w:kern w:val="2"/>
          <w:sz w:val="24"/>
          <w:szCs w:val="24"/>
          <w:lang w:val="en-US"/>
          <w14:ligatures w14:val="standardContextual"/>
        </w:rPr>
        <w:tab/>
      </w:r>
      <w:r>
        <w:rPr>
          <w:noProof/>
        </w:rPr>
        <w:t>Type: SharedData</w:t>
      </w:r>
      <w:r>
        <w:rPr>
          <w:noProof/>
        </w:rPr>
        <w:tab/>
      </w:r>
      <w:r>
        <w:rPr>
          <w:noProof/>
        </w:rPr>
        <w:fldChar w:fldCharType="begin"/>
      </w:r>
      <w:r>
        <w:rPr>
          <w:noProof/>
        </w:rPr>
        <w:instrText xml:space="preserve"> PAGEREF _Toc215000749 \h </w:instrText>
      </w:r>
      <w:r>
        <w:rPr>
          <w:noProof/>
        </w:rPr>
      </w:r>
      <w:r>
        <w:rPr>
          <w:noProof/>
        </w:rPr>
        <w:fldChar w:fldCharType="separate"/>
      </w:r>
      <w:r>
        <w:rPr>
          <w:noProof/>
        </w:rPr>
        <w:t>181</w:t>
      </w:r>
      <w:r>
        <w:rPr>
          <w:noProof/>
        </w:rPr>
        <w:fldChar w:fldCharType="end"/>
      </w:r>
    </w:p>
    <w:p w14:paraId="455D76B9" w14:textId="335A18F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6.2.6.2.6</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_Toc215000750 \h </w:instrText>
      </w:r>
      <w:r>
        <w:rPr>
          <w:noProof/>
        </w:rPr>
      </w:r>
      <w:r>
        <w:rPr>
          <w:noProof/>
        </w:rPr>
        <w:fldChar w:fldCharType="separate"/>
      </w:r>
      <w:r>
        <w:rPr>
          <w:noProof/>
        </w:rPr>
        <w:t>181</w:t>
      </w:r>
      <w:r>
        <w:rPr>
          <w:noProof/>
        </w:rPr>
        <w:fldChar w:fldCharType="end"/>
      </w:r>
    </w:p>
    <w:p w14:paraId="2DA0807C" w14:textId="2A1C8524"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6.2.6.2.7</w:t>
      </w:r>
      <w:r>
        <w:rPr>
          <w:rFonts w:asciiTheme="minorHAnsi" w:eastAsiaTheme="minorEastAsia" w:hAnsiTheme="minorHAnsi" w:cstheme="minorBidi"/>
          <w:noProof/>
          <w:kern w:val="2"/>
          <w:sz w:val="24"/>
          <w:szCs w:val="24"/>
          <w:lang w:val="en-US"/>
          <w14:ligatures w14:val="standardContextual"/>
        </w:rPr>
        <w:tab/>
      </w:r>
      <w:r>
        <w:rPr>
          <w:noProof/>
        </w:rPr>
        <w:t>Type: RepositoryData</w:t>
      </w:r>
      <w:r>
        <w:rPr>
          <w:noProof/>
        </w:rPr>
        <w:tab/>
      </w:r>
      <w:r>
        <w:rPr>
          <w:noProof/>
        </w:rPr>
        <w:fldChar w:fldCharType="begin"/>
      </w:r>
      <w:r>
        <w:rPr>
          <w:noProof/>
        </w:rPr>
        <w:instrText xml:space="preserve"> PAGEREF _Toc215000751 \h </w:instrText>
      </w:r>
      <w:r>
        <w:rPr>
          <w:noProof/>
        </w:rPr>
      </w:r>
      <w:r>
        <w:rPr>
          <w:noProof/>
        </w:rPr>
        <w:fldChar w:fldCharType="separate"/>
      </w:r>
      <w:r>
        <w:rPr>
          <w:noProof/>
        </w:rPr>
        <w:t>181</w:t>
      </w:r>
      <w:r>
        <w:rPr>
          <w:noProof/>
        </w:rPr>
        <w:fldChar w:fldCharType="end"/>
      </w:r>
    </w:p>
    <w:p w14:paraId="016DD065" w14:textId="7AAC14D0"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6.2.6.2.8</w:t>
      </w:r>
      <w:r>
        <w:rPr>
          <w:rFonts w:asciiTheme="minorHAnsi" w:eastAsiaTheme="minorEastAsia" w:hAnsiTheme="minorHAnsi" w:cstheme="minorBidi"/>
          <w:noProof/>
          <w:kern w:val="2"/>
          <w:sz w:val="24"/>
          <w:szCs w:val="24"/>
          <w:lang w:val="en-US"/>
          <w14:ligatures w14:val="standardContextual"/>
        </w:rPr>
        <w:tab/>
      </w:r>
      <w:r>
        <w:rPr>
          <w:noProof/>
        </w:rPr>
        <w:t>Type: MsisdnList</w:t>
      </w:r>
      <w:r>
        <w:rPr>
          <w:noProof/>
        </w:rPr>
        <w:tab/>
      </w:r>
      <w:r>
        <w:rPr>
          <w:noProof/>
        </w:rPr>
        <w:fldChar w:fldCharType="begin"/>
      </w:r>
      <w:r>
        <w:rPr>
          <w:noProof/>
        </w:rPr>
        <w:instrText xml:space="preserve"> PAGEREF _Toc215000752 \h </w:instrText>
      </w:r>
      <w:r>
        <w:rPr>
          <w:noProof/>
        </w:rPr>
      </w:r>
      <w:r>
        <w:rPr>
          <w:noProof/>
        </w:rPr>
        <w:fldChar w:fldCharType="separate"/>
      </w:r>
      <w:r>
        <w:rPr>
          <w:noProof/>
        </w:rPr>
        <w:t>182</w:t>
      </w:r>
      <w:r>
        <w:rPr>
          <w:noProof/>
        </w:rPr>
        <w:fldChar w:fldCharType="end"/>
      </w:r>
    </w:p>
    <w:p w14:paraId="6CE060C5" w14:textId="514F1A53"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6.2.6.2.9</w:t>
      </w:r>
      <w:r>
        <w:rPr>
          <w:rFonts w:asciiTheme="minorHAnsi" w:eastAsiaTheme="minorEastAsia" w:hAnsiTheme="minorHAnsi" w:cstheme="minorBidi"/>
          <w:noProof/>
          <w:kern w:val="2"/>
          <w:sz w:val="24"/>
          <w:szCs w:val="24"/>
          <w:lang w:val="en-US"/>
          <w14:ligatures w14:val="standardContextual"/>
        </w:rPr>
        <w:tab/>
      </w:r>
      <w:r>
        <w:rPr>
          <w:noProof/>
        </w:rPr>
        <w:t>Type: PublicIdentities</w:t>
      </w:r>
      <w:r>
        <w:rPr>
          <w:noProof/>
        </w:rPr>
        <w:tab/>
      </w:r>
      <w:r>
        <w:rPr>
          <w:noProof/>
        </w:rPr>
        <w:fldChar w:fldCharType="begin"/>
      </w:r>
      <w:r>
        <w:rPr>
          <w:noProof/>
        </w:rPr>
        <w:instrText xml:space="preserve"> PAGEREF _Toc215000753 \h </w:instrText>
      </w:r>
      <w:r>
        <w:rPr>
          <w:noProof/>
        </w:rPr>
      </w:r>
      <w:r>
        <w:rPr>
          <w:noProof/>
        </w:rPr>
        <w:fldChar w:fldCharType="separate"/>
      </w:r>
      <w:r>
        <w:rPr>
          <w:noProof/>
        </w:rPr>
        <w:t>182</w:t>
      </w:r>
      <w:r>
        <w:rPr>
          <w:noProof/>
        </w:rPr>
        <w:fldChar w:fldCharType="end"/>
      </w:r>
    </w:p>
    <w:p w14:paraId="76ED5A9A" w14:textId="5937DD6A"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6.2.6.2.10</w:t>
      </w:r>
      <w:r>
        <w:rPr>
          <w:rFonts w:asciiTheme="minorHAnsi" w:eastAsiaTheme="minorEastAsia" w:hAnsiTheme="minorHAnsi" w:cstheme="minorBidi"/>
          <w:noProof/>
          <w:kern w:val="2"/>
          <w:sz w:val="24"/>
          <w:szCs w:val="24"/>
          <w:lang w:val="en-US"/>
          <w14:ligatures w14:val="standardContextual"/>
        </w:rPr>
        <w:tab/>
      </w:r>
      <w:r>
        <w:rPr>
          <w:noProof/>
        </w:rPr>
        <w:t>Type: PublicIdentity</w:t>
      </w:r>
      <w:r>
        <w:rPr>
          <w:noProof/>
        </w:rPr>
        <w:tab/>
      </w:r>
      <w:r>
        <w:rPr>
          <w:noProof/>
        </w:rPr>
        <w:fldChar w:fldCharType="begin"/>
      </w:r>
      <w:r>
        <w:rPr>
          <w:noProof/>
        </w:rPr>
        <w:instrText xml:space="preserve"> PAGEREF _Toc215000754 \h </w:instrText>
      </w:r>
      <w:r>
        <w:rPr>
          <w:noProof/>
        </w:rPr>
      </w:r>
      <w:r>
        <w:rPr>
          <w:noProof/>
        </w:rPr>
        <w:fldChar w:fldCharType="separate"/>
      </w:r>
      <w:r>
        <w:rPr>
          <w:noProof/>
        </w:rPr>
        <w:t>182</w:t>
      </w:r>
      <w:r>
        <w:rPr>
          <w:noProof/>
        </w:rPr>
        <w:fldChar w:fldCharType="end"/>
      </w:r>
    </w:p>
    <w:p w14:paraId="0AB9C70D" w14:textId="6AE1A62D"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6.2.6.2.11</w:t>
      </w:r>
      <w:r>
        <w:rPr>
          <w:rFonts w:asciiTheme="minorHAnsi" w:eastAsiaTheme="minorEastAsia" w:hAnsiTheme="minorHAnsi" w:cstheme="minorBidi"/>
          <w:noProof/>
          <w:kern w:val="2"/>
          <w:sz w:val="24"/>
          <w:szCs w:val="24"/>
          <w:lang w:val="en-US"/>
          <w14:ligatures w14:val="standardContextual"/>
        </w:rPr>
        <w:tab/>
      </w:r>
      <w:r>
        <w:rPr>
          <w:noProof/>
        </w:rPr>
        <w:t>Type: ImsSdmSubscription</w:t>
      </w:r>
      <w:r>
        <w:rPr>
          <w:noProof/>
        </w:rPr>
        <w:tab/>
      </w:r>
      <w:r>
        <w:rPr>
          <w:noProof/>
        </w:rPr>
        <w:fldChar w:fldCharType="begin"/>
      </w:r>
      <w:r>
        <w:rPr>
          <w:noProof/>
        </w:rPr>
        <w:instrText xml:space="preserve"> PAGEREF _Toc215000755 \h </w:instrText>
      </w:r>
      <w:r>
        <w:rPr>
          <w:noProof/>
        </w:rPr>
      </w:r>
      <w:r>
        <w:rPr>
          <w:noProof/>
        </w:rPr>
        <w:fldChar w:fldCharType="separate"/>
      </w:r>
      <w:r>
        <w:rPr>
          <w:noProof/>
        </w:rPr>
        <w:t>182</w:t>
      </w:r>
      <w:r>
        <w:rPr>
          <w:noProof/>
        </w:rPr>
        <w:fldChar w:fldCharType="end"/>
      </w:r>
    </w:p>
    <w:p w14:paraId="1415F001" w14:textId="3AEAFE2D"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6.2.6.2.12</w:t>
      </w:r>
      <w:r>
        <w:rPr>
          <w:rFonts w:asciiTheme="minorHAnsi" w:eastAsiaTheme="minorEastAsia" w:hAnsiTheme="minorHAnsi" w:cstheme="minorBidi"/>
          <w:noProof/>
          <w:kern w:val="2"/>
          <w:sz w:val="24"/>
          <w:szCs w:val="24"/>
          <w:lang w:val="en-US"/>
          <w14:ligatures w14:val="standardContextual"/>
        </w:rPr>
        <w:tab/>
      </w:r>
      <w:r>
        <w:rPr>
          <w:noProof/>
        </w:rPr>
        <w:t>Type: ImsRegistrationStatus</w:t>
      </w:r>
      <w:r>
        <w:rPr>
          <w:noProof/>
        </w:rPr>
        <w:tab/>
      </w:r>
      <w:r>
        <w:rPr>
          <w:noProof/>
        </w:rPr>
        <w:fldChar w:fldCharType="begin"/>
      </w:r>
      <w:r>
        <w:rPr>
          <w:noProof/>
        </w:rPr>
        <w:instrText xml:space="preserve"> PAGEREF _Toc215000756 \h </w:instrText>
      </w:r>
      <w:r>
        <w:rPr>
          <w:noProof/>
        </w:rPr>
      </w:r>
      <w:r>
        <w:rPr>
          <w:noProof/>
        </w:rPr>
        <w:fldChar w:fldCharType="separate"/>
      </w:r>
      <w:r>
        <w:rPr>
          <w:noProof/>
        </w:rPr>
        <w:t>183</w:t>
      </w:r>
      <w:r>
        <w:rPr>
          <w:noProof/>
        </w:rPr>
        <w:fldChar w:fldCharType="end"/>
      </w:r>
    </w:p>
    <w:p w14:paraId="28A50545" w14:textId="1B56AE4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6.2.6.2.13</w:t>
      </w:r>
      <w:r>
        <w:rPr>
          <w:rFonts w:asciiTheme="minorHAnsi" w:eastAsiaTheme="minorEastAsia" w:hAnsiTheme="minorHAnsi" w:cstheme="minorBidi"/>
          <w:noProof/>
          <w:kern w:val="2"/>
          <w:sz w:val="24"/>
          <w:szCs w:val="24"/>
          <w:lang w:val="en-US"/>
          <w14:ligatures w14:val="standardContextual"/>
        </w:rPr>
        <w:tab/>
      </w:r>
      <w:r>
        <w:rPr>
          <w:noProof/>
        </w:rPr>
        <w:t>Type: PriorityLevels</w:t>
      </w:r>
      <w:r>
        <w:rPr>
          <w:noProof/>
        </w:rPr>
        <w:tab/>
      </w:r>
      <w:r>
        <w:rPr>
          <w:noProof/>
        </w:rPr>
        <w:fldChar w:fldCharType="begin"/>
      </w:r>
      <w:r>
        <w:rPr>
          <w:noProof/>
        </w:rPr>
        <w:instrText xml:space="preserve"> PAGEREF _Toc215000757 \h </w:instrText>
      </w:r>
      <w:r>
        <w:rPr>
          <w:noProof/>
        </w:rPr>
      </w:r>
      <w:r>
        <w:rPr>
          <w:noProof/>
        </w:rPr>
        <w:fldChar w:fldCharType="separate"/>
      </w:r>
      <w:r>
        <w:rPr>
          <w:noProof/>
        </w:rPr>
        <w:t>183</w:t>
      </w:r>
      <w:r>
        <w:rPr>
          <w:noProof/>
        </w:rPr>
        <w:fldChar w:fldCharType="end"/>
      </w:r>
    </w:p>
    <w:p w14:paraId="5DC7F6AA" w14:textId="3E238A6D"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6.2.6.2.14</w:t>
      </w:r>
      <w:r>
        <w:rPr>
          <w:rFonts w:asciiTheme="minorHAnsi" w:eastAsiaTheme="minorEastAsia" w:hAnsiTheme="minorHAnsi" w:cstheme="minorBidi"/>
          <w:noProof/>
          <w:kern w:val="2"/>
          <w:sz w:val="24"/>
          <w:szCs w:val="24"/>
          <w:lang w:val="en-US"/>
          <w14:ligatures w14:val="standardContextual"/>
        </w:rPr>
        <w:tab/>
      </w:r>
      <w:r>
        <w:rPr>
          <w:noProof/>
        </w:rPr>
        <w:t>Type: Ifcs</w:t>
      </w:r>
      <w:r>
        <w:rPr>
          <w:noProof/>
        </w:rPr>
        <w:tab/>
      </w:r>
      <w:r>
        <w:rPr>
          <w:noProof/>
        </w:rPr>
        <w:fldChar w:fldCharType="begin"/>
      </w:r>
      <w:r>
        <w:rPr>
          <w:noProof/>
        </w:rPr>
        <w:instrText xml:space="preserve"> PAGEREF _Toc215000758 \h </w:instrText>
      </w:r>
      <w:r>
        <w:rPr>
          <w:noProof/>
        </w:rPr>
      </w:r>
      <w:r>
        <w:rPr>
          <w:noProof/>
        </w:rPr>
        <w:fldChar w:fldCharType="separate"/>
      </w:r>
      <w:r>
        <w:rPr>
          <w:noProof/>
        </w:rPr>
        <w:t>183</w:t>
      </w:r>
      <w:r>
        <w:rPr>
          <w:noProof/>
        </w:rPr>
        <w:fldChar w:fldCharType="end"/>
      </w:r>
    </w:p>
    <w:p w14:paraId="5B4EC65A" w14:textId="483B732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6.2.6.2.15</w:t>
      </w:r>
      <w:r>
        <w:rPr>
          <w:rFonts w:asciiTheme="minorHAnsi" w:eastAsiaTheme="minorEastAsia" w:hAnsiTheme="minorHAnsi" w:cstheme="minorBidi"/>
          <w:noProof/>
          <w:kern w:val="2"/>
          <w:sz w:val="24"/>
          <w:szCs w:val="24"/>
          <w:lang w:val="en-US"/>
          <w14:ligatures w14:val="standardContextual"/>
        </w:rPr>
        <w:tab/>
      </w:r>
      <w:r>
        <w:rPr>
          <w:noProof/>
        </w:rPr>
        <w:t>Type: Ifc</w:t>
      </w:r>
      <w:r>
        <w:rPr>
          <w:noProof/>
        </w:rPr>
        <w:tab/>
      </w:r>
      <w:r>
        <w:rPr>
          <w:noProof/>
        </w:rPr>
        <w:fldChar w:fldCharType="begin"/>
      </w:r>
      <w:r>
        <w:rPr>
          <w:noProof/>
        </w:rPr>
        <w:instrText xml:space="preserve"> PAGEREF _Toc215000759 \h </w:instrText>
      </w:r>
      <w:r>
        <w:rPr>
          <w:noProof/>
        </w:rPr>
      </w:r>
      <w:r>
        <w:rPr>
          <w:noProof/>
        </w:rPr>
        <w:fldChar w:fldCharType="separate"/>
      </w:r>
      <w:r>
        <w:rPr>
          <w:noProof/>
        </w:rPr>
        <w:t>184</w:t>
      </w:r>
      <w:r>
        <w:rPr>
          <w:noProof/>
        </w:rPr>
        <w:fldChar w:fldCharType="end"/>
      </w:r>
    </w:p>
    <w:p w14:paraId="781C486D" w14:textId="4E2EF22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6.2.6.2.16</w:t>
      </w:r>
      <w:r>
        <w:rPr>
          <w:rFonts w:asciiTheme="minorHAnsi" w:eastAsiaTheme="minorEastAsia" w:hAnsiTheme="minorHAnsi" w:cstheme="minorBidi"/>
          <w:noProof/>
          <w:kern w:val="2"/>
          <w:sz w:val="24"/>
          <w:szCs w:val="24"/>
          <w:lang w:val="en-US"/>
          <w14:ligatures w14:val="standardContextual"/>
        </w:rPr>
        <w:tab/>
      </w:r>
      <w:r>
        <w:rPr>
          <w:noProof/>
        </w:rPr>
        <w:t>Type: TriggerPoint</w:t>
      </w:r>
      <w:r>
        <w:rPr>
          <w:noProof/>
        </w:rPr>
        <w:tab/>
      </w:r>
      <w:r>
        <w:rPr>
          <w:noProof/>
        </w:rPr>
        <w:fldChar w:fldCharType="begin"/>
      </w:r>
      <w:r>
        <w:rPr>
          <w:noProof/>
        </w:rPr>
        <w:instrText xml:space="preserve"> PAGEREF _Toc215000760 \h </w:instrText>
      </w:r>
      <w:r>
        <w:rPr>
          <w:noProof/>
        </w:rPr>
      </w:r>
      <w:r>
        <w:rPr>
          <w:noProof/>
        </w:rPr>
        <w:fldChar w:fldCharType="separate"/>
      </w:r>
      <w:r>
        <w:rPr>
          <w:noProof/>
        </w:rPr>
        <w:t>184</w:t>
      </w:r>
      <w:r>
        <w:rPr>
          <w:noProof/>
        </w:rPr>
        <w:fldChar w:fldCharType="end"/>
      </w:r>
    </w:p>
    <w:p w14:paraId="701386B7" w14:textId="5CD8FF80"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6.2.6.2.17</w:t>
      </w:r>
      <w:r>
        <w:rPr>
          <w:rFonts w:asciiTheme="minorHAnsi" w:eastAsiaTheme="minorEastAsia" w:hAnsiTheme="minorHAnsi" w:cstheme="minorBidi"/>
          <w:noProof/>
          <w:kern w:val="2"/>
          <w:sz w:val="24"/>
          <w:szCs w:val="24"/>
          <w:lang w:val="en-US"/>
          <w14:ligatures w14:val="standardContextual"/>
        </w:rPr>
        <w:tab/>
      </w:r>
      <w:r>
        <w:rPr>
          <w:noProof/>
        </w:rPr>
        <w:t>Type: Spt</w:t>
      </w:r>
      <w:r>
        <w:rPr>
          <w:noProof/>
        </w:rPr>
        <w:tab/>
      </w:r>
      <w:r>
        <w:rPr>
          <w:noProof/>
        </w:rPr>
        <w:fldChar w:fldCharType="begin"/>
      </w:r>
      <w:r>
        <w:rPr>
          <w:noProof/>
        </w:rPr>
        <w:instrText xml:space="preserve"> PAGEREF _Toc215000761 \h </w:instrText>
      </w:r>
      <w:r>
        <w:rPr>
          <w:noProof/>
        </w:rPr>
      </w:r>
      <w:r>
        <w:rPr>
          <w:noProof/>
        </w:rPr>
        <w:fldChar w:fldCharType="separate"/>
      </w:r>
      <w:r>
        <w:rPr>
          <w:noProof/>
        </w:rPr>
        <w:t>185</w:t>
      </w:r>
      <w:r>
        <w:rPr>
          <w:noProof/>
        </w:rPr>
        <w:fldChar w:fldCharType="end"/>
      </w:r>
    </w:p>
    <w:p w14:paraId="382403E8" w14:textId="161C516A"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6.2.6.2.18</w:t>
      </w:r>
      <w:r>
        <w:rPr>
          <w:rFonts w:asciiTheme="minorHAnsi" w:eastAsiaTheme="minorEastAsia" w:hAnsiTheme="minorHAnsi" w:cstheme="minorBidi"/>
          <w:noProof/>
          <w:kern w:val="2"/>
          <w:sz w:val="24"/>
          <w:szCs w:val="24"/>
          <w:lang w:val="en-US"/>
          <w14:ligatures w14:val="standardContextual"/>
        </w:rPr>
        <w:tab/>
      </w:r>
      <w:r>
        <w:rPr>
          <w:noProof/>
        </w:rPr>
        <w:t>Type: HeaderSipRequest</w:t>
      </w:r>
      <w:r>
        <w:rPr>
          <w:noProof/>
        </w:rPr>
        <w:tab/>
      </w:r>
      <w:r>
        <w:rPr>
          <w:noProof/>
        </w:rPr>
        <w:fldChar w:fldCharType="begin"/>
      </w:r>
      <w:r>
        <w:rPr>
          <w:noProof/>
        </w:rPr>
        <w:instrText xml:space="preserve"> PAGEREF _Toc215000762 \h </w:instrText>
      </w:r>
      <w:r>
        <w:rPr>
          <w:noProof/>
        </w:rPr>
      </w:r>
      <w:r>
        <w:rPr>
          <w:noProof/>
        </w:rPr>
        <w:fldChar w:fldCharType="separate"/>
      </w:r>
      <w:r>
        <w:rPr>
          <w:noProof/>
        </w:rPr>
        <w:t>185</w:t>
      </w:r>
      <w:r>
        <w:rPr>
          <w:noProof/>
        </w:rPr>
        <w:fldChar w:fldCharType="end"/>
      </w:r>
    </w:p>
    <w:p w14:paraId="58B6A4A3" w14:textId="65FA8C5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6.2.6.2.19</w:t>
      </w:r>
      <w:r>
        <w:rPr>
          <w:rFonts w:asciiTheme="minorHAnsi" w:eastAsiaTheme="minorEastAsia" w:hAnsiTheme="minorHAnsi" w:cstheme="minorBidi"/>
          <w:noProof/>
          <w:kern w:val="2"/>
          <w:sz w:val="24"/>
          <w:szCs w:val="24"/>
          <w:lang w:val="en-US"/>
          <w14:ligatures w14:val="standardContextual"/>
        </w:rPr>
        <w:tab/>
      </w:r>
      <w:r>
        <w:rPr>
          <w:noProof/>
        </w:rPr>
        <w:t>Type: SdpDescription</w:t>
      </w:r>
      <w:r>
        <w:rPr>
          <w:noProof/>
        </w:rPr>
        <w:tab/>
      </w:r>
      <w:r>
        <w:rPr>
          <w:noProof/>
        </w:rPr>
        <w:fldChar w:fldCharType="begin"/>
      </w:r>
      <w:r>
        <w:rPr>
          <w:noProof/>
        </w:rPr>
        <w:instrText xml:space="preserve"> PAGEREF _Toc215000763 \h </w:instrText>
      </w:r>
      <w:r>
        <w:rPr>
          <w:noProof/>
        </w:rPr>
      </w:r>
      <w:r>
        <w:rPr>
          <w:noProof/>
        </w:rPr>
        <w:fldChar w:fldCharType="separate"/>
      </w:r>
      <w:r>
        <w:rPr>
          <w:noProof/>
        </w:rPr>
        <w:t>185</w:t>
      </w:r>
      <w:r>
        <w:rPr>
          <w:noProof/>
        </w:rPr>
        <w:fldChar w:fldCharType="end"/>
      </w:r>
    </w:p>
    <w:p w14:paraId="71D6D462" w14:textId="7BE10EFB"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6.2.6.2.20</w:t>
      </w:r>
      <w:r>
        <w:rPr>
          <w:rFonts w:asciiTheme="minorHAnsi" w:eastAsiaTheme="minorEastAsia" w:hAnsiTheme="minorHAnsi" w:cstheme="minorBidi"/>
          <w:noProof/>
          <w:kern w:val="2"/>
          <w:sz w:val="24"/>
          <w:szCs w:val="24"/>
          <w:lang w:val="en-US"/>
          <w14:ligatures w14:val="standardContextual"/>
        </w:rPr>
        <w:tab/>
      </w:r>
      <w:r>
        <w:rPr>
          <w:noProof/>
        </w:rPr>
        <w:t>Type: ApplicationServer</w:t>
      </w:r>
      <w:r>
        <w:rPr>
          <w:noProof/>
        </w:rPr>
        <w:tab/>
      </w:r>
      <w:r>
        <w:rPr>
          <w:noProof/>
        </w:rPr>
        <w:fldChar w:fldCharType="begin"/>
      </w:r>
      <w:r>
        <w:rPr>
          <w:noProof/>
        </w:rPr>
        <w:instrText xml:space="preserve"> PAGEREF _Toc215000764 \h </w:instrText>
      </w:r>
      <w:r>
        <w:rPr>
          <w:noProof/>
        </w:rPr>
      </w:r>
      <w:r>
        <w:rPr>
          <w:noProof/>
        </w:rPr>
        <w:fldChar w:fldCharType="separate"/>
      </w:r>
      <w:r>
        <w:rPr>
          <w:noProof/>
        </w:rPr>
        <w:t>186</w:t>
      </w:r>
      <w:r>
        <w:rPr>
          <w:noProof/>
        </w:rPr>
        <w:fldChar w:fldCharType="end"/>
      </w:r>
    </w:p>
    <w:p w14:paraId="599EA544" w14:textId="5A9D8851"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6.2.6.2.21</w:t>
      </w:r>
      <w:r>
        <w:rPr>
          <w:rFonts w:asciiTheme="minorHAnsi" w:eastAsiaTheme="minorEastAsia" w:hAnsiTheme="minorHAnsi" w:cstheme="minorBidi"/>
          <w:noProof/>
          <w:kern w:val="2"/>
          <w:sz w:val="24"/>
          <w:szCs w:val="24"/>
          <w:lang w:val="en-US"/>
          <w14:ligatures w14:val="standardContextual"/>
        </w:rPr>
        <w:tab/>
      </w:r>
      <w:r>
        <w:rPr>
          <w:noProof/>
        </w:rPr>
        <w:t>Type: ImsLocationData</w:t>
      </w:r>
      <w:r>
        <w:rPr>
          <w:noProof/>
        </w:rPr>
        <w:tab/>
      </w:r>
      <w:r>
        <w:rPr>
          <w:noProof/>
        </w:rPr>
        <w:fldChar w:fldCharType="begin"/>
      </w:r>
      <w:r>
        <w:rPr>
          <w:noProof/>
        </w:rPr>
        <w:instrText xml:space="preserve"> PAGEREF _Toc215000765 \h </w:instrText>
      </w:r>
      <w:r>
        <w:rPr>
          <w:noProof/>
        </w:rPr>
      </w:r>
      <w:r>
        <w:rPr>
          <w:noProof/>
        </w:rPr>
        <w:fldChar w:fldCharType="separate"/>
      </w:r>
      <w:r>
        <w:rPr>
          <w:noProof/>
        </w:rPr>
        <w:t>186</w:t>
      </w:r>
      <w:r>
        <w:rPr>
          <w:noProof/>
        </w:rPr>
        <w:fldChar w:fldCharType="end"/>
      </w:r>
    </w:p>
    <w:p w14:paraId="363710AC" w14:textId="16577648"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6.2.6.2.22</w:t>
      </w:r>
      <w:r>
        <w:rPr>
          <w:rFonts w:asciiTheme="minorHAnsi" w:eastAsiaTheme="minorEastAsia" w:hAnsiTheme="minorHAnsi" w:cstheme="minorBidi"/>
          <w:noProof/>
          <w:kern w:val="2"/>
          <w:sz w:val="24"/>
          <w:szCs w:val="24"/>
          <w:lang w:val="en-US"/>
          <w14:ligatures w14:val="standardContextual"/>
        </w:rPr>
        <w:tab/>
      </w:r>
      <w:r>
        <w:rPr>
          <w:noProof/>
        </w:rPr>
        <w:t>Type: ServiceLevelTraceInformation</w:t>
      </w:r>
      <w:r>
        <w:rPr>
          <w:noProof/>
        </w:rPr>
        <w:tab/>
      </w:r>
      <w:r>
        <w:rPr>
          <w:noProof/>
        </w:rPr>
        <w:fldChar w:fldCharType="begin"/>
      </w:r>
      <w:r>
        <w:rPr>
          <w:noProof/>
        </w:rPr>
        <w:instrText xml:space="preserve"> PAGEREF _Toc215000766 \h </w:instrText>
      </w:r>
      <w:r>
        <w:rPr>
          <w:noProof/>
        </w:rPr>
      </w:r>
      <w:r>
        <w:rPr>
          <w:noProof/>
        </w:rPr>
        <w:fldChar w:fldCharType="separate"/>
      </w:r>
      <w:r>
        <w:rPr>
          <w:noProof/>
        </w:rPr>
        <w:t>186</w:t>
      </w:r>
      <w:r>
        <w:rPr>
          <w:noProof/>
        </w:rPr>
        <w:fldChar w:fldCharType="end"/>
      </w:r>
    </w:p>
    <w:p w14:paraId="798770B2" w14:textId="14F9D38E"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6.2.6.2.23</w:t>
      </w:r>
      <w:r>
        <w:rPr>
          <w:rFonts w:asciiTheme="minorHAnsi" w:eastAsiaTheme="minorEastAsia" w:hAnsiTheme="minorHAnsi" w:cstheme="minorBidi"/>
          <w:noProof/>
          <w:kern w:val="2"/>
          <w:sz w:val="24"/>
          <w:szCs w:val="24"/>
          <w:lang w:val="en-US"/>
          <w14:ligatures w14:val="standardContextual"/>
        </w:rPr>
        <w:tab/>
      </w:r>
      <w:r>
        <w:rPr>
          <w:noProof/>
        </w:rPr>
        <w:t>Type: PsLocation</w:t>
      </w:r>
      <w:r>
        <w:rPr>
          <w:noProof/>
        </w:rPr>
        <w:tab/>
      </w:r>
      <w:r>
        <w:rPr>
          <w:noProof/>
        </w:rPr>
        <w:fldChar w:fldCharType="begin"/>
      </w:r>
      <w:r>
        <w:rPr>
          <w:noProof/>
        </w:rPr>
        <w:instrText xml:space="preserve"> PAGEREF _Toc215000767 \h </w:instrText>
      </w:r>
      <w:r>
        <w:rPr>
          <w:noProof/>
        </w:rPr>
      </w:r>
      <w:r>
        <w:rPr>
          <w:noProof/>
        </w:rPr>
        <w:fldChar w:fldCharType="separate"/>
      </w:r>
      <w:r>
        <w:rPr>
          <w:noProof/>
        </w:rPr>
        <w:t>186</w:t>
      </w:r>
      <w:r>
        <w:rPr>
          <w:noProof/>
        </w:rPr>
        <w:fldChar w:fldCharType="end"/>
      </w:r>
    </w:p>
    <w:p w14:paraId="5BFB512D" w14:textId="577772E8"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6.2.6.2.24</w:t>
      </w:r>
      <w:r>
        <w:rPr>
          <w:rFonts w:asciiTheme="minorHAnsi" w:eastAsiaTheme="minorEastAsia" w:hAnsiTheme="minorHAnsi" w:cstheme="minorBidi"/>
          <w:noProof/>
          <w:kern w:val="2"/>
          <w:sz w:val="24"/>
          <w:szCs w:val="24"/>
          <w:lang w:val="en-US"/>
          <w14:ligatures w14:val="standardContextual"/>
        </w:rPr>
        <w:tab/>
      </w:r>
      <w:r>
        <w:rPr>
          <w:noProof/>
        </w:rPr>
        <w:t>Type: SgsnLocationData</w:t>
      </w:r>
      <w:r>
        <w:rPr>
          <w:noProof/>
        </w:rPr>
        <w:tab/>
      </w:r>
      <w:r>
        <w:rPr>
          <w:noProof/>
        </w:rPr>
        <w:fldChar w:fldCharType="begin"/>
      </w:r>
      <w:r>
        <w:rPr>
          <w:noProof/>
        </w:rPr>
        <w:instrText xml:space="preserve"> PAGEREF _Toc215000768 \h </w:instrText>
      </w:r>
      <w:r>
        <w:rPr>
          <w:noProof/>
        </w:rPr>
      </w:r>
      <w:r>
        <w:rPr>
          <w:noProof/>
        </w:rPr>
        <w:fldChar w:fldCharType="separate"/>
      </w:r>
      <w:r>
        <w:rPr>
          <w:noProof/>
        </w:rPr>
        <w:t>187</w:t>
      </w:r>
      <w:r>
        <w:rPr>
          <w:noProof/>
        </w:rPr>
        <w:fldChar w:fldCharType="end"/>
      </w:r>
    </w:p>
    <w:p w14:paraId="53661692" w14:textId="77BE73AE"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6.2.6.2.25</w:t>
      </w:r>
      <w:r>
        <w:rPr>
          <w:rFonts w:asciiTheme="minorHAnsi" w:eastAsiaTheme="minorEastAsia" w:hAnsiTheme="minorHAnsi" w:cstheme="minorBidi"/>
          <w:noProof/>
          <w:kern w:val="2"/>
          <w:sz w:val="24"/>
          <w:szCs w:val="24"/>
          <w:lang w:val="en-US"/>
          <w14:ligatures w14:val="standardContextual"/>
        </w:rPr>
        <w:tab/>
      </w:r>
      <w:r>
        <w:rPr>
          <w:noProof/>
        </w:rPr>
        <w:t>Type: MmeLocationData</w:t>
      </w:r>
      <w:r>
        <w:rPr>
          <w:noProof/>
        </w:rPr>
        <w:tab/>
      </w:r>
      <w:r>
        <w:rPr>
          <w:noProof/>
        </w:rPr>
        <w:fldChar w:fldCharType="begin"/>
      </w:r>
      <w:r>
        <w:rPr>
          <w:noProof/>
        </w:rPr>
        <w:instrText xml:space="preserve"> PAGEREF _Toc215000769 \h </w:instrText>
      </w:r>
      <w:r>
        <w:rPr>
          <w:noProof/>
        </w:rPr>
      </w:r>
      <w:r>
        <w:rPr>
          <w:noProof/>
        </w:rPr>
        <w:fldChar w:fldCharType="separate"/>
      </w:r>
      <w:r>
        <w:rPr>
          <w:noProof/>
        </w:rPr>
        <w:t>187</w:t>
      </w:r>
      <w:r>
        <w:rPr>
          <w:noProof/>
        </w:rPr>
        <w:fldChar w:fldCharType="end"/>
      </w:r>
    </w:p>
    <w:p w14:paraId="0E7CB61C" w14:textId="2F81DDD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6.2.6.2.26</w:t>
      </w:r>
      <w:r>
        <w:rPr>
          <w:rFonts w:asciiTheme="minorHAnsi" w:eastAsiaTheme="minorEastAsia" w:hAnsiTheme="minorHAnsi" w:cstheme="minorBidi"/>
          <w:noProof/>
          <w:kern w:val="2"/>
          <w:sz w:val="24"/>
          <w:szCs w:val="24"/>
          <w:lang w:val="en-US"/>
          <w14:ligatures w14:val="standardContextual"/>
        </w:rPr>
        <w:tab/>
      </w:r>
      <w:r>
        <w:rPr>
          <w:noProof/>
        </w:rPr>
        <w:t>Type: AmfLocationData</w:t>
      </w:r>
      <w:r>
        <w:rPr>
          <w:noProof/>
        </w:rPr>
        <w:tab/>
      </w:r>
      <w:r>
        <w:rPr>
          <w:noProof/>
        </w:rPr>
        <w:fldChar w:fldCharType="begin"/>
      </w:r>
      <w:r>
        <w:rPr>
          <w:noProof/>
        </w:rPr>
        <w:instrText xml:space="preserve"> PAGEREF _Toc215000770 \h </w:instrText>
      </w:r>
      <w:r>
        <w:rPr>
          <w:noProof/>
        </w:rPr>
      </w:r>
      <w:r>
        <w:rPr>
          <w:noProof/>
        </w:rPr>
        <w:fldChar w:fldCharType="separate"/>
      </w:r>
      <w:r>
        <w:rPr>
          <w:noProof/>
        </w:rPr>
        <w:t>187</w:t>
      </w:r>
      <w:r>
        <w:rPr>
          <w:noProof/>
        </w:rPr>
        <w:fldChar w:fldCharType="end"/>
      </w:r>
    </w:p>
    <w:p w14:paraId="61630632" w14:textId="44ACFA90"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6.2.6.2.27</w:t>
      </w:r>
      <w:r>
        <w:rPr>
          <w:rFonts w:asciiTheme="minorHAnsi" w:eastAsiaTheme="minorEastAsia" w:hAnsiTheme="minorHAnsi" w:cstheme="minorBidi"/>
          <w:noProof/>
          <w:kern w:val="2"/>
          <w:sz w:val="24"/>
          <w:szCs w:val="24"/>
          <w:lang w:val="en-US"/>
          <w14:ligatures w14:val="standardContextual"/>
        </w:rPr>
        <w:tab/>
      </w:r>
      <w:r>
        <w:rPr>
          <w:noProof/>
        </w:rPr>
        <w:t>Type: TwanLocationData</w:t>
      </w:r>
      <w:r>
        <w:rPr>
          <w:noProof/>
        </w:rPr>
        <w:tab/>
      </w:r>
      <w:r>
        <w:rPr>
          <w:noProof/>
        </w:rPr>
        <w:fldChar w:fldCharType="begin"/>
      </w:r>
      <w:r>
        <w:rPr>
          <w:noProof/>
        </w:rPr>
        <w:instrText xml:space="preserve"> PAGEREF _Toc215000771 \h </w:instrText>
      </w:r>
      <w:r>
        <w:rPr>
          <w:noProof/>
        </w:rPr>
      </w:r>
      <w:r>
        <w:rPr>
          <w:noProof/>
        </w:rPr>
        <w:fldChar w:fldCharType="separate"/>
      </w:r>
      <w:r>
        <w:rPr>
          <w:noProof/>
        </w:rPr>
        <w:t>188</w:t>
      </w:r>
      <w:r>
        <w:rPr>
          <w:noProof/>
        </w:rPr>
        <w:fldChar w:fldCharType="end"/>
      </w:r>
    </w:p>
    <w:p w14:paraId="2EF18495" w14:textId="3BC62D42"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6.2.6.2.28</w:t>
      </w:r>
      <w:r>
        <w:rPr>
          <w:rFonts w:asciiTheme="minorHAnsi" w:eastAsiaTheme="minorEastAsia" w:hAnsiTheme="minorHAnsi" w:cstheme="minorBidi"/>
          <w:noProof/>
          <w:kern w:val="2"/>
          <w:sz w:val="24"/>
          <w:szCs w:val="24"/>
          <w:lang w:val="en-US"/>
          <w14:ligatures w14:val="standardContextual"/>
        </w:rPr>
        <w:tab/>
      </w:r>
      <w:r>
        <w:rPr>
          <w:noProof/>
        </w:rPr>
        <w:t>Type: CsLocation</w:t>
      </w:r>
      <w:r>
        <w:rPr>
          <w:noProof/>
        </w:rPr>
        <w:tab/>
      </w:r>
      <w:r>
        <w:rPr>
          <w:noProof/>
        </w:rPr>
        <w:fldChar w:fldCharType="begin"/>
      </w:r>
      <w:r>
        <w:rPr>
          <w:noProof/>
        </w:rPr>
        <w:instrText xml:space="preserve"> PAGEREF _Toc215000772 \h </w:instrText>
      </w:r>
      <w:r>
        <w:rPr>
          <w:noProof/>
        </w:rPr>
      </w:r>
      <w:r>
        <w:rPr>
          <w:noProof/>
        </w:rPr>
        <w:fldChar w:fldCharType="separate"/>
      </w:r>
      <w:r>
        <w:rPr>
          <w:noProof/>
        </w:rPr>
        <w:t>188</w:t>
      </w:r>
      <w:r>
        <w:rPr>
          <w:noProof/>
        </w:rPr>
        <w:fldChar w:fldCharType="end"/>
      </w:r>
    </w:p>
    <w:p w14:paraId="0278087F" w14:textId="24BC312D"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6.2.6.2.29</w:t>
      </w:r>
      <w:r>
        <w:rPr>
          <w:rFonts w:asciiTheme="minorHAnsi" w:eastAsiaTheme="minorEastAsia" w:hAnsiTheme="minorHAnsi" w:cstheme="minorBidi"/>
          <w:noProof/>
          <w:kern w:val="2"/>
          <w:sz w:val="24"/>
          <w:szCs w:val="24"/>
          <w:lang w:val="en-US"/>
          <w14:ligatures w14:val="standardContextual"/>
        </w:rPr>
        <w:tab/>
      </w:r>
      <w:r>
        <w:rPr>
          <w:noProof/>
        </w:rPr>
        <w:t>Type: CsgInformation</w:t>
      </w:r>
      <w:r>
        <w:rPr>
          <w:noProof/>
        </w:rPr>
        <w:tab/>
      </w:r>
      <w:r>
        <w:rPr>
          <w:noProof/>
        </w:rPr>
        <w:fldChar w:fldCharType="begin"/>
      </w:r>
      <w:r>
        <w:rPr>
          <w:noProof/>
        </w:rPr>
        <w:instrText xml:space="preserve"> PAGEREF _Toc215000773 \h </w:instrText>
      </w:r>
      <w:r>
        <w:rPr>
          <w:noProof/>
        </w:rPr>
      </w:r>
      <w:r>
        <w:rPr>
          <w:noProof/>
        </w:rPr>
        <w:fldChar w:fldCharType="separate"/>
      </w:r>
      <w:r>
        <w:rPr>
          <w:noProof/>
        </w:rPr>
        <w:t>188</w:t>
      </w:r>
      <w:r>
        <w:rPr>
          <w:noProof/>
        </w:rPr>
        <w:fldChar w:fldCharType="end"/>
      </w:r>
    </w:p>
    <w:p w14:paraId="51EAA4BC" w14:textId="2CEEBF6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6.2.6.2.30</w:t>
      </w:r>
      <w:r>
        <w:rPr>
          <w:rFonts w:asciiTheme="minorHAnsi" w:eastAsiaTheme="minorEastAsia" w:hAnsiTheme="minorHAnsi" w:cstheme="minorBidi"/>
          <w:noProof/>
          <w:kern w:val="2"/>
          <w:sz w:val="24"/>
          <w:szCs w:val="24"/>
          <w:lang w:val="en-US"/>
          <w14:ligatures w14:val="standardContextual"/>
        </w:rPr>
        <w:tab/>
      </w:r>
      <w:r>
        <w:rPr>
          <w:noProof/>
        </w:rPr>
        <w:t>Type: SrvccData</w:t>
      </w:r>
      <w:r>
        <w:rPr>
          <w:noProof/>
        </w:rPr>
        <w:tab/>
      </w:r>
      <w:r>
        <w:rPr>
          <w:noProof/>
        </w:rPr>
        <w:fldChar w:fldCharType="begin"/>
      </w:r>
      <w:r>
        <w:rPr>
          <w:noProof/>
        </w:rPr>
        <w:instrText xml:space="preserve"> PAGEREF _Toc215000774 \h </w:instrText>
      </w:r>
      <w:r>
        <w:rPr>
          <w:noProof/>
        </w:rPr>
      </w:r>
      <w:r>
        <w:rPr>
          <w:noProof/>
        </w:rPr>
        <w:fldChar w:fldCharType="separate"/>
      </w:r>
      <w:r>
        <w:rPr>
          <w:noProof/>
        </w:rPr>
        <w:t>189</w:t>
      </w:r>
      <w:r>
        <w:rPr>
          <w:noProof/>
        </w:rPr>
        <w:fldChar w:fldCharType="end"/>
      </w:r>
    </w:p>
    <w:p w14:paraId="31BEADC5" w14:textId="6082C19C"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6.2.6.2.31</w:t>
      </w:r>
      <w:r>
        <w:rPr>
          <w:rFonts w:asciiTheme="minorHAnsi" w:eastAsiaTheme="minorEastAsia" w:hAnsiTheme="minorHAnsi" w:cstheme="minorBidi"/>
          <w:noProof/>
          <w:kern w:val="2"/>
          <w:sz w:val="24"/>
          <w:szCs w:val="24"/>
          <w:lang w:val="en-US"/>
          <w14:ligatures w14:val="standardContextual"/>
        </w:rPr>
        <w:tab/>
      </w:r>
      <w:r>
        <w:rPr>
          <w:noProof/>
        </w:rPr>
        <w:t>Type: PsiActivationState</w:t>
      </w:r>
      <w:r>
        <w:rPr>
          <w:noProof/>
        </w:rPr>
        <w:tab/>
      </w:r>
      <w:r>
        <w:rPr>
          <w:noProof/>
        </w:rPr>
        <w:fldChar w:fldCharType="begin"/>
      </w:r>
      <w:r>
        <w:rPr>
          <w:noProof/>
        </w:rPr>
        <w:instrText xml:space="preserve"> PAGEREF _Toc215000775 \h </w:instrText>
      </w:r>
      <w:r>
        <w:rPr>
          <w:noProof/>
        </w:rPr>
      </w:r>
      <w:r>
        <w:rPr>
          <w:noProof/>
        </w:rPr>
        <w:fldChar w:fldCharType="separate"/>
      </w:r>
      <w:r>
        <w:rPr>
          <w:noProof/>
        </w:rPr>
        <w:t>189</w:t>
      </w:r>
      <w:r>
        <w:rPr>
          <w:noProof/>
        </w:rPr>
        <w:fldChar w:fldCharType="end"/>
      </w:r>
    </w:p>
    <w:p w14:paraId="7B1D3781" w14:textId="284254C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6.2.6.2.32</w:t>
      </w:r>
      <w:r>
        <w:rPr>
          <w:rFonts w:asciiTheme="minorHAnsi" w:eastAsiaTheme="minorEastAsia" w:hAnsiTheme="minorHAnsi" w:cstheme="minorBidi"/>
          <w:noProof/>
          <w:kern w:val="2"/>
          <w:sz w:val="24"/>
          <w:szCs w:val="24"/>
          <w:lang w:val="en-US"/>
          <w14:ligatures w14:val="standardContextual"/>
        </w:rPr>
        <w:tab/>
      </w:r>
      <w:r>
        <w:rPr>
          <w:noProof/>
        </w:rPr>
        <w:t>Type: ImsServiceProfile</w:t>
      </w:r>
      <w:r>
        <w:rPr>
          <w:noProof/>
        </w:rPr>
        <w:tab/>
      </w:r>
      <w:r>
        <w:rPr>
          <w:noProof/>
        </w:rPr>
        <w:fldChar w:fldCharType="begin"/>
      </w:r>
      <w:r>
        <w:rPr>
          <w:noProof/>
        </w:rPr>
        <w:instrText xml:space="preserve"> PAGEREF _Toc215000776 \h </w:instrText>
      </w:r>
      <w:r>
        <w:rPr>
          <w:noProof/>
        </w:rPr>
      </w:r>
      <w:r>
        <w:rPr>
          <w:noProof/>
        </w:rPr>
        <w:fldChar w:fldCharType="separate"/>
      </w:r>
      <w:r>
        <w:rPr>
          <w:noProof/>
        </w:rPr>
        <w:t>189</w:t>
      </w:r>
      <w:r>
        <w:rPr>
          <w:noProof/>
        </w:rPr>
        <w:fldChar w:fldCharType="end"/>
      </w:r>
    </w:p>
    <w:p w14:paraId="2AE74102" w14:textId="19B2011B"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6.2.6.2.33</w:t>
      </w:r>
      <w:r>
        <w:rPr>
          <w:rFonts w:asciiTheme="minorHAnsi" w:eastAsiaTheme="minorEastAsia" w:hAnsiTheme="minorHAnsi" w:cstheme="minorBidi"/>
          <w:noProof/>
          <w:kern w:val="2"/>
          <w:sz w:val="24"/>
          <w:szCs w:val="24"/>
          <w:lang w:val="en-US"/>
          <w14:ligatures w14:val="standardContextual"/>
        </w:rPr>
        <w:tab/>
      </w:r>
      <w:r>
        <w:rPr>
          <w:noProof/>
        </w:rPr>
        <w:t>Type: PublicIdentifier</w:t>
      </w:r>
      <w:r>
        <w:rPr>
          <w:noProof/>
        </w:rPr>
        <w:tab/>
      </w:r>
      <w:r>
        <w:rPr>
          <w:noProof/>
        </w:rPr>
        <w:fldChar w:fldCharType="begin"/>
      </w:r>
      <w:r>
        <w:rPr>
          <w:noProof/>
        </w:rPr>
        <w:instrText xml:space="preserve"> PAGEREF _Toc215000777 \h </w:instrText>
      </w:r>
      <w:r>
        <w:rPr>
          <w:noProof/>
        </w:rPr>
      </w:r>
      <w:r>
        <w:rPr>
          <w:noProof/>
        </w:rPr>
        <w:fldChar w:fldCharType="separate"/>
      </w:r>
      <w:r>
        <w:rPr>
          <w:noProof/>
        </w:rPr>
        <w:t>189</w:t>
      </w:r>
      <w:r>
        <w:rPr>
          <w:noProof/>
        </w:rPr>
        <w:fldChar w:fldCharType="end"/>
      </w:r>
    </w:p>
    <w:p w14:paraId="04B5A7FF" w14:textId="462EA9DA"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6.2.6.2.34</w:t>
      </w:r>
      <w:r>
        <w:rPr>
          <w:rFonts w:asciiTheme="minorHAnsi" w:eastAsiaTheme="minorEastAsia" w:hAnsiTheme="minorHAnsi" w:cstheme="minorBidi"/>
          <w:noProof/>
          <w:kern w:val="2"/>
          <w:sz w:val="24"/>
          <w:szCs w:val="24"/>
          <w:lang w:val="en-US"/>
          <w14:ligatures w14:val="standardContextual"/>
        </w:rPr>
        <w:tab/>
      </w:r>
      <w:r>
        <w:rPr>
          <w:noProof/>
        </w:rPr>
        <w:t>Type: ImeiSvInformation</w:t>
      </w:r>
      <w:r>
        <w:rPr>
          <w:noProof/>
        </w:rPr>
        <w:tab/>
      </w:r>
      <w:r>
        <w:rPr>
          <w:noProof/>
        </w:rPr>
        <w:fldChar w:fldCharType="begin"/>
      </w:r>
      <w:r>
        <w:rPr>
          <w:noProof/>
        </w:rPr>
        <w:instrText xml:space="preserve"> PAGEREF _Toc215000778 \h </w:instrText>
      </w:r>
      <w:r>
        <w:rPr>
          <w:noProof/>
        </w:rPr>
      </w:r>
      <w:r>
        <w:rPr>
          <w:noProof/>
        </w:rPr>
        <w:fldChar w:fldCharType="separate"/>
      </w:r>
      <w:r>
        <w:rPr>
          <w:noProof/>
        </w:rPr>
        <w:t>190</w:t>
      </w:r>
      <w:r>
        <w:rPr>
          <w:noProof/>
        </w:rPr>
        <w:fldChar w:fldCharType="end"/>
      </w:r>
    </w:p>
    <w:p w14:paraId="47FA92F0" w14:textId="5F9ADA00"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6.2.6.2.35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_Toc215000779 \h </w:instrText>
      </w:r>
      <w:r>
        <w:rPr>
          <w:noProof/>
        </w:rPr>
      </w:r>
      <w:r>
        <w:rPr>
          <w:noProof/>
        </w:rPr>
        <w:fldChar w:fldCharType="separate"/>
      </w:r>
      <w:r>
        <w:rPr>
          <w:noProof/>
        </w:rPr>
        <w:t>190</w:t>
      </w:r>
      <w:r>
        <w:rPr>
          <w:noProof/>
        </w:rPr>
        <w:fldChar w:fldCharType="end"/>
      </w:r>
    </w:p>
    <w:p w14:paraId="72E3EEF4" w14:textId="6566314B"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6.2.6.2.36</w:t>
      </w:r>
      <w:r>
        <w:rPr>
          <w:rFonts w:asciiTheme="minorHAnsi" w:eastAsiaTheme="minorEastAsia" w:hAnsiTheme="minorHAnsi" w:cstheme="minorBidi"/>
          <w:noProof/>
          <w:kern w:val="2"/>
          <w:sz w:val="24"/>
          <w:szCs w:val="24"/>
          <w:lang w:val="en-US"/>
          <w14:ligatures w14:val="standardContextual"/>
        </w:rPr>
        <w:tab/>
      </w:r>
      <w:r>
        <w:rPr>
          <w:noProof/>
        </w:rPr>
        <w:t>Type: TadsInformation</w:t>
      </w:r>
      <w:r>
        <w:rPr>
          <w:noProof/>
        </w:rPr>
        <w:tab/>
      </w:r>
      <w:r>
        <w:rPr>
          <w:noProof/>
        </w:rPr>
        <w:fldChar w:fldCharType="begin"/>
      </w:r>
      <w:r>
        <w:rPr>
          <w:noProof/>
        </w:rPr>
        <w:instrText xml:space="preserve"> PAGEREF _Toc215000780 \h </w:instrText>
      </w:r>
      <w:r>
        <w:rPr>
          <w:noProof/>
        </w:rPr>
      </w:r>
      <w:r>
        <w:rPr>
          <w:noProof/>
        </w:rPr>
        <w:fldChar w:fldCharType="separate"/>
      </w:r>
      <w:r>
        <w:rPr>
          <w:noProof/>
        </w:rPr>
        <w:t>190</w:t>
      </w:r>
      <w:r>
        <w:rPr>
          <w:noProof/>
        </w:rPr>
        <w:fldChar w:fldCharType="end"/>
      </w:r>
    </w:p>
    <w:p w14:paraId="2D530AD1" w14:textId="29D6D5CA"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6.2.6.2.37</w:t>
      </w:r>
      <w:r>
        <w:rPr>
          <w:rFonts w:asciiTheme="minorHAnsi" w:eastAsiaTheme="minorEastAsia" w:hAnsiTheme="minorHAnsi" w:cstheme="minorBidi"/>
          <w:noProof/>
          <w:kern w:val="2"/>
          <w:sz w:val="24"/>
          <w:szCs w:val="24"/>
          <w:lang w:val="en-US"/>
          <w14:ligatures w14:val="standardContextual"/>
        </w:rPr>
        <w:tab/>
      </w:r>
      <w:r>
        <w:rPr>
          <w:noProof/>
        </w:rPr>
        <w:t>Type: UeReachabilitySubscription</w:t>
      </w:r>
      <w:r>
        <w:rPr>
          <w:noProof/>
        </w:rPr>
        <w:tab/>
      </w:r>
      <w:r>
        <w:rPr>
          <w:noProof/>
        </w:rPr>
        <w:fldChar w:fldCharType="begin"/>
      </w:r>
      <w:r>
        <w:rPr>
          <w:noProof/>
        </w:rPr>
        <w:instrText xml:space="preserve"> PAGEREF _Toc215000781 \h </w:instrText>
      </w:r>
      <w:r>
        <w:rPr>
          <w:noProof/>
        </w:rPr>
      </w:r>
      <w:r>
        <w:rPr>
          <w:noProof/>
        </w:rPr>
        <w:fldChar w:fldCharType="separate"/>
      </w:r>
      <w:r>
        <w:rPr>
          <w:noProof/>
        </w:rPr>
        <w:t>190</w:t>
      </w:r>
      <w:r>
        <w:rPr>
          <w:noProof/>
        </w:rPr>
        <w:fldChar w:fldCharType="end"/>
      </w:r>
    </w:p>
    <w:p w14:paraId="65D2B749" w14:textId="3BFAEDE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6.2.6.2.38</w:t>
      </w:r>
      <w:r>
        <w:rPr>
          <w:rFonts w:asciiTheme="minorHAnsi" w:eastAsiaTheme="minorEastAsia" w:hAnsiTheme="minorHAnsi" w:cstheme="minorBidi"/>
          <w:noProof/>
          <w:kern w:val="2"/>
          <w:sz w:val="24"/>
          <w:szCs w:val="24"/>
          <w:lang w:val="en-US"/>
          <w14:ligatures w14:val="standardContextual"/>
        </w:rPr>
        <w:tab/>
      </w:r>
      <w:r>
        <w:rPr>
          <w:noProof/>
        </w:rPr>
        <w:t>Type: UeReachabilityNotification</w:t>
      </w:r>
      <w:r>
        <w:rPr>
          <w:noProof/>
        </w:rPr>
        <w:tab/>
      </w:r>
      <w:r>
        <w:rPr>
          <w:noProof/>
        </w:rPr>
        <w:fldChar w:fldCharType="begin"/>
      </w:r>
      <w:r>
        <w:rPr>
          <w:noProof/>
        </w:rPr>
        <w:instrText xml:space="preserve"> PAGEREF _Toc215000782 \h </w:instrText>
      </w:r>
      <w:r>
        <w:rPr>
          <w:noProof/>
        </w:rPr>
      </w:r>
      <w:r>
        <w:rPr>
          <w:noProof/>
        </w:rPr>
        <w:fldChar w:fldCharType="separate"/>
      </w:r>
      <w:r>
        <w:rPr>
          <w:noProof/>
        </w:rPr>
        <w:t>190</w:t>
      </w:r>
      <w:r>
        <w:rPr>
          <w:noProof/>
        </w:rPr>
        <w:fldChar w:fldCharType="end"/>
      </w:r>
    </w:p>
    <w:p w14:paraId="5FCE50AC" w14:textId="3F4F470E"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6.2.6.2.39</w:t>
      </w:r>
      <w:r>
        <w:rPr>
          <w:rFonts w:asciiTheme="minorHAnsi" w:eastAsiaTheme="minorEastAsia" w:hAnsiTheme="minorHAnsi" w:cstheme="minorBidi"/>
          <w:noProof/>
          <w:kern w:val="2"/>
          <w:sz w:val="24"/>
          <w:szCs w:val="24"/>
          <w:lang w:val="en-US"/>
          <w14:ligatures w14:val="standardContextual"/>
        </w:rPr>
        <w:tab/>
      </w:r>
      <w:r>
        <w:rPr>
          <w:noProof/>
        </w:rPr>
        <w:t>Type: PsUserState</w:t>
      </w:r>
      <w:r>
        <w:rPr>
          <w:noProof/>
        </w:rPr>
        <w:tab/>
      </w:r>
      <w:r>
        <w:rPr>
          <w:noProof/>
        </w:rPr>
        <w:fldChar w:fldCharType="begin"/>
      </w:r>
      <w:r>
        <w:rPr>
          <w:noProof/>
        </w:rPr>
        <w:instrText xml:space="preserve"> PAGEREF _Toc215000783 \h </w:instrText>
      </w:r>
      <w:r>
        <w:rPr>
          <w:noProof/>
        </w:rPr>
      </w:r>
      <w:r>
        <w:rPr>
          <w:noProof/>
        </w:rPr>
        <w:fldChar w:fldCharType="separate"/>
      </w:r>
      <w:r>
        <w:rPr>
          <w:noProof/>
        </w:rPr>
        <w:t>190</w:t>
      </w:r>
      <w:r>
        <w:rPr>
          <w:noProof/>
        </w:rPr>
        <w:fldChar w:fldCharType="end"/>
      </w:r>
    </w:p>
    <w:p w14:paraId="08F9B892" w14:textId="5C006C9B"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6.2.6.2.40</w:t>
      </w:r>
      <w:r>
        <w:rPr>
          <w:rFonts w:asciiTheme="minorHAnsi" w:eastAsiaTheme="minorEastAsia" w:hAnsiTheme="minorHAnsi" w:cstheme="minorBidi"/>
          <w:noProof/>
          <w:kern w:val="2"/>
          <w:sz w:val="24"/>
          <w:szCs w:val="24"/>
          <w:lang w:val="en-US"/>
          <w14:ligatures w14:val="standardContextual"/>
        </w:rPr>
        <w:tab/>
      </w:r>
      <w:r>
        <w:rPr>
          <w:noProof/>
        </w:rPr>
        <w:t>Type: CsUserState</w:t>
      </w:r>
      <w:r>
        <w:rPr>
          <w:noProof/>
        </w:rPr>
        <w:tab/>
      </w:r>
      <w:r>
        <w:rPr>
          <w:noProof/>
        </w:rPr>
        <w:fldChar w:fldCharType="begin"/>
      </w:r>
      <w:r>
        <w:rPr>
          <w:noProof/>
        </w:rPr>
        <w:instrText xml:space="preserve"> PAGEREF _Toc215000784 \h </w:instrText>
      </w:r>
      <w:r>
        <w:rPr>
          <w:noProof/>
        </w:rPr>
      </w:r>
      <w:r>
        <w:rPr>
          <w:noProof/>
        </w:rPr>
        <w:fldChar w:fldCharType="separate"/>
      </w:r>
      <w:r>
        <w:rPr>
          <w:noProof/>
        </w:rPr>
        <w:t>191</w:t>
      </w:r>
      <w:r>
        <w:rPr>
          <w:noProof/>
        </w:rPr>
        <w:fldChar w:fldCharType="end"/>
      </w:r>
    </w:p>
    <w:p w14:paraId="6F2A6399" w14:textId="74FC9388"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6.2.6.2.41</w:t>
      </w:r>
      <w:r>
        <w:rPr>
          <w:rFonts w:asciiTheme="minorHAnsi" w:eastAsiaTheme="minorEastAsia" w:hAnsiTheme="minorHAnsi" w:cstheme="minorBidi"/>
          <w:noProof/>
          <w:kern w:val="2"/>
          <w:sz w:val="24"/>
          <w:szCs w:val="24"/>
          <w:lang w:val="en-US"/>
          <w14:ligatures w14:val="standardContextual"/>
        </w:rPr>
        <w:tab/>
      </w:r>
      <w:r>
        <w:rPr>
          <w:noProof/>
        </w:rPr>
        <w:t>Type: Csrn</w:t>
      </w:r>
      <w:r>
        <w:rPr>
          <w:noProof/>
        </w:rPr>
        <w:tab/>
      </w:r>
      <w:r>
        <w:rPr>
          <w:noProof/>
        </w:rPr>
        <w:fldChar w:fldCharType="begin"/>
      </w:r>
      <w:r>
        <w:rPr>
          <w:noProof/>
        </w:rPr>
        <w:instrText xml:space="preserve"> PAGEREF _Toc215000785 \h </w:instrText>
      </w:r>
      <w:r>
        <w:rPr>
          <w:noProof/>
        </w:rPr>
      </w:r>
      <w:r>
        <w:rPr>
          <w:noProof/>
        </w:rPr>
        <w:fldChar w:fldCharType="separate"/>
      </w:r>
      <w:r>
        <w:rPr>
          <w:noProof/>
        </w:rPr>
        <w:t>191</w:t>
      </w:r>
      <w:r>
        <w:rPr>
          <w:noProof/>
        </w:rPr>
        <w:fldChar w:fldCharType="end"/>
      </w:r>
    </w:p>
    <w:p w14:paraId="483BC504" w14:textId="675EDE6C"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6.2.6.2.42</w:t>
      </w:r>
      <w:r>
        <w:rPr>
          <w:rFonts w:asciiTheme="minorHAnsi" w:eastAsiaTheme="minorEastAsia" w:hAnsiTheme="minorHAnsi" w:cstheme="minorBidi"/>
          <w:noProof/>
          <w:kern w:val="2"/>
          <w:sz w:val="24"/>
          <w:szCs w:val="24"/>
          <w:lang w:val="en-US"/>
          <w14:ligatures w14:val="standardContextual"/>
        </w:rPr>
        <w:tab/>
      </w:r>
      <w:r>
        <w:rPr>
          <w:noProof/>
        </w:rPr>
        <w:t>Type: ReferenceLocationInformation</w:t>
      </w:r>
      <w:r>
        <w:rPr>
          <w:noProof/>
        </w:rPr>
        <w:tab/>
      </w:r>
      <w:r>
        <w:rPr>
          <w:noProof/>
        </w:rPr>
        <w:fldChar w:fldCharType="begin"/>
      </w:r>
      <w:r>
        <w:rPr>
          <w:noProof/>
        </w:rPr>
        <w:instrText xml:space="preserve"> PAGEREF _Toc215000786 \h </w:instrText>
      </w:r>
      <w:r>
        <w:rPr>
          <w:noProof/>
        </w:rPr>
      </w:r>
      <w:r>
        <w:rPr>
          <w:noProof/>
        </w:rPr>
        <w:fldChar w:fldCharType="separate"/>
      </w:r>
      <w:r>
        <w:rPr>
          <w:noProof/>
        </w:rPr>
        <w:t>191</w:t>
      </w:r>
      <w:r>
        <w:rPr>
          <w:noProof/>
        </w:rPr>
        <w:fldChar w:fldCharType="end"/>
      </w:r>
    </w:p>
    <w:p w14:paraId="3801FB9A" w14:textId="1ED79E14"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6.2.6.2.43</w:t>
      </w:r>
      <w:r>
        <w:rPr>
          <w:rFonts w:asciiTheme="minorHAnsi" w:eastAsiaTheme="minorEastAsia" w:hAnsiTheme="minorHAnsi" w:cstheme="minorBidi"/>
          <w:noProof/>
          <w:kern w:val="2"/>
          <w:sz w:val="24"/>
          <w:szCs w:val="24"/>
          <w:lang w:val="en-US"/>
          <w14:ligatures w14:val="standardContextual"/>
        </w:rPr>
        <w:tab/>
      </w:r>
      <w:r>
        <w:rPr>
          <w:noProof/>
        </w:rPr>
        <w:t>Type: SmsRegistrationInfo</w:t>
      </w:r>
      <w:r>
        <w:rPr>
          <w:noProof/>
        </w:rPr>
        <w:tab/>
      </w:r>
      <w:r>
        <w:rPr>
          <w:noProof/>
        </w:rPr>
        <w:fldChar w:fldCharType="begin"/>
      </w:r>
      <w:r>
        <w:rPr>
          <w:noProof/>
        </w:rPr>
        <w:instrText xml:space="preserve"> PAGEREF _Toc215000787 \h </w:instrText>
      </w:r>
      <w:r>
        <w:rPr>
          <w:noProof/>
        </w:rPr>
      </w:r>
      <w:r>
        <w:rPr>
          <w:noProof/>
        </w:rPr>
        <w:fldChar w:fldCharType="separate"/>
      </w:r>
      <w:r>
        <w:rPr>
          <w:noProof/>
        </w:rPr>
        <w:t>191</w:t>
      </w:r>
      <w:r>
        <w:rPr>
          <w:noProof/>
        </w:rPr>
        <w:fldChar w:fldCharType="end"/>
      </w:r>
    </w:p>
    <w:p w14:paraId="3F1E11EC" w14:textId="0EA15288"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6.2.6.2.44</w:t>
      </w:r>
      <w:r>
        <w:rPr>
          <w:rFonts w:asciiTheme="minorHAnsi" w:eastAsiaTheme="minorEastAsia" w:hAnsiTheme="minorHAnsi" w:cstheme="minorBidi"/>
          <w:noProof/>
          <w:kern w:val="2"/>
          <w:sz w:val="24"/>
          <w:szCs w:val="24"/>
          <w:lang w:val="en-US"/>
          <w14:ligatures w14:val="standardContextual"/>
        </w:rPr>
        <w:tab/>
      </w:r>
      <w:r>
        <w:rPr>
          <w:noProof/>
        </w:rPr>
        <w:t>Type: IpSmGwAddress</w:t>
      </w:r>
      <w:r>
        <w:rPr>
          <w:noProof/>
        </w:rPr>
        <w:tab/>
      </w:r>
      <w:r>
        <w:rPr>
          <w:noProof/>
        </w:rPr>
        <w:fldChar w:fldCharType="begin"/>
      </w:r>
      <w:r>
        <w:rPr>
          <w:noProof/>
        </w:rPr>
        <w:instrText xml:space="preserve"> PAGEREF _Toc215000788 \h </w:instrText>
      </w:r>
      <w:r>
        <w:rPr>
          <w:noProof/>
        </w:rPr>
      </w:r>
      <w:r>
        <w:rPr>
          <w:noProof/>
        </w:rPr>
        <w:fldChar w:fldCharType="separate"/>
      </w:r>
      <w:r>
        <w:rPr>
          <w:noProof/>
        </w:rPr>
        <w:t>192</w:t>
      </w:r>
      <w:r>
        <w:rPr>
          <w:noProof/>
        </w:rPr>
        <w:fldChar w:fldCharType="end"/>
      </w:r>
    </w:p>
    <w:p w14:paraId="7FA24F71" w14:textId="269750A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6.2.6.2.45</w:t>
      </w:r>
      <w:r>
        <w:rPr>
          <w:rFonts w:asciiTheme="minorHAnsi" w:eastAsiaTheme="minorEastAsia" w:hAnsiTheme="minorHAnsi" w:cstheme="minorBidi"/>
          <w:noProof/>
          <w:kern w:val="2"/>
          <w:sz w:val="24"/>
          <w:szCs w:val="24"/>
          <w:lang w:val="en-US"/>
          <w14:ligatures w14:val="standardContextual"/>
        </w:rPr>
        <w:tab/>
      </w:r>
      <w:r>
        <w:rPr>
          <w:noProof/>
        </w:rPr>
        <w:t>Type: ImsAssociatedIdentities</w:t>
      </w:r>
      <w:r>
        <w:rPr>
          <w:noProof/>
        </w:rPr>
        <w:tab/>
      </w:r>
      <w:r>
        <w:rPr>
          <w:noProof/>
        </w:rPr>
        <w:fldChar w:fldCharType="begin"/>
      </w:r>
      <w:r>
        <w:rPr>
          <w:noProof/>
        </w:rPr>
        <w:instrText xml:space="preserve"> PAGEREF _Toc215000789 \h </w:instrText>
      </w:r>
      <w:r>
        <w:rPr>
          <w:noProof/>
        </w:rPr>
      </w:r>
      <w:r>
        <w:rPr>
          <w:noProof/>
        </w:rPr>
        <w:fldChar w:fldCharType="separate"/>
      </w:r>
      <w:r>
        <w:rPr>
          <w:noProof/>
        </w:rPr>
        <w:t>192</w:t>
      </w:r>
      <w:r>
        <w:rPr>
          <w:noProof/>
        </w:rPr>
        <w:fldChar w:fldCharType="end"/>
      </w:r>
    </w:p>
    <w:p w14:paraId="10CE918C" w14:textId="50A91035"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6.2.6.2.46</w:t>
      </w:r>
      <w:r>
        <w:rPr>
          <w:rFonts w:asciiTheme="minorHAnsi" w:eastAsiaTheme="minorEastAsia" w:hAnsiTheme="minorHAnsi" w:cstheme="minorBidi"/>
          <w:noProof/>
          <w:kern w:val="2"/>
          <w:sz w:val="24"/>
          <w:szCs w:val="24"/>
          <w:lang w:val="en-US"/>
          <w14:ligatures w14:val="standardContextual"/>
        </w:rPr>
        <w:tab/>
      </w:r>
      <w:r>
        <w:rPr>
          <w:noProof/>
        </w:rPr>
        <w:t>Type: DsaiTagInformation</w:t>
      </w:r>
      <w:r>
        <w:rPr>
          <w:noProof/>
        </w:rPr>
        <w:tab/>
      </w:r>
      <w:r>
        <w:rPr>
          <w:noProof/>
        </w:rPr>
        <w:fldChar w:fldCharType="begin"/>
      </w:r>
      <w:r>
        <w:rPr>
          <w:noProof/>
        </w:rPr>
        <w:instrText xml:space="preserve"> PAGEREF _Toc215000790 \h </w:instrText>
      </w:r>
      <w:r>
        <w:rPr>
          <w:noProof/>
        </w:rPr>
      </w:r>
      <w:r>
        <w:rPr>
          <w:noProof/>
        </w:rPr>
        <w:fldChar w:fldCharType="separate"/>
      </w:r>
      <w:r>
        <w:rPr>
          <w:noProof/>
        </w:rPr>
        <w:t>192</w:t>
      </w:r>
      <w:r>
        <w:rPr>
          <w:noProof/>
        </w:rPr>
        <w:fldChar w:fldCharType="end"/>
      </w:r>
    </w:p>
    <w:p w14:paraId="5FB26620" w14:textId="1EF44662"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6.2.6.2.47</w:t>
      </w:r>
      <w:r>
        <w:rPr>
          <w:rFonts w:asciiTheme="minorHAnsi" w:eastAsiaTheme="minorEastAsia" w:hAnsiTheme="minorHAnsi" w:cstheme="minorBidi"/>
          <w:noProof/>
          <w:kern w:val="2"/>
          <w:sz w:val="24"/>
          <w:szCs w:val="24"/>
          <w:lang w:val="en-US"/>
          <w14:ligatures w14:val="standardContextual"/>
        </w:rPr>
        <w:tab/>
      </w:r>
      <w:r>
        <w:rPr>
          <w:noProof/>
        </w:rPr>
        <w:t>Type: DsaiTagStatus</w:t>
      </w:r>
      <w:r>
        <w:rPr>
          <w:noProof/>
        </w:rPr>
        <w:tab/>
      </w:r>
      <w:r>
        <w:rPr>
          <w:noProof/>
        </w:rPr>
        <w:fldChar w:fldCharType="begin"/>
      </w:r>
      <w:r>
        <w:rPr>
          <w:noProof/>
        </w:rPr>
        <w:instrText xml:space="preserve"> PAGEREF _Toc215000791 \h </w:instrText>
      </w:r>
      <w:r>
        <w:rPr>
          <w:noProof/>
        </w:rPr>
      </w:r>
      <w:r>
        <w:rPr>
          <w:noProof/>
        </w:rPr>
        <w:fldChar w:fldCharType="separate"/>
      </w:r>
      <w:r>
        <w:rPr>
          <w:noProof/>
        </w:rPr>
        <w:t>192</w:t>
      </w:r>
      <w:r>
        <w:rPr>
          <w:noProof/>
        </w:rPr>
        <w:fldChar w:fldCharType="end"/>
      </w:r>
    </w:p>
    <w:p w14:paraId="5A04B14A" w14:textId="65501C60"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6.2.6.2.48</w:t>
      </w:r>
      <w:r>
        <w:rPr>
          <w:rFonts w:asciiTheme="minorHAnsi" w:eastAsiaTheme="minorEastAsia" w:hAnsiTheme="minorHAnsi" w:cstheme="minorBidi"/>
          <w:noProof/>
          <w:kern w:val="2"/>
          <w:sz w:val="24"/>
          <w:szCs w:val="24"/>
          <w:lang w:val="en-US"/>
          <w14:ligatures w14:val="standardContextual"/>
        </w:rPr>
        <w:tab/>
      </w:r>
      <w:r>
        <w:rPr>
          <w:noProof/>
        </w:rPr>
        <w:t>Type: CreatedUeReachabilitySubscription</w:t>
      </w:r>
      <w:r>
        <w:rPr>
          <w:noProof/>
        </w:rPr>
        <w:tab/>
      </w:r>
      <w:r>
        <w:rPr>
          <w:noProof/>
        </w:rPr>
        <w:fldChar w:fldCharType="begin"/>
      </w:r>
      <w:r>
        <w:rPr>
          <w:noProof/>
        </w:rPr>
        <w:instrText xml:space="preserve"> PAGEREF _Toc215000792 \h </w:instrText>
      </w:r>
      <w:r>
        <w:rPr>
          <w:noProof/>
        </w:rPr>
      </w:r>
      <w:r>
        <w:rPr>
          <w:noProof/>
        </w:rPr>
        <w:fldChar w:fldCharType="separate"/>
      </w:r>
      <w:r>
        <w:rPr>
          <w:noProof/>
        </w:rPr>
        <w:t>192</w:t>
      </w:r>
      <w:r>
        <w:rPr>
          <w:noProof/>
        </w:rPr>
        <w:fldChar w:fldCharType="end"/>
      </w:r>
    </w:p>
    <w:p w14:paraId="011251A8" w14:textId="168513A7"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6.2.6.2.49</w:t>
      </w:r>
      <w:r>
        <w:rPr>
          <w:rFonts w:asciiTheme="minorHAnsi" w:eastAsiaTheme="minorEastAsia" w:hAnsiTheme="minorHAnsi" w:cstheme="minorBidi"/>
          <w:noProof/>
          <w:kern w:val="2"/>
          <w:sz w:val="24"/>
          <w:szCs w:val="24"/>
          <w:lang w:val="en-US"/>
          <w14:ligatures w14:val="standardContextual"/>
        </w:rPr>
        <w:tab/>
      </w:r>
      <w:r>
        <w:rPr>
          <w:noProof/>
        </w:rPr>
        <w:t>Type: PrivateIdentities</w:t>
      </w:r>
      <w:r>
        <w:rPr>
          <w:noProof/>
        </w:rPr>
        <w:tab/>
      </w:r>
      <w:r>
        <w:rPr>
          <w:noProof/>
        </w:rPr>
        <w:fldChar w:fldCharType="begin"/>
      </w:r>
      <w:r>
        <w:rPr>
          <w:noProof/>
        </w:rPr>
        <w:instrText xml:space="preserve"> PAGEREF _Toc215000793 \h </w:instrText>
      </w:r>
      <w:r>
        <w:rPr>
          <w:noProof/>
        </w:rPr>
      </w:r>
      <w:r>
        <w:rPr>
          <w:noProof/>
        </w:rPr>
        <w:fldChar w:fldCharType="separate"/>
      </w:r>
      <w:r>
        <w:rPr>
          <w:noProof/>
        </w:rPr>
        <w:t>193</w:t>
      </w:r>
      <w:r>
        <w:rPr>
          <w:noProof/>
        </w:rPr>
        <w:fldChar w:fldCharType="end"/>
      </w:r>
    </w:p>
    <w:p w14:paraId="36D3517B" w14:textId="2D728845"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6.2.6.2.50</w:t>
      </w:r>
      <w:r>
        <w:rPr>
          <w:rFonts w:asciiTheme="minorHAnsi" w:eastAsiaTheme="minorEastAsia" w:hAnsiTheme="minorHAnsi" w:cstheme="minorBidi"/>
          <w:noProof/>
          <w:kern w:val="2"/>
          <w:sz w:val="24"/>
          <w:szCs w:val="24"/>
          <w:lang w:val="en-US"/>
          <w14:ligatures w14:val="standardContextual"/>
        </w:rPr>
        <w:tab/>
      </w:r>
      <w:r>
        <w:rPr>
          <w:noProof/>
        </w:rPr>
        <w:t>Type: PrivateIdentity</w:t>
      </w:r>
      <w:r>
        <w:rPr>
          <w:noProof/>
        </w:rPr>
        <w:tab/>
      </w:r>
      <w:r>
        <w:rPr>
          <w:noProof/>
        </w:rPr>
        <w:fldChar w:fldCharType="begin"/>
      </w:r>
      <w:r>
        <w:rPr>
          <w:noProof/>
        </w:rPr>
        <w:instrText xml:space="preserve"> PAGEREF _Toc215000794 \h </w:instrText>
      </w:r>
      <w:r>
        <w:rPr>
          <w:noProof/>
        </w:rPr>
      </w:r>
      <w:r>
        <w:rPr>
          <w:noProof/>
        </w:rPr>
        <w:fldChar w:fldCharType="separate"/>
      </w:r>
      <w:r>
        <w:rPr>
          <w:noProof/>
        </w:rPr>
        <w:t>193</w:t>
      </w:r>
      <w:r>
        <w:rPr>
          <w:noProof/>
        </w:rPr>
        <w:fldChar w:fldCharType="end"/>
      </w:r>
    </w:p>
    <w:p w14:paraId="63E99F0B" w14:textId="1442854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6.2.6.2.51</w:t>
      </w:r>
      <w:r>
        <w:rPr>
          <w:rFonts w:asciiTheme="minorHAnsi" w:eastAsiaTheme="minorEastAsia" w:hAnsiTheme="minorHAnsi" w:cstheme="minorBidi"/>
          <w:noProof/>
          <w:kern w:val="2"/>
          <w:sz w:val="24"/>
          <w:szCs w:val="24"/>
          <w:lang w:val="en-US"/>
          <w14:ligatures w14:val="standardContextual"/>
        </w:rPr>
        <w:tab/>
      </w:r>
      <w:r>
        <w:rPr>
          <w:noProof/>
        </w:rPr>
        <w:t>Type: ScscfSelectionAssistanceInformation</w:t>
      </w:r>
      <w:r>
        <w:rPr>
          <w:noProof/>
        </w:rPr>
        <w:tab/>
      </w:r>
      <w:r>
        <w:rPr>
          <w:noProof/>
        </w:rPr>
        <w:fldChar w:fldCharType="begin"/>
      </w:r>
      <w:r>
        <w:rPr>
          <w:noProof/>
        </w:rPr>
        <w:instrText xml:space="preserve"> PAGEREF _Toc215000795 \h </w:instrText>
      </w:r>
      <w:r>
        <w:rPr>
          <w:noProof/>
        </w:rPr>
      </w:r>
      <w:r>
        <w:rPr>
          <w:noProof/>
        </w:rPr>
        <w:fldChar w:fldCharType="separate"/>
      </w:r>
      <w:r>
        <w:rPr>
          <w:noProof/>
        </w:rPr>
        <w:t>193</w:t>
      </w:r>
      <w:r>
        <w:rPr>
          <w:noProof/>
        </w:rPr>
        <w:fldChar w:fldCharType="end"/>
      </w:r>
    </w:p>
    <w:p w14:paraId="1487599E" w14:textId="56B1615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6.2.6.2.52</w:t>
      </w:r>
      <w:r>
        <w:rPr>
          <w:rFonts w:asciiTheme="minorHAnsi" w:eastAsiaTheme="minorEastAsia" w:hAnsiTheme="minorHAnsi" w:cstheme="minorBidi"/>
          <w:noProof/>
          <w:kern w:val="2"/>
          <w:sz w:val="24"/>
          <w:szCs w:val="24"/>
          <w:lang w:val="en-US"/>
          <w14:ligatures w14:val="standardContextual"/>
        </w:rPr>
        <w:tab/>
      </w:r>
      <w:r>
        <w:rPr>
          <w:noProof/>
        </w:rPr>
        <w:t>Type: ChargingInfo</w:t>
      </w:r>
      <w:r>
        <w:rPr>
          <w:noProof/>
        </w:rPr>
        <w:tab/>
      </w:r>
      <w:r>
        <w:rPr>
          <w:noProof/>
        </w:rPr>
        <w:fldChar w:fldCharType="begin"/>
      </w:r>
      <w:r>
        <w:rPr>
          <w:noProof/>
        </w:rPr>
        <w:instrText xml:space="preserve"> PAGEREF _Toc215000796 \h </w:instrText>
      </w:r>
      <w:r>
        <w:rPr>
          <w:noProof/>
        </w:rPr>
      </w:r>
      <w:r>
        <w:rPr>
          <w:noProof/>
        </w:rPr>
        <w:fldChar w:fldCharType="separate"/>
      </w:r>
      <w:r>
        <w:rPr>
          <w:noProof/>
        </w:rPr>
        <w:t>193</w:t>
      </w:r>
      <w:r>
        <w:rPr>
          <w:noProof/>
        </w:rPr>
        <w:fldChar w:fldCharType="end"/>
      </w:r>
    </w:p>
    <w:p w14:paraId="2785B61A" w14:textId="3B2607D4"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6.2.6.2.53</w:t>
      </w:r>
      <w:r>
        <w:rPr>
          <w:rFonts w:asciiTheme="minorHAnsi" w:eastAsiaTheme="minorEastAsia" w:hAnsiTheme="minorHAnsi" w:cstheme="minorBidi"/>
          <w:noProof/>
          <w:kern w:val="2"/>
          <w:sz w:val="24"/>
          <w:szCs w:val="24"/>
          <w:lang w:val="en-US"/>
          <w14:ligatures w14:val="standardContextual"/>
        </w:rPr>
        <w:tab/>
      </w:r>
      <w:r>
        <w:rPr>
          <w:noProof/>
        </w:rPr>
        <w:t>Type: RepositoryDataList</w:t>
      </w:r>
      <w:r>
        <w:rPr>
          <w:noProof/>
        </w:rPr>
        <w:tab/>
      </w:r>
      <w:r>
        <w:rPr>
          <w:noProof/>
        </w:rPr>
        <w:fldChar w:fldCharType="begin"/>
      </w:r>
      <w:r>
        <w:rPr>
          <w:noProof/>
        </w:rPr>
        <w:instrText xml:space="preserve"> PAGEREF _Toc215000797 \h </w:instrText>
      </w:r>
      <w:r>
        <w:rPr>
          <w:noProof/>
        </w:rPr>
      </w:r>
      <w:r>
        <w:rPr>
          <w:noProof/>
        </w:rPr>
        <w:fldChar w:fldCharType="separate"/>
      </w:r>
      <w:r>
        <w:rPr>
          <w:noProof/>
        </w:rPr>
        <w:t>193</w:t>
      </w:r>
      <w:r>
        <w:rPr>
          <w:noProof/>
        </w:rPr>
        <w:fldChar w:fldCharType="end"/>
      </w:r>
    </w:p>
    <w:p w14:paraId="4FA7C3A9" w14:textId="5886F517"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6.2.6.2.54</w:t>
      </w:r>
      <w:r>
        <w:rPr>
          <w:rFonts w:asciiTheme="minorHAnsi" w:eastAsiaTheme="minorEastAsia" w:hAnsiTheme="minorHAnsi" w:cstheme="minorBidi"/>
          <w:noProof/>
          <w:kern w:val="2"/>
          <w:sz w:val="24"/>
          <w:szCs w:val="24"/>
          <w:lang w:val="en-US"/>
          <w14:ligatures w14:val="standardContextual"/>
        </w:rPr>
        <w:tab/>
      </w:r>
      <w:r>
        <w:rPr>
          <w:noProof/>
        </w:rPr>
        <w:t>Type: CoreNetworkServiceAuthorization</w:t>
      </w:r>
      <w:r>
        <w:rPr>
          <w:noProof/>
        </w:rPr>
        <w:tab/>
      </w:r>
      <w:r>
        <w:rPr>
          <w:noProof/>
        </w:rPr>
        <w:fldChar w:fldCharType="begin"/>
      </w:r>
      <w:r>
        <w:rPr>
          <w:noProof/>
        </w:rPr>
        <w:instrText xml:space="preserve"> PAGEREF _Toc215000798 \h </w:instrText>
      </w:r>
      <w:r>
        <w:rPr>
          <w:noProof/>
        </w:rPr>
      </w:r>
      <w:r>
        <w:rPr>
          <w:noProof/>
        </w:rPr>
        <w:fldChar w:fldCharType="separate"/>
      </w:r>
      <w:r>
        <w:rPr>
          <w:noProof/>
        </w:rPr>
        <w:t>194</w:t>
      </w:r>
      <w:r>
        <w:rPr>
          <w:noProof/>
        </w:rPr>
        <w:fldChar w:fldCharType="end"/>
      </w:r>
    </w:p>
    <w:p w14:paraId="7209F76B" w14:textId="4BA382E3" w:rsidR="0082548B" w:rsidRDefault="0082548B">
      <w:pPr>
        <w:pStyle w:val="TOC4"/>
        <w:rPr>
          <w:rFonts w:asciiTheme="minorHAnsi" w:eastAsiaTheme="minorEastAsia" w:hAnsiTheme="minorHAnsi" w:cstheme="minorBidi"/>
          <w:noProof/>
          <w:kern w:val="2"/>
          <w:sz w:val="24"/>
          <w:szCs w:val="24"/>
          <w:lang w:val="en-US"/>
          <w14:ligatures w14:val="standardContextual"/>
        </w:rPr>
      </w:pPr>
      <w:r w:rsidRPr="004D4C7B">
        <w:rPr>
          <w:noProof/>
          <w:lang w:val="en-US"/>
        </w:rPr>
        <w:t>6.2.6.3</w:t>
      </w:r>
      <w:r>
        <w:rPr>
          <w:rFonts w:asciiTheme="minorHAnsi" w:eastAsiaTheme="minorEastAsia" w:hAnsiTheme="minorHAnsi" w:cstheme="minorBidi"/>
          <w:noProof/>
          <w:kern w:val="2"/>
          <w:sz w:val="24"/>
          <w:szCs w:val="24"/>
          <w:lang w:val="en-US"/>
          <w14:ligatures w14:val="standardContextual"/>
        </w:rPr>
        <w:tab/>
      </w:r>
      <w:r w:rsidRPr="004D4C7B">
        <w:rPr>
          <w:noProof/>
          <w:lang w:val="en-US"/>
        </w:rPr>
        <w:t>Simple data types and enumerations</w:t>
      </w:r>
      <w:r>
        <w:rPr>
          <w:noProof/>
        </w:rPr>
        <w:tab/>
      </w:r>
      <w:r>
        <w:rPr>
          <w:noProof/>
        </w:rPr>
        <w:fldChar w:fldCharType="begin"/>
      </w:r>
      <w:r>
        <w:rPr>
          <w:noProof/>
        </w:rPr>
        <w:instrText xml:space="preserve"> PAGEREF _Toc215000799 \h </w:instrText>
      </w:r>
      <w:r>
        <w:rPr>
          <w:noProof/>
        </w:rPr>
      </w:r>
      <w:r>
        <w:rPr>
          <w:noProof/>
        </w:rPr>
        <w:fldChar w:fldCharType="separate"/>
      </w:r>
      <w:r>
        <w:rPr>
          <w:noProof/>
        </w:rPr>
        <w:t>194</w:t>
      </w:r>
      <w:r>
        <w:rPr>
          <w:noProof/>
        </w:rPr>
        <w:fldChar w:fldCharType="end"/>
      </w:r>
    </w:p>
    <w:p w14:paraId="0365B996" w14:textId="08B336E8"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_Toc215000800 \h </w:instrText>
      </w:r>
      <w:r>
        <w:rPr>
          <w:noProof/>
        </w:rPr>
      </w:r>
      <w:r>
        <w:rPr>
          <w:noProof/>
        </w:rPr>
        <w:fldChar w:fldCharType="separate"/>
      </w:r>
      <w:r>
        <w:rPr>
          <w:noProof/>
        </w:rPr>
        <w:t>194</w:t>
      </w:r>
      <w:r>
        <w:rPr>
          <w:noProof/>
        </w:rPr>
        <w:fldChar w:fldCharType="end"/>
      </w:r>
    </w:p>
    <w:p w14:paraId="708D70C1" w14:textId="770129FD"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_Toc215000801 \h </w:instrText>
      </w:r>
      <w:r>
        <w:rPr>
          <w:noProof/>
        </w:rPr>
      </w:r>
      <w:r>
        <w:rPr>
          <w:noProof/>
        </w:rPr>
        <w:fldChar w:fldCharType="separate"/>
      </w:r>
      <w:r>
        <w:rPr>
          <w:noProof/>
        </w:rPr>
        <w:t>194</w:t>
      </w:r>
      <w:r>
        <w:rPr>
          <w:noProof/>
        </w:rPr>
        <w:fldChar w:fldCharType="end"/>
      </w:r>
    </w:p>
    <w:p w14:paraId="7D2B7DF7" w14:textId="6A33030B"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6.2.6.3.3</w:t>
      </w:r>
      <w:r>
        <w:rPr>
          <w:rFonts w:asciiTheme="minorHAnsi" w:eastAsiaTheme="minorEastAsia" w:hAnsiTheme="minorHAnsi" w:cstheme="minorBidi"/>
          <w:noProof/>
          <w:kern w:val="2"/>
          <w:sz w:val="24"/>
          <w:szCs w:val="24"/>
          <w:lang w:val="en-US"/>
          <w14:ligatures w14:val="standardContextual"/>
        </w:rPr>
        <w:tab/>
      </w:r>
      <w:r>
        <w:rPr>
          <w:noProof/>
        </w:rPr>
        <w:t>Enumeration: DataSetName</w:t>
      </w:r>
      <w:r>
        <w:rPr>
          <w:noProof/>
        </w:rPr>
        <w:tab/>
      </w:r>
      <w:r>
        <w:rPr>
          <w:noProof/>
        </w:rPr>
        <w:fldChar w:fldCharType="begin"/>
      </w:r>
      <w:r>
        <w:rPr>
          <w:noProof/>
        </w:rPr>
        <w:instrText xml:space="preserve"> PAGEREF _Toc215000802 \h </w:instrText>
      </w:r>
      <w:r>
        <w:rPr>
          <w:noProof/>
        </w:rPr>
      </w:r>
      <w:r>
        <w:rPr>
          <w:noProof/>
        </w:rPr>
        <w:fldChar w:fldCharType="separate"/>
      </w:r>
      <w:r>
        <w:rPr>
          <w:noProof/>
        </w:rPr>
        <w:t>195</w:t>
      </w:r>
      <w:r>
        <w:rPr>
          <w:noProof/>
        </w:rPr>
        <w:fldChar w:fldCharType="end"/>
      </w:r>
    </w:p>
    <w:p w14:paraId="088C75A1" w14:textId="61A5F4DA"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6.2.6.3.4</w:t>
      </w:r>
      <w:r>
        <w:rPr>
          <w:rFonts w:asciiTheme="minorHAnsi" w:eastAsiaTheme="minorEastAsia" w:hAnsiTheme="minorHAnsi" w:cstheme="minorBidi"/>
          <w:noProof/>
          <w:kern w:val="2"/>
          <w:sz w:val="24"/>
          <w:szCs w:val="24"/>
          <w:lang w:val="en-US"/>
          <w14:ligatures w14:val="standardContextual"/>
        </w:rPr>
        <w:tab/>
      </w:r>
      <w:r>
        <w:rPr>
          <w:noProof/>
        </w:rPr>
        <w:t>Enumeration:  IdentityType</w:t>
      </w:r>
      <w:r>
        <w:rPr>
          <w:noProof/>
        </w:rPr>
        <w:tab/>
      </w:r>
      <w:r>
        <w:rPr>
          <w:noProof/>
        </w:rPr>
        <w:fldChar w:fldCharType="begin"/>
      </w:r>
      <w:r>
        <w:rPr>
          <w:noProof/>
        </w:rPr>
        <w:instrText xml:space="preserve"> PAGEREF _Toc215000803 \h </w:instrText>
      </w:r>
      <w:r>
        <w:rPr>
          <w:noProof/>
        </w:rPr>
      </w:r>
      <w:r>
        <w:rPr>
          <w:noProof/>
        </w:rPr>
        <w:fldChar w:fldCharType="separate"/>
      </w:r>
      <w:r>
        <w:rPr>
          <w:noProof/>
        </w:rPr>
        <w:t>195</w:t>
      </w:r>
      <w:r>
        <w:rPr>
          <w:noProof/>
        </w:rPr>
        <w:fldChar w:fldCharType="end"/>
      </w:r>
    </w:p>
    <w:p w14:paraId="0F894F93" w14:textId="79FC81F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6.2.6.3.5</w:t>
      </w:r>
      <w:r>
        <w:rPr>
          <w:rFonts w:asciiTheme="minorHAnsi" w:eastAsiaTheme="minorEastAsia" w:hAnsiTheme="minorHAnsi" w:cstheme="minorBidi"/>
          <w:noProof/>
          <w:kern w:val="2"/>
          <w:sz w:val="24"/>
          <w:szCs w:val="24"/>
          <w:lang w:val="en-US"/>
          <w14:ligatures w14:val="standardContextual"/>
        </w:rPr>
        <w:tab/>
      </w:r>
      <w:r>
        <w:rPr>
          <w:noProof/>
        </w:rPr>
        <w:t>Enumeration:  ImsRegistrationState</w:t>
      </w:r>
      <w:r>
        <w:rPr>
          <w:noProof/>
        </w:rPr>
        <w:tab/>
      </w:r>
      <w:r>
        <w:rPr>
          <w:noProof/>
        </w:rPr>
        <w:fldChar w:fldCharType="begin"/>
      </w:r>
      <w:r>
        <w:rPr>
          <w:noProof/>
        </w:rPr>
        <w:instrText xml:space="preserve"> PAGEREF _Toc215000804 \h </w:instrText>
      </w:r>
      <w:r>
        <w:rPr>
          <w:noProof/>
        </w:rPr>
      </w:r>
      <w:r>
        <w:rPr>
          <w:noProof/>
        </w:rPr>
        <w:fldChar w:fldCharType="separate"/>
      </w:r>
      <w:r>
        <w:rPr>
          <w:noProof/>
        </w:rPr>
        <w:t>195</w:t>
      </w:r>
      <w:r>
        <w:rPr>
          <w:noProof/>
        </w:rPr>
        <w:fldChar w:fldCharType="end"/>
      </w:r>
    </w:p>
    <w:p w14:paraId="21BE62B7" w14:textId="6244E6B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6.2.6.3.6</w:t>
      </w:r>
      <w:r>
        <w:rPr>
          <w:rFonts w:asciiTheme="minorHAnsi" w:eastAsiaTheme="minorEastAsia" w:hAnsiTheme="minorHAnsi" w:cstheme="minorBidi"/>
          <w:noProof/>
          <w:kern w:val="2"/>
          <w:sz w:val="24"/>
          <w:szCs w:val="24"/>
          <w:lang w:val="en-US"/>
          <w14:ligatures w14:val="standardContextual"/>
        </w:rPr>
        <w:tab/>
      </w:r>
      <w:r>
        <w:rPr>
          <w:noProof/>
        </w:rPr>
        <w:t>Enumeration: TypeOfCondition</w:t>
      </w:r>
      <w:r>
        <w:rPr>
          <w:noProof/>
        </w:rPr>
        <w:tab/>
      </w:r>
      <w:r>
        <w:rPr>
          <w:noProof/>
        </w:rPr>
        <w:fldChar w:fldCharType="begin"/>
      </w:r>
      <w:r>
        <w:rPr>
          <w:noProof/>
        </w:rPr>
        <w:instrText xml:space="preserve"> PAGEREF _Toc215000805 \h </w:instrText>
      </w:r>
      <w:r>
        <w:rPr>
          <w:noProof/>
        </w:rPr>
      </w:r>
      <w:r>
        <w:rPr>
          <w:noProof/>
        </w:rPr>
        <w:fldChar w:fldCharType="separate"/>
      </w:r>
      <w:r>
        <w:rPr>
          <w:noProof/>
        </w:rPr>
        <w:t>195</w:t>
      </w:r>
      <w:r>
        <w:rPr>
          <w:noProof/>
        </w:rPr>
        <w:fldChar w:fldCharType="end"/>
      </w:r>
    </w:p>
    <w:p w14:paraId="1FDDD5AF" w14:textId="4630321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6.2.6.3.7</w:t>
      </w:r>
      <w:r>
        <w:rPr>
          <w:rFonts w:asciiTheme="minorHAnsi" w:eastAsiaTheme="minorEastAsia" w:hAnsiTheme="minorHAnsi" w:cstheme="minorBidi"/>
          <w:noProof/>
          <w:kern w:val="2"/>
          <w:sz w:val="24"/>
          <w:szCs w:val="24"/>
          <w:lang w:val="en-US"/>
          <w14:ligatures w14:val="standardContextual"/>
        </w:rPr>
        <w:tab/>
      </w:r>
      <w:r>
        <w:rPr>
          <w:noProof/>
        </w:rPr>
        <w:t>Enumeration: RegistrationType</w:t>
      </w:r>
      <w:r>
        <w:rPr>
          <w:noProof/>
        </w:rPr>
        <w:tab/>
      </w:r>
      <w:r>
        <w:rPr>
          <w:noProof/>
        </w:rPr>
        <w:fldChar w:fldCharType="begin"/>
      </w:r>
      <w:r>
        <w:rPr>
          <w:noProof/>
        </w:rPr>
        <w:instrText xml:space="preserve"> PAGEREF _Toc215000806 \h </w:instrText>
      </w:r>
      <w:r>
        <w:rPr>
          <w:noProof/>
        </w:rPr>
      </w:r>
      <w:r>
        <w:rPr>
          <w:noProof/>
        </w:rPr>
        <w:fldChar w:fldCharType="separate"/>
      </w:r>
      <w:r>
        <w:rPr>
          <w:noProof/>
        </w:rPr>
        <w:t>195</w:t>
      </w:r>
      <w:r>
        <w:rPr>
          <w:noProof/>
        </w:rPr>
        <w:fldChar w:fldCharType="end"/>
      </w:r>
    </w:p>
    <w:p w14:paraId="1C5B4DD4" w14:textId="0AB61D36"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6.2.6.3.8</w:t>
      </w:r>
      <w:r>
        <w:rPr>
          <w:rFonts w:asciiTheme="minorHAnsi" w:eastAsiaTheme="minorEastAsia" w:hAnsiTheme="minorHAnsi" w:cstheme="minorBidi"/>
          <w:noProof/>
          <w:kern w:val="2"/>
          <w:sz w:val="24"/>
          <w:szCs w:val="24"/>
          <w:lang w:val="en-US"/>
          <w14:ligatures w14:val="standardContextual"/>
        </w:rPr>
        <w:tab/>
      </w:r>
      <w:r>
        <w:rPr>
          <w:noProof/>
        </w:rPr>
        <w:t>Enumeration: RequestDirection</w:t>
      </w:r>
      <w:r>
        <w:rPr>
          <w:noProof/>
        </w:rPr>
        <w:tab/>
      </w:r>
      <w:r>
        <w:rPr>
          <w:noProof/>
        </w:rPr>
        <w:fldChar w:fldCharType="begin"/>
      </w:r>
      <w:r>
        <w:rPr>
          <w:noProof/>
        </w:rPr>
        <w:instrText xml:space="preserve"> PAGEREF _Toc215000807 \h </w:instrText>
      </w:r>
      <w:r>
        <w:rPr>
          <w:noProof/>
        </w:rPr>
      </w:r>
      <w:r>
        <w:rPr>
          <w:noProof/>
        </w:rPr>
        <w:fldChar w:fldCharType="separate"/>
      </w:r>
      <w:r>
        <w:rPr>
          <w:noProof/>
        </w:rPr>
        <w:t>196</w:t>
      </w:r>
      <w:r>
        <w:rPr>
          <w:noProof/>
        </w:rPr>
        <w:fldChar w:fldCharType="end"/>
      </w:r>
    </w:p>
    <w:p w14:paraId="75C57AC8" w14:textId="08F4B993"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6.2.6.3.9</w:t>
      </w:r>
      <w:r>
        <w:rPr>
          <w:rFonts w:asciiTheme="minorHAnsi" w:eastAsiaTheme="minorEastAsia" w:hAnsiTheme="minorHAnsi" w:cstheme="minorBidi"/>
          <w:noProof/>
          <w:kern w:val="2"/>
          <w:sz w:val="24"/>
          <w:szCs w:val="24"/>
          <w:lang w:val="en-US"/>
          <w14:ligatures w14:val="standardContextual"/>
        </w:rPr>
        <w:tab/>
      </w:r>
      <w:r>
        <w:rPr>
          <w:noProof/>
        </w:rPr>
        <w:t>Enumeration: ServiceInformation</w:t>
      </w:r>
      <w:r>
        <w:rPr>
          <w:noProof/>
        </w:rPr>
        <w:tab/>
      </w:r>
      <w:r>
        <w:rPr>
          <w:noProof/>
        </w:rPr>
        <w:fldChar w:fldCharType="begin"/>
      </w:r>
      <w:r>
        <w:rPr>
          <w:noProof/>
        </w:rPr>
        <w:instrText xml:space="preserve"> PAGEREF _Toc215000808 \h </w:instrText>
      </w:r>
      <w:r>
        <w:rPr>
          <w:noProof/>
        </w:rPr>
      </w:r>
      <w:r>
        <w:rPr>
          <w:noProof/>
        </w:rPr>
        <w:fldChar w:fldCharType="separate"/>
      </w:r>
      <w:r>
        <w:rPr>
          <w:noProof/>
        </w:rPr>
        <w:t>196</w:t>
      </w:r>
      <w:r>
        <w:rPr>
          <w:noProof/>
        </w:rPr>
        <w:fldChar w:fldCharType="end"/>
      </w:r>
    </w:p>
    <w:p w14:paraId="34043069" w14:textId="585F10B7"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6.2.6.3.10</w:t>
      </w:r>
      <w:r>
        <w:rPr>
          <w:rFonts w:asciiTheme="minorHAnsi" w:eastAsiaTheme="minorEastAsia" w:hAnsiTheme="minorHAnsi" w:cstheme="minorBidi"/>
          <w:noProof/>
          <w:kern w:val="2"/>
          <w:sz w:val="24"/>
          <w:szCs w:val="24"/>
          <w:lang w:val="en-US"/>
          <w14:ligatures w14:val="standardContextual"/>
        </w:rPr>
        <w:tab/>
      </w:r>
      <w:r>
        <w:rPr>
          <w:noProof/>
        </w:rPr>
        <w:t>Enumeration: RequestedNode</w:t>
      </w:r>
      <w:r>
        <w:rPr>
          <w:noProof/>
        </w:rPr>
        <w:tab/>
      </w:r>
      <w:r>
        <w:rPr>
          <w:noProof/>
        </w:rPr>
        <w:fldChar w:fldCharType="begin"/>
      </w:r>
      <w:r>
        <w:rPr>
          <w:noProof/>
        </w:rPr>
        <w:instrText xml:space="preserve"> PAGEREF _Toc215000809 \h </w:instrText>
      </w:r>
      <w:r>
        <w:rPr>
          <w:noProof/>
        </w:rPr>
      </w:r>
      <w:r>
        <w:rPr>
          <w:noProof/>
        </w:rPr>
        <w:fldChar w:fldCharType="separate"/>
      </w:r>
      <w:r>
        <w:rPr>
          <w:noProof/>
        </w:rPr>
        <w:t>196</w:t>
      </w:r>
      <w:r>
        <w:rPr>
          <w:noProof/>
        </w:rPr>
        <w:fldChar w:fldCharType="end"/>
      </w:r>
    </w:p>
    <w:p w14:paraId="1FC1F966" w14:textId="73BA8328"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6.2.6.3.11</w:t>
      </w:r>
      <w:r>
        <w:rPr>
          <w:rFonts w:asciiTheme="minorHAnsi" w:eastAsiaTheme="minorEastAsia" w:hAnsiTheme="minorHAnsi" w:cstheme="minorBidi"/>
          <w:noProof/>
          <w:kern w:val="2"/>
          <w:sz w:val="24"/>
          <w:szCs w:val="24"/>
          <w:lang w:val="en-US"/>
          <w14:ligatures w14:val="standardContextual"/>
        </w:rPr>
        <w:tab/>
      </w:r>
      <w:r>
        <w:rPr>
          <w:noProof/>
        </w:rPr>
        <w:t>Enumeration:  SrvccCapability</w:t>
      </w:r>
      <w:r>
        <w:rPr>
          <w:noProof/>
        </w:rPr>
        <w:tab/>
      </w:r>
      <w:r>
        <w:rPr>
          <w:noProof/>
        </w:rPr>
        <w:fldChar w:fldCharType="begin"/>
      </w:r>
      <w:r>
        <w:rPr>
          <w:noProof/>
        </w:rPr>
        <w:instrText xml:space="preserve"> PAGEREF _Toc215000810 \h </w:instrText>
      </w:r>
      <w:r>
        <w:rPr>
          <w:noProof/>
        </w:rPr>
      </w:r>
      <w:r>
        <w:rPr>
          <w:noProof/>
        </w:rPr>
        <w:fldChar w:fldCharType="separate"/>
      </w:r>
      <w:r>
        <w:rPr>
          <w:noProof/>
        </w:rPr>
        <w:t>196</w:t>
      </w:r>
      <w:r>
        <w:rPr>
          <w:noProof/>
        </w:rPr>
        <w:fldChar w:fldCharType="end"/>
      </w:r>
    </w:p>
    <w:p w14:paraId="6F897BF1" w14:textId="102D3C26"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6.2.6.3.12</w:t>
      </w:r>
      <w:r>
        <w:rPr>
          <w:rFonts w:asciiTheme="minorHAnsi" w:eastAsiaTheme="minorEastAsia" w:hAnsiTheme="minorHAnsi" w:cstheme="minorBidi"/>
          <w:noProof/>
          <w:kern w:val="2"/>
          <w:sz w:val="24"/>
          <w:szCs w:val="24"/>
          <w:lang w:val="en-US"/>
          <w14:ligatures w14:val="standardContextual"/>
        </w:rPr>
        <w:tab/>
      </w:r>
      <w:r>
        <w:rPr>
          <w:noProof/>
        </w:rPr>
        <w:t>Enumeration:  ActivationState</w:t>
      </w:r>
      <w:r>
        <w:rPr>
          <w:noProof/>
        </w:rPr>
        <w:tab/>
      </w:r>
      <w:r>
        <w:rPr>
          <w:noProof/>
        </w:rPr>
        <w:fldChar w:fldCharType="begin"/>
      </w:r>
      <w:r>
        <w:rPr>
          <w:noProof/>
        </w:rPr>
        <w:instrText xml:space="preserve"> PAGEREF _Toc215000811 \h </w:instrText>
      </w:r>
      <w:r>
        <w:rPr>
          <w:noProof/>
        </w:rPr>
      </w:r>
      <w:r>
        <w:rPr>
          <w:noProof/>
        </w:rPr>
        <w:fldChar w:fldCharType="separate"/>
      </w:r>
      <w:r>
        <w:rPr>
          <w:noProof/>
        </w:rPr>
        <w:t>197</w:t>
      </w:r>
      <w:r>
        <w:rPr>
          <w:noProof/>
        </w:rPr>
        <w:fldChar w:fldCharType="end"/>
      </w:r>
    </w:p>
    <w:p w14:paraId="0864CE1B" w14:textId="07E510B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6.2.6.3.13</w:t>
      </w:r>
      <w:r>
        <w:rPr>
          <w:rFonts w:asciiTheme="minorHAnsi" w:eastAsiaTheme="minorEastAsia" w:hAnsiTheme="minorHAnsi" w:cstheme="minorBidi"/>
          <w:noProof/>
          <w:kern w:val="2"/>
          <w:sz w:val="24"/>
          <w:szCs w:val="24"/>
          <w:lang w:val="en-US"/>
          <w14:ligatures w14:val="standardContextual"/>
        </w:rPr>
        <w:tab/>
      </w:r>
      <w:r>
        <w:rPr>
          <w:noProof/>
        </w:rPr>
        <w:t>Enumeration: ImsVoiceOverPsSessionSupport</w:t>
      </w:r>
      <w:r>
        <w:rPr>
          <w:noProof/>
        </w:rPr>
        <w:tab/>
      </w:r>
      <w:r>
        <w:rPr>
          <w:noProof/>
        </w:rPr>
        <w:fldChar w:fldCharType="begin"/>
      </w:r>
      <w:r>
        <w:rPr>
          <w:noProof/>
        </w:rPr>
        <w:instrText xml:space="preserve"> PAGEREF _Toc215000812 \h </w:instrText>
      </w:r>
      <w:r>
        <w:rPr>
          <w:noProof/>
        </w:rPr>
      </w:r>
      <w:r>
        <w:rPr>
          <w:noProof/>
        </w:rPr>
        <w:fldChar w:fldCharType="separate"/>
      </w:r>
      <w:r>
        <w:rPr>
          <w:noProof/>
        </w:rPr>
        <w:t>197</w:t>
      </w:r>
      <w:r>
        <w:rPr>
          <w:noProof/>
        </w:rPr>
        <w:fldChar w:fldCharType="end"/>
      </w:r>
    </w:p>
    <w:p w14:paraId="1E439789" w14:textId="35E455A3"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6.2.6.3.14</w:t>
      </w:r>
      <w:r>
        <w:rPr>
          <w:rFonts w:asciiTheme="minorHAnsi" w:eastAsiaTheme="minorEastAsia" w:hAnsiTheme="minorHAnsi" w:cstheme="minorBidi"/>
          <w:noProof/>
          <w:kern w:val="2"/>
          <w:sz w:val="24"/>
          <w:szCs w:val="24"/>
          <w:lang w:val="en-US"/>
          <w14:ligatures w14:val="standardContextual"/>
        </w:rPr>
        <w:tab/>
      </w:r>
      <w:r>
        <w:rPr>
          <w:noProof/>
        </w:rPr>
        <w:t>Enumeration: AccessType</w:t>
      </w:r>
      <w:r>
        <w:rPr>
          <w:noProof/>
        </w:rPr>
        <w:tab/>
      </w:r>
      <w:r>
        <w:rPr>
          <w:noProof/>
        </w:rPr>
        <w:fldChar w:fldCharType="begin"/>
      </w:r>
      <w:r>
        <w:rPr>
          <w:noProof/>
        </w:rPr>
        <w:instrText xml:space="preserve"> PAGEREF _Toc215000813 \h </w:instrText>
      </w:r>
      <w:r>
        <w:rPr>
          <w:noProof/>
        </w:rPr>
      </w:r>
      <w:r>
        <w:rPr>
          <w:noProof/>
        </w:rPr>
        <w:fldChar w:fldCharType="separate"/>
      </w:r>
      <w:r>
        <w:rPr>
          <w:noProof/>
        </w:rPr>
        <w:t>197</w:t>
      </w:r>
      <w:r>
        <w:rPr>
          <w:noProof/>
        </w:rPr>
        <w:fldChar w:fldCharType="end"/>
      </w:r>
    </w:p>
    <w:p w14:paraId="22191F50" w14:textId="4F84633D"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6.2.6.3.15</w:t>
      </w:r>
      <w:r>
        <w:rPr>
          <w:rFonts w:asciiTheme="minorHAnsi" w:eastAsiaTheme="minorEastAsia" w:hAnsiTheme="minorHAnsi" w:cstheme="minorBidi"/>
          <w:noProof/>
          <w:kern w:val="2"/>
          <w:sz w:val="24"/>
          <w:szCs w:val="24"/>
          <w:lang w:val="en-US"/>
          <w14:ligatures w14:val="standardContextual"/>
        </w:rPr>
        <w:tab/>
      </w:r>
      <w:r>
        <w:rPr>
          <w:noProof/>
        </w:rPr>
        <w:t>Enumeration: UserStatePs</w:t>
      </w:r>
      <w:r>
        <w:rPr>
          <w:noProof/>
        </w:rPr>
        <w:tab/>
      </w:r>
      <w:r>
        <w:rPr>
          <w:noProof/>
        </w:rPr>
        <w:fldChar w:fldCharType="begin"/>
      </w:r>
      <w:r>
        <w:rPr>
          <w:noProof/>
        </w:rPr>
        <w:instrText xml:space="preserve"> PAGEREF _Toc215000814 \h </w:instrText>
      </w:r>
      <w:r>
        <w:rPr>
          <w:noProof/>
        </w:rPr>
      </w:r>
      <w:r>
        <w:rPr>
          <w:noProof/>
        </w:rPr>
        <w:fldChar w:fldCharType="separate"/>
      </w:r>
      <w:r>
        <w:rPr>
          <w:noProof/>
        </w:rPr>
        <w:t>197</w:t>
      </w:r>
      <w:r>
        <w:rPr>
          <w:noProof/>
        </w:rPr>
        <w:fldChar w:fldCharType="end"/>
      </w:r>
    </w:p>
    <w:p w14:paraId="38D310E9" w14:textId="3F568C35"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6.2.6.3.16</w:t>
      </w:r>
      <w:r>
        <w:rPr>
          <w:rFonts w:asciiTheme="minorHAnsi" w:eastAsiaTheme="minorEastAsia" w:hAnsiTheme="minorHAnsi" w:cstheme="minorBidi"/>
          <w:noProof/>
          <w:kern w:val="2"/>
          <w:sz w:val="24"/>
          <w:szCs w:val="24"/>
          <w:lang w:val="en-US"/>
          <w14:ligatures w14:val="standardContextual"/>
        </w:rPr>
        <w:tab/>
      </w:r>
      <w:r>
        <w:rPr>
          <w:noProof/>
        </w:rPr>
        <w:t>Enumeration: UserStateCs</w:t>
      </w:r>
      <w:r>
        <w:rPr>
          <w:noProof/>
        </w:rPr>
        <w:tab/>
      </w:r>
      <w:r>
        <w:rPr>
          <w:noProof/>
        </w:rPr>
        <w:fldChar w:fldCharType="begin"/>
      </w:r>
      <w:r>
        <w:rPr>
          <w:noProof/>
        </w:rPr>
        <w:instrText xml:space="preserve"> PAGEREF _Toc215000815 \h </w:instrText>
      </w:r>
      <w:r>
        <w:rPr>
          <w:noProof/>
        </w:rPr>
      </w:r>
      <w:r>
        <w:rPr>
          <w:noProof/>
        </w:rPr>
        <w:fldChar w:fldCharType="separate"/>
      </w:r>
      <w:r>
        <w:rPr>
          <w:noProof/>
        </w:rPr>
        <w:t>198</w:t>
      </w:r>
      <w:r>
        <w:rPr>
          <w:noProof/>
        </w:rPr>
        <w:fldChar w:fldCharType="end"/>
      </w:r>
    </w:p>
    <w:p w14:paraId="143C941D" w14:textId="19DCAEBE"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6.2.6.3.17</w:t>
      </w:r>
      <w:r>
        <w:rPr>
          <w:rFonts w:asciiTheme="minorHAnsi" w:eastAsiaTheme="minorEastAsia" w:hAnsiTheme="minorHAnsi" w:cstheme="minorBidi"/>
          <w:noProof/>
          <w:kern w:val="2"/>
          <w:sz w:val="24"/>
          <w:szCs w:val="24"/>
          <w:lang w:val="en-US"/>
          <w14:ligatures w14:val="standardContextual"/>
        </w:rPr>
        <w:tab/>
      </w:r>
      <w:r>
        <w:rPr>
          <w:noProof/>
        </w:rPr>
        <w:t>Enumeration: PrivateIdentityType</w:t>
      </w:r>
      <w:r>
        <w:rPr>
          <w:noProof/>
        </w:rPr>
        <w:tab/>
      </w:r>
      <w:r>
        <w:rPr>
          <w:noProof/>
        </w:rPr>
        <w:fldChar w:fldCharType="begin"/>
      </w:r>
      <w:r>
        <w:rPr>
          <w:noProof/>
        </w:rPr>
        <w:instrText xml:space="preserve"> PAGEREF _Toc215000816 \h </w:instrText>
      </w:r>
      <w:r>
        <w:rPr>
          <w:noProof/>
        </w:rPr>
      </w:r>
      <w:r>
        <w:rPr>
          <w:noProof/>
        </w:rPr>
        <w:fldChar w:fldCharType="separate"/>
      </w:r>
      <w:r>
        <w:rPr>
          <w:noProof/>
        </w:rPr>
        <w:t>198</w:t>
      </w:r>
      <w:r>
        <w:rPr>
          <w:noProof/>
        </w:rPr>
        <w:fldChar w:fldCharType="end"/>
      </w:r>
    </w:p>
    <w:p w14:paraId="730ACB5D" w14:textId="229C9712"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6.2.7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_Toc215000817 \h </w:instrText>
      </w:r>
      <w:r>
        <w:rPr>
          <w:noProof/>
        </w:rPr>
      </w:r>
      <w:r>
        <w:rPr>
          <w:noProof/>
        </w:rPr>
        <w:fldChar w:fldCharType="separate"/>
      </w:r>
      <w:r>
        <w:rPr>
          <w:noProof/>
        </w:rPr>
        <w:t>198</w:t>
      </w:r>
      <w:r>
        <w:rPr>
          <w:noProof/>
        </w:rPr>
        <w:fldChar w:fldCharType="end"/>
      </w:r>
    </w:p>
    <w:p w14:paraId="00289CC9" w14:textId="2C92ACF8"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_Toc215000818 \h </w:instrText>
      </w:r>
      <w:r>
        <w:rPr>
          <w:noProof/>
        </w:rPr>
      </w:r>
      <w:r>
        <w:rPr>
          <w:noProof/>
        </w:rPr>
        <w:fldChar w:fldCharType="separate"/>
      </w:r>
      <w:r>
        <w:rPr>
          <w:noProof/>
        </w:rPr>
        <w:t>198</w:t>
      </w:r>
      <w:r>
        <w:rPr>
          <w:noProof/>
        </w:rPr>
        <w:fldChar w:fldCharType="end"/>
      </w:r>
    </w:p>
    <w:p w14:paraId="31137102" w14:textId="01AB6B43"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_Toc215000819 \h </w:instrText>
      </w:r>
      <w:r>
        <w:rPr>
          <w:noProof/>
        </w:rPr>
      </w:r>
      <w:r>
        <w:rPr>
          <w:noProof/>
        </w:rPr>
        <w:fldChar w:fldCharType="separate"/>
      </w:r>
      <w:r>
        <w:rPr>
          <w:noProof/>
        </w:rPr>
        <w:t>198</w:t>
      </w:r>
      <w:r>
        <w:rPr>
          <w:noProof/>
        </w:rPr>
        <w:fldChar w:fldCharType="end"/>
      </w:r>
    </w:p>
    <w:p w14:paraId="51E33717" w14:textId="071DF811"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6.2.7.3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_Toc215000820 \h </w:instrText>
      </w:r>
      <w:r>
        <w:rPr>
          <w:noProof/>
        </w:rPr>
      </w:r>
      <w:r>
        <w:rPr>
          <w:noProof/>
        </w:rPr>
        <w:fldChar w:fldCharType="separate"/>
      </w:r>
      <w:r>
        <w:rPr>
          <w:noProof/>
        </w:rPr>
        <w:t>198</w:t>
      </w:r>
      <w:r>
        <w:rPr>
          <w:noProof/>
        </w:rPr>
        <w:fldChar w:fldCharType="end"/>
      </w:r>
    </w:p>
    <w:p w14:paraId="14C53BA9" w14:textId="71E010E1"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6.2.8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_Toc215000821 \h </w:instrText>
      </w:r>
      <w:r>
        <w:rPr>
          <w:noProof/>
        </w:rPr>
      </w:r>
      <w:r>
        <w:rPr>
          <w:noProof/>
        </w:rPr>
        <w:fldChar w:fldCharType="separate"/>
      </w:r>
      <w:r>
        <w:rPr>
          <w:noProof/>
        </w:rPr>
        <w:t>199</w:t>
      </w:r>
      <w:r>
        <w:rPr>
          <w:noProof/>
        </w:rPr>
        <w:fldChar w:fldCharType="end"/>
      </w:r>
    </w:p>
    <w:p w14:paraId="6D8E6EC0" w14:textId="2EC25DB7" w:rsidR="0082548B" w:rsidRDefault="0082548B">
      <w:pPr>
        <w:pStyle w:val="TOC3"/>
        <w:rPr>
          <w:rFonts w:asciiTheme="minorHAnsi" w:eastAsiaTheme="minorEastAsia" w:hAnsiTheme="minorHAnsi" w:cstheme="minorBidi"/>
          <w:noProof/>
          <w:kern w:val="2"/>
          <w:sz w:val="24"/>
          <w:szCs w:val="24"/>
          <w:lang w:val="en-US"/>
          <w14:ligatures w14:val="standardContextual"/>
        </w:rPr>
      </w:pPr>
      <w:r w:rsidRPr="004D4C7B">
        <w:rPr>
          <w:noProof/>
          <w:lang w:val="en-US"/>
        </w:rPr>
        <w:t>6.2.9</w:t>
      </w:r>
      <w:r>
        <w:rPr>
          <w:rFonts w:asciiTheme="minorHAnsi" w:eastAsiaTheme="minorEastAsia" w:hAnsiTheme="minorHAnsi" w:cstheme="minorBidi"/>
          <w:noProof/>
          <w:kern w:val="2"/>
          <w:sz w:val="24"/>
          <w:szCs w:val="24"/>
          <w:lang w:val="en-US"/>
          <w14:ligatures w14:val="standardContextual"/>
        </w:rPr>
        <w:tab/>
      </w:r>
      <w:r w:rsidRPr="004D4C7B">
        <w:rPr>
          <w:noProof/>
          <w:lang w:val="en-US"/>
        </w:rPr>
        <w:t>Security</w:t>
      </w:r>
      <w:r>
        <w:rPr>
          <w:noProof/>
        </w:rPr>
        <w:tab/>
      </w:r>
      <w:r>
        <w:rPr>
          <w:noProof/>
        </w:rPr>
        <w:fldChar w:fldCharType="begin"/>
      </w:r>
      <w:r>
        <w:rPr>
          <w:noProof/>
        </w:rPr>
        <w:instrText xml:space="preserve"> PAGEREF _Toc215000822 \h </w:instrText>
      </w:r>
      <w:r>
        <w:rPr>
          <w:noProof/>
        </w:rPr>
      </w:r>
      <w:r>
        <w:rPr>
          <w:noProof/>
        </w:rPr>
        <w:fldChar w:fldCharType="separate"/>
      </w:r>
      <w:r>
        <w:rPr>
          <w:noProof/>
        </w:rPr>
        <w:t>199</w:t>
      </w:r>
      <w:r>
        <w:rPr>
          <w:noProof/>
        </w:rPr>
        <w:fldChar w:fldCharType="end"/>
      </w:r>
    </w:p>
    <w:p w14:paraId="0C3BA9F9" w14:textId="0ABEB5D6" w:rsidR="0082548B" w:rsidRDefault="0082548B">
      <w:pPr>
        <w:pStyle w:val="TOC3"/>
        <w:rPr>
          <w:rFonts w:asciiTheme="minorHAnsi" w:eastAsiaTheme="minorEastAsia" w:hAnsiTheme="minorHAnsi" w:cstheme="minorBidi"/>
          <w:noProof/>
          <w:kern w:val="2"/>
          <w:sz w:val="24"/>
          <w:szCs w:val="24"/>
          <w:lang w:val="en-US"/>
          <w14:ligatures w14:val="standardContextual"/>
        </w:rPr>
      </w:pPr>
      <w:r w:rsidRPr="004D4C7B">
        <w:rPr>
          <w:noProof/>
          <w:lang w:val="en-US"/>
        </w:rPr>
        <w:t>6.2.10</w:t>
      </w:r>
      <w:r>
        <w:rPr>
          <w:rFonts w:asciiTheme="minorHAnsi" w:eastAsiaTheme="minorEastAsia" w:hAnsiTheme="minorHAnsi" w:cstheme="minorBidi"/>
          <w:noProof/>
          <w:kern w:val="2"/>
          <w:sz w:val="24"/>
          <w:szCs w:val="24"/>
          <w:lang w:val="en-US"/>
          <w14:ligatures w14:val="standardContextual"/>
        </w:rPr>
        <w:tab/>
      </w:r>
      <w:r w:rsidRPr="004D4C7B">
        <w:rPr>
          <w:noProof/>
          <w:lang w:val="en-US"/>
        </w:rPr>
        <w:t>HTTP redirection</w:t>
      </w:r>
      <w:r>
        <w:rPr>
          <w:noProof/>
        </w:rPr>
        <w:tab/>
      </w:r>
      <w:r>
        <w:rPr>
          <w:noProof/>
        </w:rPr>
        <w:fldChar w:fldCharType="begin"/>
      </w:r>
      <w:r>
        <w:rPr>
          <w:noProof/>
        </w:rPr>
        <w:instrText xml:space="preserve"> PAGEREF _Toc215000823 \h </w:instrText>
      </w:r>
      <w:r>
        <w:rPr>
          <w:noProof/>
        </w:rPr>
      </w:r>
      <w:r>
        <w:rPr>
          <w:noProof/>
        </w:rPr>
        <w:fldChar w:fldCharType="separate"/>
      </w:r>
      <w:r>
        <w:rPr>
          <w:noProof/>
        </w:rPr>
        <w:t>200</w:t>
      </w:r>
      <w:r>
        <w:rPr>
          <w:noProof/>
        </w:rPr>
        <w:fldChar w:fldCharType="end"/>
      </w:r>
    </w:p>
    <w:p w14:paraId="67F4706C" w14:textId="669A9C83" w:rsidR="0082548B" w:rsidRDefault="0082548B">
      <w:pPr>
        <w:pStyle w:val="TOC2"/>
        <w:rPr>
          <w:rFonts w:asciiTheme="minorHAnsi" w:eastAsiaTheme="minorEastAsia" w:hAnsiTheme="minorHAnsi" w:cstheme="minorBidi"/>
          <w:noProof/>
          <w:kern w:val="2"/>
          <w:sz w:val="24"/>
          <w:szCs w:val="24"/>
          <w:lang w:val="en-US"/>
          <w14:ligatures w14:val="standardContextual"/>
        </w:rPr>
      </w:pPr>
      <w:r>
        <w:rPr>
          <w:noProof/>
        </w:rPr>
        <w:t>6.3</w:t>
      </w:r>
      <w:r>
        <w:rPr>
          <w:rFonts w:asciiTheme="minorHAnsi" w:eastAsiaTheme="minorEastAsia" w:hAnsiTheme="minorHAnsi" w:cstheme="minorBidi"/>
          <w:noProof/>
          <w:kern w:val="2"/>
          <w:sz w:val="24"/>
          <w:szCs w:val="24"/>
          <w:lang w:val="en-US"/>
          <w14:ligatures w14:val="standardContextual"/>
        </w:rPr>
        <w:tab/>
      </w:r>
      <w:r>
        <w:rPr>
          <w:noProof/>
        </w:rPr>
        <w:t>Nhss_imsUEAuthentication Service API</w:t>
      </w:r>
      <w:r>
        <w:rPr>
          <w:noProof/>
        </w:rPr>
        <w:tab/>
      </w:r>
      <w:r>
        <w:rPr>
          <w:noProof/>
        </w:rPr>
        <w:fldChar w:fldCharType="begin"/>
      </w:r>
      <w:r>
        <w:rPr>
          <w:noProof/>
        </w:rPr>
        <w:instrText xml:space="preserve"> PAGEREF _Toc215000824 \h </w:instrText>
      </w:r>
      <w:r>
        <w:rPr>
          <w:noProof/>
        </w:rPr>
      </w:r>
      <w:r>
        <w:rPr>
          <w:noProof/>
        </w:rPr>
        <w:fldChar w:fldCharType="separate"/>
      </w:r>
      <w:r>
        <w:rPr>
          <w:noProof/>
        </w:rPr>
        <w:t>201</w:t>
      </w:r>
      <w:r>
        <w:rPr>
          <w:noProof/>
        </w:rPr>
        <w:fldChar w:fldCharType="end"/>
      </w:r>
    </w:p>
    <w:p w14:paraId="2789DD91" w14:textId="6517C674"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6.3.1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_Toc215000825 \h </w:instrText>
      </w:r>
      <w:r>
        <w:rPr>
          <w:noProof/>
        </w:rPr>
      </w:r>
      <w:r>
        <w:rPr>
          <w:noProof/>
        </w:rPr>
        <w:fldChar w:fldCharType="separate"/>
      </w:r>
      <w:r>
        <w:rPr>
          <w:noProof/>
        </w:rPr>
        <w:t>201</w:t>
      </w:r>
      <w:r>
        <w:rPr>
          <w:noProof/>
        </w:rPr>
        <w:fldChar w:fldCharType="end"/>
      </w:r>
    </w:p>
    <w:p w14:paraId="6F05C097" w14:textId="1A8E7F6D"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6.3.2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_Toc215000826 \h </w:instrText>
      </w:r>
      <w:r>
        <w:rPr>
          <w:noProof/>
        </w:rPr>
      </w:r>
      <w:r>
        <w:rPr>
          <w:noProof/>
        </w:rPr>
        <w:fldChar w:fldCharType="separate"/>
      </w:r>
      <w:r>
        <w:rPr>
          <w:noProof/>
        </w:rPr>
        <w:t>201</w:t>
      </w:r>
      <w:r>
        <w:rPr>
          <w:noProof/>
        </w:rPr>
        <w:fldChar w:fldCharType="end"/>
      </w:r>
    </w:p>
    <w:p w14:paraId="4ABA548B" w14:textId="12ADA58B"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_Toc215000827 \h </w:instrText>
      </w:r>
      <w:r>
        <w:rPr>
          <w:noProof/>
        </w:rPr>
      </w:r>
      <w:r>
        <w:rPr>
          <w:noProof/>
        </w:rPr>
        <w:fldChar w:fldCharType="separate"/>
      </w:r>
      <w:r>
        <w:rPr>
          <w:noProof/>
        </w:rPr>
        <w:t>201</w:t>
      </w:r>
      <w:r>
        <w:rPr>
          <w:noProof/>
        </w:rPr>
        <w:fldChar w:fldCharType="end"/>
      </w:r>
    </w:p>
    <w:p w14:paraId="694A43B7" w14:textId="694F7197"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6.3.2.2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_Toc215000828 \h </w:instrText>
      </w:r>
      <w:r>
        <w:rPr>
          <w:noProof/>
        </w:rPr>
      </w:r>
      <w:r>
        <w:rPr>
          <w:noProof/>
        </w:rPr>
        <w:fldChar w:fldCharType="separate"/>
      </w:r>
      <w:r>
        <w:rPr>
          <w:noProof/>
        </w:rPr>
        <w:t>201</w:t>
      </w:r>
      <w:r>
        <w:rPr>
          <w:noProof/>
        </w:rPr>
        <w:fldChar w:fldCharType="end"/>
      </w:r>
    </w:p>
    <w:p w14:paraId="6114C0E9" w14:textId="651DCDD8"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6.3.2.2.1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_Toc215000829 \h </w:instrText>
      </w:r>
      <w:r>
        <w:rPr>
          <w:noProof/>
        </w:rPr>
      </w:r>
      <w:r>
        <w:rPr>
          <w:noProof/>
        </w:rPr>
        <w:fldChar w:fldCharType="separate"/>
      </w:r>
      <w:r>
        <w:rPr>
          <w:noProof/>
        </w:rPr>
        <w:t>201</w:t>
      </w:r>
      <w:r>
        <w:rPr>
          <w:noProof/>
        </w:rPr>
        <w:fldChar w:fldCharType="end"/>
      </w:r>
    </w:p>
    <w:p w14:paraId="74398707" w14:textId="0BE20F5A"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6.3.2.2.2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_Toc215000830 \h </w:instrText>
      </w:r>
      <w:r>
        <w:rPr>
          <w:noProof/>
        </w:rPr>
      </w:r>
      <w:r>
        <w:rPr>
          <w:noProof/>
        </w:rPr>
        <w:fldChar w:fldCharType="separate"/>
      </w:r>
      <w:r>
        <w:rPr>
          <w:noProof/>
        </w:rPr>
        <w:t>201</w:t>
      </w:r>
      <w:r>
        <w:rPr>
          <w:noProof/>
        </w:rPr>
        <w:fldChar w:fldCharType="end"/>
      </w:r>
    </w:p>
    <w:p w14:paraId="5DFE1652" w14:textId="439D85C2"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6.3.2.3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_Toc215000831 \h </w:instrText>
      </w:r>
      <w:r>
        <w:rPr>
          <w:noProof/>
        </w:rPr>
      </w:r>
      <w:r>
        <w:rPr>
          <w:noProof/>
        </w:rPr>
        <w:fldChar w:fldCharType="separate"/>
      </w:r>
      <w:r>
        <w:rPr>
          <w:noProof/>
        </w:rPr>
        <w:t>201</w:t>
      </w:r>
      <w:r>
        <w:rPr>
          <w:noProof/>
        </w:rPr>
        <w:fldChar w:fldCharType="end"/>
      </w:r>
    </w:p>
    <w:p w14:paraId="77AB2E83" w14:textId="4D34B560"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6.3.2.3.1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_Toc215000832 \h </w:instrText>
      </w:r>
      <w:r>
        <w:rPr>
          <w:noProof/>
        </w:rPr>
      </w:r>
      <w:r>
        <w:rPr>
          <w:noProof/>
        </w:rPr>
        <w:fldChar w:fldCharType="separate"/>
      </w:r>
      <w:r>
        <w:rPr>
          <w:noProof/>
        </w:rPr>
        <w:t>201</w:t>
      </w:r>
      <w:r>
        <w:rPr>
          <w:noProof/>
        </w:rPr>
        <w:fldChar w:fldCharType="end"/>
      </w:r>
    </w:p>
    <w:p w14:paraId="7D2458EA" w14:textId="13D551B0"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6.3.3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_Toc215000833 \h </w:instrText>
      </w:r>
      <w:r>
        <w:rPr>
          <w:noProof/>
        </w:rPr>
      </w:r>
      <w:r>
        <w:rPr>
          <w:noProof/>
        </w:rPr>
        <w:fldChar w:fldCharType="separate"/>
      </w:r>
      <w:r>
        <w:rPr>
          <w:noProof/>
        </w:rPr>
        <w:t>202</w:t>
      </w:r>
      <w:r>
        <w:rPr>
          <w:noProof/>
        </w:rPr>
        <w:fldChar w:fldCharType="end"/>
      </w:r>
    </w:p>
    <w:p w14:paraId="7673F6A0" w14:textId="445029D5"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6.3.3.1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_Toc215000834 \h </w:instrText>
      </w:r>
      <w:r>
        <w:rPr>
          <w:noProof/>
        </w:rPr>
      </w:r>
      <w:r>
        <w:rPr>
          <w:noProof/>
        </w:rPr>
        <w:fldChar w:fldCharType="separate"/>
      </w:r>
      <w:r>
        <w:rPr>
          <w:noProof/>
        </w:rPr>
        <w:t>202</w:t>
      </w:r>
      <w:r>
        <w:rPr>
          <w:noProof/>
        </w:rPr>
        <w:fldChar w:fldCharType="end"/>
      </w:r>
    </w:p>
    <w:p w14:paraId="59C94E6F" w14:textId="0A165DA3"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6.3.3.2</w:t>
      </w:r>
      <w:r>
        <w:rPr>
          <w:rFonts w:asciiTheme="minorHAnsi" w:eastAsiaTheme="minorEastAsia" w:hAnsiTheme="minorHAnsi" w:cstheme="minorBidi"/>
          <w:noProof/>
          <w:kern w:val="2"/>
          <w:sz w:val="24"/>
          <w:szCs w:val="24"/>
          <w:lang w:val="en-US"/>
          <w14:ligatures w14:val="standardContextual"/>
        </w:rPr>
        <w:tab/>
      </w:r>
      <w:r>
        <w:rPr>
          <w:noProof/>
        </w:rPr>
        <w:t>Resource: SecurityInformation</w:t>
      </w:r>
      <w:r>
        <w:rPr>
          <w:noProof/>
        </w:rPr>
        <w:tab/>
      </w:r>
      <w:r>
        <w:rPr>
          <w:noProof/>
        </w:rPr>
        <w:fldChar w:fldCharType="begin"/>
      </w:r>
      <w:r>
        <w:rPr>
          <w:noProof/>
        </w:rPr>
        <w:instrText xml:space="preserve"> PAGEREF _Toc215000835 \h </w:instrText>
      </w:r>
      <w:r>
        <w:rPr>
          <w:noProof/>
        </w:rPr>
      </w:r>
      <w:r>
        <w:rPr>
          <w:noProof/>
        </w:rPr>
        <w:fldChar w:fldCharType="separate"/>
      </w:r>
      <w:r>
        <w:rPr>
          <w:noProof/>
        </w:rPr>
        <w:t>202</w:t>
      </w:r>
      <w:r>
        <w:rPr>
          <w:noProof/>
        </w:rPr>
        <w:fldChar w:fldCharType="end"/>
      </w:r>
    </w:p>
    <w:p w14:paraId="1AD2F156" w14:textId="4C09380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_Toc215000836 \h </w:instrText>
      </w:r>
      <w:r>
        <w:rPr>
          <w:noProof/>
        </w:rPr>
      </w:r>
      <w:r>
        <w:rPr>
          <w:noProof/>
        </w:rPr>
        <w:fldChar w:fldCharType="separate"/>
      </w:r>
      <w:r>
        <w:rPr>
          <w:noProof/>
        </w:rPr>
        <w:t>202</w:t>
      </w:r>
      <w:r>
        <w:rPr>
          <w:noProof/>
        </w:rPr>
        <w:fldChar w:fldCharType="end"/>
      </w:r>
    </w:p>
    <w:p w14:paraId="29813122" w14:textId="7654FBC2"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_Toc215000837 \h </w:instrText>
      </w:r>
      <w:r>
        <w:rPr>
          <w:noProof/>
        </w:rPr>
      </w:r>
      <w:r>
        <w:rPr>
          <w:noProof/>
        </w:rPr>
        <w:fldChar w:fldCharType="separate"/>
      </w:r>
      <w:r>
        <w:rPr>
          <w:noProof/>
        </w:rPr>
        <w:t>202</w:t>
      </w:r>
      <w:r>
        <w:rPr>
          <w:noProof/>
        </w:rPr>
        <w:fldChar w:fldCharType="end"/>
      </w:r>
    </w:p>
    <w:p w14:paraId="5C46A45D" w14:textId="23F83864"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_Toc215000838 \h </w:instrText>
      </w:r>
      <w:r>
        <w:rPr>
          <w:noProof/>
        </w:rPr>
      </w:r>
      <w:r>
        <w:rPr>
          <w:noProof/>
        </w:rPr>
        <w:fldChar w:fldCharType="separate"/>
      </w:r>
      <w:r>
        <w:rPr>
          <w:noProof/>
        </w:rPr>
        <w:t>203</w:t>
      </w:r>
      <w:r>
        <w:rPr>
          <w:noProof/>
        </w:rPr>
        <w:fldChar w:fldCharType="end"/>
      </w:r>
    </w:p>
    <w:p w14:paraId="1D1C7AC6" w14:textId="58B50CE5"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6.3.3.2.4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_Toc215000839 \h </w:instrText>
      </w:r>
      <w:r>
        <w:rPr>
          <w:noProof/>
        </w:rPr>
      </w:r>
      <w:r>
        <w:rPr>
          <w:noProof/>
        </w:rPr>
        <w:fldChar w:fldCharType="separate"/>
      </w:r>
      <w:r>
        <w:rPr>
          <w:noProof/>
        </w:rPr>
        <w:t>203</w:t>
      </w:r>
      <w:r>
        <w:rPr>
          <w:noProof/>
        </w:rPr>
        <w:fldChar w:fldCharType="end"/>
      </w:r>
    </w:p>
    <w:p w14:paraId="689EC27D" w14:textId="3EB7B989"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6.3.4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_Toc215000840 \h </w:instrText>
      </w:r>
      <w:r>
        <w:rPr>
          <w:noProof/>
        </w:rPr>
      </w:r>
      <w:r>
        <w:rPr>
          <w:noProof/>
        </w:rPr>
        <w:fldChar w:fldCharType="separate"/>
      </w:r>
      <w:r>
        <w:rPr>
          <w:noProof/>
        </w:rPr>
        <w:t>204</w:t>
      </w:r>
      <w:r>
        <w:rPr>
          <w:noProof/>
        </w:rPr>
        <w:fldChar w:fldCharType="end"/>
      </w:r>
    </w:p>
    <w:p w14:paraId="2D9816F8" w14:textId="54FDFF24"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6.3.5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_Toc215000841 \h </w:instrText>
      </w:r>
      <w:r>
        <w:rPr>
          <w:noProof/>
        </w:rPr>
      </w:r>
      <w:r>
        <w:rPr>
          <w:noProof/>
        </w:rPr>
        <w:fldChar w:fldCharType="separate"/>
      </w:r>
      <w:r>
        <w:rPr>
          <w:noProof/>
        </w:rPr>
        <w:t>204</w:t>
      </w:r>
      <w:r>
        <w:rPr>
          <w:noProof/>
        </w:rPr>
        <w:fldChar w:fldCharType="end"/>
      </w:r>
    </w:p>
    <w:p w14:paraId="3EB5EE9A" w14:textId="2BBCB79E"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6.3.6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_Toc215000842 \h </w:instrText>
      </w:r>
      <w:r>
        <w:rPr>
          <w:noProof/>
        </w:rPr>
      </w:r>
      <w:r>
        <w:rPr>
          <w:noProof/>
        </w:rPr>
        <w:fldChar w:fldCharType="separate"/>
      </w:r>
      <w:r>
        <w:rPr>
          <w:noProof/>
        </w:rPr>
        <w:t>204</w:t>
      </w:r>
      <w:r>
        <w:rPr>
          <w:noProof/>
        </w:rPr>
        <w:fldChar w:fldCharType="end"/>
      </w:r>
    </w:p>
    <w:p w14:paraId="648F60DC" w14:textId="135BB5FC"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6.3.6.1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_Toc215000843 \h </w:instrText>
      </w:r>
      <w:r>
        <w:rPr>
          <w:noProof/>
        </w:rPr>
      </w:r>
      <w:r>
        <w:rPr>
          <w:noProof/>
        </w:rPr>
        <w:fldChar w:fldCharType="separate"/>
      </w:r>
      <w:r>
        <w:rPr>
          <w:noProof/>
        </w:rPr>
        <w:t>204</w:t>
      </w:r>
      <w:r>
        <w:rPr>
          <w:noProof/>
        </w:rPr>
        <w:fldChar w:fldCharType="end"/>
      </w:r>
    </w:p>
    <w:p w14:paraId="6B83CCBC" w14:textId="709499FA" w:rsidR="0082548B" w:rsidRDefault="0082548B">
      <w:pPr>
        <w:pStyle w:val="TOC4"/>
        <w:rPr>
          <w:rFonts w:asciiTheme="minorHAnsi" w:eastAsiaTheme="minorEastAsia" w:hAnsiTheme="minorHAnsi" w:cstheme="minorBidi"/>
          <w:noProof/>
          <w:kern w:val="2"/>
          <w:sz w:val="24"/>
          <w:szCs w:val="24"/>
          <w:lang w:val="en-US"/>
          <w14:ligatures w14:val="standardContextual"/>
        </w:rPr>
      </w:pPr>
      <w:r w:rsidRPr="004D4C7B">
        <w:rPr>
          <w:noProof/>
          <w:lang w:val="en-US"/>
        </w:rPr>
        <w:t>6.3.6.2</w:t>
      </w:r>
      <w:r>
        <w:rPr>
          <w:rFonts w:asciiTheme="minorHAnsi" w:eastAsiaTheme="minorEastAsia" w:hAnsiTheme="minorHAnsi" w:cstheme="minorBidi"/>
          <w:noProof/>
          <w:kern w:val="2"/>
          <w:sz w:val="24"/>
          <w:szCs w:val="24"/>
          <w:lang w:val="en-US"/>
          <w14:ligatures w14:val="standardContextual"/>
        </w:rPr>
        <w:tab/>
      </w:r>
      <w:r w:rsidRPr="004D4C7B">
        <w:rPr>
          <w:noProof/>
          <w:lang w:val="en-US"/>
        </w:rPr>
        <w:t>Structured data types</w:t>
      </w:r>
      <w:r>
        <w:rPr>
          <w:noProof/>
        </w:rPr>
        <w:tab/>
      </w:r>
      <w:r>
        <w:rPr>
          <w:noProof/>
        </w:rPr>
        <w:fldChar w:fldCharType="begin"/>
      </w:r>
      <w:r>
        <w:rPr>
          <w:noProof/>
        </w:rPr>
        <w:instrText xml:space="preserve"> PAGEREF _Toc215000844 \h </w:instrText>
      </w:r>
      <w:r>
        <w:rPr>
          <w:noProof/>
        </w:rPr>
      </w:r>
      <w:r>
        <w:rPr>
          <w:noProof/>
        </w:rPr>
        <w:fldChar w:fldCharType="separate"/>
      </w:r>
      <w:r>
        <w:rPr>
          <w:noProof/>
        </w:rPr>
        <w:t>205</w:t>
      </w:r>
      <w:r>
        <w:rPr>
          <w:noProof/>
        </w:rPr>
        <w:fldChar w:fldCharType="end"/>
      </w:r>
    </w:p>
    <w:p w14:paraId="3A5228F4" w14:textId="37ABB696"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6.3.6.2.1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_Toc215000845 \h </w:instrText>
      </w:r>
      <w:r>
        <w:rPr>
          <w:noProof/>
        </w:rPr>
      </w:r>
      <w:r>
        <w:rPr>
          <w:noProof/>
        </w:rPr>
        <w:fldChar w:fldCharType="separate"/>
      </w:r>
      <w:r>
        <w:rPr>
          <w:noProof/>
        </w:rPr>
        <w:t>205</w:t>
      </w:r>
      <w:r>
        <w:rPr>
          <w:noProof/>
        </w:rPr>
        <w:fldChar w:fldCharType="end"/>
      </w:r>
    </w:p>
    <w:p w14:paraId="7CF9FEC4" w14:textId="7A5A9B43"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6.3.6.2.2</w:t>
      </w:r>
      <w:r>
        <w:rPr>
          <w:rFonts w:asciiTheme="minorHAnsi" w:eastAsiaTheme="minorEastAsia" w:hAnsiTheme="minorHAnsi" w:cstheme="minorBidi"/>
          <w:noProof/>
          <w:kern w:val="2"/>
          <w:sz w:val="24"/>
          <w:szCs w:val="24"/>
          <w:lang w:val="en-US"/>
          <w14:ligatures w14:val="standardContextual"/>
        </w:rPr>
        <w:tab/>
      </w:r>
      <w:r>
        <w:rPr>
          <w:noProof/>
        </w:rPr>
        <w:t>Type: SipAuthenticationInfoRequest</w:t>
      </w:r>
      <w:r>
        <w:rPr>
          <w:noProof/>
        </w:rPr>
        <w:tab/>
      </w:r>
      <w:r>
        <w:rPr>
          <w:noProof/>
        </w:rPr>
        <w:fldChar w:fldCharType="begin"/>
      </w:r>
      <w:r>
        <w:rPr>
          <w:noProof/>
        </w:rPr>
        <w:instrText xml:space="preserve"> PAGEREF _Toc215000846 \h </w:instrText>
      </w:r>
      <w:r>
        <w:rPr>
          <w:noProof/>
        </w:rPr>
      </w:r>
      <w:r>
        <w:rPr>
          <w:noProof/>
        </w:rPr>
        <w:fldChar w:fldCharType="separate"/>
      </w:r>
      <w:r>
        <w:rPr>
          <w:noProof/>
        </w:rPr>
        <w:t>205</w:t>
      </w:r>
      <w:r>
        <w:rPr>
          <w:noProof/>
        </w:rPr>
        <w:fldChar w:fldCharType="end"/>
      </w:r>
    </w:p>
    <w:p w14:paraId="1DAF9526" w14:textId="79F64B00"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6.3.6.2.3</w:t>
      </w:r>
      <w:r>
        <w:rPr>
          <w:rFonts w:asciiTheme="minorHAnsi" w:eastAsiaTheme="minorEastAsia" w:hAnsiTheme="minorHAnsi" w:cstheme="minorBidi"/>
          <w:noProof/>
          <w:kern w:val="2"/>
          <w:sz w:val="24"/>
          <w:szCs w:val="24"/>
          <w:lang w:val="en-US"/>
          <w14:ligatures w14:val="standardContextual"/>
        </w:rPr>
        <w:tab/>
      </w:r>
      <w:r>
        <w:rPr>
          <w:noProof/>
        </w:rPr>
        <w:t>Type: SipAuthenticationInfoResult</w:t>
      </w:r>
      <w:r>
        <w:rPr>
          <w:noProof/>
        </w:rPr>
        <w:tab/>
      </w:r>
      <w:r>
        <w:rPr>
          <w:noProof/>
        </w:rPr>
        <w:fldChar w:fldCharType="begin"/>
      </w:r>
      <w:r>
        <w:rPr>
          <w:noProof/>
        </w:rPr>
        <w:instrText xml:space="preserve"> PAGEREF _Toc215000847 \h </w:instrText>
      </w:r>
      <w:r>
        <w:rPr>
          <w:noProof/>
        </w:rPr>
      </w:r>
      <w:r>
        <w:rPr>
          <w:noProof/>
        </w:rPr>
        <w:fldChar w:fldCharType="separate"/>
      </w:r>
      <w:r>
        <w:rPr>
          <w:noProof/>
        </w:rPr>
        <w:t>205</w:t>
      </w:r>
      <w:r>
        <w:rPr>
          <w:noProof/>
        </w:rPr>
        <w:fldChar w:fldCharType="end"/>
      </w:r>
    </w:p>
    <w:p w14:paraId="73F994AA" w14:textId="6706C833"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6.3.6.2.4</w:t>
      </w:r>
      <w:r>
        <w:rPr>
          <w:rFonts w:asciiTheme="minorHAnsi" w:eastAsiaTheme="minorEastAsia" w:hAnsiTheme="minorHAnsi" w:cstheme="minorBidi"/>
          <w:noProof/>
          <w:kern w:val="2"/>
          <w:sz w:val="24"/>
          <w:szCs w:val="24"/>
          <w:lang w:val="en-US"/>
          <w14:ligatures w14:val="standardContextual"/>
        </w:rPr>
        <w:tab/>
      </w:r>
      <w:r>
        <w:rPr>
          <w:noProof/>
        </w:rPr>
        <w:t>Type: ResynchronizationInfo</w:t>
      </w:r>
      <w:r>
        <w:rPr>
          <w:noProof/>
        </w:rPr>
        <w:tab/>
      </w:r>
      <w:r>
        <w:rPr>
          <w:noProof/>
        </w:rPr>
        <w:fldChar w:fldCharType="begin"/>
      </w:r>
      <w:r>
        <w:rPr>
          <w:noProof/>
        </w:rPr>
        <w:instrText xml:space="preserve"> PAGEREF _Toc215000848 \h </w:instrText>
      </w:r>
      <w:r>
        <w:rPr>
          <w:noProof/>
        </w:rPr>
      </w:r>
      <w:r>
        <w:rPr>
          <w:noProof/>
        </w:rPr>
        <w:fldChar w:fldCharType="separate"/>
      </w:r>
      <w:r>
        <w:rPr>
          <w:noProof/>
        </w:rPr>
        <w:t>206</w:t>
      </w:r>
      <w:r>
        <w:rPr>
          <w:noProof/>
        </w:rPr>
        <w:fldChar w:fldCharType="end"/>
      </w:r>
    </w:p>
    <w:p w14:paraId="48C930FF" w14:textId="1AFF2D07"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6.3.6.2.5</w:t>
      </w:r>
      <w:r>
        <w:rPr>
          <w:rFonts w:asciiTheme="minorHAnsi" w:eastAsiaTheme="minorEastAsia" w:hAnsiTheme="minorHAnsi" w:cstheme="minorBidi"/>
          <w:noProof/>
          <w:kern w:val="2"/>
          <w:sz w:val="24"/>
          <w:szCs w:val="24"/>
          <w:lang w:val="en-US"/>
          <w14:ligatures w14:val="standardContextual"/>
        </w:rPr>
        <w:tab/>
      </w:r>
      <w:r>
        <w:rPr>
          <w:noProof/>
        </w:rPr>
        <w:t>Type: 3GAkaAv</w:t>
      </w:r>
      <w:r>
        <w:rPr>
          <w:noProof/>
        </w:rPr>
        <w:tab/>
      </w:r>
      <w:r>
        <w:rPr>
          <w:noProof/>
        </w:rPr>
        <w:fldChar w:fldCharType="begin"/>
      </w:r>
      <w:r>
        <w:rPr>
          <w:noProof/>
        </w:rPr>
        <w:instrText xml:space="preserve"> PAGEREF _Toc215000849 \h </w:instrText>
      </w:r>
      <w:r>
        <w:rPr>
          <w:noProof/>
        </w:rPr>
      </w:r>
      <w:r>
        <w:rPr>
          <w:noProof/>
        </w:rPr>
        <w:fldChar w:fldCharType="separate"/>
      </w:r>
      <w:r>
        <w:rPr>
          <w:noProof/>
        </w:rPr>
        <w:t>206</w:t>
      </w:r>
      <w:r>
        <w:rPr>
          <w:noProof/>
        </w:rPr>
        <w:fldChar w:fldCharType="end"/>
      </w:r>
    </w:p>
    <w:p w14:paraId="69698E8F" w14:textId="270DB93A"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6.3.6.2.6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_Toc215000850 \h </w:instrText>
      </w:r>
      <w:r>
        <w:rPr>
          <w:noProof/>
        </w:rPr>
      </w:r>
      <w:r>
        <w:rPr>
          <w:noProof/>
        </w:rPr>
        <w:fldChar w:fldCharType="separate"/>
      </w:r>
      <w:r>
        <w:rPr>
          <w:noProof/>
        </w:rPr>
        <w:t>206</w:t>
      </w:r>
      <w:r>
        <w:rPr>
          <w:noProof/>
        </w:rPr>
        <w:fldChar w:fldCharType="end"/>
      </w:r>
    </w:p>
    <w:p w14:paraId="118F01AF" w14:textId="735947AA"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6.3.6.2.7</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_Toc215000851 \h </w:instrText>
      </w:r>
      <w:r>
        <w:rPr>
          <w:noProof/>
        </w:rPr>
      </w:r>
      <w:r>
        <w:rPr>
          <w:noProof/>
        </w:rPr>
        <w:fldChar w:fldCharType="separate"/>
      </w:r>
      <w:r>
        <w:rPr>
          <w:noProof/>
        </w:rPr>
        <w:t>206</w:t>
      </w:r>
      <w:r>
        <w:rPr>
          <w:noProof/>
        </w:rPr>
        <w:fldChar w:fldCharType="end"/>
      </w:r>
    </w:p>
    <w:p w14:paraId="3640421C" w14:textId="1ECB43F7" w:rsidR="0082548B" w:rsidRDefault="0082548B">
      <w:pPr>
        <w:pStyle w:val="TOC4"/>
        <w:rPr>
          <w:rFonts w:asciiTheme="minorHAnsi" w:eastAsiaTheme="minorEastAsia" w:hAnsiTheme="minorHAnsi" w:cstheme="minorBidi"/>
          <w:noProof/>
          <w:kern w:val="2"/>
          <w:sz w:val="24"/>
          <w:szCs w:val="24"/>
          <w:lang w:val="en-US"/>
          <w14:ligatures w14:val="standardContextual"/>
        </w:rPr>
      </w:pPr>
      <w:r w:rsidRPr="004D4C7B">
        <w:rPr>
          <w:noProof/>
          <w:lang w:val="en-US"/>
        </w:rPr>
        <w:t>6.3.6.3</w:t>
      </w:r>
      <w:r>
        <w:rPr>
          <w:rFonts w:asciiTheme="minorHAnsi" w:eastAsiaTheme="minorEastAsia" w:hAnsiTheme="minorHAnsi" w:cstheme="minorBidi"/>
          <w:noProof/>
          <w:kern w:val="2"/>
          <w:sz w:val="24"/>
          <w:szCs w:val="24"/>
          <w:lang w:val="en-US"/>
          <w14:ligatures w14:val="standardContextual"/>
        </w:rPr>
        <w:tab/>
      </w:r>
      <w:r w:rsidRPr="004D4C7B">
        <w:rPr>
          <w:noProof/>
          <w:lang w:val="en-US"/>
        </w:rPr>
        <w:t>Simple data types and enumerations</w:t>
      </w:r>
      <w:r>
        <w:rPr>
          <w:noProof/>
        </w:rPr>
        <w:tab/>
      </w:r>
      <w:r>
        <w:rPr>
          <w:noProof/>
        </w:rPr>
        <w:fldChar w:fldCharType="begin"/>
      </w:r>
      <w:r>
        <w:rPr>
          <w:noProof/>
        </w:rPr>
        <w:instrText xml:space="preserve"> PAGEREF _Toc215000852 \h </w:instrText>
      </w:r>
      <w:r>
        <w:rPr>
          <w:noProof/>
        </w:rPr>
      </w:r>
      <w:r>
        <w:rPr>
          <w:noProof/>
        </w:rPr>
        <w:fldChar w:fldCharType="separate"/>
      </w:r>
      <w:r>
        <w:rPr>
          <w:noProof/>
        </w:rPr>
        <w:t>206</w:t>
      </w:r>
      <w:r>
        <w:rPr>
          <w:noProof/>
        </w:rPr>
        <w:fldChar w:fldCharType="end"/>
      </w:r>
    </w:p>
    <w:p w14:paraId="5A34F41A" w14:textId="1AFA9ACC"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6.3.6.3.1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_Toc215000853 \h </w:instrText>
      </w:r>
      <w:r>
        <w:rPr>
          <w:noProof/>
        </w:rPr>
      </w:r>
      <w:r>
        <w:rPr>
          <w:noProof/>
        </w:rPr>
        <w:fldChar w:fldCharType="separate"/>
      </w:r>
      <w:r>
        <w:rPr>
          <w:noProof/>
        </w:rPr>
        <w:t>206</w:t>
      </w:r>
      <w:r>
        <w:rPr>
          <w:noProof/>
        </w:rPr>
        <w:fldChar w:fldCharType="end"/>
      </w:r>
    </w:p>
    <w:p w14:paraId="3C8571AC" w14:textId="7E54C9B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6.3.6.3.2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_Toc215000854 \h </w:instrText>
      </w:r>
      <w:r>
        <w:rPr>
          <w:noProof/>
        </w:rPr>
      </w:r>
      <w:r>
        <w:rPr>
          <w:noProof/>
        </w:rPr>
        <w:fldChar w:fldCharType="separate"/>
      </w:r>
      <w:r>
        <w:rPr>
          <w:noProof/>
        </w:rPr>
        <w:t>206</w:t>
      </w:r>
      <w:r>
        <w:rPr>
          <w:noProof/>
        </w:rPr>
        <w:fldChar w:fldCharType="end"/>
      </w:r>
    </w:p>
    <w:p w14:paraId="6666A05C" w14:textId="679C3D8C"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6.3.6.3.3</w:t>
      </w:r>
      <w:r>
        <w:rPr>
          <w:rFonts w:asciiTheme="minorHAnsi" w:eastAsiaTheme="minorEastAsia" w:hAnsiTheme="minorHAnsi" w:cstheme="minorBidi"/>
          <w:noProof/>
          <w:kern w:val="2"/>
          <w:sz w:val="24"/>
          <w:szCs w:val="24"/>
          <w:lang w:val="en-US"/>
          <w14:ligatures w14:val="standardContextual"/>
        </w:rPr>
        <w:tab/>
      </w:r>
      <w:r>
        <w:rPr>
          <w:noProof/>
        </w:rPr>
        <w:t>Enumeration: SipAuthenticationScheme</w:t>
      </w:r>
      <w:r>
        <w:rPr>
          <w:noProof/>
        </w:rPr>
        <w:tab/>
      </w:r>
      <w:r>
        <w:rPr>
          <w:noProof/>
        </w:rPr>
        <w:fldChar w:fldCharType="begin"/>
      </w:r>
      <w:r>
        <w:rPr>
          <w:noProof/>
        </w:rPr>
        <w:instrText xml:space="preserve"> PAGEREF _Toc215000855 \h </w:instrText>
      </w:r>
      <w:r>
        <w:rPr>
          <w:noProof/>
        </w:rPr>
      </w:r>
      <w:r>
        <w:rPr>
          <w:noProof/>
        </w:rPr>
        <w:fldChar w:fldCharType="separate"/>
      </w:r>
      <w:r>
        <w:rPr>
          <w:noProof/>
        </w:rPr>
        <w:t>206</w:t>
      </w:r>
      <w:r>
        <w:rPr>
          <w:noProof/>
        </w:rPr>
        <w:fldChar w:fldCharType="end"/>
      </w:r>
    </w:p>
    <w:p w14:paraId="0A22D133" w14:textId="355BC2A2"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6.3.6.3.4</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4D4C7B">
        <w:rPr>
          <w:rFonts w:cs="Arial"/>
          <w:noProof/>
        </w:rPr>
        <w:t>SipDigestAlgorithm</w:t>
      </w:r>
      <w:r>
        <w:rPr>
          <w:noProof/>
        </w:rPr>
        <w:tab/>
      </w:r>
      <w:r>
        <w:rPr>
          <w:noProof/>
        </w:rPr>
        <w:fldChar w:fldCharType="begin"/>
      </w:r>
      <w:r>
        <w:rPr>
          <w:noProof/>
        </w:rPr>
        <w:instrText xml:space="preserve"> PAGEREF _Toc215000856 \h </w:instrText>
      </w:r>
      <w:r>
        <w:rPr>
          <w:noProof/>
        </w:rPr>
      </w:r>
      <w:r>
        <w:rPr>
          <w:noProof/>
        </w:rPr>
        <w:fldChar w:fldCharType="separate"/>
      </w:r>
      <w:r>
        <w:rPr>
          <w:noProof/>
        </w:rPr>
        <w:t>207</w:t>
      </w:r>
      <w:r>
        <w:rPr>
          <w:noProof/>
        </w:rPr>
        <w:fldChar w:fldCharType="end"/>
      </w:r>
    </w:p>
    <w:p w14:paraId="74C05AF4" w14:textId="5CEB3B7D"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6.3.6.3.5</w:t>
      </w:r>
      <w:r>
        <w:rPr>
          <w:rFonts w:asciiTheme="minorHAnsi" w:eastAsiaTheme="minorEastAsia" w:hAnsiTheme="minorHAnsi" w:cstheme="minorBidi"/>
          <w:noProof/>
          <w:kern w:val="2"/>
          <w:sz w:val="24"/>
          <w:szCs w:val="24"/>
          <w:lang w:val="en-US"/>
          <w14:ligatures w14:val="standardContextual"/>
        </w:rPr>
        <w:tab/>
      </w:r>
      <w:r>
        <w:rPr>
          <w:noProof/>
        </w:rPr>
        <w:t>Enumeration: SipDigestQop</w:t>
      </w:r>
      <w:r>
        <w:rPr>
          <w:noProof/>
        </w:rPr>
        <w:tab/>
      </w:r>
      <w:r>
        <w:rPr>
          <w:noProof/>
        </w:rPr>
        <w:fldChar w:fldCharType="begin"/>
      </w:r>
      <w:r>
        <w:rPr>
          <w:noProof/>
        </w:rPr>
        <w:instrText xml:space="preserve"> PAGEREF _Toc215000857 \h </w:instrText>
      </w:r>
      <w:r>
        <w:rPr>
          <w:noProof/>
        </w:rPr>
      </w:r>
      <w:r>
        <w:rPr>
          <w:noProof/>
        </w:rPr>
        <w:fldChar w:fldCharType="separate"/>
      </w:r>
      <w:r>
        <w:rPr>
          <w:noProof/>
        </w:rPr>
        <w:t>207</w:t>
      </w:r>
      <w:r>
        <w:rPr>
          <w:noProof/>
        </w:rPr>
        <w:fldChar w:fldCharType="end"/>
      </w:r>
    </w:p>
    <w:p w14:paraId="126E4325" w14:textId="49AE9FC4"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6.3.7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_Toc215000858 \h </w:instrText>
      </w:r>
      <w:r>
        <w:rPr>
          <w:noProof/>
        </w:rPr>
      </w:r>
      <w:r>
        <w:rPr>
          <w:noProof/>
        </w:rPr>
        <w:fldChar w:fldCharType="separate"/>
      </w:r>
      <w:r>
        <w:rPr>
          <w:noProof/>
        </w:rPr>
        <w:t>207</w:t>
      </w:r>
      <w:r>
        <w:rPr>
          <w:noProof/>
        </w:rPr>
        <w:fldChar w:fldCharType="end"/>
      </w:r>
    </w:p>
    <w:p w14:paraId="2B12A9B3" w14:textId="265E6C64"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6.3.7.1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_Toc215000859 \h </w:instrText>
      </w:r>
      <w:r>
        <w:rPr>
          <w:noProof/>
        </w:rPr>
      </w:r>
      <w:r>
        <w:rPr>
          <w:noProof/>
        </w:rPr>
        <w:fldChar w:fldCharType="separate"/>
      </w:r>
      <w:r>
        <w:rPr>
          <w:noProof/>
        </w:rPr>
        <w:t>207</w:t>
      </w:r>
      <w:r>
        <w:rPr>
          <w:noProof/>
        </w:rPr>
        <w:fldChar w:fldCharType="end"/>
      </w:r>
    </w:p>
    <w:p w14:paraId="060507E8" w14:textId="7DD3244F"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6.3.7.2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_Toc215000860 \h </w:instrText>
      </w:r>
      <w:r>
        <w:rPr>
          <w:noProof/>
        </w:rPr>
      </w:r>
      <w:r>
        <w:rPr>
          <w:noProof/>
        </w:rPr>
        <w:fldChar w:fldCharType="separate"/>
      </w:r>
      <w:r>
        <w:rPr>
          <w:noProof/>
        </w:rPr>
        <w:t>207</w:t>
      </w:r>
      <w:r>
        <w:rPr>
          <w:noProof/>
        </w:rPr>
        <w:fldChar w:fldCharType="end"/>
      </w:r>
    </w:p>
    <w:p w14:paraId="0A0CF486" w14:textId="2BF56A6D"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6.3.7.3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_Toc215000861 \h </w:instrText>
      </w:r>
      <w:r>
        <w:rPr>
          <w:noProof/>
        </w:rPr>
      </w:r>
      <w:r>
        <w:rPr>
          <w:noProof/>
        </w:rPr>
        <w:fldChar w:fldCharType="separate"/>
      </w:r>
      <w:r>
        <w:rPr>
          <w:noProof/>
        </w:rPr>
        <w:t>207</w:t>
      </w:r>
      <w:r>
        <w:rPr>
          <w:noProof/>
        </w:rPr>
        <w:fldChar w:fldCharType="end"/>
      </w:r>
    </w:p>
    <w:p w14:paraId="2E0D76B9" w14:textId="0DC73F5C" w:rsidR="0082548B" w:rsidRDefault="0082548B">
      <w:pPr>
        <w:pStyle w:val="TOC3"/>
        <w:rPr>
          <w:rFonts w:asciiTheme="minorHAnsi" w:eastAsiaTheme="minorEastAsia" w:hAnsiTheme="minorHAnsi" w:cstheme="minorBidi"/>
          <w:noProof/>
          <w:kern w:val="2"/>
          <w:sz w:val="24"/>
          <w:szCs w:val="24"/>
          <w:lang w:val="en-US"/>
          <w14:ligatures w14:val="standardContextual"/>
        </w:rPr>
      </w:pPr>
      <w:r w:rsidRPr="004D4C7B">
        <w:rPr>
          <w:noProof/>
          <w:lang w:val="en-US"/>
        </w:rPr>
        <w:t>6.3.8</w:t>
      </w:r>
      <w:r>
        <w:rPr>
          <w:rFonts w:asciiTheme="minorHAnsi" w:eastAsiaTheme="minorEastAsia" w:hAnsiTheme="minorHAnsi" w:cstheme="minorBidi"/>
          <w:noProof/>
          <w:kern w:val="2"/>
          <w:sz w:val="24"/>
          <w:szCs w:val="24"/>
          <w:lang w:val="en-US"/>
          <w14:ligatures w14:val="standardContextual"/>
        </w:rPr>
        <w:tab/>
      </w:r>
      <w:r w:rsidRPr="004D4C7B">
        <w:rPr>
          <w:noProof/>
          <w:lang w:val="en-US"/>
        </w:rPr>
        <w:t>Feature Negotiation</w:t>
      </w:r>
      <w:r>
        <w:rPr>
          <w:noProof/>
        </w:rPr>
        <w:tab/>
      </w:r>
      <w:r>
        <w:rPr>
          <w:noProof/>
        </w:rPr>
        <w:fldChar w:fldCharType="begin"/>
      </w:r>
      <w:r>
        <w:rPr>
          <w:noProof/>
        </w:rPr>
        <w:instrText xml:space="preserve"> PAGEREF _Toc215000862 \h </w:instrText>
      </w:r>
      <w:r>
        <w:rPr>
          <w:noProof/>
        </w:rPr>
      </w:r>
      <w:r>
        <w:rPr>
          <w:noProof/>
        </w:rPr>
        <w:fldChar w:fldCharType="separate"/>
      </w:r>
      <w:r>
        <w:rPr>
          <w:noProof/>
        </w:rPr>
        <w:t>208</w:t>
      </w:r>
      <w:r>
        <w:rPr>
          <w:noProof/>
        </w:rPr>
        <w:fldChar w:fldCharType="end"/>
      </w:r>
    </w:p>
    <w:p w14:paraId="559059F8" w14:textId="510C967E" w:rsidR="0082548B" w:rsidRDefault="0082548B">
      <w:pPr>
        <w:pStyle w:val="TOC3"/>
        <w:rPr>
          <w:rFonts w:asciiTheme="minorHAnsi" w:eastAsiaTheme="minorEastAsia" w:hAnsiTheme="minorHAnsi" w:cstheme="minorBidi"/>
          <w:noProof/>
          <w:kern w:val="2"/>
          <w:sz w:val="24"/>
          <w:szCs w:val="24"/>
          <w:lang w:val="en-US"/>
          <w14:ligatures w14:val="standardContextual"/>
        </w:rPr>
      </w:pPr>
      <w:r w:rsidRPr="004D4C7B">
        <w:rPr>
          <w:noProof/>
          <w:lang w:val="en-US"/>
        </w:rPr>
        <w:t>6.3.9</w:t>
      </w:r>
      <w:r>
        <w:rPr>
          <w:rFonts w:asciiTheme="minorHAnsi" w:eastAsiaTheme="minorEastAsia" w:hAnsiTheme="minorHAnsi" w:cstheme="minorBidi"/>
          <w:noProof/>
          <w:kern w:val="2"/>
          <w:sz w:val="24"/>
          <w:szCs w:val="24"/>
          <w:lang w:val="en-US"/>
          <w14:ligatures w14:val="standardContextual"/>
        </w:rPr>
        <w:tab/>
      </w:r>
      <w:r w:rsidRPr="004D4C7B">
        <w:rPr>
          <w:noProof/>
          <w:lang w:val="en-US"/>
        </w:rPr>
        <w:t>Security</w:t>
      </w:r>
      <w:r>
        <w:rPr>
          <w:noProof/>
        </w:rPr>
        <w:tab/>
      </w:r>
      <w:r>
        <w:rPr>
          <w:noProof/>
        </w:rPr>
        <w:fldChar w:fldCharType="begin"/>
      </w:r>
      <w:r>
        <w:rPr>
          <w:noProof/>
        </w:rPr>
        <w:instrText xml:space="preserve"> PAGEREF _Toc215000863 \h </w:instrText>
      </w:r>
      <w:r>
        <w:rPr>
          <w:noProof/>
        </w:rPr>
      </w:r>
      <w:r>
        <w:rPr>
          <w:noProof/>
        </w:rPr>
        <w:fldChar w:fldCharType="separate"/>
      </w:r>
      <w:r>
        <w:rPr>
          <w:noProof/>
        </w:rPr>
        <w:t>208</w:t>
      </w:r>
      <w:r>
        <w:rPr>
          <w:noProof/>
        </w:rPr>
        <w:fldChar w:fldCharType="end"/>
      </w:r>
    </w:p>
    <w:p w14:paraId="1DD852DE" w14:textId="01AFCD63" w:rsidR="0082548B" w:rsidRDefault="0082548B">
      <w:pPr>
        <w:pStyle w:val="TOC3"/>
        <w:rPr>
          <w:rFonts w:asciiTheme="minorHAnsi" w:eastAsiaTheme="minorEastAsia" w:hAnsiTheme="minorHAnsi" w:cstheme="minorBidi"/>
          <w:noProof/>
          <w:kern w:val="2"/>
          <w:sz w:val="24"/>
          <w:szCs w:val="24"/>
          <w:lang w:val="en-US"/>
          <w14:ligatures w14:val="standardContextual"/>
        </w:rPr>
      </w:pPr>
      <w:r w:rsidRPr="004D4C7B">
        <w:rPr>
          <w:noProof/>
          <w:lang w:val="en-US"/>
        </w:rPr>
        <w:t>6.3.10</w:t>
      </w:r>
      <w:r>
        <w:rPr>
          <w:rFonts w:asciiTheme="minorHAnsi" w:eastAsiaTheme="minorEastAsia" w:hAnsiTheme="minorHAnsi" w:cstheme="minorBidi"/>
          <w:noProof/>
          <w:kern w:val="2"/>
          <w:sz w:val="24"/>
          <w:szCs w:val="24"/>
          <w:lang w:val="en-US"/>
          <w14:ligatures w14:val="standardContextual"/>
        </w:rPr>
        <w:tab/>
      </w:r>
      <w:r w:rsidRPr="004D4C7B">
        <w:rPr>
          <w:noProof/>
          <w:lang w:val="en-US"/>
        </w:rPr>
        <w:t>HTTP redirection</w:t>
      </w:r>
      <w:r>
        <w:rPr>
          <w:noProof/>
        </w:rPr>
        <w:tab/>
      </w:r>
      <w:r>
        <w:rPr>
          <w:noProof/>
        </w:rPr>
        <w:fldChar w:fldCharType="begin"/>
      </w:r>
      <w:r>
        <w:rPr>
          <w:noProof/>
        </w:rPr>
        <w:instrText xml:space="preserve"> PAGEREF _Toc215000864 \h </w:instrText>
      </w:r>
      <w:r>
        <w:rPr>
          <w:noProof/>
        </w:rPr>
      </w:r>
      <w:r>
        <w:rPr>
          <w:noProof/>
        </w:rPr>
        <w:fldChar w:fldCharType="separate"/>
      </w:r>
      <w:r>
        <w:rPr>
          <w:noProof/>
        </w:rPr>
        <w:t>208</w:t>
      </w:r>
      <w:r>
        <w:rPr>
          <w:noProof/>
        </w:rPr>
        <w:fldChar w:fldCharType="end"/>
      </w:r>
    </w:p>
    <w:p w14:paraId="0EEFC4FA" w14:textId="1A907DD5" w:rsidR="0082548B" w:rsidRDefault="0082548B">
      <w:pPr>
        <w:pStyle w:val="TOC2"/>
        <w:rPr>
          <w:rFonts w:asciiTheme="minorHAnsi" w:eastAsiaTheme="minorEastAsia" w:hAnsiTheme="minorHAnsi" w:cstheme="minorBidi"/>
          <w:noProof/>
          <w:kern w:val="2"/>
          <w:sz w:val="24"/>
          <w:szCs w:val="24"/>
          <w:lang w:val="en-US"/>
          <w14:ligatures w14:val="standardContextual"/>
        </w:rPr>
      </w:pPr>
      <w:r>
        <w:rPr>
          <w:noProof/>
        </w:rPr>
        <w:t>6.4</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 API</w:t>
      </w:r>
      <w:r>
        <w:rPr>
          <w:noProof/>
        </w:rPr>
        <w:tab/>
      </w:r>
      <w:r>
        <w:rPr>
          <w:noProof/>
        </w:rPr>
        <w:fldChar w:fldCharType="begin"/>
      </w:r>
      <w:r>
        <w:rPr>
          <w:noProof/>
        </w:rPr>
        <w:instrText xml:space="preserve"> PAGEREF _Toc215000865 \h </w:instrText>
      </w:r>
      <w:r>
        <w:rPr>
          <w:noProof/>
        </w:rPr>
      </w:r>
      <w:r>
        <w:rPr>
          <w:noProof/>
        </w:rPr>
        <w:fldChar w:fldCharType="separate"/>
      </w:r>
      <w:r>
        <w:rPr>
          <w:noProof/>
        </w:rPr>
        <w:t>208</w:t>
      </w:r>
      <w:r>
        <w:rPr>
          <w:noProof/>
        </w:rPr>
        <w:fldChar w:fldCharType="end"/>
      </w:r>
    </w:p>
    <w:p w14:paraId="1F645263" w14:textId="6586833C"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6.4.1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_Toc215000866 \h </w:instrText>
      </w:r>
      <w:r>
        <w:rPr>
          <w:noProof/>
        </w:rPr>
      </w:r>
      <w:r>
        <w:rPr>
          <w:noProof/>
        </w:rPr>
        <w:fldChar w:fldCharType="separate"/>
      </w:r>
      <w:r>
        <w:rPr>
          <w:noProof/>
        </w:rPr>
        <w:t>208</w:t>
      </w:r>
      <w:r>
        <w:rPr>
          <w:noProof/>
        </w:rPr>
        <w:fldChar w:fldCharType="end"/>
      </w:r>
    </w:p>
    <w:p w14:paraId="66B94FD8" w14:textId="77401C1C"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6.4.2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_Toc215000867 \h </w:instrText>
      </w:r>
      <w:r>
        <w:rPr>
          <w:noProof/>
        </w:rPr>
      </w:r>
      <w:r>
        <w:rPr>
          <w:noProof/>
        </w:rPr>
        <w:fldChar w:fldCharType="separate"/>
      </w:r>
      <w:r>
        <w:rPr>
          <w:noProof/>
        </w:rPr>
        <w:t>208</w:t>
      </w:r>
      <w:r>
        <w:rPr>
          <w:noProof/>
        </w:rPr>
        <w:fldChar w:fldCharType="end"/>
      </w:r>
    </w:p>
    <w:p w14:paraId="6E38EDEE" w14:textId="56D125BE"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6.4.2.1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_Toc215000868 \h </w:instrText>
      </w:r>
      <w:r>
        <w:rPr>
          <w:noProof/>
        </w:rPr>
      </w:r>
      <w:r>
        <w:rPr>
          <w:noProof/>
        </w:rPr>
        <w:fldChar w:fldCharType="separate"/>
      </w:r>
      <w:r>
        <w:rPr>
          <w:noProof/>
        </w:rPr>
        <w:t>208</w:t>
      </w:r>
      <w:r>
        <w:rPr>
          <w:noProof/>
        </w:rPr>
        <w:fldChar w:fldCharType="end"/>
      </w:r>
    </w:p>
    <w:p w14:paraId="190CA2D9" w14:textId="4B3F6BCC"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6.4.2.2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_Toc215000869 \h </w:instrText>
      </w:r>
      <w:r>
        <w:rPr>
          <w:noProof/>
        </w:rPr>
      </w:r>
      <w:r>
        <w:rPr>
          <w:noProof/>
        </w:rPr>
        <w:fldChar w:fldCharType="separate"/>
      </w:r>
      <w:r>
        <w:rPr>
          <w:noProof/>
        </w:rPr>
        <w:t>209</w:t>
      </w:r>
      <w:r>
        <w:rPr>
          <w:noProof/>
        </w:rPr>
        <w:fldChar w:fldCharType="end"/>
      </w:r>
    </w:p>
    <w:p w14:paraId="14D01B27" w14:textId="2A1B8180"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6.4.2.2.1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_Toc215000870 \h </w:instrText>
      </w:r>
      <w:r>
        <w:rPr>
          <w:noProof/>
        </w:rPr>
      </w:r>
      <w:r>
        <w:rPr>
          <w:noProof/>
        </w:rPr>
        <w:fldChar w:fldCharType="separate"/>
      </w:r>
      <w:r>
        <w:rPr>
          <w:noProof/>
        </w:rPr>
        <w:t>209</w:t>
      </w:r>
      <w:r>
        <w:rPr>
          <w:noProof/>
        </w:rPr>
        <w:fldChar w:fldCharType="end"/>
      </w:r>
    </w:p>
    <w:p w14:paraId="0EAE631D" w14:textId="500D76F4"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6.4.2.2.2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_Toc215000871 \h </w:instrText>
      </w:r>
      <w:r>
        <w:rPr>
          <w:noProof/>
        </w:rPr>
      </w:r>
      <w:r>
        <w:rPr>
          <w:noProof/>
        </w:rPr>
        <w:fldChar w:fldCharType="separate"/>
      </w:r>
      <w:r>
        <w:rPr>
          <w:noProof/>
        </w:rPr>
        <w:t>209</w:t>
      </w:r>
      <w:r>
        <w:rPr>
          <w:noProof/>
        </w:rPr>
        <w:fldChar w:fldCharType="end"/>
      </w:r>
    </w:p>
    <w:p w14:paraId="531D0F00" w14:textId="29024B63"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6.4.2.3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_Toc215000872 \h </w:instrText>
      </w:r>
      <w:r>
        <w:rPr>
          <w:noProof/>
        </w:rPr>
      </w:r>
      <w:r>
        <w:rPr>
          <w:noProof/>
        </w:rPr>
        <w:fldChar w:fldCharType="separate"/>
      </w:r>
      <w:r>
        <w:rPr>
          <w:noProof/>
        </w:rPr>
        <w:t>209</w:t>
      </w:r>
      <w:r>
        <w:rPr>
          <w:noProof/>
        </w:rPr>
        <w:fldChar w:fldCharType="end"/>
      </w:r>
    </w:p>
    <w:p w14:paraId="1CD54712" w14:textId="68F2EB6C"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6.4.2.3.1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_Toc215000873 \h </w:instrText>
      </w:r>
      <w:r>
        <w:rPr>
          <w:noProof/>
        </w:rPr>
      </w:r>
      <w:r>
        <w:rPr>
          <w:noProof/>
        </w:rPr>
        <w:fldChar w:fldCharType="separate"/>
      </w:r>
      <w:r>
        <w:rPr>
          <w:noProof/>
        </w:rPr>
        <w:t>209</w:t>
      </w:r>
      <w:r>
        <w:rPr>
          <w:noProof/>
        </w:rPr>
        <w:fldChar w:fldCharType="end"/>
      </w:r>
    </w:p>
    <w:p w14:paraId="3D144FBC" w14:textId="5792EDEB"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6.4.3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_Toc215000874 \h </w:instrText>
      </w:r>
      <w:r>
        <w:rPr>
          <w:noProof/>
        </w:rPr>
      </w:r>
      <w:r>
        <w:rPr>
          <w:noProof/>
        </w:rPr>
        <w:fldChar w:fldCharType="separate"/>
      </w:r>
      <w:r>
        <w:rPr>
          <w:noProof/>
        </w:rPr>
        <w:t>209</w:t>
      </w:r>
      <w:r>
        <w:rPr>
          <w:noProof/>
        </w:rPr>
        <w:fldChar w:fldCharType="end"/>
      </w:r>
    </w:p>
    <w:p w14:paraId="4F43C31A" w14:textId="2D186346"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6.4.3.1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_Toc215000875 \h </w:instrText>
      </w:r>
      <w:r>
        <w:rPr>
          <w:noProof/>
        </w:rPr>
      </w:r>
      <w:r>
        <w:rPr>
          <w:noProof/>
        </w:rPr>
        <w:fldChar w:fldCharType="separate"/>
      </w:r>
      <w:r>
        <w:rPr>
          <w:noProof/>
        </w:rPr>
        <w:t>209</w:t>
      </w:r>
      <w:r>
        <w:rPr>
          <w:noProof/>
        </w:rPr>
        <w:fldChar w:fldCharType="end"/>
      </w:r>
    </w:p>
    <w:p w14:paraId="75A0942F" w14:textId="2BDBAB3A"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6.4.3.2</w:t>
      </w:r>
      <w:r>
        <w:rPr>
          <w:rFonts w:asciiTheme="minorHAnsi" w:eastAsiaTheme="minorEastAsia" w:hAnsiTheme="minorHAnsi" w:cstheme="minorBidi"/>
          <w:noProof/>
          <w:kern w:val="2"/>
          <w:sz w:val="24"/>
          <w:szCs w:val="24"/>
          <w:lang w:val="en-US"/>
          <w14:ligatures w14:val="standardContextual"/>
        </w:rPr>
        <w:tab/>
      </w:r>
      <w:r>
        <w:rPr>
          <w:noProof/>
        </w:rPr>
        <w:t>Resource: GBA Subscriber Data</w:t>
      </w:r>
      <w:r>
        <w:rPr>
          <w:noProof/>
        </w:rPr>
        <w:tab/>
      </w:r>
      <w:r>
        <w:rPr>
          <w:noProof/>
        </w:rPr>
        <w:fldChar w:fldCharType="begin"/>
      </w:r>
      <w:r>
        <w:rPr>
          <w:noProof/>
        </w:rPr>
        <w:instrText xml:space="preserve"> PAGEREF _Toc215000876 \h </w:instrText>
      </w:r>
      <w:r>
        <w:rPr>
          <w:noProof/>
        </w:rPr>
      </w:r>
      <w:r>
        <w:rPr>
          <w:noProof/>
        </w:rPr>
        <w:fldChar w:fldCharType="separate"/>
      </w:r>
      <w:r>
        <w:rPr>
          <w:noProof/>
        </w:rPr>
        <w:t>210</w:t>
      </w:r>
      <w:r>
        <w:rPr>
          <w:noProof/>
        </w:rPr>
        <w:fldChar w:fldCharType="end"/>
      </w:r>
    </w:p>
    <w:p w14:paraId="2C61C3D0" w14:textId="55E0E532"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6.4.3.2.1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_Toc215000877 \h </w:instrText>
      </w:r>
      <w:r>
        <w:rPr>
          <w:noProof/>
        </w:rPr>
      </w:r>
      <w:r>
        <w:rPr>
          <w:noProof/>
        </w:rPr>
        <w:fldChar w:fldCharType="separate"/>
      </w:r>
      <w:r>
        <w:rPr>
          <w:noProof/>
        </w:rPr>
        <w:t>210</w:t>
      </w:r>
      <w:r>
        <w:rPr>
          <w:noProof/>
        </w:rPr>
        <w:fldChar w:fldCharType="end"/>
      </w:r>
    </w:p>
    <w:p w14:paraId="3DA1DC67" w14:textId="495C2F11"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6.4.3.2.2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_Toc215000878 \h </w:instrText>
      </w:r>
      <w:r>
        <w:rPr>
          <w:noProof/>
        </w:rPr>
      </w:r>
      <w:r>
        <w:rPr>
          <w:noProof/>
        </w:rPr>
        <w:fldChar w:fldCharType="separate"/>
      </w:r>
      <w:r>
        <w:rPr>
          <w:noProof/>
        </w:rPr>
        <w:t>210</w:t>
      </w:r>
      <w:r>
        <w:rPr>
          <w:noProof/>
        </w:rPr>
        <w:fldChar w:fldCharType="end"/>
      </w:r>
    </w:p>
    <w:p w14:paraId="05912D18" w14:textId="74168684"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6.4.3.2.3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_Toc215000879 \h </w:instrText>
      </w:r>
      <w:r>
        <w:rPr>
          <w:noProof/>
        </w:rPr>
      </w:r>
      <w:r>
        <w:rPr>
          <w:noProof/>
        </w:rPr>
        <w:fldChar w:fldCharType="separate"/>
      </w:r>
      <w:r>
        <w:rPr>
          <w:noProof/>
        </w:rPr>
        <w:t>210</w:t>
      </w:r>
      <w:r>
        <w:rPr>
          <w:noProof/>
        </w:rPr>
        <w:fldChar w:fldCharType="end"/>
      </w:r>
    </w:p>
    <w:p w14:paraId="2D7BA4BF" w14:textId="12AAC0E7"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6.4.3.3</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_Toc215000880 \h </w:instrText>
      </w:r>
      <w:r>
        <w:rPr>
          <w:noProof/>
        </w:rPr>
      </w:r>
      <w:r>
        <w:rPr>
          <w:noProof/>
        </w:rPr>
        <w:fldChar w:fldCharType="separate"/>
      </w:r>
      <w:r>
        <w:rPr>
          <w:noProof/>
        </w:rPr>
        <w:t>211</w:t>
      </w:r>
      <w:r>
        <w:rPr>
          <w:noProof/>
        </w:rPr>
        <w:fldChar w:fldCharType="end"/>
      </w:r>
    </w:p>
    <w:p w14:paraId="7B6C019C" w14:textId="7CCF1712"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6.4.3.3.1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_Toc215000881 \h </w:instrText>
      </w:r>
      <w:r>
        <w:rPr>
          <w:noProof/>
        </w:rPr>
      </w:r>
      <w:r>
        <w:rPr>
          <w:noProof/>
        </w:rPr>
        <w:fldChar w:fldCharType="separate"/>
      </w:r>
      <w:r>
        <w:rPr>
          <w:noProof/>
        </w:rPr>
        <w:t>211</w:t>
      </w:r>
      <w:r>
        <w:rPr>
          <w:noProof/>
        </w:rPr>
        <w:fldChar w:fldCharType="end"/>
      </w:r>
    </w:p>
    <w:p w14:paraId="7986AFC9" w14:textId="4F10ECE0"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6.4.3.3.2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_Toc215000882 \h </w:instrText>
      </w:r>
      <w:r>
        <w:rPr>
          <w:noProof/>
        </w:rPr>
      </w:r>
      <w:r>
        <w:rPr>
          <w:noProof/>
        </w:rPr>
        <w:fldChar w:fldCharType="separate"/>
      </w:r>
      <w:r>
        <w:rPr>
          <w:noProof/>
        </w:rPr>
        <w:t>211</w:t>
      </w:r>
      <w:r>
        <w:rPr>
          <w:noProof/>
        </w:rPr>
        <w:fldChar w:fldCharType="end"/>
      </w:r>
    </w:p>
    <w:p w14:paraId="3F12A46F" w14:textId="08E2B1EB"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6.4.3.3.3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_Toc215000883 \h </w:instrText>
      </w:r>
      <w:r>
        <w:rPr>
          <w:noProof/>
        </w:rPr>
      </w:r>
      <w:r>
        <w:rPr>
          <w:noProof/>
        </w:rPr>
        <w:fldChar w:fldCharType="separate"/>
      </w:r>
      <w:r>
        <w:rPr>
          <w:noProof/>
        </w:rPr>
        <w:t>212</w:t>
      </w:r>
      <w:r>
        <w:rPr>
          <w:noProof/>
        </w:rPr>
        <w:fldChar w:fldCharType="end"/>
      </w:r>
    </w:p>
    <w:p w14:paraId="493B1E40" w14:textId="7ED8A78B"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6.4.3.4</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_Toc215000884 \h </w:instrText>
      </w:r>
      <w:r>
        <w:rPr>
          <w:noProof/>
        </w:rPr>
      </w:r>
      <w:r>
        <w:rPr>
          <w:noProof/>
        </w:rPr>
        <w:fldChar w:fldCharType="separate"/>
      </w:r>
      <w:r>
        <w:rPr>
          <w:noProof/>
        </w:rPr>
        <w:t>213</w:t>
      </w:r>
      <w:r>
        <w:rPr>
          <w:noProof/>
        </w:rPr>
        <w:fldChar w:fldCharType="end"/>
      </w:r>
    </w:p>
    <w:p w14:paraId="7C04549D" w14:textId="1EB1DA66"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6.4.3.4.1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_Toc215000885 \h </w:instrText>
      </w:r>
      <w:r>
        <w:rPr>
          <w:noProof/>
        </w:rPr>
      </w:r>
      <w:r>
        <w:rPr>
          <w:noProof/>
        </w:rPr>
        <w:fldChar w:fldCharType="separate"/>
      </w:r>
      <w:r>
        <w:rPr>
          <w:noProof/>
        </w:rPr>
        <w:t>213</w:t>
      </w:r>
      <w:r>
        <w:rPr>
          <w:noProof/>
        </w:rPr>
        <w:fldChar w:fldCharType="end"/>
      </w:r>
    </w:p>
    <w:p w14:paraId="4D2F034B" w14:textId="2CF5DECA"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6.4.3.4.2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_Toc215000886 \h </w:instrText>
      </w:r>
      <w:r>
        <w:rPr>
          <w:noProof/>
        </w:rPr>
      </w:r>
      <w:r>
        <w:rPr>
          <w:noProof/>
        </w:rPr>
        <w:fldChar w:fldCharType="separate"/>
      </w:r>
      <w:r>
        <w:rPr>
          <w:noProof/>
        </w:rPr>
        <w:t>213</w:t>
      </w:r>
      <w:r>
        <w:rPr>
          <w:noProof/>
        </w:rPr>
        <w:fldChar w:fldCharType="end"/>
      </w:r>
    </w:p>
    <w:p w14:paraId="1F9E429E" w14:textId="537ED68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6.4.3.4.3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_Toc215000887 \h </w:instrText>
      </w:r>
      <w:r>
        <w:rPr>
          <w:noProof/>
        </w:rPr>
      </w:r>
      <w:r>
        <w:rPr>
          <w:noProof/>
        </w:rPr>
        <w:fldChar w:fldCharType="separate"/>
      </w:r>
      <w:r>
        <w:rPr>
          <w:noProof/>
        </w:rPr>
        <w:t>213</w:t>
      </w:r>
      <w:r>
        <w:rPr>
          <w:noProof/>
        </w:rPr>
        <w:fldChar w:fldCharType="end"/>
      </w:r>
    </w:p>
    <w:p w14:paraId="156E703B" w14:textId="6D493F2F"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6.4.4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_Toc215000888 \h </w:instrText>
      </w:r>
      <w:r>
        <w:rPr>
          <w:noProof/>
        </w:rPr>
      </w:r>
      <w:r>
        <w:rPr>
          <w:noProof/>
        </w:rPr>
        <w:fldChar w:fldCharType="separate"/>
      </w:r>
      <w:r>
        <w:rPr>
          <w:noProof/>
        </w:rPr>
        <w:t>215</w:t>
      </w:r>
      <w:r>
        <w:rPr>
          <w:noProof/>
        </w:rPr>
        <w:fldChar w:fldCharType="end"/>
      </w:r>
    </w:p>
    <w:p w14:paraId="48D45030" w14:textId="4E4628B2"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6.4.5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_Toc215000889 \h </w:instrText>
      </w:r>
      <w:r>
        <w:rPr>
          <w:noProof/>
        </w:rPr>
      </w:r>
      <w:r>
        <w:rPr>
          <w:noProof/>
        </w:rPr>
        <w:fldChar w:fldCharType="separate"/>
      </w:r>
      <w:r>
        <w:rPr>
          <w:noProof/>
        </w:rPr>
        <w:t>215</w:t>
      </w:r>
      <w:r>
        <w:rPr>
          <w:noProof/>
        </w:rPr>
        <w:fldChar w:fldCharType="end"/>
      </w:r>
    </w:p>
    <w:p w14:paraId="14152997" w14:textId="6DE0A956"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6.4.5.1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_Toc215000890 \h </w:instrText>
      </w:r>
      <w:r>
        <w:rPr>
          <w:noProof/>
        </w:rPr>
      </w:r>
      <w:r>
        <w:rPr>
          <w:noProof/>
        </w:rPr>
        <w:fldChar w:fldCharType="separate"/>
      </w:r>
      <w:r>
        <w:rPr>
          <w:noProof/>
        </w:rPr>
        <w:t>215</w:t>
      </w:r>
      <w:r>
        <w:rPr>
          <w:noProof/>
        </w:rPr>
        <w:fldChar w:fldCharType="end"/>
      </w:r>
    </w:p>
    <w:p w14:paraId="0AE94BC4" w14:textId="023927FF"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6.4.5.2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_Toc215000891 \h </w:instrText>
      </w:r>
      <w:r>
        <w:rPr>
          <w:noProof/>
        </w:rPr>
      </w:r>
      <w:r>
        <w:rPr>
          <w:noProof/>
        </w:rPr>
        <w:fldChar w:fldCharType="separate"/>
      </w:r>
      <w:r>
        <w:rPr>
          <w:noProof/>
        </w:rPr>
        <w:t>216</w:t>
      </w:r>
      <w:r>
        <w:rPr>
          <w:noProof/>
        </w:rPr>
        <w:fldChar w:fldCharType="end"/>
      </w:r>
    </w:p>
    <w:p w14:paraId="330C63BD" w14:textId="13C8F8CB"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6.4.6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_Toc215000892 \h </w:instrText>
      </w:r>
      <w:r>
        <w:rPr>
          <w:noProof/>
        </w:rPr>
      </w:r>
      <w:r>
        <w:rPr>
          <w:noProof/>
        </w:rPr>
        <w:fldChar w:fldCharType="separate"/>
      </w:r>
      <w:r>
        <w:rPr>
          <w:noProof/>
        </w:rPr>
        <w:t>217</w:t>
      </w:r>
      <w:r>
        <w:rPr>
          <w:noProof/>
        </w:rPr>
        <w:fldChar w:fldCharType="end"/>
      </w:r>
    </w:p>
    <w:p w14:paraId="7D5B12B6" w14:textId="4F78E02C"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6.4.6.1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_Toc215000893 \h </w:instrText>
      </w:r>
      <w:r>
        <w:rPr>
          <w:noProof/>
        </w:rPr>
      </w:r>
      <w:r>
        <w:rPr>
          <w:noProof/>
        </w:rPr>
        <w:fldChar w:fldCharType="separate"/>
      </w:r>
      <w:r>
        <w:rPr>
          <w:noProof/>
        </w:rPr>
        <w:t>217</w:t>
      </w:r>
      <w:r>
        <w:rPr>
          <w:noProof/>
        </w:rPr>
        <w:fldChar w:fldCharType="end"/>
      </w:r>
    </w:p>
    <w:p w14:paraId="29E9D424" w14:textId="18F989EE" w:rsidR="0082548B" w:rsidRDefault="0082548B">
      <w:pPr>
        <w:pStyle w:val="TOC4"/>
        <w:rPr>
          <w:rFonts w:asciiTheme="minorHAnsi" w:eastAsiaTheme="minorEastAsia" w:hAnsiTheme="minorHAnsi" w:cstheme="minorBidi"/>
          <w:noProof/>
          <w:kern w:val="2"/>
          <w:sz w:val="24"/>
          <w:szCs w:val="24"/>
          <w:lang w:val="en-US"/>
          <w14:ligatures w14:val="standardContextual"/>
        </w:rPr>
      </w:pPr>
      <w:r w:rsidRPr="004D4C7B">
        <w:rPr>
          <w:noProof/>
          <w:lang w:val="en-US"/>
        </w:rPr>
        <w:t>6.4.6.2</w:t>
      </w:r>
      <w:r>
        <w:rPr>
          <w:rFonts w:asciiTheme="minorHAnsi" w:eastAsiaTheme="minorEastAsia" w:hAnsiTheme="minorHAnsi" w:cstheme="minorBidi"/>
          <w:noProof/>
          <w:kern w:val="2"/>
          <w:sz w:val="24"/>
          <w:szCs w:val="24"/>
          <w:lang w:val="en-US"/>
          <w14:ligatures w14:val="standardContextual"/>
        </w:rPr>
        <w:tab/>
      </w:r>
      <w:r w:rsidRPr="004D4C7B">
        <w:rPr>
          <w:noProof/>
          <w:lang w:val="en-US"/>
        </w:rPr>
        <w:t>Structured data types</w:t>
      </w:r>
      <w:r>
        <w:rPr>
          <w:noProof/>
        </w:rPr>
        <w:tab/>
      </w:r>
      <w:r>
        <w:rPr>
          <w:noProof/>
        </w:rPr>
        <w:fldChar w:fldCharType="begin"/>
      </w:r>
      <w:r>
        <w:rPr>
          <w:noProof/>
        </w:rPr>
        <w:instrText xml:space="preserve"> PAGEREF _Toc215000894 \h </w:instrText>
      </w:r>
      <w:r>
        <w:rPr>
          <w:noProof/>
        </w:rPr>
      </w:r>
      <w:r>
        <w:rPr>
          <w:noProof/>
        </w:rPr>
        <w:fldChar w:fldCharType="separate"/>
      </w:r>
      <w:r>
        <w:rPr>
          <w:noProof/>
        </w:rPr>
        <w:t>217</w:t>
      </w:r>
      <w:r>
        <w:rPr>
          <w:noProof/>
        </w:rPr>
        <w:fldChar w:fldCharType="end"/>
      </w:r>
    </w:p>
    <w:p w14:paraId="0A7C4505" w14:textId="35EA2B23"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6.4.6.2.1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_Toc215000895 \h </w:instrText>
      </w:r>
      <w:r>
        <w:rPr>
          <w:noProof/>
        </w:rPr>
      </w:r>
      <w:r>
        <w:rPr>
          <w:noProof/>
        </w:rPr>
        <w:fldChar w:fldCharType="separate"/>
      </w:r>
      <w:r>
        <w:rPr>
          <w:noProof/>
        </w:rPr>
        <w:t>217</w:t>
      </w:r>
      <w:r>
        <w:rPr>
          <w:noProof/>
        </w:rPr>
        <w:fldChar w:fldCharType="end"/>
      </w:r>
    </w:p>
    <w:p w14:paraId="5C707F6C" w14:textId="6B165D4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6.4.6.2.2</w:t>
      </w:r>
      <w:r>
        <w:rPr>
          <w:rFonts w:asciiTheme="minorHAnsi" w:eastAsiaTheme="minorEastAsia" w:hAnsiTheme="minorHAnsi" w:cstheme="minorBidi"/>
          <w:noProof/>
          <w:kern w:val="2"/>
          <w:sz w:val="24"/>
          <w:szCs w:val="24"/>
          <w:lang w:val="en-US"/>
          <w14:ligatures w14:val="standardContextual"/>
        </w:rPr>
        <w:tab/>
      </w:r>
      <w:r>
        <w:rPr>
          <w:noProof/>
        </w:rPr>
        <w:t>Type: GbaSubscriberData</w:t>
      </w:r>
      <w:r>
        <w:rPr>
          <w:noProof/>
        </w:rPr>
        <w:tab/>
      </w:r>
      <w:r>
        <w:rPr>
          <w:noProof/>
        </w:rPr>
        <w:fldChar w:fldCharType="begin"/>
      </w:r>
      <w:r>
        <w:rPr>
          <w:noProof/>
        </w:rPr>
        <w:instrText xml:space="preserve"> PAGEREF _Toc215000896 \h </w:instrText>
      </w:r>
      <w:r>
        <w:rPr>
          <w:noProof/>
        </w:rPr>
      </w:r>
      <w:r>
        <w:rPr>
          <w:noProof/>
        </w:rPr>
        <w:fldChar w:fldCharType="separate"/>
      </w:r>
      <w:r>
        <w:rPr>
          <w:noProof/>
        </w:rPr>
        <w:t>217</w:t>
      </w:r>
      <w:r>
        <w:rPr>
          <w:noProof/>
        </w:rPr>
        <w:fldChar w:fldCharType="end"/>
      </w:r>
    </w:p>
    <w:p w14:paraId="62D52B53" w14:textId="1A5CD342"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6.4.6.2.3</w:t>
      </w:r>
      <w:r>
        <w:rPr>
          <w:rFonts w:asciiTheme="minorHAnsi" w:eastAsiaTheme="minorEastAsia" w:hAnsiTheme="minorHAnsi" w:cstheme="minorBidi"/>
          <w:noProof/>
          <w:kern w:val="2"/>
          <w:sz w:val="24"/>
          <w:szCs w:val="24"/>
          <w:lang w:val="en-US"/>
          <w14:ligatures w14:val="standardContextual"/>
        </w:rPr>
        <w:tab/>
      </w:r>
      <w:r>
        <w:rPr>
          <w:noProof/>
        </w:rPr>
        <w:t>Type: Guss</w:t>
      </w:r>
      <w:r>
        <w:rPr>
          <w:noProof/>
        </w:rPr>
        <w:tab/>
      </w:r>
      <w:r>
        <w:rPr>
          <w:noProof/>
        </w:rPr>
        <w:fldChar w:fldCharType="begin"/>
      </w:r>
      <w:r>
        <w:rPr>
          <w:noProof/>
        </w:rPr>
        <w:instrText xml:space="preserve"> PAGEREF _Toc215000897 \h </w:instrText>
      </w:r>
      <w:r>
        <w:rPr>
          <w:noProof/>
        </w:rPr>
      </w:r>
      <w:r>
        <w:rPr>
          <w:noProof/>
        </w:rPr>
        <w:fldChar w:fldCharType="separate"/>
      </w:r>
      <w:r>
        <w:rPr>
          <w:noProof/>
        </w:rPr>
        <w:t>217</w:t>
      </w:r>
      <w:r>
        <w:rPr>
          <w:noProof/>
        </w:rPr>
        <w:fldChar w:fldCharType="end"/>
      </w:r>
    </w:p>
    <w:p w14:paraId="26EBE7DF" w14:textId="75C749E7"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6.4.6.2.4</w:t>
      </w:r>
      <w:r>
        <w:rPr>
          <w:rFonts w:asciiTheme="minorHAnsi" w:eastAsiaTheme="minorEastAsia" w:hAnsiTheme="minorHAnsi" w:cstheme="minorBidi"/>
          <w:noProof/>
          <w:kern w:val="2"/>
          <w:sz w:val="24"/>
          <w:szCs w:val="24"/>
          <w:lang w:val="en-US"/>
          <w14:ligatures w14:val="standardContextual"/>
        </w:rPr>
        <w:tab/>
      </w:r>
      <w:r>
        <w:rPr>
          <w:noProof/>
        </w:rPr>
        <w:t>Type: BsfInfo</w:t>
      </w:r>
      <w:r>
        <w:rPr>
          <w:noProof/>
        </w:rPr>
        <w:tab/>
      </w:r>
      <w:r>
        <w:rPr>
          <w:noProof/>
        </w:rPr>
        <w:fldChar w:fldCharType="begin"/>
      </w:r>
      <w:r>
        <w:rPr>
          <w:noProof/>
        </w:rPr>
        <w:instrText xml:space="preserve"> PAGEREF _Toc215000898 \h </w:instrText>
      </w:r>
      <w:r>
        <w:rPr>
          <w:noProof/>
        </w:rPr>
      </w:r>
      <w:r>
        <w:rPr>
          <w:noProof/>
        </w:rPr>
        <w:fldChar w:fldCharType="separate"/>
      </w:r>
      <w:r>
        <w:rPr>
          <w:noProof/>
        </w:rPr>
        <w:t>218</w:t>
      </w:r>
      <w:r>
        <w:rPr>
          <w:noProof/>
        </w:rPr>
        <w:fldChar w:fldCharType="end"/>
      </w:r>
    </w:p>
    <w:p w14:paraId="432B0BE3" w14:textId="1CE77CC1"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6.4.6.2.5</w:t>
      </w:r>
      <w:r>
        <w:rPr>
          <w:rFonts w:asciiTheme="minorHAnsi" w:eastAsiaTheme="minorEastAsia" w:hAnsiTheme="minorHAnsi" w:cstheme="minorBidi"/>
          <w:noProof/>
          <w:kern w:val="2"/>
          <w:sz w:val="24"/>
          <w:szCs w:val="24"/>
          <w:lang w:val="en-US"/>
          <w14:ligatures w14:val="standardContextual"/>
        </w:rPr>
        <w:tab/>
      </w:r>
      <w:r>
        <w:rPr>
          <w:noProof/>
        </w:rPr>
        <w:t>Type: GbaSdmSubscription</w:t>
      </w:r>
      <w:r>
        <w:rPr>
          <w:noProof/>
        </w:rPr>
        <w:tab/>
      </w:r>
      <w:r>
        <w:rPr>
          <w:noProof/>
        </w:rPr>
        <w:fldChar w:fldCharType="begin"/>
      </w:r>
      <w:r>
        <w:rPr>
          <w:noProof/>
        </w:rPr>
        <w:instrText xml:space="preserve"> PAGEREF _Toc215000899 \h </w:instrText>
      </w:r>
      <w:r>
        <w:rPr>
          <w:noProof/>
        </w:rPr>
      </w:r>
      <w:r>
        <w:rPr>
          <w:noProof/>
        </w:rPr>
        <w:fldChar w:fldCharType="separate"/>
      </w:r>
      <w:r>
        <w:rPr>
          <w:noProof/>
        </w:rPr>
        <w:t>218</w:t>
      </w:r>
      <w:r>
        <w:rPr>
          <w:noProof/>
        </w:rPr>
        <w:fldChar w:fldCharType="end"/>
      </w:r>
    </w:p>
    <w:p w14:paraId="6573CDF1" w14:textId="458FB5DA" w:rsidR="0082548B" w:rsidRDefault="0082548B">
      <w:pPr>
        <w:pStyle w:val="TOC4"/>
        <w:rPr>
          <w:rFonts w:asciiTheme="minorHAnsi" w:eastAsiaTheme="minorEastAsia" w:hAnsiTheme="minorHAnsi" w:cstheme="minorBidi"/>
          <w:noProof/>
          <w:kern w:val="2"/>
          <w:sz w:val="24"/>
          <w:szCs w:val="24"/>
          <w:lang w:val="en-US"/>
          <w14:ligatures w14:val="standardContextual"/>
        </w:rPr>
      </w:pPr>
      <w:r w:rsidRPr="004D4C7B">
        <w:rPr>
          <w:noProof/>
          <w:lang w:val="en-US"/>
        </w:rPr>
        <w:t>6.4.6.3</w:t>
      </w:r>
      <w:r>
        <w:rPr>
          <w:rFonts w:asciiTheme="minorHAnsi" w:eastAsiaTheme="minorEastAsia" w:hAnsiTheme="minorHAnsi" w:cstheme="minorBidi"/>
          <w:noProof/>
          <w:kern w:val="2"/>
          <w:sz w:val="24"/>
          <w:szCs w:val="24"/>
          <w:lang w:val="en-US"/>
          <w14:ligatures w14:val="standardContextual"/>
        </w:rPr>
        <w:tab/>
      </w:r>
      <w:r w:rsidRPr="004D4C7B">
        <w:rPr>
          <w:noProof/>
          <w:lang w:val="en-US"/>
        </w:rPr>
        <w:t>Simple data types and enumerations</w:t>
      </w:r>
      <w:r>
        <w:rPr>
          <w:noProof/>
        </w:rPr>
        <w:tab/>
      </w:r>
      <w:r>
        <w:rPr>
          <w:noProof/>
        </w:rPr>
        <w:fldChar w:fldCharType="begin"/>
      </w:r>
      <w:r>
        <w:rPr>
          <w:noProof/>
        </w:rPr>
        <w:instrText xml:space="preserve"> PAGEREF _Toc215000900 \h </w:instrText>
      </w:r>
      <w:r>
        <w:rPr>
          <w:noProof/>
        </w:rPr>
      </w:r>
      <w:r>
        <w:rPr>
          <w:noProof/>
        </w:rPr>
        <w:fldChar w:fldCharType="separate"/>
      </w:r>
      <w:r>
        <w:rPr>
          <w:noProof/>
        </w:rPr>
        <w:t>218</w:t>
      </w:r>
      <w:r>
        <w:rPr>
          <w:noProof/>
        </w:rPr>
        <w:fldChar w:fldCharType="end"/>
      </w:r>
    </w:p>
    <w:p w14:paraId="26B08585" w14:textId="7DCB98F0"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6.4.6.3.1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_Toc215000901 \h </w:instrText>
      </w:r>
      <w:r>
        <w:rPr>
          <w:noProof/>
        </w:rPr>
      </w:r>
      <w:r>
        <w:rPr>
          <w:noProof/>
        </w:rPr>
        <w:fldChar w:fldCharType="separate"/>
      </w:r>
      <w:r>
        <w:rPr>
          <w:noProof/>
        </w:rPr>
        <w:t>218</w:t>
      </w:r>
      <w:r>
        <w:rPr>
          <w:noProof/>
        </w:rPr>
        <w:fldChar w:fldCharType="end"/>
      </w:r>
    </w:p>
    <w:p w14:paraId="5CFF1987" w14:textId="3C90A1DA"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6.4.6.3.2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_Toc215000902 \h </w:instrText>
      </w:r>
      <w:r>
        <w:rPr>
          <w:noProof/>
        </w:rPr>
      </w:r>
      <w:r>
        <w:rPr>
          <w:noProof/>
        </w:rPr>
        <w:fldChar w:fldCharType="separate"/>
      </w:r>
      <w:r>
        <w:rPr>
          <w:noProof/>
        </w:rPr>
        <w:t>218</w:t>
      </w:r>
      <w:r>
        <w:rPr>
          <w:noProof/>
        </w:rPr>
        <w:fldChar w:fldCharType="end"/>
      </w:r>
    </w:p>
    <w:p w14:paraId="4183448F" w14:textId="2EAFD13B"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6.4.6.3.3</w:t>
      </w:r>
      <w:r>
        <w:rPr>
          <w:rFonts w:asciiTheme="minorHAnsi" w:eastAsiaTheme="minorEastAsia" w:hAnsiTheme="minorHAnsi" w:cstheme="minorBidi"/>
          <w:noProof/>
          <w:kern w:val="2"/>
          <w:sz w:val="24"/>
          <w:szCs w:val="24"/>
          <w:lang w:val="en-US"/>
          <w14:ligatures w14:val="standardContextual"/>
        </w:rPr>
        <w:tab/>
      </w:r>
      <w:r>
        <w:rPr>
          <w:noProof/>
        </w:rPr>
        <w:t>Enumeration: UiccType</w:t>
      </w:r>
      <w:r>
        <w:rPr>
          <w:noProof/>
        </w:rPr>
        <w:tab/>
      </w:r>
      <w:r>
        <w:rPr>
          <w:noProof/>
        </w:rPr>
        <w:fldChar w:fldCharType="begin"/>
      </w:r>
      <w:r>
        <w:rPr>
          <w:noProof/>
        </w:rPr>
        <w:instrText xml:space="preserve"> PAGEREF _Toc215000903 \h </w:instrText>
      </w:r>
      <w:r>
        <w:rPr>
          <w:noProof/>
        </w:rPr>
      </w:r>
      <w:r>
        <w:rPr>
          <w:noProof/>
        </w:rPr>
        <w:fldChar w:fldCharType="separate"/>
      </w:r>
      <w:r>
        <w:rPr>
          <w:noProof/>
        </w:rPr>
        <w:t>218</w:t>
      </w:r>
      <w:r>
        <w:rPr>
          <w:noProof/>
        </w:rPr>
        <w:fldChar w:fldCharType="end"/>
      </w:r>
    </w:p>
    <w:p w14:paraId="63E9E6BB" w14:textId="09F38A84"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6.4.7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_Toc215000904 \h </w:instrText>
      </w:r>
      <w:r>
        <w:rPr>
          <w:noProof/>
        </w:rPr>
      </w:r>
      <w:r>
        <w:rPr>
          <w:noProof/>
        </w:rPr>
        <w:fldChar w:fldCharType="separate"/>
      </w:r>
      <w:r>
        <w:rPr>
          <w:noProof/>
        </w:rPr>
        <w:t>219</w:t>
      </w:r>
      <w:r>
        <w:rPr>
          <w:noProof/>
        </w:rPr>
        <w:fldChar w:fldCharType="end"/>
      </w:r>
    </w:p>
    <w:p w14:paraId="1F458A66" w14:textId="5D4D9F39"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6.4.7.1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_Toc215000905 \h </w:instrText>
      </w:r>
      <w:r>
        <w:rPr>
          <w:noProof/>
        </w:rPr>
      </w:r>
      <w:r>
        <w:rPr>
          <w:noProof/>
        </w:rPr>
        <w:fldChar w:fldCharType="separate"/>
      </w:r>
      <w:r>
        <w:rPr>
          <w:noProof/>
        </w:rPr>
        <w:t>219</w:t>
      </w:r>
      <w:r>
        <w:rPr>
          <w:noProof/>
        </w:rPr>
        <w:fldChar w:fldCharType="end"/>
      </w:r>
    </w:p>
    <w:p w14:paraId="49DB2533" w14:textId="5335F373"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6.4.7.2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_Toc215000906 \h </w:instrText>
      </w:r>
      <w:r>
        <w:rPr>
          <w:noProof/>
        </w:rPr>
      </w:r>
      <w:r>
        <w:rPr>
          <w:noProof/>
        </w:rPr>
        <w:fldChar w:fldCharType="separate"/>
      </w:r>
      <w:r>
        <w:rPr>
          <w:noProof/>
        </w:rPr>
        <w:t>219</w:t>
      </w:r>
      <w:r>
        <w:rPr>
          <w:noProof/>
        </w:rPr>
        <w:fldChar w:fldCharType="end"/>
      </w:r>
    </w:p>
    <w:p w14:paraId="772EED91" w14:textId="630CC9E8"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6.4.7.3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_Toc215000907 \h </w:instrText>
      </w:r>
      <w:r>
        <w:rPr>
          <w:noProof/>
        </w:rPr>
      </w:r>
      <w:r>
        <w:rPr>
          <w:noProof/>
        </w:rPr>
        <w:fldChar w:fldCharType="separate"/>
      </w:r>
      <w:r>
        <w:rPr>
          <w:noProof/>
        </w:rPr>
        <w:t>219</w:t>
      </w:r>
      <w:r>
        <w:rPr>
          <w:noProof/>
        </w:rPr>
        <w:fldChar w:fldCharType="end"/>
      </w:r>
    </w:p>
    <w:p w14:paraId="5E5CBDEC" w14:textId="39604C83" w:rsidR="0082548B" w:rsidRDefault="0082548B">
      <w:pPr>
        <w:pStyle w:val="TOC3"/>
        <w:rPr>
          <w:rFonts w:asciiTheme="minorHAnsi" w:eastAsiaTheme="minorEastAsia" w:hAnsiTheme="minorHAnsi" w:cstheme="minorBidi"/>
          <w:noProof/>
          <w:kern w:val="2"/>
          <w:sz w:val="24"/>
          <w:szCs w:val="24"/>
          <w:lang w:val="en-US"/>
          <w14:ligatures w14:val="standardContextual"/>
        </w:rPr>
      </w:pPr>
      <w:r w:rsidRPr="004D4C7B">
        <w:rPr>
          <w:noProof/>
          <w:lang w:val="en-US"/>
        </w:rPr>
        <w:t>6.4.8</w:t>
      </w:r>
      <w:r>
        <w:rPr>
          <w:rFonts w:asciiTheme="minorHAnsi" w:eastAsiaTheme="minorEastAsia" w:hAnsiTheme="minorHAnsi" w:cstheme="minorBidi"/>
          <w:noProof/>
          <w:kern w:val="2"/>
          <w:sz w:val="24"/>
          <w:szCs w:val="24"/>
          <w:lang w:val="en-US"/>
          <w14:ligatures w14:val="standardContextual"/>
        </w:rPr>
        <w:tab/>
      </w:r>
      <w:r w:rsidRPr="004D4C7B">
        <w:rPr>
          <w:noProof/>
          <w:lang w:val="en-US"/>
        </w:rPr>
        <w:t>Feature Negotiation</w:t>
      </w:r>
      <w:r>
        <w:rPr>
          <w:noProof/>
        </w:rPr>
        <w:tab/>
      </w:r>
      <w:r>
        <w:rPr>
          <w:noProof/>
        </w:rPr>
        <w:fldChar w:fldCharType="begin"/>
      </w:r>
      <w:r>
        <w:rPr>
          <w:noProof/>
        </w:rPr>
        <w:instrText xml:space="preserve"> PAGEREF _Toc215000908 \h </w:instrText>
      </w:r>
      <w:r>
        <w:rPr>
          <w:noProof/>
        </w:rPr>
      </w:r>
      <w:r>
        <w:rPr>
          <w:noProof/>
        </w:rPr>
        <w:fldChar w:fldCharType="separate"/>
      </w:r>
      <w:r>
        <w:rPr>
          <w:noProof/>
        </w:rPr>
        <w:t>219</w:t>
      </w:r>
      <w:r>
        <w:rPr>
          <w:noProof/>
        </w:rPr>
        <w:fldChar w:fldCharType="end"/>
      </w:r>
    </w:p>
    <w:p w14:paraId="26EEF674" w14:textId="1FC9F54F" w:rsidR="0082548B" w:rsidRDefault="0082548B">
      <w:pPr>
        <w:pStyle w:val="TOC3"/>
        <w:rPr>
          <w:rFonts w:asciiTheme="minorHAnsi" w:eastAsiaTheme="minorEastAsia" w:hAnsiTheme="minorHAnsi" w:cstheme="minorBidi"/>
          <w:noProof/>
          <w:kern w:val="2"/>
          <w:sz w:val="24"/>
          <w:szCs w:val="24"/>
          <w:lang w:val="en-US"/>
          <w14:ligatures w14:val="standardContextual"/>
        </w:rPr>
      </w:pPr>
      <w:r w:rsidRPr="004D4C7B">
        <w:rPr>
          <w:noProof/>
          <w:lang w:val="en-US"/>
        </w:rPr>
        <w:t>6.4.9</w:t>
      </w:r>
      <w:r>
        <w:rPr>
          <w:rFonts w:asciiTheme="minorHAnsi" w:eastAsiaTheme="minorEastAsia" w:hAnsiTheme="minorHAnsi" w:cstheme="minorBidi"/>
          <w:noProof/>
          <w:kern w:val="2"/>
          <w:sz w:val="24"/>
          <w:szCs w:val="24"/>
          <w:lang w:val="en-US"/>
          <w14:ligatures w14:val="standardContextual"/>
        </w:rPr>
        <w:tab/>
      </w:r>
      <w:r w:rsidRPr="004D4C7B">
        <w:rPr>
          <w:noProof/>
          <w:lang w:val="en-US"/>
        </w:rPr>
        <w:t>Security</w:t>
      </w:r>
      <w:r>
        <w:rPr>
          <w:noProof/>
        </w:rPr>
        <w:tab/>
      </w:r>
      <w:r>
        <w:rPr>
          <w:noProof/>
        </w:rPr>
        <w:fldChar w:fldCharType="begin"/>
      </w:r>
      <w:r>
        <w:rPr>
          <w:noProof/>
        </w:rPr>
        <w:instrText xml:space="preserve"> PAGEREF _Toc215000909 \h </w:instrText>
      </w:r>
      <w:r>
        <w:rPr>
          <w:noProof/>
        </w:rPr>
      </w:r>
      <w:r>
        <w:rPr>
          <w:noProof/>
        </w:rPr>
        <w:fldChar w:fldCharType="separate"/>
      </w:r>
      <w:r>
        <w:rPr>
          <w:noProof/>
        </w:rPr>
        <w:t>219</w:t>
      </w:r>
      <w:r>
        <w:rPr>
          <w:noProof/>
        </w:rPr>
        <w:fldChar w:fldCharType="end"/>
      </w:r>
    </w:p>
    <w:p w14:paraId="38719350" w14:textId="74E2ECE0" w:rsidR="0082548B" w:rsidRDefault="0082548B">
      <w:pPr>
        <w:pStyle w:val="TOC3"/>
        <w:rPr>
          <w:rFonts w:asciiTheme="minorHAnsi" w:eastAsiaTheme="minorEastAsia" w:hAnsiTheme="minorHAnsi" w:cstheme="minorBidi"/>
          <w:noProof/>
          <w:kern w:val="2"/>
          <w:sz w:val="24"/>
          <w:szCs w:val="24"/>
          <w:lang w:val="en-US"/>
          <w14:ligatures w14:val="standardContextual"/>
        </w:rPr>
      </w:pPr>
      <w:r w:rsidRPr="004D4C7B">
        <w:rPr>
          <w:noProof/>
          <w:lang w:val="en-US"/>
        </w:rPr>
        <w:t>6.4.10</w:t>
      </w:r>
      <w:r>
        <w:rPr>
          <w:rFonts w:asciiTheme="minorHAnsi" w:eastAsiaTheme="minorEastAsia" w:hAnsiTheme="minorHAnsi" w:cstheme="minorBidi"/>
          <w:noProof/>
          <w:kern w:val="2"/>
          <w:sz w:val="24"/>
          <w:szCs w:val="24"/>
          <w:lang w:val="en-US"/>
          <w14:ligatures w14:val="standardContextual"/>
        </w:rPr>
        <w:tab/>
      </w:r>
      <w:r w:rsidRPr="004D4C7B">
        <w:rPr>
          <w:noProof/>
          <w:lang w:val="en-US"/>
        </w:rPr>
        <w:t>HTTP redirection</w:t>
      </w:r>
      <w:r>
        <w:rPr>
          <w:noProof/>
        </w:rPr>
        <w:tab/>
      </w:r>
      <w:r>
        <w:rPr>
          <w:noProof/>
        </w:rPr>
        <w:fldChar w:fldCharType="begin"/>
      </w:r>
      <w:r>
        <w:rPr>
          <w:noProof/>
        </w:rPr>
        <w:instrText xml:space="preserve"> PAGEREF _Toc215000910 \h </w:instrText>
      </w:r>
      <w:r>
        <w:rPr>
          <w:noProof/>
        </w:rPr>
      </w:r>
      <w:r>
        <w:rPr>
          <w:noProof/>
        </w:rPr>
        <w:fldChar w:fldCharType="separate"/>
      </w:r>
      <w:r>
        <w:rPr>
          <w:noProof/>
        </w:rPr>
        <w:t>220</w:t>
      </w:r>
      <w:r>
        <w:rPr>
          <w:noProof/>
        </w:rPr>
        <w:fldChar w:fldCharType="end"/>
      </w:r>
    </w:p>
    <w:p w14:paraId="782D2F5D" w14:textId="44D8D116" w:rsidR="0082548B" w:rsidRDefault="0082548B">
      <w:pPr>
        <w:pStyle w:val="TOC2"/>
        <w:rPr>
          <w:rFonts w:asciiTheme="minorHAnsi" w:eastAsiaTheme="minorEastAsia" w:hAnsiTheme="minorHAnsi" w:cstheme="minorBidi"/>
          <w:noProof/>
          <w:kern w:val="2"/>
          <w:sz w:val="24"/>
          <w:szCs w:val="24"/>
          <w:lang w:val="en-US"/>
          <w14:ligatures w14:val="standardContextual"/>
        </w:rPr>
      </w:pPr>
      <w:r>
        <w:rPr>
          <w:noProof/>
        </w:rPr>
        <w:t>6.5</w:t>
      </w:r>
      <w:r>
        <w:rPr>
          <w:rFonts w:asciiTheme="minorHAnsi" w:eastAsiaTheme="minorEastAsia" w:hAnsiTheme="minorHAnsi" w:cstheme="minorBidi"/>
          <w:noProof/>
          <w:kern w:val="2"/>
          <w:sz w:val="24"/>
          <w:szCs w:val="24"/>
          <w:lang w:val="en-US"/>
          <w14:ligatures w14:val="standardContextual"/>
        </w:rPr>
        <w:tab/>
      </w:r>
      <w:r>
        <w:rPr>
          <w:noProof/>
        </w:rPr>
        <w:t>Nhss_gbaUEAuthentication Service API</w:t>
      </w:r>
      <w:r>
        <w:rPr>
          <w:noProof/>
        </w:rPr>
        <w:tab/>
      </w:r>
      <w:r>
        <w:rPr>
          <w:noProof/>
        </w:rPr>
        <w:fldChar w:fldCharType="begin"/>
      </w:r>
      <w:r>
        <w:rPr>
          <w:noProof/>
        </w:rPr>
        <w:instrText xml:space="preserve"> PAGEREF _Toc215000911 \h </w:instrText>
      </w:r>
      <w:r>
        <w:rPr>
          <w:noProof/>
        </w:rPr>
      </w:r>
      <w:r>
        <w:rPr>
          <w:noProof/>
        </w:rPr>
        <w:fldChar w:fldCharType="separate"/>
      </w:r>
      <w:r>
        <w:rPr>
          <w:noProof/>
        </w:rPr>
        <w:t>220</w:t>
      </w:r>
      <w:r>
        <w:rPr>
          <w:noProof/>
        </w:rPr>
        <w:fldChar w:fldCharType="end"/>
      </w:r>
    </w:p>
    <w:p w14:paraId="787EF1AD" w14:textId="62A742DB"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6.5.1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_Toc215000912 \h </w:instrText>
      </w:r>
      <w:r>
        <w:rPr>
          <w:noProof/>
        </w:rPr>
      </w:r>
      <w:r>
        <w:rPr>
          <w:noProof/>
        </w:rPr>
        <w:fldChar w:fldCharType="separate"/>
      </w:r>
      <w:r>
        <w:rPr>
          <w:noProof/>
        </w:rPr>
        <w:t>220</w:t>
      </w:r>
      <w:r>
        <w:rPr>
          <w:noProof/>
        </w:rPr>
        <w:fldChar w:fldCharType="end"/>
      </w:r>
    </w:p>
    <w:p w14:paraId="390A7375" w14:textId="719DA62A"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6.5.2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_Toc215000913 \h </w:instrText>
      </w:r>
      <w:r>
        <w:rPr>
          <w:noProof/>
        </w:rPr>
      </w:r>
      <w:r>
        <w:rPr>
          <w:noProof/>
        </w:rPr>
        <w:fldChar w:fldCharType="separate"/>
      </w:r>
      <w:r>
        <w:rPr>
          <w:noProof/>
        </w:rPr>
        <w:t>220</w:t>
      </w:r>
      <w:r>
        <w:rPr>
          <w:noProof/>
        </w:rPr>
        <w:fldChar w:fldCharType="end"/>
      </w:r>
    </w:p>
    <w:p w14:paraId="60FC21D9" w14:textId="3CF79F50"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6.5.2.1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_Toc215000914 \h </w:instrText>
      </w:r>
      <w:r>
        <w:rPr>
          <w:noProof/>
        </w:rPr>
      </w:r>
      <w:r>
        <w:rPr>
          <w:noProof/>
        </w:rPr>
        <w:fldChar w:fldCharType="separate"/>
      </w:r>
      <w:r>
        <w:rPr>
          <w:noProof/>
        </w:rPr>
        <w:t>220</w:t>
      </w:r>
      <w:r>
        <w:rPr>
          <w:noProof/>
        </w:rPr>
        <w:fldChar w:fldCharType="end"/>
      </w:r>
    </w:p>
    <w:p w14:paraId="43AB7393" w14:textId="70F93969"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6.5.2.2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_Toc215000915 \h </w:instrText>
      </w:r>
      <w:r>
        <w:rPr>
          <w:noProof/>
        </w:rPr>
      </w:r>
      <w:r>
        <w:rPr>
          <w:noProof/>
        </w:rPr>
        <w:fldChar w:fldCharType="separate"/>
      </w:r>
      <w:r>
        <w:rPr>
          <w:noProof/>
        </w:rPr>
        <w:t>220</w:t>
      </w:r>
      <w:r>
        <w:rPr>
          <w:noProof/>
        </w:rPr>
        <w:fldChar w:fldCharType="end"/>
      </w:r>
    </w:p>
    <w:p w14:paraId="237D9DE7" w14:textId="6E165B8B"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6.5.2.2.1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_Toc215000916 \h </w:instrText>
      </w:r>
      <w:r>
        <w:rPr>
          <w:noProof/>
        </w:rPr>
      </w:r>
      <w:r>
        <w:rPr>
          <w:noProof/>
        </w:rPr>
        <w:fldChar w:fldCharType="separate"/>
      </w:r>
      <w:r>
        <w:rPr>
          <w:noProof/>
        </w:rPr>
        <w:t>220</w:t>
      </w:r>
      <w:r>
        <w:rPr>
          <w:noProof/>
        </w:rPr>
        <w:fldChar w:fldCharType="end"/>
      </w:r>
    </w:p>
    <w:p w14:paraId="251F760B" w14:textId="4DF46666"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6.5.2.2.2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_Toc215000917 \h </w:instrText>
      </w:r>
      <w:r>
        <w:rPr>
          <w:noProof/>
        </w:rPr>
      </w:r>
      <w:r>
        <w:rPr>
          <w:noProof/>
        </w:rPr>
        <w:fldChar w:fldCharType="separate"/>
      </w:r>
      <w:r>
        <w:rPr>
          <w:noProof/>
        </w:rPr>
        <w:t>220</w:t>
      </w:r>
      <w:r>
        <w:rPr>
          <w:noProof/>
        </w:rPr>
        <w:fldChar w:fldCharType="end"/>
      </w:r>
    </w:p>
    <w:p w14:paraId="430056A4" w14:textId="5DE2472A"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6.5.2.3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_Toc215000918 \h </w:instrText>
      </w:r>
      <w:r>
        <w:rPr>
          <w:noProof/>
        </w:rPr>
      </w:r>
      <w:r>
        <w:rPr>
          <w:noProof/>
        </w:rPr>
        <w:fldChar w:fldCharType="separate"/>
      </w:r>
      <w:r>
        <w:rPr>
          <w:noProof/>
        </w:rPr>
        <w:t>220</w:t>
      </w:r>
      <w:r>
        <w:rPr>
          <w:noProof/>
        </w:rPr>
        <w:fldChar w:fldCharType="end"/>
      </w:r>
    </w:p>
    <w:p w14:paraId="7F08B8D3" w14:textId="0B7FE83E"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6.5.2.3.1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_Toc215000919 \h </w:instrText>
      </w:r>
      <w:r>
        <w:rPr>
          <w:noProof/>
        </w:rPr>
      </w:r>
      <w:r>
        <w:rPr>
          <w:noProof/>
        </w:rPr>
        <w:fldChar w:fldCharType="separate"/>
      </w:r>
      <w:r>
        <w:rPr>
          <w:noProof/>
        </w:rPr>
        <w:t>220</w:t>
      </w:r>
      <w:r>
        <w:rPr>
          <w:noProof/>
        </w:rPr>
        <w:fldChar w:fldCharType="end"/>
      </w:r>
    </w:p>
    <w:p w14:paraId="0CA78266" w14:textId="43B55CB3"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6.5.3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_Toc215000920 \h </w:instrText>
      </w:r>
      <w:r>
        <w:rPr>
          <w:noProof/>
        </w:rPr>
      </w:r>
      <w:r>
        <w:rPr>
          <w:noProof/>
        </w:rPr>
        <w:fldChar w:fldCharType="separate"/>
      </w:r>
      <w:r>
        <w:rPr>
          <w:noProof/>
        </w:rPr>
        <w:t>221</w:t>
      </w:r>
      <w:r>
        <w:rPr>
          <w:noProof/>
        </w:rPr>
        <w:fldChar w:fldCharType="end"/>
      </w:r>
    </w:p>
    <w:p w14:paraId="11422D64" w14:textId="0BAACE44"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6.5.3.1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_Toc215000921 \h </w:instrText>
      </w:r>
      <w:r>
        <w:rPr>
          <w:noProof/>
        </w:rPr>
      </w:r>
      <w:r>
        <w:rPr>
          <w:noProof/>
        </w:rPr>
        <w:fldChar w:fldCharType="separate"/>
      </w:r>
      <w:r>
        <w:rPr>
          <w:noProof/>
        </w:rPr>
        <w:t>221</w:t>
      </w:r>
      <w:r>
        <w:rPr>
          <w:noProof/>
        </w:rPr>
        <w:fldChar w:fldCharType="end"/>
      </w:r>
    </w:p>
    <w:p w14:paraId="32D420DB" w14:textId="506DC5DA"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6.5.3.2</w:t>
      </w:r>
      <w:r>
        <w:rPr>
          <w:rFonts w:asciiTheme="minorHAnsi" w:eastAsiaTheme="minorEastAsia" w:hAnsiTheme="minorHAnsi" w:cstheme="minorBidi"/>
          <w:noProof/>
          <w:kern w:val="2"/>
          <w:sz w:val="24"/>
          <w:szCs w:val="24"/>
          <w:lang w:val="en-US"/>
          <w14:ligatures w14:val="standardContextual"/>
        </w:rPr>
        <w:tab/>
      </w:r>
      <w:r>
        <w:rPr>
          <w:noProof/>
        </w:rPr>
        <w:t>Resource: SecurityInformation (Custom Operation)</w:t>
      </w:r>
      <w:r>
        <w:rPr>
          <w:noProof/>
        </w:rPr>
        <w:tab/>
      </w:r>
      <w:r>
        <w:rPr>
          <w:noProof/>
        </w:rPr>
        <w:fldChar w:fldCharType="begin"/>
      </w:r>
      <w:r>
        <w:rPr>
          <w:noProof/>
        </w:rPr>
        <w:instrText xml:space="preserve"> PAGEREF _Toc215000922 \h </w:instrText>
      </w:r>
      <w:r>
        <w:rPr>
          <w:noProof/>
        </w:rPr>
      </w:r>
      <w:r>
        <w:rPr>
          <w:noProof/>
        </w:rPr>
        <w:fldChar w:fldCharType="separate"/>
      </w:r>
      <w:r>
        <w:rPr>
          <w:noProof/>
        </w:rPr>
        <w:t>221</w:t>
      </w:r>
      <w:r>
        <w:rPr>
          <w:noProof/>
        </w:rPr>
        <w:fldChar w:fldCharType="end"/>
      </w:r>
    </w:p>
    <w:p w14:paraId="0EFD4EFF" w14:textId="69B974A3"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6.5.3.2.1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_Toc215000923 \h </w:instrText>
      </w:r>
      <w:r>
        <w:rPr>
          <w:noProof/>
        </w:rPr>
      </w:r>
      <w:r>
        <w:rPr>
          <w:noProof/>
        </w:rPr>
        <w:fldChar w:fldCharType="separate"/>
      </w:r>
      <w:r>
        <w:rPr>
          <w:noProof/>
        </w:rPr>
        <w:t>221</w:t>
      </w:r>
      <w:r>
        <w:rPr>
          <w:noProof/>
        </w:rPr>
        <w:fldChar w:fldCharType="end"/>
      </w:r>
    </w:p>
    <w:p w14:paraId="26CC5385" w14:textId="7A18E19B"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6.5.3.2.2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_Toc215000924 \h </w:instrText>
      </w:r>
      <w:r>
        <w:rPr>
          <w:noProof/>
        </w:rPr>
      </w:r>
      <w:r>
        <w:rPr>
          <w:noProof/>
        </w:rPr>
        <w:fldChar w:fldCharType="separate"/>
      </w:r>
      <w:r>
        <w:rPr>
          <w:noProof/>
        </w:rPr>
        <w:t>221</w:t>
      </w:r>
      <w:r>
        <w:rPr>
          <w:noProof/>
        </w:rPr>
        <w:fldChar w:fldCharType="end"/>
      </w:r>
    </w:p>
    <w:p w14:paraId="07ACE8B7" w14:textId="73CFFFA5"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_Toc215000925 \h </w:instrText>
      </w:r>
      <w:r>
        <w:rPr>
          <w:noProof/>
        </w:rPr>
      </w:r>
      <w:r>
        <w:rPr>
          <w:noProof/>
        </w:rPr>
        <w:fldChar w:fldCharType="separate"/>
      </w:r>
      <w:r>
        <w:rPr>
          <w:noProof/>
        </w:rPr>
        <w:t>221</w:t>
      </w:r>
      <w:r>
        <w:rPr>
          <w:noProof/>
        </w:rPr>
        <w:fldChar w:fldCharType="end"/>
      </w:r>
    </w:p>
    <w:p w14:paraId="0F686E54" w14:textId="4F17D038"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_Toc215000926 \h </w:instrText>
      </w:r>
      <w:r>
        <w:rPr>
          <w:noProof/>
        </w:rPr>
      </w:r>
      <w:r>
        <w:rPr>
          <w:noProof/>
        </w:rPr>
        <w:fldChar w:fldCharType="separate"/>
      </w:r>
      <w:r>
        <w:rPr>
          <w:noProof/>
        </w:rPr>
        <w:t>222</w:t>
      </w:r>
      <w:r>
        <w:rPr>
          <w:noProof/>
        </w:rPr>
        <w:fldChar w:fldCharType="end"/>
      </w:r>
    </w:p>
    <w:p w14:paraId="345D48AF" w14:textId="7AD6A97D"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6.5.5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_Toc215000927 \h </w:instrText>
      </w:r>
      <w:r>
        <w:rPr>
          <w:noProof/>
        </w:rPr>
      </w:r>
      <w:r>
        <w:rPr>
          <w:noProof/>
        </w:rPr>
        <w:fldChar w:fldCharType="separate"/>
      </w:r>
      <w:r>
        <w:rPr>
          <w:noProof/>
        </w:rPr>
        <w:t>223</w:t>
      </w:r>
      <w:r>
        <w:rPr>
          <w:noProof/>
        </w:rPr>
        <w:fldChar w:fldCharType="end"/>
      </w:r>
    </w:p>
    <w:p w14:paraId="79BA35F1" w14:textId="2E21EB34"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6.5.6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_Toc215000928 \h </w:instrText>
      </w:r>
      <w:r>
        <w:rPr>
          <w:noProof/>
        </w:rPr>
      </w:r>
      <w:r>
        <w:rPr>
          <w:noProof/>
        </w:rPr>
        <w:fldChar w:fldCharType="separate"/>
      </w:r>
      <w:r>
        <w:rPr>
          <w:noProof/>
        </w:rPr>
        <w:t>223</w:t>
      </w:r>
      <w:r>
        <w:rPr>
          <w:noProof/>
        </w:rPr>
        <w:fldChar w:fldCharType="end"/>
      </w:r>
    </w:p>
    <w:p w14:paraId="77B44C9E" w14:textId="1663B9AC"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6.5.6.1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_Toc215000929 \h </w:instrText>
      </w:r>
      <w:r>
        <w:rPr>
          <w:noProof/>
        </w:rPr>
      </w:r>
      <w:r>
        <w:rPr>
          <w:noProof/>
        </w:rPr>
        <w:fldChar w:fldCharType="separate"/>
      </w:r>
      <w:r>
        <w:rPr>
          <w:noProof/>
        </w:rPr>
        <w:t>223</w:t>
      </w:r>
      <w:r>
        <w:rPr>
          <w:noProof/>
        </w:rPr>
        <w:fldChar w:fldCharType="end"/>
      </w:r>
    </w:p>
    <w:p w14:paraId="5AEC4328" w14:textId="6D6112BB" w:rsidR="0082548B" w:rsidRDefault="0082548B">
      <w:pPr>
        <w:pStyle w:val="TOC4"/>
        <w:rPr>
          <w:rFonts w:asciiTheme="minorHAnsi" w:eastAsiaTheme="minorEastAsia" w:hAnsiTheme="minorHAnsi" w:cstheme="minorBidi"/>
          <w:noProof/>
          <w:kern w:val="2"/>
          <w:sz w:val="24"/>
          <w:szCs w:val="24"/>
          <w:lang w:val="en-US"/>
          <w14:ligatures w14:val="standardContextual"/>
        </w:rPr>
      </w:pPr>
      <w:r w:rsidRPr="004D4C7B">
        <w:rPr>
          <w:noProof/>
          <w:lang w:val="en-US"/>
        </w:rPr>
        <w:t>6.5.6.2</w:t>
      </w:r>
      <w:r>
        <w:rPr>
          <w:rFonts w:asciiTheme="minorHAnsi" w:eastAsiaTheme="minorEastAsia" w:hAnsiTheme="minorHAnsi" w:cstheme="minorBidi"/>
          <w:noProof/>
          <w:kern w:val="2"/>
          <w:sz w:val="24"/>
          <w:szCs w:val="24"/>
          <w:lang w:val="en-US"/>
          <w14:ligatures w14:val="standardContextual"/>
        </w:rPr>
        <w:tab/>
      </w:r>
      <w:r w:rsidRPr="004D4C7B">
        <w:rPr>
          <w:noProof/>
          <w:lang w:val="en-US"/>
        </w:rPr>
        <w:t>Structured data types</w:t>
      </w:r>
      <w:r>
        <w:rPr>
          <w:noProof/>
        </w:rPr>
        <w:tab/>
      </w:r>
      <w:r>
        <w:rPr>
          <w:noProof/>
        </w:rPr>
        <w:fldChar w:fldCharType="begin"/>
      </w:r>
      <w:r>
        <w:rPr>
          <w:noProof/>
        </w:rPr>
        <w:instrText xml:space="preserve"> PAGEREF _Toc215000930 \h </w:instrText>
      </w:r>
      <w:r>
        <w:rPr>
          <w:noProof/>
        </w:rPr>
      </w:r>
      <w:r>
        <w:rPr>
          <w:noProof/>
        </w:rPr>
        <w:fldChar w:fldCharType="separate"/>
      </w:r>
      <w:r>
        <w:rPr>
          <w:noProof/>
        </w:rPr>
        <w:t>223</w:t>
      </w:r>
      <w:r>
        <w:rPr>
          <w:noProof/>
        </w:rPr>
        <w:fldChar w:fldCharType="end"/>
      </w:r>
    </w:p>
    <w:p w14:paraId="34D935D1" w14:textId="04C6B56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_Toc215000931 \h </w:instrText>
      </w:r>
      <w:r>
        <w:rPr>
          <w:noProof/>
        </w:rPr>
      </w:r>
      <w:r>
        <w:rPr>
          <w:noProof/>
        </w:rPr>
        <w:fldChar w:fldCharType="separate"/>
      </w:r>
      <w:r>
        <w:rPr>
          <w:noProof/>
        </w:rPr>
        <w:t>223</w:t>
      </w:r>
      <w:r>
        <w:rPr>
          <w:noProof/>
        </w:rPr>
        <w:fldChar w:fldCharType="end"/>
      </w:r>
    </w:p>
    <w:p w14:paraId="0BF25611" w14:textId="4FBD1522"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6.5.6.2.2</w:t>
      </w:r>
      <w:r>
        <w:rPr>
          <w:rFonts w:asciiTheme="minorHAnsi" w:eastAsiaTheme="minorEastAsia" w:hAnsiTheme="minorHAnsi" w:cstheme="minorBidi"/>
          <w:noProof/>
          <w:kern w:val="2"/>
          <w:sz w:val="24"/>
          <w:szCs w:val="24"/>
          <w:lang w:val="en-US"/>
          <w14:ligatures w14:val="standardContextual"/>
        </w:rPr>
        <w:tab/>
      </w:r>
      <w:r>
        <w:rPr>
          <w:noProof/>
        </w:rPr>
        <w:t>Type: AuthenticationInfoRequest</w:t>
      </w:r>
      <w:r>
        <w:rPr>
          <w:noProof/>
        </w:rPr>
        <w:tab/>
      </w:r>
      <w:r>
        <w:rPr>
          <w:noProof/>
        </w:rPr>
        <w:fldChar w:fldCharType="begin"/>
      </w:r>
      <w:r>
        <w:rPr>
          <w:noProof/>
        </w:rPr>
        <w:instrText xml:space="preserve"> PAGEREF _Toc215000932 \h </w:instrText>
      </w:r>
      <w:r>
        <w:rPr>
          <w:noProof/>
        </w:rPr>
      </w:r>
      <w:r>
        <w:rPr>
          <w:noProof/>
        </w:rPr>
        <w:fldChar w:fldCharType="separate"/>
      </w:r>
      <w:r>
        <w:rPr>
          <w:noProof/>
        </w:rPr>
        <w:t>224</w:t>
      </w:r>
      <w:r>
        <w:rPr>
          <w:noProof/>
        </w:rPr>
        <w:fldChar w:fldCharType="end"/>
      </w:r>
    </w:p>
    <w:p w14:paraId="6ADC740F" w14:textId="7A9DE368"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6.5.6.2.3</w:t>
      </w:r>
      <w:r>
        <w:rPr>
          <w:rFonts w:asciiTheme="minorHAnsi" w:eastAsiaTheme="minorEastAsia" w:hAnsiTheme="minorHAnsi" w:cstheme="minorBidi"/>
          <w:noProof/>
          <w:kern w:val="2"/>
          <w:sz w:val="24"/>
          <w:szCs w:val="24"/>
          <w:lang w:val="en-US"/>
          <w14:ligatures w14:val="standardContextual"/>
        </w:rPr>
        <w:tab/>
      </w:r>
      <w:r>
        <w:rPr>
          <w:noProof/>
        </w:rPr>
        <w:t>Type: AuthenticationInfoResult</w:t>
      </w:r>
      <w:r>
        <w:rPr>
          <w:noProof/>
        </w:rPr>
        <w:tab/>
      </w:r>
      <w:r>
        <w:rPr>
          <w:noProof/>
        </w:rPr>
        <w:fldChar w:fldCharType="begin"/>
      </w:r>
      <w:r>
        <w:rPr>
          <w:noProof/>
        </w:rPr>
        <w:instrText xml:space="preserve"> PAGEREF _Toc215000933 \h </w:instrText>
      </w:r>
      <w:r>
        <w:rPr>
          <w:noProof/>
        </w:rPr>
      </w:r>
      <w:r>
        <w:rPr>
          <w:noProof/>
        </w:rPr>
        <w:fldChar w:fldCharType="separate"/>
      </w:r>
      <w:r>
        <w:rPr>
          <w:noProof/>
        </w:rPr>
        <w:t>224</w:t>
      </w:r>
      <w:r>
        <w:rPr>
          <w:noProof/>
        </w:rPr>
        <w:fldChar w:fldCharType="end"/>
      </w:r>
    </w:p>
    <w:p w14:paraId="265D51E5" w14:textId="670D082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6.5.6.2.4</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_Toc215000934 \h </w:instrText>
      </w:r>
      <w:r>
        <w:rPr>
          <w:noProof/>
        </w:rPr>
      </w:r>
      <w:r>
        <w:rPr>
          <w:noProof/>
        </w:rPr>
        <w:fldChar w:fldCharType="separate"/>
      </w:r>
      <w:r>
        <w:rPr>
          <w:noProof/>
        </w:rPr>
        <w:t>224</w:t>
      </w:r>
      <w:r>
        <w:rPr>
          <w:noProof/>
        </w:rPr>
        <w:fldChar w:fldCharType="end"/>
      </w:r>
    </w:p>
    <w:p w14:paraId="651B8E23" w14:textId="698F6EB3"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6.5.6.2.5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_Toc215000935 \h </w:instrText>
      </w:r>
      <w:r>
        <w:rPr>
          <w:noProof/>
        </w:rPr>
      </w:r>
      <w:r>
        <w:rPr>
          <w:noProof/>
        </w:rPr>
        <w:fldChar w:fldCharType="separate"/>
      </w:r>
      <w:r>
        <w:rPr>
          <w:noProof/>
        </w:rPr>
        <w:t>224</w:t>
      </w:r>
      <w:r>
        <w:rPr>
          <w:noProof/>
        </w:rPr>
        <w:fldChar w:fldCharType="end"/>
      </w:r>
    </w:p>
    <w:p w14:paraId="6D28CDA6" w14:textId="34BC2745"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6.5.6.2.6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_Toc215000936 \h </w:instrText>
      </w:r>
      <w:r>
        <w:rPr>
          <w:noProof/>
        </w:rPr>
      </w:r>
      <w:r>
        <w:rPr>
          <w:noProof/>
        </w:rPr>
        <w:fldChar w:fldCharType="separate"/>
      </w:r>
      <w:r>
        <w:rPr>
          <w:noProof/>
        </w:rPr>
        <w:t>224</w:t>
      </w:r>
      <w:r>
        <w:rPr>
          <w:noProof/>
        </w:rPr>
        <w:fldChar w:fldCharType="end"/>
      </w:r>
    </w:p>
    <w:p w14:paraId="51663996" w14:textId="4A33C821" w:rsidR="0082548B" w:rsidRDefault="0082548B">
      <w:pPr>
        <w:pStyle w:val="TOC4"/>
        <w:rPr>
          <w:rFonts w:asciiTheme="minorHAnsi" w:eastAsiaTheme="minorEastAsia" w:hAnsiTheme="minorHAnsi" w:cstheme="minorBidi"/>
          <w:noProof/>
          <w:kern w:val="2"/>
          <w:sz w:val="24"/>
          <w:szCs w:val="24"/>
          <w:lang w:val="en-US"/>
          <w14:ligatures w14:val="standardContextual"/>
        </w:rPr>
      </w:pPr>
      <w:r w:rsidRPr="004D4C7B">
        <w:rPr>
          <w:noProof/>
          <w:lang w:val="en-US"/>
        </w:rPr>
        <w:t>6.5.6.3</w:t>
      </w:r>
      <w:r>
        <w:rPr>
          <w:rFonts w:asciiTheme="minorHAnsi" w:eastAsiaTheme="minorEastAsia" w:hAnsiTheme="minorHAnsi" w:cstheme="minorBidi"/>
          <w:noProof/>
          <w:kern w:val="2"/>
          <w:sz w:val="24"/>
          <w:szCs w:val="24"/>
          <w:lang w:val="en-US"/>
          <w14:ligatures w14:val="standardContextual"/>
        </w:rPr>
        <w:tab/>
      </w:r>
      <w:r w:rsidRPr="004D4C7B">
        <w:rPr>
          <w:noProof/>
          <w:lang w:val="en-US"/>
        </w:rPr>
        <w:t>Simple data types and enumerations</w:t>
      </w:r>
      <w:r>
        <w:rPr>
          <w:noProof/>
        </w:rPr>
        <w:tab/>
      </w:r>
      <w:r>
        <w:rPr>
          <w:noProof/>
        </w:rPr>
        <w:fldChar w:fldCharType="begin"/>
      </w:r>
      <w:r>
        <w:rPr>
          <w:noProof/>
        </w:rPr>
        <w:instrText xml:space="preserve"> PAGEREF _Toc215000937 \h </w:instrText>
      </w:r>
      <w:r>
        <w:rPr>
          <w:noProof/>
        </w:rPr>
      </w:r>
      <w:r>
        <w:rPr>
          <w:noProof/>
        </w:rPr>
        <w:fldChar w:fldCharType="separate"/>
      </w:r>
      <w:r>
        <w:rPr>
          <w:noProof/>
        </w:rPr>
        <w:t>224</w:t>
      </w:r>
      <w:r>
        <w:rPr>
          <w:noProof/>
        </w:rPr>
        <w:fldChar w:fldCharType="end"/>
      </w:r>
    </w:p>
    <w:p w14:paraId="59BC1911" w14:textId="4B460FFB"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6.5.6.3.1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_Toc215000938 \h </w:instrText>
      </w:r>
      <w:r>
        <w:rPr>
          <w:noProof/>
        </w:rPr>
      </w:r>
      <w:r>
        <w:rPr>
          <w:noProof/>
        </w:rPr>
        <w:fldChar w:fldCharType="separate"/>
      </w:r>
      <w:r>
        <w:rPr>
          <w:noProof/>
        </w:rPr>
        <w:t>224</w:t>
      </w:r>
      <w:r>
        <w:rPr>
          <w:noProof/>
        </w:rPr>
        <w:fldChar w:fldCharType="end"/>
      </w:r>
    </w:p>
    <w:p w14:paraId="201A7865" w14:textId="7BD7543B"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6.5.6.3.2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_Toc215000939 \h </w:instrText>
      </w:r>
      <w:r>
        <w:rPr>
          <w:noProof/>
        </w:rPr>
      </w:r>
      <w:r>
        <w:rPr>
          <w:noProof/>
        </w:rPr>
        <w:fldChar w:fldCharType="separate"/>
      </w:r>
      <w:r>
        <w:rPr>
          <w:noProof/>
        </w:rPr>
        <w:t>224</w:t>
      </w:r>
      <w:r>
        <w:rPr>
          <w:noProof/>
        </w:rPr>
        <w:fldChar w:fldCharType="end"/>
      </w:r>
    </w:p>
    <w:p w14:paraId="32897EA7" w14:textId="1083946E"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6.5.6.3.3</w:t>
      </w:r>
      <w:r>
        <w:rPr>
          <w:rFonts w:asciiTheme="minorHAnsi" w:eastAsiaTheme="minorEastAsia" w:hAnsiTheme="minorHAnsi" w:cstheme="minorBidi"/>
          <w:noProof/>
          <w:kern w:val="2"/>
          <w:sz w:val="24"/>
          <w:szCs w:val="24"/>
          <w:lang w:val="en-US"/>
          <w14:ligatures w14:val="standardContextual"/>
        </w:rPr>
        <w:tab/>
      </w:r>
      <w:r>
        <w:rPr>
          <w:noProof/>
        </w:rPr>
        <w:t>Enumeration: AuthenticationScheme</w:t>
      </w:r>
      <w:r>
        <w:rPr>
          <w:noProof/>
        </w:rPr>
        <w:tab/>
      </w:r>
      <w:r>
        <w:rPr>
          <w:noProof/>
        </w:rPr>
        <w:fldChar w:fldCharType="begin"/>
      </w:r>
      <w:r>
        <w:rPr>
          <w:noProof/>
        </w:rPr>
        <w:instrText xml:space="preserve"> PAGEREF _Toc215000940 \h </w:instrText>
      </w:r>
      <w:r>
        <w:rPr>
          <w:noProof/>
        </w:rPr>
      </w:r>
      <w:r>
        <w:rPr>
          <w:noProof/>
        </w:rPr>
        <w:fldChar w:fldCharType="separate"/>
      </w:r>
      <w:r>
        <w:rPr>
          <w:noProof/>
        </w:rPr>
        <w:t>224</w:t>
      </w:r>
      <w:r>
        <w:rPr>
          <w:noProof/>
        </w:rPr>
        <w:fldChar w:fldCharType="end"/>
      </w:r>
    </w:p>
    <w:p w14:paraId="5FCC9CD7" w14:textId="54611D8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6.5.6.3.4</w:t>
      </w:r>
      <w:r>
        <w:rPr>
          <w:rFonts w:asciiTheme="minorHAnsi" w:eastAsiaTheme="minorEastAsia" w:hAnsiTheme="minorHAnsi" w:cstheme="minorBidi"/>
          <w:noProof/>
          <w:kern w:val="2"/>
          <w:sz w:val="24"/>
          <w:szCs w:val="24"/>
          <w:lang w:val="en-US"/>
          <w14:ligatures w14:val="standardContextual"/>
        </w:rPr>
        <w:tab/>
      </w:r>
      <w:r>
        <w:rPr>
          <w:noProof/>
        </w:rPr>
        <w:t>Enumeration: DigestAlgorithm</w:t>
      </w:r>
      <w:r>
        <w:rPr>
          <w:noProof/>
        </w:rPr>
        <w:tab/>
      </w:r>
      <w:r>
        <w:rPr>
          <w:noProof/>
        </w:rPr>
        <w:fldChar w:fldCharType="begin"/>
      </w:r>
      <w:r>
        <w:rPr>
          <w:noProof/>
        </w:rPr>
        <w:instrText xml:space="preserve"> PAGEREF _Toc215000941 \h </w:instrText>
      </w:r>
      <w:r>
        <w:rPr>
          <w:noProof/>
        </w:rPr>
      </w:r>
      <w:r>
        <w:rPr>
          <w:noProof/>
        </w:rPr>
        <w:fldChar w:fldCharType="separate"/>
      </w:r>
      <w:r>
        <w:rPr>
          <w:noProof/>
        </w:rPr>
        <w:t>225</w:t>
      </w:r>
      <w:r>
        <w:rPr>
          <w:noProof/>
        </w:rPr>
        <w:fldChar w:fldCharType="end"/>
      </w:r>
    </w:p>
    <w:p w14:paraId="47A9CB95" w14:textId="01A944F5"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6.5.6.3.5</w:t>
      </w:r>
      <w:r>
        <w:rPr>
          <w:rFonts w:asciiTheme="minorHAnsi" w:eastAsiaTheme="minorEastAsia" w:hAnsiTheme="minorHAnsi" w:cstheme="minorBidi"/>
          <w:noProof/>
          <w:kern w:val="2"/>
          <w:sz w:val="24"/>
          <w:szCs w:val="24"/>
          <w:lang w:val="en-US"/>
          <w14:ligatures w14:val="standardContextual"/>
        </w:rPr>
        <w:tab/>
      </w:r>
      <w:r>
        <w:rPr>
          <w:noProof/>
        </w:rPr>
        <w:t>Enumeration: DigestQop</w:t>
      </w:r>
      <w:r>
        <w:rPr>
          <w:noProof/>
        </w:rPr>
        <w:tab/>
      </w:r>
      <w:r>
        <w:rPr>
          <w:noProof/>
        </w:rPr>
        <w:fldChar w:fldCharType="begin"/>
      </w:r>
      <w:r>
        <w:rPr>
          <w:noProof/>
        </w:rPr>
        <w:instrText xml:space="preserve"> PAGEREF _Toc215000942 \h </w:instrText>
      </w:r>
      <w:r>
        <w:rPr>
          <w:noProof/>
        </w:rPr>
      </w:r>
      <w:r>
        <w:rPr>
          <w:noProof/>
        </w:rPr>
        <w:fldChar w:fldCharType="separate"/>
      </w:r>
      <w:r>
        <w:rPr>
          <w:noProof/>
        </w:rPr>
        <w:t>225</w:t>
      </w:r>
      <w:r>
        <w:rPr>
          <w:noProof/>
        </w:rPr>
        <w:fldChar w:fldCharType="end"/>
      </w:r>
    </w:p>
    <w:p w14:paraId="57F3E70C" w14:textId="5416F8C7"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6.5.7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_Toc215000943 \h </w:instrText>
      </w:r>
      <w:r>
        <w:rPr>
          <w:noProof/>
        </w:rPr>
      </w:r>
      <w:r>
        <w:rPr>
          <w:noProof/>
        </w:rPr>
        <w:fldChar w:fldCharType="separate"/>
      </w:r>
      <w:r>
        <w:rPr>
          <w:noProof/>
        </w:rPr>
        <w:t>225</w:t>
      </w:r>
      <w:r>
        <w:rPr>
          <w:noProof/>
        </w:rPr>
        <w:fldChar w:fldCharType="end"/>
      </w:r>
    </w:p>
    <w:p w14:paraId="42F3A1FC" w14:textId="52469D81"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6.5.7.1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_Toc215000944 \h </w:instrText>
      </w:r>
      <w:r>
        <w:rPr>
          <w:noProof/>
        </w:rPr>
      </w:r>
      <w:r>
        <w:rPr>
          <w:noProof/>
        </w:rPr>
        <w:fldChar w:fldCharType="separate"/>
      </w:r>
      <w:r>
        <w:rPr>
          <w:noProof/>
        </w:rPr>
        <w:t>225</w:t>
      </w:r>
      <w:r>
        <w:rPr>
          <w:noProof/>
        </w:rPr>
        <w:fldChar w:fldCharType="end"/>
      </w:r>
    </w:p>
    <w:p w14:paraId="179A063C" w14:textId="1E3CE114"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6.5.7.2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_Toc215000945 \h </w:instrText>
      </w:r>
      <w:r>
        <w:rPr>
          <w:noProof/>
        </w:rPr>
      </w:r>
      <w:r>
        <w:rPr>
          <w:noProof/>
        </w:rPr>
        <w:fldChar w:fldCharType="separate"/>
      </w:r>
      <w:r>
        <w:rPr>
          <w:noProof/>
        </w:rPr>
        <w:t>225</w:t>
      </w:r>
      <w:r>
        <w:rPr>
          <w:noProof/>
        </w:rPr>
        <w:fldChar w:fldCharType="end"/>
      </w:r>
    </w:p>
    <w:p w14:paraId="0AEDDC6E" w14:textId="54B98C1B"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6.5.7.3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_Toc215000946 \h </w:instrText>
      </w:r>
      <w:r>
        <w:rPr>
          <w:noProof/>
        </w:rPr>
      </w:r>
      <w:r>
        <w:rPr>
          <w:noProof/>
        </w:rPr>
        <w:fldChar w:fldCharType="separate"/>
      </w:r>
      <w:r>
        <w:rPr>
          <w:noProof/>
        </w:rPr>
        <w:t>225</w:t>
      </w:r>
      <w:r>
        <w:rPr>
          <w:noProof/>
        </w:rPr>
        <w:fldChar w:fldCharType="end"/>
      </w:r>
    </w:p>
    <w:p w14:paraId="622E1704" w14:textId="6A7F75E3" w:rsidR="0082548B" w:rsidRDefault="0082548B">
      <w:pPr>
        <w:pStyle w:val="TOC3"/>
        <w:rPr>
          <w:rFonts w:asciiTheme="minorHAnsi" w:eastAsiaTheme="minorEastAsia" w:hAnsiTheme="minorHAnsi" w:cstheme="minorBidi"/>
          <w:noProof/>
          <w:kern w:val="2"/>
          <w:sz w:val="24"/>
          <w:szCs w:val="24"/>
          <w:lang w:val="en-US"/>
          <w14:ligatures w14:val="standardContextual"/>
        </w:rPr>
      </w:pPr>
      <w:r w:rsidRPr="004D4C7B">
        <w:rPr>
          <w:noProof/>
          <w:lang w:val="en-US"/>
        </w:rPr>
        <w:t>6.5.8</w:t>
      </w:r>
      <w:r>
        <w:rPr>
          <w:rFonts w:asciiTheme="minorHAnsi" w:eastAsiaTheme="minorEastAsia" w:hAnsiTheme="minorHAnsi" w:cstheme="minorBidi"/>
          <w:noProof/>
          <w:kern w:val="2"/>
          <w:sz w:val="24"/>
          <w:szCs w:val="24"/>
          <w:lang w:val="en-US"/>
          <w14:ligatures w14:val="standardContextual"/>
        </w:rPr>
        <w:tab/>
      </w:r>
      <w:r w:rsidRPr="004D4C7B">
        <w:rPr>
          <w:noProof/>
          <w:lang w:val="en-US"/>
        </w:rPr>
        <w:t>Feature Negotiation</w:t>
      </w:r>
      <w:r>
        <w:rPr>
          <w:noProof/>
        </w:rPr>
        <w:tab/>
      </w:r>
      <w:r>
        <w:rPr>
          <w:noProof/>
        </w:rPr>
        <w:fldChar w:fldCharType="begin"/>
      </w:r>
      <w:r>
        <w:rPr>
          <w:noProof/>
        </w:rPr>
        <w:instrText xml:space="preserve"> PAGEREF _Toc215000947 \h </w:instrText>
      </w:r>
      <w:r>
        <w:rPr>
          <w:noProof/>
        </w:rPr>
      </w:r>
      <w:r>
        <w:rPr>
          <w:noProof/>
        </w:rPr>
        <w:fldChar w:fldCharType="separate"/>
      </w:r>
      <w:r>
        <w:rPr>
          <w:noProof/>
        </w:rPr>
        <w:t>225</w:t>
      </w:r>
      <w:r>
        <w:rPr>
          <w:noProof/>
        </w:rPr>
        <w:fldChar w:fldCharType="end"/>
      </w:r>
    </w:p>
    <w:p w14:paraId="1D35D0FE" w14:textId="73617B2D" w:rsidR="0082548B" w:rsidRDefault="0082548B">
      <w:pPr>
        <w:pStyle w:val="TOC3"/>
        <w:rPr>
          <w:rFonts w:asciiTheme="minorHAnsi" w:eastAsiaTheme="minorEastAsia" w:hAnsiTheme="minorHAnsi" w:cstheme="minorBidi"/>
          <w:noProof/>
          <w:kern w:val="2"/>
          <w:sz w:val="24"/>
          <w:szCs w:val="24"/>
          <w:lang w:val="en-US"/>
          <w14:ligatures w14:val="standardContextual"/>
        </w:rPr>
      </w:pPr>
      <w:r w:rsidRPr="004D4C7B">
        <w:rPr>
          <w:noProof/>
          <w:lang w:val="en-US"/>
        </w:rPr>
        <w:t>6.5.9</w:t>
      </w:r>
      <w:r>
        <w:rPr>
          <w:rFonts w:asciiTheme="minorHAnsi" w:eastAsiaTheme="minorEastAsia" w:hAnsiTheme="minorHAnsi" w:cstheme="minorBidi"/>
          <w:noProof/>
          <w:kern w:val="2"/>
          <w:sz w:val="24"/>
          <w:szCs w:val="24"/>
          <w:lang w:val="en-US"/>
          <w14:ligatures w14:val="standardContextual"/>
        </w:rPr>
        <w:tab/>
      </w:r>
      <w:r w:rsidRPr="004D4C7B">
        <w:rPr>
          <w:noProof/>
          <w:lang w:val="en-US"/>
        </w:rPr>
        <w:t>Security</w:t>
      </w:r>
      <w:r>
        <w:rPr>
          <w:noProof/>
        </w:rPr>
        <w:tab/>
      </w:r>
      <w:r>
        <w:rPr>
          <w:noProof/>
        </w:rPr>
        <w:fldChar w:fldCharType="begin"/>
      </w:r>
      <w:r>
        <w:rPr>
          <w:noProof/>
        </w:rPr>
        <w:instrText xml:space="preserve"> PAGEREF _Toc215000948 \h </w:instrText>
      </w:r>
      <w:r>
        <w:rPr>
          <w:noProof/>
        </w:rPr>
      </w:r>
      <w:r>
        <w:rPr>
          <w:noProof/>
        </w:rPr>
        <w:fldChar w:fldCharType="separate"/>
      </w:r>
      <w:r>
        <w:rPr>
          <w:noProof/>
        </w:rPr>
        <w:t>226</w:t>
      </w:r>
      <w:r>
        <w:rPr>
          <w:noProof/>
        </w:rPr>
        <w:fldChar w:fldCharType="end"/>
      </w:r>
    </w:p>
    <w:p w14:paraId="349F6043" w14:textId="32D7D79C" w:rsidR="0082548B" w:rsidRDefault="0082548B">
      <w:pPr>
        <w:pStyle w:val="TOC3"/>
        <w:rPr>
          <w:rFonts w:asciiTheme="minorHAnsi" w:eastAsiaTheme="minorEastAsia" w:hAnsiTheme="minorHAnsi" w:cstheme="minorBidi"/>
          <w:noProof/>
          <w:kern w:val="2"/>
          <w:sz w:val="24"/>
          <w:szCs w:val="24"/>
          <w:lang w:val="en-US"/>
          <w14:ligatures w14:val="standardContextual"/>
        </w:rPr>
      </w:pPr>
      <w:r w:rsidRPr="004D4C7B">
        <w:rPr>
          <w:noProof/>
          <w:lang w:val="en-US"/>
        </w:rPr>
        <w:t>6.5.10</w:t>
      </w:r>
      <w:r>
        <w:rPr>
          <w:rFonts w:asciiTheme="minorHAnsi" w:eastAsiaTheme="minorEastAsia" w:hAnsiTheme="minorHAnsi" w:cstheme="minorBidi"/>
          <w:noProof/>
          <w:kern w:val="2"/>
          <w:sz w:val="24"/>
          <w:szCs w:val="24"/>
          <w:lang w:val="en-US"/>
          <w14:ligatures w14:val="standardContextual"/>
        </w:rPr>
        <w:tab/>
      </w:r>
      <w:r w:rsidRPr="004D4C7B">
        <w:rPr>
          <w:noProof/>
          <w:lang w:val="en-US"/>
        </w:rPr>
        <w:t>HTTP redirection</w:t>
      </w:r>
      <w:r>
        <w:rPr>
          <w:noProof/>
        </w:rPr>
        <w:tab/>
      </w:r>
      <w:r>
        <w:rPr>
          <w:noProof/>
        </w:rPr>
        <w:fldChar w:fldCharType="begin"/>
      </w:r>
      <w:r>
        <w:rPr>
          <w:noProof/>
        </w:rPr>
        <w:instrText xml:space="preserve"> PAGEREF _Toc215000949 \h </w:instrText>
      </w:r>
      <w:r>
        <w:rPr>
          <w:noProof/>
        </w:rPr>
      </w:r>
      <w:r>
        <w:rPr>
          <w:noProof/>
        </w:rPr>
        <w:fldChar w:fldCharType="separate"/>
      </w:r>
      <w:r>
        <w:rPr>
          <w:noProof/>
        </w:rPr>
        <w:t>226</w:t>
      </w:r>
      <w:r>
        <w:rPr>
          <w:noProof/>
        </w:rPr>
        <w:fldChar w:fldCharType="end"/>
      </w:r>
    </w:p>
    <w:p w14:paraId="613CC8D3" w14:textId="052C9EDF" w:rsidR="0082548B" w:rsidRDefault="0082548B">
      <w:pPr>
        <w:pStyle w:val="TOC2"/>
        <w:rPr>
          <w:rFonts w:asciiTheme="minorHAnsi" w:eastAsiaTheme="minorEastAsia" w:hAnsiTheme="minorHAnsi" w:cstheme="minorBidi"/>
          <w:noProof/>
          <w:kern w:val="2"/>
          <w:sz w:val="24"/>
          <w:szCs w:val="24"/>
          <w:lang w:val="en-US"/>
          <w14:ligatures w14:val="standardContextual"/>
        </w:rPr>
      </w:pPr>
      <w:r w:rsidRPr="004D4C7B">
        <w:rPr>
          <w:rFonts w:eastAsia="DengXian"/>
          <w:noProof/>
        </w:rPr>
        <w:t>6.6</w:t>
      </w:r>
      <w:r>
        <w:rPr>
          <w:rFonts w:asciiTheme="minorHAnsi" w:eastAsiaTheme="minorEastAsia" w:hAnsiTheme="minorHAnsi" w:cstheme="minorBidi"/>
          <w:noProof/>
          <w:kern w:val="2"/>
          <w:sz w:val="24"/>
          <w:szCs w:val="24"/>
          <w:lang w:val="en-US"/>
          <w14:ligatures w14:val="standardContextual"/>
        </w:rPr>
        <w:tab/>
      </w:r>
      <w:r w:rsidRPr="004D4C7B">
        <w:rPr>
          <w:rFonts w:eastAsia="DengXian"/>
          <w:noProof/>
        </w:rPr>
        <w:t>Nhss_</w:t>
      </w:r>
      <w:r w:rsidRPr="004D4C7B">
        <w:rPr>
          <w:rFonts w:eastAsia="DengXian"/>
          <w:noProof/>
          <w:lang w:eastAsia="zh-CN"/>
        </w:rPr>
        <w:t>imsEventExposure</w:t>
      </w:r>
      <w:r w:rsidRPr="004D4C7B">
        <w:rPr>
          <w:rFonts w:eastAsia="DengXian"/>
          <w:noProof/>
        </w:rPr>
        <w:t xml:space="preserve"> Service API</w:t>
      </w:r>
      <w:r>
        <w:rPr>
          <w:noProof/>
        </w:rPr>
        <w:tab/>
      </w:r>
      <w:r>
        <w:rPr>
          <w:noProof/>
        </w:rPr>
        <w:fldChar w:fldCharType="begin"/>
      </w:r>
      <w:r>
        <w:rPr>
          <w:noProof/>
        </w:rPr>
        <w:instrText xml:space="preserve"> PAGEREF _Toc215000950 \h </w:instrText>
      </w:r>
      <w:r>
        <w:rPr>
          <w:noProof/>
        </w:rPr>
      </w:r>
      <w:r>
        <w:rPr>
          <w:noProof/>
        </w:rPr>
        <w:fldChar w:fldCharType="separate"/>
      </w:r>
      <w:r>
        <w:rPr>
          <w:noProof/>
        </w:rPr>
        <w:t>226</w:t>
      </w:r>
      <w:r>
        <w:rPr>
          <w:noProof/>
        </w:rPr>
        <w:fldChar w:fldCharType="end"/>
      </w:r>
    </w:p>
    <w:p w14:paraId="73F1225D" w14:textId="34D78E88" w:rsidR="0082548B" w:rsidRDefault="0082548B">
      <w:pPr>
        <w:pStyle w:val="TOC3"/>
        <w:rPr>
          <w:rFonts w:asciiTheme="minorHAnsi" w:eastAsiaTheme="minorEastAsia" w:hAnsiTheme="minorHAnsi" w:cstheme="minorBidi"/>
          <w:noProof/>
          <w:kern w:val="2"/>
          <w:sz w:val="24"/>
          <w:szCs w:val="24"/>
          <w:lang w:val="en-US"/>
          <w14:ligatures w14:val="standardContextual"/>
        </w:rPr>
      </w:pPr>
      <w:r w:rsidRPr="004D4C7B">
        <w:rPr>
          <w:rFonts w:eastAsia="DengXian"/>
          <w:noProof/>
        </w:rPr>
        <w:t>6.6.1</w:t>
      </w:r>
      <w:r>
        <w:rPr>
          <w:rFonts w:asciiTheme="minorHAnsi" w:eastAsiaTheme="minorEastAsia" w:hAnsiTheme="minorHAnsi" w:cstheme="minorBidi"/>
          <w:noProof/>
          <w:kern w:val="2"/>
          <w:sz w:val="24"/>
          <w:szCs w:val="24"/>
          <w:lang w:val="en-US"/>
          <w14:ligatures w14:val="standardContextual"/>
        </w:rPr>
        <w:tab/>
      </w:r>
      <w:r w:rsidRPr="004D4C7B">
        <w:rPr>
          <w:rFonts w:eastAsia="DengXian"/>
          <w:noProof/>
        </w:rPr>
        <w:t>API URI</w:t>
      </w:r>
      <w:r>
        <w:rPr>
          <w:noProof/>
        </w:rPr>
        <w:tab/>
      </w:r>
      <w:r>
        <w:rPr>
          <w:noProof/>
        </w:rPr>
        <w:fldChar w:fldCharType="begin"/>
      </w:r>
      <w:r>
        <w:rPr>
          <w:noProof/>
        </w:rPr>
        <w:instrText xml:space="preserve"> PAGEREF _Toc215000951 \h </w:instrText>
      </w:r>
      <w:r>
        <w:rPr>
          <w:noProof/>
        </w:rPr>
      </w:r>
      <w:r>
        <w:rPr>
          <w:noProof/>
        </w:rPr>
        <w:fldChar w:fldCharType="separate"/>
      </w:r>
      <w:r>
        <w:rPr>
          <w:noProof/>
        </w:rPr>
        <w:t>226</w:t>
      </w:r>
      <w:r>
        <w:rPr>
          <w:noProof/>
        </w:rPr>
        <w:fldChar w:fldCharType="end"/>
      </w:r>
    </w:p>
    <w:p w14:paraId="04C03037" w14:textId="78EAE4F3" w:rsidR="0082548B" w:rsidRDefault="0082548B">
      <w:pPr>
        <w:pStyle w:val="TOC3"/>
        <w:rPr>
          <w:rFonts w:asciiTheme="minorHAnsi" w:eastAsiaTheme="minorEastAsia" w:hAnsiTheme="minorHAnsi" w:cstheme="minorBidi"/>
          <w:noProof/>
          <w:kern w:val="2"/>
          <w:sz w:val="24"/>
          <w:szCs w:val="24"/>
          <w:lang w:val="en-US"/>
          <w14:ligatures w14:val="standardContextual"/>
        </w:rPr>
      </w:pPr>
      <w:r w:rsidRPr="004D4C7B">
        <w:rPr>
          <w:rFonts w:eastAsia="DengXian"/>
          <w:noProof/>
        </w:rPr>
        <w:t>6.6.2</w:t>
      </w:r>
      <w:r>
        <w:rPr>
          <w:rFonts w:asciiTheme="minorHAnsi" w:eastAsiaTheme="minorEastAsia" w:hAnsiTheme="minorHAnsi" w:cstheme="minorBidi"/>
          <w:noProof/>
          <w:kern w:val="2"/>
          <w:sz w:val="24"/>
          <w:szCs w:val="24"/>
          <w:lang w:val="en-US"/>
          <w14:ligatures w14:val="standardContextual"/>
        </w:rPr>
        <w:tab/>
      </w:r>
      <w:r w:rsidRPr="004D4C7B">
        <w:rPr>
          <w:rFonts w:eastAsia="DengXian"/>
          <w:noProof/>
        </w:rPr>
        <w:t>Usage of HTTP</w:t>
      </w:r>
      <w:r>
        <w:rPr>
          <w:noProof/>
        </w:rPr>
        <w:tab/>
      </w:r>
      <w:r>
        <w:rPr>
          <w:noProof/>
        </w:rPr>
        <w:fldChar w:fldCharType="begin"/>
      </w:r>
      <w:r>
        <w:rPr>
          <w:noProof/>
        </w:rPr>
        <w:instrText xml:space="preserve"> PAGEREF _Toc215000952 \h </w:instrText>
      </w:r>
      <w:r>
        <w:rPr>
          <w:noProof/>
        </w:rPr>
      </w:r>
      <w:r>
        <w:rPr>
          <w:noProof/>
        </w:rPr>
        <w:fldChar w:fldCharType="separate"/>
      </w:r>
      <w:r>
        <w:rPr>
          <w:noProof/>
        </w:rPr>
        <w:t>226</w:t>
      </w:r>
      <w:r>
        <w:rPr>
          <w:noProof/>
        </w:rPr>
        <w:fldChar w:fldCharType="end"/>
      </w:r>
    </w:p>
    <w:p w14:paraId="5C066D25" w14:textId="49983A88" w:rsidR="0082548B" w:rsidRDefault="0082548B">
      <w:pPr>
        <w:pStyle w:val="TOC4"/>
        <w:rPr>
          <w:rFonts w:asciiTheme="minorHAnsi" w:eastAsiaTheme="minorEastAsia" w:hAnsiTheme="minorHAnsi" w:cstheme="minorBidi"/>
          <w:noProof/>
          <w:kern w:val="2"/>
          <w:sz w:val="24"/>
          <w:szCs w:val="24"/>
          <w:lang w:val="en-US"/>
          <w14:ligatures w14:val="standardContextual"/>
        </w:rPr>
      </w:pPr>
      <w:r w:rsidRPr="004D4C7B">
        <w:rPr>
          <w:rFonts w:eastAsia="DengXian"/>
          <w:noProof/>
        </w:rPr>
        <w:t>6.6.2.1</w:t>
      </w:r>
      <w:r>
        <w:rPr>
          <w:rFonts w:asciiTheme="minorHAnsi" w:eastAsiaTheme="minorEastAsia" w:hAnsiTheme="minorHAnsi" w:cstheme="minorBidi"/>
          <w:noProof/>
          <w:kern w:val="2"/>
          <w:sz w:val="24"/>
          <w:szCs w:val="24"/>
          <w:lang w:val="en-US"/>
          <w14:ligatures w14:val="standardContextual"/>
        </w:rPr>
        <w:tab/>
      </w:r>
      <w:r w:rsidRPr="004D4C7B">
        <w:rPr>
          <w:rFonts w:eastAsia="DengXian"/>
          <w:noProof/>
        </w:rPr>
        <w:t>General</w:t>
      </w:r>
      <w:r>
        <w:rPr>
          <w:noProof/>
        </w:rPr>
        <w:tab/>
      </w:r>
      <w:r>
        <w:rPr>
          <w:noProof/>
        </w:rPr>
        <w:fldChar w:fldCharType="begin"/>
      </w:r>
      <w:r>
        <w:rPr>
          <w:noProof/>
        </w:rPr>
        <w:instrText xml:space="preserve"> PAGEREF _Toc215000953 \h </w:instrText>
      </w:r>
      <w:r>
        <w:rPr>
          <w:noProof/>
        </w:rPr>
      </w:r>
      <w:r>
        <w:rPr>
          <w:noProof/>
        </w:rPr>
        <w:fldChar w:fldCharType="separate"/>
      </w:r>
      <w:r>
        <w:rPr>
          <w:noProof/>
        </w:rPr>
        <w:t>226</w:t>
      </w:r>
      <w:r>
        <w:rPr>
          <w:noProof/>
        </w:rPr>
        <w:fldChar w:fldCharType="end"/>
      </w:r>
    </w:p>
    <w:p w14:paraId="7D9602FF" w14:textId="57E8C88C" w:rsidR="0082548B" w:rsidRDefault="0082548B">
      <w:pPr>
        <w:pStyle w:val="TOC4"/>
        <w:rPr>
          <w:rFonts w:asciiTheme="minorHAnsi" w:eastAsiaTheme="minorEastAsia" w:hAnsiTheme="minorHAnsi" w:cstheme="minorBidi"/>
          <w:noProof/>
          <w:kern w:val="2"/>
          <w:sz w:val="24"/>
          <w:szCs w:val="24"/>
          <w:lang w:val="en-US"/>
          <w14:ligatures w14:val="standardContextual"/>
        </w:rPr>
      </w:pPr>
      <w:r w:rsidRPr="004D4C7B">
        <w:rPr>
          <w:rFonts w:eastAsia="DengXian"/>
          <w:noProof/>
        </w:rPr>
        <w:t>6.6.2.2</w:t>
      </w:r>
      <w:r>
        <w:rPr>
          <w:rFonts w:asciiTheme="minorHAnsi" w:eastAsiaTheme="minorEastAsia" w:hAnsiTheme="minorHAnsi" w:cstheme="minorBidi"/>
          <w:noProof/>
          <w:kern w:val="2"/>
          <w:sz w:val="24"/>
          <w:szCs w:val="24"/>
          <w:lang w:val="en-US"/>
          <w14:ligatures w14:val="standardContextual"/>
        </w:rPr>
        <w:tab/>
      </w:r>
      <w:r w:rsidRPr="004D4C7B">
        <w:rPr>
          <w:rFonts w:eastAsia="DengXian"/>
          <w:noProof/>
        </w:rPr>
        <w:t>HTTP standard headers</w:t>
      </w:r>
      <w:r>
        <w:rPr>
          <w:noProof/>
        </w:rPr>
        <w:tab/>
      </w:r>
      <w:r>
        <w:rPr>
          <w:noProof/>
        </w:rPr>
        <w:fldChar w:fldCharType="begin"/>
      </w:r>
      <w:r>
        <w:rPr>
          <w:noProof/>
        </w:rPr>
        <w:instrText xml:space="preserve"> PAGEREF _Toc215000954 \h </w:instrText>
      </w:r>
      <w:r>
        <w:rPr>
          <w:noProof/>
        </w:rPr>
      </w:r>
      <w:r>
        <w:rPr>
          <w:noProof/>
        </w:rPr>
        <w:fldChar w:fldCharType="separate"/>
      </w:r>
      <w:r>
        <w:rPr>
          <w:noProof/>
        </w:rPr>
        <w:t>227</w:t>
      </w:r>
      <w:r>
        <w:rPr>
          <w:noProof/>
        </w:rPr>
        <w:fldChar w:fldCharType="end"/>
      </w:r>
    </w:p>
    <w:p w14:paraId="7EFDF9AD" w14:textId="167BE383" w:rsidR="0082548B" w:rsidRDefault="0082548B">
      <w:pPr>
        <w:pStyle w:val="TOC5"/>
        <w:rPr>
          <w:rFonts w:asciiTheme="minorHAnsi" w:eastAsiaTheme="minorEastAsia" w:hAnsiTheme="minorHAnsi" w:cstheme="minorBidi"/>
          <w:noProof/>
          <w:kern w:val="2"/>
          <w:sz w:val="24"/>
          <w:szCs w:val="24"/>
          <w:lang w:val="en-US"/>
          <w14:ligatures w14:val="standardContextual"/>
        </w:rPr>
      </w:pPr>
      <w:r w:rsidRPr="004D4C7B">
        <w:rPr>
          <w:rFonts w:eastAsia="DengXian"/>
          <w:noProof/>
        </w:rPr>
        <w:t>6.6.2.2.1</w:t>
      </w:r>
      <w:r>
        <w:rPr>
          <w:rFonts w:asciiTheme="minorHAnsi" w:eastAsiaTheme="minorEastAsia" w:hAnsiTheme="minorHAnsi" w:cstheme="minorBidi"/>
          <w:noProof/>
          <w:kern w:val="2"/>
          <w:sz w:val="24"/>
          <w:szCs w:val="24"/>
          <w:lang w:val="en-US"/>
          <w14:ligatures w14:val="standardContextual"/>
        </w:rPr>
        <w:tab/>
      </w:r>
      <w:r w:rsidRPr="004D4C7B">
        <w:rPr>
          <w:rFonts w:eastAsia="DengXian"/>
          <w:noProof/>
          <w:lang w:eastAsia="zh-CN"/>
        </w:rPr>
        <w:t>General</w:t>
      </w:r>
      <w:r>
        <w:rPr>
          <w:noProof/>
        </w:rPr>
        <w:tab/>
      </w:r>
      <w:r>
        <w:rPr>
          <w:noProof/>
        </w:rPr>
        <w:fldChar w:fldCharType="begin"/>
      </w:r>
      <w:r>
        <w:rPr>
          <w:noProof/>
        </w:rPr>
        <w:instrText xml:space="preserve"> PAGEREF _Toc215000955 \h </w:instrText>
      </w:r>
      <w:r>
        <w:rPr>
          <w:noProof/>
        </w:rPr>
      </w:r>
      <w:r>
        <w:rPr>
          <w:noProof/>
        </w:rPr>
        <w:fldChar w:fldCharType="separate"/>
      </w:r>
      <w:r>
        <w:rPr>
          <w:noProof/>
        </w:rPr>
        <w:t>227</w:t>
      </w:r>
      <w:r>
        <w:rPr>
          <w:noProof/>
        </w:rPr>
        <w:fldChar w:fldCharType="end"/>
      </w:r>
    </w:p>
    <w:p w14:paraId="70606A97" w14:textId="3D7677C7" w:rsidR="0082548B" w:rsidRDefault="0082548B">
      <w:pPr>
        <w:pStyle w:val="TOC5"/>
        <w:rPr>
          <w:rFonts w:asciiTheme="minorHAnsi" w:eastAsiaTheme="minorEastAsia" w:hAnsiTheme="minorHAnsi" w:cstheme="minorBidi"/>
          <w:noProof/>
          <w:kern w:val="2"/>
          <w:sz w:val="24"/>
          <w:szCs w:val="24"/>
          <w:lang w:val="en-US"/>
          <w14:ligatures w14:val="standardContextual"/>
        </w:rPr>
      </w:pPr>
      <w:r w:rsidRPr="004D4C7B">
        <w:rPr>
          <w:rFonts w:eastAsia="DengXian"/>
          <w:noProof/>
        </w:rPr>
        <w:t>6.6.2.2.2</w:t>
      </w:r>
      <w:r>
        <w:rPr>
          <w:rFonts w:asciiTheme="minorHAnsi" w:eastAsiaTheme="minorEastAsia" w:hAnsiTheme="minorHAnsi" w:cstheme="minorBidi"/>
          <w:noProof/>
          <w:kern w:val="2"/>
          <w:sz w:val="24"/>
          <w:szCs w:val="24"/>
          <w:lang w:val="en-US"/>
          <w14:ligatures w14:val="standardContextual"/>
        </w:rPr>
        <w:tab/>
      </w:r>
      <w:r w:rsidRPr="004D4C7B">
        <w:rPr>
          <w:rFonts w:eastAsia="DengXian"/>
          <w:noProof/>
        </w:rPr>
        <w:t>Content type</w:t>
      </w:r>
      <w:r>
        <w:rPr>
          <w:noProof/>
        </w:rPr>
        <w:tab/>
      </w:r>
      <w:r>
        <w:rPr>
          <w:noProof/>
        </w:rPr>
        <w:fldChar w:fldCharType="begin"/>
      </w:r>
      <w:r>
        <w:rPr>
          <w:noProof/>
        </w:rPr>
        <w:instrText xml:space="preserve"> PAGEREF _Toc215000956 \h </w:instrText>
      </w:r>
      <w:r>
        <w:rPr>
          <w:noProof/>
        </w:rPr>
      </w:r>
      <w:r>
        <w:rPr>
          <w:noProof/>
        </w:rPr>
        <w:fldChar w:fldCharType="separate"/>
      </w:r>
      <w:r>
        <w:rPr>
          <w:noProof/>
        </w:rPr>
        <w:t>227</w:t>
      </w:r>
      <w:r>
        <w:rPr>
          <w:noProof/>
        </w:rPr>
        <w:fldChar w:fldCharType="end"/>
      </w:r>
    </w:p>
    <w:p w14:paraId="3DE60FBA" w14:textId="5185832D" w:rsidR="0082548B" w:rsidRDefault="0082548B">
      <w:pPr>
        <w:pStyle w:val="TOC4"/>
        <w:rPr>
          <w:rFonts w:asciiTheme="minorHAnsi" w:eastAsiaTheme="minorEastAsia" w:hAnsiTheme="minorHAnsi" w:cstheme="minorBidi"/>
          <w:noProof/>
          <w:kern w:val="2"/>
          <w:sz w:val="24"/>
          <w:szCs w:val="24"/>
          <w:lang w:val="en-US"/>
          <w14:ligatures w14:val="standardContextual"/>
        </w:rPr>
      </w:pPr>
      <w:r w:rsidRPr="004D4C7B">
        <w:rPr>
          <w:rFonts w:eastAsia="DengXian"/>
          <w:noProof/>
        </w:rPr>
        <w:t>6.6.2.3</w:t>
      </w:r>
      <w:r>
        <w:rPr>
          <w:rFonts w:asciiTheme="minorHAnsi" w:eastAsiaTheme="minorEastAsia" w:hAnsiTheme="minorHAnsi" w:cstheme="minorBidi"/>
          <w:noProof/>
          <w:kern w:val="2"/>
          <w:sz w:val="24"/>
          <w:szCs w:val="24"/>
          <w:lang w:val="en-US"/>
          <w14:ligatures w14:val="standardContextual"/>
        </w:rPr>
        <w:tab/>
      </w:r>
      <w:r w:rsidRPr="004D4C7B">
        <w:rPr>
          <w:rFonts w:eastAsia="DengXian"/>
          <w:noProof/>
        </w:rPr>
        <w:t>HTTP custom headers</w:t>
      </w:r>
      <w:r>
        <w:rPr>
          <w:noProof/>
        </w:rPr>
        <w:tab/>
      </w:r>
      <w:r>
        <w:rPr>
          <w:noProof/>
        </w:rPr>
        <w:fldChar w:fldCharType="begin"/>
      </w:r>
      <w:r>
        <w:rPr>
          <w:noProof/>
        </w:rPr>
        <w:instrText xml:space="preserve"> PAGEREF _Toc215000957 \h </w:instrText>
      </w:r>
      <w:r>
        <w:rPr>
          <w:noProof/>
        </w:rPr>
      </w:r>
      <w:r>
        <w:rPr>
          <w:noProof/>
        </w:rPr>
        <w:fldChar w:fldCharType="separate"/>
      </w:r>
      <w:r>
        <w:rPr>
          <w:noProof/>
        </w:rPr>
        <w:t>227</w:t>
      </w:r>
      <w:r>
        <w:rPr>
          <w:noProof/>
        </w:rPr>
        <w:fldChar w:fldCharType="end"/>
      </w:r>
    </w:p>
    <w:p w14:paraId="3DF62990" w14:textId="2B3E8B3F" w:rsidR="0082548B" w:rsidRDefault="0082548B">
      <w:pPr>
        <w:pStyle w:val="TOC5"/>
        <w:rPr>
          <w:rFonts w:asciiTheme="minorHAnsi" w:eastAsiaTheme="minorEastAsia" w:hAnsiTheme="minorHAnsi" w:cstheme="minorBidi"/>
          <w:noProof/>
          <w:kern w:val="2"/>
          <w:sz w:val="24"/>
          <w:szCs w:val="24"/>
          <w:lang w:val="en-US"/>
          <w14:ligatures w14:val="standardContextual"/>
        </w:rPr>
      </w:pPr>
      <w:r w:rsidRPr="004D4C7B">
        <w:rPr>
          <w:rFonts w:eastAsia="DengXian"/>
          <w:noProof/>
        </w:rPr>
        <w:t>6.6.2.3.1</w:t>
      </w:r>
      <w:r>
        <w:rPr>
          <w:rFonts w:asciiTheme="minorHAnsi" w:eastAsiaTheme="minorEastAsia" w:hAnsiTheme="minorHAnsi" w:cstheme="minorBidi"/>
          <w:noProof/>
          <w:kern w:val="2"/>
          <w:sz w:val="24"/>
          <w:szCs w:val="24"/>
          <w:lang w:val="en-US"/>
          <w14:ligatures w14:val="standardContextual"/>
        </w:rPr>
        <w:tab/>
      </w:r>
      <w:r w:rsidRPr="004D4C7B">
        <w:rPr>
          <w:rFonts w:eastAsia="DengXian"/>
          <w:noProof/>
          <w:lang w:eastAsia="zh-CN"/>
        </w:rPr>
        <w:t>General</w:t>
      </w:r>
      <w:r>
        <w:rPr>
          <w:noProof/>
        </w:rPr>
        <w:tab/>
      </w:r>
      <w:r>
        <w:rPr>
          <w:noProof/>
        </w:rPr>
        <w:fldChar w:fldCharType="begin"/>
      </w:r>
      <w:r>
        <w:rPr>
          <w:noProof/>
        </w:rPr>
        <w:instrText xml:space="preserve"> PAGEREF _Toc215000958 \h </w:instrText>
      </w:r>
      <w:r>
        <w:rPr>
          <w:noProof/>
        </w:rPr>
      </w:r>
      <w:r>
        <w:rPr>
          <w:noProof/>
        </w:rPr>
        <w:fldChar w:fldCharType="separate"/>
      </w:r>
      <w:r>
        <w:rPr>
          <w:noProof/>
        </w:rPr>
        <w:t>227</w:t>
      </w:r>
      <w:r>
        <w:rPr>
          <w:noProof/>
        </w:rPr>
        <w:fldChar w:fldCharType="end"/>
      </w:r>
    </w:p>
    <w:p w14:paraId="27A54EBC" w14:textId="16C3F893" w:rsidR="0082548B" w:rsidRDefault="0082548B">
      <w:pPr>
        <w:pStyle w:val="TOC3"/>
        <w:rPr>
          <w:rFonts w:asciiTheme="minorHAnsi" w:eastAsiaTheme="minorEastAsia" w:hAnsiTheme="minorHAnsi" w:cstheme="minorBidi"/>
          <w:noProof/>
          <w:kern w:val="2"/>
          <w:sz w:val="24"/>
          <w:szCs w:val="24"/>
          <w:lang w:val="en-US"/>
          <w14:ligatures w14:val="standardContextual"/>
        </w:rPr>
      </w:pPr>
      <w:r w:rsidRPr="004D4C7B">
        <w:rPr>
          <w:rFonts w:eastAsia="DengXian"/>
          <w:noProof/>
        </w:rPr>
        <w:t>6.6.3</w:t>
      </w:r>
      <w:r>
        <w:rPr>
          <w:rFonts w:asciiTheme="minorHAnsi" w:eastAsiaTheme="minorEastAsia" w:hAnsiTheme="minorHAnsi" w:cstheme="minorBidi"/>
          <w:noProof/>
          <w:kern w:val="2"/>
          <w:sz w:val="24"/>
          <w:szCs w:val="24"/>
          <w:lang w:val="en-US"/>
          <w14:ligatures w14:val="standardContextual"/>
        </w:rPr>
        <w:tab/>
      </w:r>
      <w:r w:rsidRPr="004D4C7B">
        <w:rPr>
          <w:rFonts w:eastAsia="DengXian"/>
          <w:noProof/>
        </w:rPr>
        <w:t>Resources</w:t>
      </w:r>
      <w:r>
        <w:rPr>
          <w:noProof/>
        </w:rPr>
        <w:tab/>
      </w:r>
      <w:r>
        <w:rPr>
          <w:noProof/>
        </w:rPr>
        <w:fldChar w:fldCharType="begin"/>
      </w:r>
      <w:r>
        <w:rPr>
          <w:noProof/>
        </w:rPr>
        <w:instrText xml:space="preserve"> PAGEREF _Toc215000959 \h </w:instrText>
      </w:r>
      <w:r>
        <w:rPr>
          <w:noProof/>
        </w:rPr>
      </w:r>
      <w:r>
        <w:rPr>
          <w:noProof/>
        </w:rPr>
        <w:fldChar w:fldCharType="separate"/>
      </w:r>
      <w:r>
        <w:rPr>
          <w:noProof/>
        </w:rPr>
        <w:t>227</w:t>
      </w:r>
      <w:r>
        <w:rPr>
          <w:noProof/>
        </w:rPr>
        <w:fldChar w:fldCharType="end"/>
      </w:r>
    </w:p>
    <w:p w14:paraId="0BCA3879" w14:textId="33EAD896" w:rsidR="0082548B" w:rsidRDefault="0082548B">
      <w:pPr>
        <w:pStyle w:val="TOC4"/>
        <w:rPr>
          <w:rFonts w:asciiTheme="minorHAnsi" w:eastAsiaTheme="minorEastAsia" w:hAnsiTheme="minorHAnsi" w:cstheme="minorBidi"/>
          <w:noProof/>
          <w:kern w:val="2"/>
          <w:sz w:val="24"/>
          <w:szCs w:val="24"/>
          <w:lang w:val="en-US"/>
          <w14:ligatures w14:val="standardContextual"/>
        </w:rPr>
      </w:pPr>
      <w:r w:rsidRPr="004D4C7B">
        <w:rPr>
          <w:rFonts w:eastAsia="DengXian"/>
          <w:noProof/>
        </w:rPr>
        <w:t>6.6.3.1</w:t>
      </w:r>
      <w:r>
        <w:rPr>
          <w:rFonts w:asciiTheme="minorHAnsi" w:eastAsiaTheme="minorEastAsia" w:hAnsiTheme="minorHAnsi" w:cstheme="minorBidi"/>
          <w:noProof/>
          <w:kern w:val="2"/>
          <w:sz w:val="24"/>
          <w:szCs w:val="24"/>
          <w:lang w:val="en-US"/>
          <w14:ligatures w14:val="standardContextual"/>
        </w:rPr>
        <w:tab/>
      </w:r>
      <w:r w:rsidRPr="004D4C7B">
        <w:rPr>
          <w:rFonts w:eastAsia="DengXian"/>
          <w:noProof/>
        </w:rPr>
        <w:t>Overview</w:t>
      </w:r>
      <w:r>
        <w:rPr>
          <w:noProof/>
        </w:rPr>
        <w:tab/>
      </w:r>
      <w:r>
        <w:rPr>
          <w:noProof/>
        </w:rPr>
        <w:fldChar w:fldCharType="begin"/>
      </w:r>
      <w:r>
        <w:rPr>
          <w:noProof/>
        </w:rPr>
        <w:instrText xml:space="preserve"> PAGEREF _Toc215000960 \h </w:instrText>
      </w:r>
      <w:r>
        <w:rPr>
          <w:noProof/>
        </w:rPr>
      </w:r>
      <w:r>
        <w:rPr>
          <w:noProof/>
        </w:rPr>
        <w:fldChar w:fldCharType="separate"/>
      </w:r>
      <w:r>
        <w:rPr>
          <w:noProof/>
        </w:rPr>
        <w:t>227</w:t>
      </w:r>
      <w:r>
        <w:rPr>
          <w:noProof/>
        </w:rPr>
        <w:fldChar w:fldCharType="end"/>
      </w:r>
    </w:p>
    <w:p w14:paraId="67E539F2" w14:textId="7E2C599F"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6.6.3.2</w:t>
      </w:r>
      <w:r>
        <w:rPr>
          <w:rFonts w:asciiTheme="minorHAnsi" w:eastAsiaTheme="minorEastAsia" w:hAnsiTheme="minorHAnsi" w:cstheme="minorBidi"/>
          <w:noProof/>
          <w:kern w:val="2"/>
          <w:sz w:val="24"/>
          <w:szCs w:val="24"/>
          <w:lang w:val="en-US"/>
          <w14:ligatures w14:val="standardContextual"/>
        </w:rPr>
        <w:tab/>
      </w:r>
      <w:r>
        <w:rPr>
          <w:noProof/>
        </w:rPr>
        <w:t>Resource: IMS Event Subscriptions</w:t>
      </w:r>
      <w:r>
        <w:rPr>
          <w:noProof/>
        </w:rPr>
        <w:tab/>
      </w:r>
      <w:r>
        <w:rPr>
          <w:noProof/>
        </w:rPr>
        <w:fldChar w:fldCharType="begin"/>
      </w:r>
      <w:r>
        <w:rPr>
          <w:noProof/>
        </w:rPr>
        <w:instrText xml:space="preserve"> PAGEREF _Toc215000961 \h </w:instrText>
      </w:r>
      <w:r>
        <w:rPr>
          <w:noProof/>
        </w:rPr>
      </w:r>
      <w:r>
        <w:rPr>
          <w:noProof/>
        </w:rPr>
        <w:fldChar w:fldCharType="separate"/>
      </w:r>
      <w:r>
        <w:rPr>
          <w:noProof/>
        </w:rPr>
        <w:t>228</w:t>
      </w:r>
      <w:r>
        <w:rPr>
          <w:noProof/>
        </w:rPr>
        <w:fldChar w:fldCharType="end"/>
      </w:r>
    </w:p>
    <w:p w14:paraId="5FECD766" w14:textId="24EF9788"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6.6.3.2.1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_Toc215000962 \h </w:instrText>
      </w:r>
      <w:r>
        <w:rPr>
          <w:noProof/>
        </w:rPr>
      </w:r>
      <w:r>
        <w:rPr>
          <w:noProof/>
        </w:rPr>
        <w:fldChar w:fldCharType="separate"/>
      </w:r>
      <w:r>
        <w:rPr>
          <w:noProof/>
        </w:rPr>
        <w:t>228</w:t>
      </w:r>
      <w:r>
        <w:rPr>
          <w:noProof/>
        </w:rPr>
        <w:fldChar w:fldCharType="end"/>
      </w:r>
    </w:p>
    <w:p w14:paraId="1C103FC5" w14:textId="6C13D3A4"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6.6.3.2.2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_Toc215000963 \h </w:instrText>
      </w:r>
      <w:r>
        <w:rPr>
          <w:noProof/>
        </w:rPr>
      </w:r>
      <w:r>
        <w:rPr>
          <w:noProof/>
        </w:rPr>
        <w:fldChar w:fldCharType="separate"/>
      </w:r>
      <w:r>
        <w:rPr>
          <w:noProof/>
        </w:rPr>
        <w:t>228</w:t>
      </w:r>
      <w:r>
        <w:rPr>
          <w:noProof/>
        </w:rPr>
        <w:fldChar w:fldCharType="end"/>
      </w:r>
    </w:p>
    <w:p w14:paraId="366B28A2" w14:textId="73A522E3"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6.6.3.2.3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_Toc215000964 \h </w:instrText>
      </w:r>
      <w:r>
        <w:rPr>
          <w:noProof/>
        </w:rPr>
      </w:r>
      <w:r>
        <w:rPr>
          <w:noProof/>
        </w:rPr>
        <w:fldChar w:fldCharType="separate"/>
      </w:r>
      <w:r>
        <w:rPr>
          <w:noProof/>
        </w:rPr>
        <w:t>228</w:t>
      </w:r>
      <w:r>
        <w:rPr>
          <w:noProof/>
        </w:rPr>
        <w:fldChar w:fldCharType="end"/>
      </w:r>
    </w:p>
    <w:p w14:paraId="48028DF1" w14:textId="064D6938"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6.6.3.2.4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_Toc215000965 \h </w:instrText>
      </w:r>
      <w:r>
        <w:rPr>
          <w:noProof/>
        </w:rPr>
      </w:r>
      <w:r>
        <w:rPr>
          <w:noProof/>
        </w:rPr>
        <w:fldChar w:fldCharType="separate"/>
      </w:r>
      <w:r>
        <w:rPr>
          <w:noProof/>
        </w:rPr>
        <w:t>229</w:t>
      </w:r>
      <w:r>
        <w:rPr>
          <w:noProof/>
        </w:rPr>
        <w:fldChar w:fldCharType="end"/>
      </w:r>
    </w:p>
    <w:p w14:paraId="250C2E25" w14:textId="05272379"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6.6.3.3</w:t>
      </w:r>
      <w:r>
        <w:rPr>
          <w:rFonts w:asciiTheme="minorHAnsi" w:eastAsiaTheme="minorEastAsia" w:hAnsiTheme="minorHAnsi" w:cstheme="minorBidi"/>
          <w:noProof/>
          <w:kern w:val="2"/>
          <w:sz w:val="24"/>
          <w:szCs w:val="24"/>
          <w:lang w:val="en-US"/>
          <w14:ligatures w14:val="standardContextual"/>
        </w:rPr>
        <w:tab/>
      </w:r>
      <w:r>
        <w:rPr>
          <w:noProof/>
        </w:rPr>
        <w:t xml:space="preserve">Resource: </w:t>
      </w:r>
      <w:r>
        <w:rPr>
          <w:noProof/>
          <w:lang w:eastAsia="zh-CN"/>
        </w:rPr>
        <w:t xml:space="preserve">Individual </w:t>
      </w:r>
      <w:r>
        <w:rPr>
          <w:noProof/>
        </w:rPr>
        <w:t>IMS Event Subscription</w:t>
      </w:r>
      <w:r>
        <w:rPr>
          <w:noProof/>
        </w:rPr>
        <w:tab/>
      </w:r>
      <w:r>
        <w:rPr>
          <w:noProof/>
        </w:rPr>
        <w:fldChar w:fldCharType="begin"/>
      </w:r>
      <w:r>
        <w:rPr>
          <w:noProof/>
        </w:rPr>
        <w:instrText xml:space="preserve"> PAGEREF _Toc215000966 \h </w:instrText>
      </w:r>
      <w:r>
        <w:rPr>
          <w:noProof/>
        </w:rPr>
      </w:r>
      <w:r>
        <w:rPr>
          <w:noProof/>
        </w:rPr>
        <w:fldChar w:fldCharType="separate"/>
      </w:r>
      <w:r>
        <w:rPr>
          <w:noProof/>
        </w:rPr>
        <w:t>229</w:t>
      </w:r>
      <w:r>
        <w:rPr>
          <w:noProof/>
        </w:rPr>
        <w:fldChar w:fldCharType="end"/>
      </w:r>
    </w:p>
    <w:p w14:paraId="5F5301E1" w14:textId="145B48B3"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6.6.3.3.1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_Toc215000967 \h </w:instrText>
      </w:r>
      <w:r>
        <w:rPr>
          <w:noProof/>
        </w:rPr>
      </w:r>
      <w:r>
        <w:rPr>
          <w:noProof/>
        </w:rPr>
        <w:fldChar w:fldCharType="separate"/>
      </w:r>
      <w:r>
        <w:rPr>
          <w:noProof/>
        </w:rPr>
        <w:t>229</w:t>
      </w:r>
      <w:r>
        <w:rPr>
          <w:noProof/>
        </w:rPr>
        <w:fldChar w:fldCharType="end"/>
      </w:r>
    </w:p>
    <w:p w14:paraId="0E7BF6AC" w14:textId="711BDB09"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6.6.3.3.2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_Toc215000968 \h </w:instrText>
      </w:r>
      <w:r>
        <w:rPr>
          <w:noProof/>
        </w:rPr>
      </w:r>
      <w:r>
        <w:rPr>
          <w:noProof/>
        </w:rPr>
        <w:fldChar w:fldCharType="separate"/>
      </w:r>
      <w:r>
        <w:rPr>
          <w:noProof/>
        </w:rPr>
        <w:t>230</w:t>
      </w:r>
      <w:r>
        <w:rPr>
          <w:noProof/>
        </w:rPr>
        <w:fldChar w:fldCharType="end"/>
      </w:r>
    </w:p>
    <w:p w14:paraId="44B2E778" w14:textId="560D90A3"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6.6.3.3.3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_Toc215000969 \h </w:instrText>
      </w:r>
      <w:r>
        <w:rPr>
          <w:noProof/>
        </w:rPr>
      </w:r>
      <w:r>
        <w:rPr>
          <w:noProof/>
        </w:rPr>
        <w:fldChar w:fldCharType="separate"/>
      </w:r>
      <w:r>
        <w:rPr>
          <w:noProof/>
        </w:rPr>
        <w:t>230</w:t>
      </w:r>
      <w:r>
        <w:rPr>
          <w:noProof/>
        </w:rPr>
        <w:fldChar w:fldCharType="end"/>
      </w:r>
    </w:p>
    <w:p w14:paraId="1E66CF45" w14:textId="0347EF34"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6.6.3.3.4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_Toc215000970 \h </w:instrText>
      </w:r>
      <w:r>
        <w:rPr>
          <w:noProof/>
        </w:rPr>
      </w:r>
      <w:r>
        <w:rPr>
          <w:noProof/>
        </w:rPr>
        <w:fldChar w:fldCharType="separate"/>
      </w:r>
      <w:r>
        <w:rPr>
          <w:noProof/>
        </w:rPr>
        <w:t>232</w:t>
      </w:r>
      <w:r>
        <w:rPr>
          <w:noProof/>
        </w:rPr>
        <w:fldChar w:fldCharType="end"/>
      </w:r>
    </w:p>
    <w:p w14:paraId="692A5A63" w14:textId="7B344012"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6.6.4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_Toc215000971 \h </w:instrText>
      </w:r>
      <w:r>
        <w:rPr>
          <w:noProof/>
        </w:rPr>
      </w:r>
      <w:r>
        <w:rPr>
          <w:noProof/>
        </w:rPr>
        <w:fldChar w:fldCharType="separate"/>
      </w:r>
      <w:r>
        <w:rPr>
          <w:noProof/>
        </w:rPr>
        <w:t>232</w:t>
      </w:r>
      <w:r>
        <w:rPr>
          <w:noProof/>
        </w:rPr>
        <w:fldChar w:fldCharType="end"/>
      </w:r>
    </w:p>
    <w:p w14:paraId="18DA7D61" w14:textId="532D792B"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6.6.5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_Toc215000972 \h </w:instrText>
      </w:r>
      <w:r>
        <w:rPr>
          <w:noProof/>
        </w:rPr>
      </w:r>
      <w:r>
        <w:rPr>
          <w:noProof/>
        </w:rPr>
        <w:fldChar w:fldCharType="separate"/>
      </w:r>
      <w:r>
        <w:rPr>
          <w:noProof/>
        </w:rPr>
        <w:t>233</w:t>
      </w:r>
      <w:r>
        <w:rPr>
          <w:noProof/>
        </w:rPr>
        <w:fldChar w:fldCharType="end"/>
      </w:r>
    </w:p>
    <w:p w14:paraId="1108BDEB" w14:textId="75462C4E"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6.6.5.1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_Toc215000973 \h </w:instrText>
      </w:r>
      <w:r>
        <w:rPr>
          <w:noProof/>
        </w:rPr>
      </w:r>
      <w:r>
        <w:rPr>
          <w:noProof/>
        </w:rPr>
        <w:fldChar w:fldCharType="separate"/>
      </w:r>
      <w:r>
        <w:rPr>
          <w:noProof/>
        </w:rPr>
        <w:t>233</w:t>
      </w:r>
      <w:r>
        <w:rPr>
          <w:noProof/>
        </w:rPr>
        <w:fldChar w:fldCharType="end"/>
      </w:r>
    </w:p>
    <w:p w14:paraId="176AA562" w14:textId="52722B9A"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6.6.5.2</w:t>
      </w:r>
      <w:r>
        <w:rPr>
          <w:rFonts w:asciiTheme="minorHAnsi" w:eastAsiaTheme="minorEastAsia" w:hAnsiTheme="minorHAnsi" w:cstheme="minorBidi"/>
          <w:noProof/>
          <w:kern w:val="2"/>
          <w:sz w:val="24"/>
          <w:szCs w:val="24"/>
          <w:lang w:val="en-US"/>
          <w14:ligatures w14:val="standardContextual"/>
        </w:rPr>
        <w:tab/>
      </w:r>
      <w:r>
        <w:rPr>
          <w:noProof/>
        </w:rPr>
        <w:t>Monitoring Revocation Notification</w:t>
      </w:r>
      <w:r>
        <w:rPr>
          <w:noProof/>
        </w:rPr>
        <w:tab/>
      </w:r>
      <w:r>
        <w:rPr>
          <w:noProof/>
        </w:rPr>
        <w:fldChar w:fldCharType="begin"/>
      </w:r>
      <w:r>
        <w:rPr>
          <w:noProof/>
        </w:rPr>
        <w:instrText xml:space="preserve"> PAGEREF _Toc215000974 \h </w:instrText>
      </w:r>
      <w:r>
        <w:rPr>
          <w:noProof/>
        </w:rPr>
      </w:r>
      <w:r>
        <w:rPr>
          <w:noProof/>
        </w:rPr>
        <w:fldChar w:fldCharType="separate"/>
      </w:r>
      <w:r>
        <w:rPr>
          <w:noProof/>
        </w:rPr>
        <w:t>233</w:t>
      </w:r>
      <w:r>
        <w:rPr>
          <w:noProof/>
        </w:rPr>
        <w:fldChar w:fldCharType="end"/>
      </w:r>
    </w:p>
    <w:p w14:paraId="71575F3D" w14:textId="68CB558A"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6.6.6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_Toc215000975 \h </w:instrText>
      </w:r>
      <w:r>
        <w:rPr>
          <w:noProof/>
        </w:rPr>
      </w:r>
      <w:r>
        <w:rPr>
          <w:noProof/>
        </w:rPr>
        <w:fldChar w:fldCharType="separate"/>
      </w:r>
      <w:r>
        <w:rPr>
          <w:noProof/>
        </w:rPr>
        <w:t>234</w:t>
      </w:r>
      <w:r>
        <w:rPr>
          <w:noProof/>
        </w:rPr>
        <w:fldChar w:fldCharType="end"/>
      </w:r>
    </w:p>
    <w:p w14:paraId="3FEDA1AB" w14:textId="452F2349"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6.6.6.1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_Toc215000976 \h </w:instrText>
      </w:r>
      <w:r>
        <w:rPr>
          <w:noProof/>
        </w:rPr>
      </w:r>
      <w:r>
        <w:rPr>
          <w:noProof/>
        </w:rPr>
        <w:fldChar w:fldCharType="separate"/>
      </w:r>
      <w:r>
        <w:rPr>
          <w:noProof/>
        </w:rPr>
        <w:t>234</w:t>
      </w:r>
      <w:r>
        <w:rPr>
          <w:noProof/>
        </w:rPr>
        <w:fldChar w:fldCharType="end"/>
      </w:r>
    </w:p>
    <w:p w14:paraId="1A5FF65D" w14:textId="3688F89D" w:rsidR="0082548B" w:rsidRDefault="0082548B">
      <w:pPr>
        <w:pStyle w:val="TOC4"/>
        <w:rPr>
          <w:rFonts w:asciiTheme="minorHAnsi" w:eastAsiaTheme="minorEastAsia" w:hAnsiTheme="minorHAnsi" w:cstheme="minorBidi"/>
          <w:noProof/>
          <w:kern w:val="2"/>
          <w:sz w:val="24"/>
          <w:szCs w:val="24"/>
          <w:lang w:val="en-US"/>
          <w14:ligatures w14:val="standardContextual"/>
        </w:rPr>
      </w:pPr>
      <w:r w:rsidRPr="004D4C7B">
        <w:rPr>
          <w:noProof/>
          <w:lang w:val="en-US"/>
        </w:rPr>
        <w:t>6.6.6.2</w:t>
      </w:r>
      <w:r>
        <w:rPr>
          <w:rFonts w:asciiTheme="minorHAnsi" w:eastAsiaTheme="minorEastAsia" w:hAnsiTheme="minorHAnsi" w:cstheme="minorBidi"/>
          <w:noProof/>
          <w:kern w:val="2"/>
          <w:sz w:val="24"/>
          <w:szCs w:val="24"/>
          <w:lang w:val="en-US"/>
          <w14:ligatures w14:val="standardContextual"/>
        </w:rPr>
        <w:tab/>
      </w:r>
      <w:r w:rsidRPr="004D4C7B">
        <w:rPr>
          <w:noProof/>
          <w:lang w:val="en-US"/>
        </w:rPr>
        <w:t>Structured data types</w:t>
      </w:r>
      <w:r>
        <w:rPr>
          <w:noProof/>
        </w:rPr>
        <w:tab/>
      </w:r>
      <w:r>
        <w:rPr>
          <w:noProof/>
        </w:rPr>
        <w:fldChar w:fldCharType="begin"/>
      </w:r>
      <w:r>
        <w:rPr>
          <w:noProof/>
        </w:rPr>
        <w:instrText xml:space="preserve"> PAGEREF _Toc215000977 \h </w:instrText>
      </w:r>
      <w:r>
        <w:rPr>
          <w:noProof/>
        </w:rPr>
      </w:r>
      <w:r>
        <w:rPr>
          <w:noProof/>
        </w:rPr>
        <w:fldChar w:fldCharType="separate"/>
      </w:r>
      <w:r>
        <w:rPr>
          <w:noProof/>
        </w:rPr>
        <w:t>234</w:t>
      </w:r>
      <w:r>
        <w:rPr>
          <w:noProof/>
        </w:rPr>
        <w:fldChar w:fldCharType="end"/>
      </w:r>
    </w:p>
    <w:p w14:paraId="6E7B0E12" w14:textId="52EF6196"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6.6.6.2.1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_Toc215000978 \h </w:instrText>
      </w:r>
      <w:r>
        <w:rPr>
          <w:noProof/>
        </w:rPr>
      </w:r>
      <w:r>
        <w:rPr>
          <w:noProof/>
        </w:rPr>
        <w:fldChar w:fldCharType="separate"/>
      </w:r>
      <w:r>
        <w:rPr>
          <w:noProof/>
        </w:rPr>
        <w:t>234</w:t>
      </w:r>
      <w:r>
        <w:rPr>
          <w:noProof/>
        </w:rPr>
        <w:fldChar w:fldCharType="end"/>
      </w:r>
    </w:p>
    <w:p w14:paraId="01D7C2E7" w14:textId="6CF73B8C"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6.6.6.2.2</w:t>
      </w:r>
      <w:r>
        <w:rPr>
          <w:rFonts w:asciiTheme="minorHAnsi" w:eastAsiaTheme="minorEastAsia" w:hAnsiTheme="minorHAnsi" w:cstheme="minorBidi"/>
          <w:noProof/>
          <w:kern w:val="2"/>
          <w:sz w:val="24"/>
          <w:szCs w:val="24"/>
          <w:lang w:val="en-US"/>
          <w14:ligatures w14:val="standardContextual"/>
        </w:rPr>
        <w:tab/>
      </w:r>
      <w:r>
        <w:rPr>
          <w:noProof/>
        </w:rPr>
        <w:t>Type: ImsE</w:t>
      </w:r>
      <w:r>
        <w:rPr>
          <w:noProof/>
          <w:lang w:eastAsia="zh-CN"/>
        </w:rPr>
        <w:t>e</w:t>
      </w:r>
      <w:r>
        <w:rPr>
          <w:noProof/>
        </w:rPr>
        <w:t>Subscription</w:t>
      </w:r>
      <w:r>
        <w:rPr>
          <w:noProof/>
        </w:rPr>
        <w:tab/>
      </w:r>
      <w:r>
        <w:rPr>
          <w:noProof/>
        </w:rPr>
        <w:fldChar w:fldCharType="begin"/>
      </w:r>
      <w:r>
        <w:rPr>
          <w:noProof/>
        </w:rPr>
        <w:instrText xml:space="preserve"> PAGEREF _Toc215000979 \h </w:instrText>
      </w:r>
      <w:r>
        <w:rPr>
          <w:noProof/>
        </w:rPr>
      </w:r>
      <w:r>
        <w:rPr>
          <w:noProof/>
        </w:rPr>
        <w:fldChar w:fldCharType="separate"/>
      </w:r>
      <w:r>
        <w:rPr>
          <w:noProof/>
        </w:rPr>
        <w:t>235</w:t>
      </w:r>
      <w:r>
        <w:rPr>
          <w:noProof/>
        </w:rPr>
        <w:fldChar w:fldCharType="end"/>
      </w:r>
    </w:p>
    <w:p w14:paraId="4D5CBCDB" w14:textId="1B447A56"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6.6.6.2.</w:t>
      </w:r>
      <w:r>
        <w:rPr>
          <w:noProof/>
          <w:lang w:eastAsia="zh-CN"/>
        </w:rPr>
        <w:t>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Created</w:t>
      </w:r>
      <w:r>
        <w:rPr>
          <w:noProof/>
        </w:rPr>
        <w:t>ImsE</w:t>
      </w:r>
      <w:r>
        <w:rPr>
          <w:noProof/>
          <w:lang w:eastAsia="zh-CN"/>
        </w:rPr>
        <w:t>e</w:t>
      </w:r>
      <w:r>
        <w:rPr>
          <w:noProof/>
        </w:rPr>
        <w:t>Subscription</w:t>
      </w:r>
      <w:r>
        <w:rPr>
          <w:noProof/>
        </w:rPr>
        <w:tab/>
      </w:r>
      <w:r>
        <w:rPr>
          <w:noProof/>
        </w:rPr>
        <w:fldChar w:fldCharType="begin"/>
      </w:r>
      <w:r>
        <w:rPr>
          <w:noProof/>
        </w:rPr>
        <w:instrText xml:space="preserve"> PAGEREF _Toc215000980 \h </w:instrText>
      </w:r>
      <w:r>
        <w:rPr>
          <w:noProof/>
        </w:rPr>
      </w:r>
      <w:r>
        <w:rPr>
          <w:noProof/>
        </w:rPr>
        <w:fldChar w:fldCharType="separate"/>
      </w:r>
      <w:r>
        <w:rPr>
          <w:noProof/>
        </w:rPr>
        <w:t>235</w:t>
      </w:r>
      <w:r>
        <w:rPr>
          <w:noProof/>
        </w:rPr>
        <w:fldChar w:fldCharType="end"/>
      </w:r>
    </w:p>
    <w:p w14:paraId="79C60C74" w14:textId="413C5696"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6.6.6.2.</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_Toc215000981 \h </w:instrText>
      </w:r>
      <w:r>
        <w:rPr>
          <w:noProof/>
        </w:rPr>
      </w:r>
      <w:r>
        <w:rPr>
          <w:noProof/>
        </w:rPr>
        <w:fldChar w:fldCharType="separate"/>
      </w:r>
      <w:r>
        <w:rPr>
          <w:noProof/>
        </w:rPr>
        <w:t>236</w:t>
      </w:r>
      <w:r>
        <w:rPr>
          <w:noProof/>
        </w:rPr>
        <w:fldChar w:fldCharType="end"/>
      </w:r>
    </w:p>
    <w:p w14:paraId="3DD8A864" w14:textId="24612BC0"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6.6.6.2.</w:t>
      </w:r>
      <w:r>
        <w:rPr>
          <w:noProof/>
          <w:lang w:eastAsia="zh-CN"/>
        </w:rPr>
        <w:t>5</w:t>
      </w:r>
      <w:r>
        <w:rPr>
          <w:rFonts w:asciiTheme="minorHAnsi" w:eastAsiaTheme="minorEastAsia" w:hAnsiTheme="minorHAnsi" w:cstheme="minorBidi"/>
          <w:noProof/>
          <w:kern w:val="2"/>
          <w:sz w:val="24"/>
          <w:szCs w:val="24"/>
          <w:lang w:val="en-US"/>
          <w14:ligatures w14:val="standardContextual"/>
        </w:rPr>
        <w:tab/>
      </w:r>
      <w:r>
        <w:rPr>
          <w:noProof/>
          <w:lang w:eastAsia="zh-CN"/>
        </w:rPr>
        <w:t>Void</w:t>
      </w:r>
      <w:r>
        <w:rPr>
          <w:noProof/>
        </w:rPr>
        <w:tab/>
      </w:r>
      <w:r>
        <w:rPr>
          <w:noProof/>
        </w:rPr>
        <w:fldChar w:fldCharType="begin"/>
      </w:r>
      <w:r>
        <w:rPr>
          <w:noProof/>
        </w:rPr>
        <w:instrText xml:space="preserve"> PAGEREF _Toc215000982 \h </w:instrText>
      </w:r>
      <w:r>
        <w:rPr>
          <w:noProof/>
        </w:rPr>
      </w:r>
      <w:r>
        <w:rPr>
          <w:noProof/>
        </w:rPr>
        <w:fldChar w:fldCharType="separate"/>
      </w:r>
      <w:r>
        <w:rPr>
          <w:noProof/>
        </w:rPr>
        <w:t>236</w:t>
      </w:r>
      <w:r>
        <w:rPr>
          <w:noProof/>
        </w:rPr>
        <w:fldChar w:fldCharType="end"/>
      </w:r>
    </w:p>
    <w:p w14:paraId="3BC0CDAF" w14:textId="052E8357"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6.6.6.2.6</w:t>
      </w:r>
      <w:r>
        <w:rPr>
          <w:rFonts w:asciiTheme="minorHAnsi" w:eastAsiaTheme="minorEastAsia" w:hAnsiTheme="minorHAnsi" w:cstheme="minorBidi"/>
          <w:noProof/>
          <w:kern w:val="2"/>
          <w:sz w:val="24"/>
          <w:szCs w:val="24"/>
          <w:lang w:val="en-US"/>
          <w14:ligatures w14:val="standardContextual"/>
        </w:rPr>
        <w:tab/>
      </w:r>
      <w:r>
        <w:rPr>
          <w:noProof/>
        </w:rPr>
        <w:t>Type: ImsEeMonitoringRevoked</w:t>
      </w:r>
      <w:r>
        <w:rPr>
          <w:noProof/>
        </w:rPr>
        <w:tab/>
      </w:r>
      <w:r>
        <w:rPr>
          <w:noProof/>
        </w:rPr>
        <w:fldChar w:fldCharType="begin"/>
      </w:r>
      <w:r>
        <w:rPr>
          <w:noProof/>
        </w:rPr>
        <w:instrText xml:space="preserve"> PAGEREF _Toc215000983 \h </w:instrText>
      </w:r>
      <w:r>
        <w:rPr>
          <w:noProof/>
        </w:rPr>
      </w:r>
      <w:r>
        <w:rPr>
          <w:noProof/>
        </w:rPr>
        <w:fldChar w:fldCharType="separate"/>
      </w:r>
      <w:r>
        <w:rPr>
          <w:noProof/>
        </w:rPr>
        <w:t>236</w:t>
      </w:r>
      <w:r>
        <w:rPr>
          <w:noProof/>
        </w:rPr>
        <w:fldChar w:fldCharType="end"/>
      </w:r>
    </w:p>
    <w:p w14:paraId="6E9F85BE" w14:textId="6815B96E"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6.6.6.2.7</w:t>
      </w:r>
      <w:r>
        <w:rPr>
          <w:rFonts w:asciiTheme="minorHAnsi" w:eastAsiaTheme="minorEastAsia" w:hAnsiTheme="minorHAnsi" w:cstheme="minorBidi"/>
          <w:noProof/>
          <w:kern w:val="2"/>
          <w:sz w:val="24"/>
          <w:szCs w:val="24"/>
          <w:lang w:val="en-US"/>
          <w14:ligatures w14:val="standardContextual"/>
        </w:rPr>
        <w:tab/>
      </w:r>
      <w:r>
        <w:rPr>
          <w:noProof/>
        </w:rPr>
        <w:t>Type: ImsEeMonitoringEvent</w:t>
      </w:r>
      <w:r>
        <w:rPr>
          <w:noProof/>
        </w:rPr>
        <w:tab/>
      </w:r>
      <w:r>
        <w:rPr>
          <w:noProof/>
        </w:rPr>
        <w:fldChar w:fldCharType="begin"/>
      </w:r>
      <w:r>
        <w:rPr>
          <w:noProof/>
        </w:rPr>
        <w:instrText xml:space="preserve"> PAGEREF _Toc215000984 \h </w:instrText>
      </w:r>
      <w:r>
        <w:rPr>
          <w:noProof/>
        </w:rPr>
      </w:r>
      <w:r>
        <w:rPr>
          <w:noProof/>
        </w:rPr>
        <w:fldChar w:fldCharType="separate"/>
      </w:r>
      <w:r>
        <w:rPr>
          <w:noProof/>
        </w:rPr>
        <w:t>236</w:t>
      </w:r>
      <w:r>
        <w:rPr>
          <w:noProof/>
        </w:rPr>
        <w:fldChar w:fldCharType="end"/>
      </w:r>
    </w:p>
    <w:p w14:paraId="78DABBB0" w14:textId="1EEE48C5" w:rsidR="0082548B" w:rsidRDefault="0082548B">
      <w:pPr>
        <w:pStyle w:val="TOC4"/>
        <w:rPr>
          <w:rFonts w:asciiTheme="minorHAnsi" w:eastAsiaTheme="minorEastAsia" w:hAnsiTheme="minorHAnsi" w:cstheme="minorBidi"/>
          <w:noProof/>
          <w:kern w:val="2"/>
          <w:sz w:val="24"/>
          <w:szCs w:val="24"/>
          <w:lang w:val="en-US"/>
          <w14:ligatures w14:val="standardContextual"/>
        </w:rPr>
      </w:pPr>
      <w:r w:rsidRPr="004D4C7B">
        <w:rPr>
          <w:noProof/>
          <w:lang w:val="en-US"/>
        </w:rPr>
        <w:t>6.6.6.3</w:t>
      </w:r>
      <w:r>
        <w:rPr>
          <w:rFonts w:asciiTheme="minorHAnsi" w:eastAsiaTheme="minorEastAsia" w:hAnsiTheme="minorHAnsi" w:cstheme="minorBidi"/>
          <w:noProof/>
          <w:kern w:val="2"/>
          <w:sz w:val="24"/>
          <w:szCs w:val="24"/>
          <w:lang w:val="en-US"/>
          <w14:ligatures w14:val="standardContextual"/>
        </w:rPr>
        <w:tab/>
      </w:r>
      <w:r w:rsidRPr="004D4C7B">
        <w:rPr>
          <w:noProof/>
          <w:lang w:val="en-US"/>
        </w:rPr>
        <w:t>Simple data types and enumerations</w:t>
      </w:r>
      <w:r>
        <w:rPr>
          <w:noProof/>
        </w:rPr>
        <w:tab/>
      </w:r>
      <w:r>
        <w:rPr>
          <w:noProof/>
        </w:rPr>
        <w:fldChar w:fldCharType="begin"/>
      </w:r>
      <w:r>
        <w:rPr>
          <w:noProof/>
        </w:rPr>
        <w:instrText xml:space="preserve"> PAGEREF _Toc215000985 \h </w:instrText>
      </w:r>
      <w:r>
        <w:rPr>
          <w:noProof/>
        </w:rPr>
      </w:r>
      <w:r>
        <w:rPr>
          <w:noProof/>
        </w:rPr>
        <w:fldChar w:fldCharType="separate"/>
      </w:r>
      <w:r>
        <w:rPr>
          <w:noProof/>
        </w:rPr>
        <w:t>236</w:t>
      </w:r>
      <w:r>
        <w:rPr>
          <w:noProof/>
        </w:rPr>
        <w:fldChar w:fldCharType="end"/>
      </w:r>
    </w:p>
    <w:p w14:paraId="7A5F3DE7" w14:textId="2A39533F"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6.6.6.3.1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_Toc215000986 \h </w:instrText>
      </w:r>
      <w:r>
        <w:rPr>
          <w:noProof/>
        </w:rPr>
      </w:r>
      <w:r>
        <w:rPr>
          <w:noProof/>
        </w:rPr>
        <w:fldChar w:fldCharType="separate"/>
      </w:r>
      <w:r>
        <w:rPr>
          <w:noProof/>
        </w:rPr>
        <w:t>236</w:t>
      </w:r>
      <w:r>
        <w:rPr>
          <w:noProof/>
        </w:rPr>
        <w:fldChar w:fldCharType="end"/>
      </w:r>
    </w:p>
    <w:p w14:paraId="32D6C792" w14:textId="266A2B0C"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6.6.6.3.2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_Toc215000987 \h </w:instrText>
      </w:r>
      <w:r>
        <w:rPr>
          <w:noProof/>
        </w:rPr>
      </w:r>
      <w:r>
        <w:rPr>
          <w:noProof/>
        </w:rPr>
        <w:fldChar w:fldCharType="separate"/>
      </w:r>
      <w:r>
        <w:rPr>
          <w:noProof/>
        </w:rPr>
        <w:t>236</w:t>
      </w:r>
      <w:r>
        <w:rPr>
          <w:noProof/>
        </w:rPr>
        <w:fldChar w:fldCharType="end"/>
      </w:r>
    </w:p>
    <w:p w14:paraId="74B3013B" w14:textId="39FDA008" w:rsidR="0082548B" w:rsidRDefault="0082548B">
      <w:pPr>
        <w:pStyle w:val="TOC5"/>
        <w:rPr>
          <w:rFonts w:asciiTheme="minorHAnsi" w:eastAsiaTheme="minorEastAsia" w:hAnsiTheme="minorHAnsi" w:cstheme="minorBidi"/>
          <w:noProof/>
          <w:kern w:val="2"/>
          <w:sz w:val="24"/>
          <w:szCs w:val="24"/>
          <w:lang w:val="en-US"/>
          <w14:ligatures w14:val="standardContextual"/>
        </w:rPr>
      </w:pPr>
      <w:r>
        <w:rPr>
          <w:noProof/>
        </w:rPr>
        <w:t>6.6.6.3.3</w:t>
      </w:r>
      <w:r>
        <w:rPr>
          <w:rFonts w:asciiTheme="minorHAnsi" w:eastAsiaTheme="minorEastAsia" w:hAnsiTheme="minorHAnsi" w:cstheme="minorBidi"/>
          <w:noProof/>
          <w:kern w:val="2"/>
          <w:sz w:val="24"/>
          <w:szCs w:val="24"/>
          <w:lang w:val="en-US"/>
          <w14:ligatures w14:val="standardContextual"/>
        </w:rPr>
        <w:tab/>
      </w:r>
      <w:r>
        <w:rPr>
          <w:noProof/>
        </w:rPr>
        <w:t>Enumeration: ImsRevokedCause</w:t>
      </w:r>
      <w:r>
        <w:rPr>
          <w:noProof/>
        </w:rPr>
        <w:tab/>
      </w:r>
      <w:r>
        <w:rPr>
          <w:noProof/>
        </w:rPr>
        <w:fldChar w:fldCharType="begin"/>
      </w:r>
      <w:r>
        <w:rPr>
          <w:noProof/>
        </w:rPr>
        <w:instrText xml:space="preserve"> PAGEREF _Toc215000988 \h </w:instrText>
      </w:r>
      <w:r>
        <w:rPr>
          <w:noProof/>
        </w:rPr>
      </w:r>
      <w:r>
        <w:rPr>
          <w:noProof/>
        </w:rPr>
        <w:fldChar w:fldCharType="separate"/>
      </w:r>
      <w:r>
        <w:rPr>
          <w:noProof/>
        </w:rPr>
        <w:t>237</w:t>
      </w:r>
      <w:r>
        <w:rPr>
          <w:noProof/>
        </w:rPr>
        <w:fldChar w:fldCharType="end"/>
      </w:r>
    </w:p>
    <w:p w14:paraId="1243226E" w14:textId="2A1546AB" w:rsidR="0082548B" w:rsidRDefault="0082548B">
      <w:pPr>
        <w:pStyle w:val="TOC4"/>
        <w:rPr>
          <w:rFonts w:asciiTheme="minorHAnsi" w:eastAsiaTheme="minorEastAsia" w:hAnsiTheme="minorHAnsi" w:cstheme="minorBidi"/>
          <w:noProof/>
          <w:kern w:val="2"/>
          <w:sz w:val="24"/>
          <w:szCs w:val="24"/>
          <w:lang w:val="en-US"/>
          <w14:ligatures w14:val="standardContextual"/>
        </w:rPr>
      </w:pPr>
      <w:r w:rsidRPr="004D4C7B">
        <w:rPr>
          <w:noProof/>
          <w:lang w:val="en-US"/>
        </w:rPr>
        <w:t>6.6.6.4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_Toc215000989 \h </w:instrText>
      </w:r>
      <w:r>
        <w:rPr>
          <w:noProof/>
        </w:rPr>
      </w:r>
      <w:r>
        <w:rPr>
          <w:noProof/>
        </w:rPr>
        <w:fldChar w:fldCharType="separate"/>
      </w:r>
      <w:r>
        <w:rPr>
          <w:noProof/>
        </w:rPr>
        <w:t>237</w:t>
      </w:r>
      <w:r>
        <w:rPr>
          <w:noProof/>
        </w:rPr>
        <w:fldChar w:fldCharType="end"/>
      </w:r>
    </w:p>
    <w:p w14:paraId="348CA250" w14:textId="233F4B2F"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6.6.6.5</w:t>
      </w:r>
      <w:r>
        <w:rPr>
          <w:rFonts w:asciiTheme="minorHAnsi" w:eastAsiaTheme="minorEastAsia" w:hAnsiTheme="minorHAnsi" w:cstheme="minorBidi"/>
          <w:noProof/>
          <w:kern w:val="2"/>
          <w:sz w:val="24"/>
          <w:szCs w:val="24"/>
          <w:lang w:val="en-US"/>
          <w14:ligatures w14:val="standardContextual"/>
        </w:rPr>
        <w:tab/>
      </w:r>
      <w:r>
        <w:rPr>
          <w:noProof/>
        </w:rPr>
        <w:t>Binary data</w:t>
      </w:r>
      <w:r>
        <w:rPr>
          <w:noProof/>
        </w:rPr>
        <w:tab/>
      </w:r>
      <w:r>
        <w:rPr>
          <w:noProof/>
        </w:rPr>
        <w:fldChar w:fldCharType="begin"/>
      </w:r>
      <w:r>
        <w:rPr>
          <w:noProof/>
        </w:rPr>
        <w:instrText xml:space="preserve"> PAGEREF _Toc215000990 \h </w:instrText>
      </w:r>
      <w:r>
        <w:rPr>
          <w:noProof/>
        </w:rPr>
      </w:r>
      <w:r>
        <w:rPr>
          <w:noProof/>
        </w:rPr>
        <w:fldChar w:fldCharType="separate"/>
      </w:r>
      <w:r>
        <w:rPr>
          <w:noProof/>
        </w:rPr>
        <w:t>237</w:t>
      </w:r>
      <w:r>
        <w:rPr>
          <w:noProof/>
        </w:rPr>
        <w:fldChar w:fldCharType="end"/>
      </w:r>
    </w:p>
    <w:p w14:paraId="123BB46D" w14:textId="4038E65B"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6.6.7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_Toc215000991 \h </w:instrText>
      </w:r>
      <w:r>
        <w:rPr>
          <w:noProof/>
        </w:rPr>
      </w:r>
      <w:r>
        <w:rPr>
          <w:noProof/>
        </w:rPr>
        <w:fldChar w:fldCharType="separate"/>
      </w:r>
      <w:r>
        <w:rPr>
          <w:noProof/>
        </w:rPr>
        <w:t>237</w:t>
      </w:r>
      <w:r>
        <w:rPr>
          <w:noProof/>
        </w:rPr>
        <w:fldChar w:fldCharType="end"/>
      </w:r>
    </w:p>
    <w:p w14:paraId="17857984" w14:textId="67E80B4C"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6.6.7.1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_Toc215000992 \h </w:instrText>
      </w:r>
      <w:r>
        <w:rPr>
          <w:noProof/>
        </w:rPr>
      </w:r>
      <w:r>
        <w:rPr>
          <w:noProof/>
        </w:rPr>
        <w:fldChar w:fldCharType="separate"/>
      </w:r>
      <w:r>
        <w:rPr>
          <w:noProof/>
        </w:rPr>
        <w:t>237</w:t>
      </w:r>
      <w:r>
        <w:rPr>
          <w:noProof/>
        </w:rPr>
        <w:fldChar w:fldCharType="end"/>
      </w:r>
    </w:p>
    <w:p w14:paraId="76936E1A" w14:textId="29E76FCF"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6.6.7.2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_Toc215000993 \h </w:instrText>
      </w:r>
      <w:r>
        <w:rPr>
          <w:noProof/>
        </w:rPr>
      </w:r>
      <w:r>
        <w:rPr>
          <w:noProof/>
        </w:rPr>
        <w:fldChar w:fldCharType="separate"/>
      </w:r>
      <w:r>
        <w:rPr>
          <w:noProof/>
        </w:rPr>
        <w:t>237</w:t>
      </w:r>
      <w:r>
        <w:rPr>
          <w:noProof/>
        </w:rPr>
        <w:fldChar w:fldCharType="end"/>
      </w:r>
    </w:p>
    <w:p w14:paraId="10F3E1A5" w14:textId="0E4C2324" w:rsidR="0082548B" w:rsidRDefault="0082548B">
      <w:pPr>
        <w:pStyle w:val="TOC4"/>
        <w:rPr>
          <w:rFonts w:asciiTheme="minorHAnsi" w:eastAsiaTheme="minorEastAsia" w:hAnsiTheme="minorHAnsi" w:cstheme="minorBidi"/>
          <w:noProof/>
          <w:kern w:val="2"/>
          <w:sz w:val="24"/>
          <w:szCs w:val="24"/>
          <w:lang w:val="en-US"/>
          <w14:ligatures w14:val="standardContextual"/>
        </w:rPr>
      </w:pPr>
      <w:r>
        <w:rPr>
          <w:noProof/>
        </w:rPr>
        <w:t>6.6.7.3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_Toc215000994 \h </w:instrText>
      </w:r>
      <w:r>
        <w:rPr>
          <w:noProof/>
        </w:rPr>
      </w:r>
      <w:r>
        <w:rPr>
          <w:noProof/>
        </w:rPr>
        <w:fldChar w:fldCharType="separate"/>
      </w:r>
      <w:r>
        <w:rPr>
          <w:noProof/>
        </w:rPr>
        <w:t>237</w:t>
      </w:r>
      <w:r>
        <w:rPr>
          <w:noProof/>
        </w:rPr>
        <w:fldChar w:fldCharType="end"/>
      </w:r>
    </w:p>
    <w:p w14:paraId="772436B4" w14:textId="2D508758"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6.6.8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_Toc215000995 \h </w:instrText>
      </w:r>
      <w:r>
        <w:rPr>
          <w:noProof/>
        </w:rPr>
      </w:r>
      <w:r>
        <w:rPr>
          <w:noProof/>
        </w:rPr>
        <w:fldChar w:fldCharType="separate"/>
      </w:r>
      <w:r>
        <w:rPr>
          <w:noProof/>
        </w:rPr>
        <w:t>237</w:t>
      </w:r>
      <w:r>
        <w:rPr>
          <w:noProof/>
        </w:rPr>
        <w:fldChar w:fldCharType="end"/>
      </w:r>
    </w:p>
    <w:p w14:paraId="43538755" w14:textId="11522115"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6.6.9</w:t>
      </w:r>
      <w:r>
        <w:rPr>
          <w:rFonts w:asciiTheme="minorHAnsi" w:eastAsiaTheme="minorEastAsia" w:hAnsiTheme="minorHAnsi" w:cstheme="minorBidi"/>
          <w:noProof/>
          <w:kern w:val="2"/>
          <w:sz w:val="24"/>
          <w:szCs w:val="24"/>
          <w:lang w:val="en-US"/>
          <w14:ligatures w14:val="standardContextual"/>
        </w:rPr>
        <w:tab/>
      </w:r>
      <w:r>
        <w:rPr>
          <w:noProof/>
        </w:rPr>
        <w:t>Security</w:t>
      </w:r>
      <w:r>
        <w:rPr>
          <w:noProof/>
        </w:rPr>
        <w:tab/>
      </w:r>
      <w:r>
        <w:rPr>
          <w:noProof/>
        </w:rPr>
        <w:fldChar w:fldCharType="begin"/>
      </w:r>
      <w:r>
        <w:rPr>
          <w:noProof/>
        </w:rPr>
        <w:instrText xml:space="preserve"> PAGEREF _Toc215000996 \h </w:instrText>
      </w:r>
      <w:r>
        <w:rPr>
          <w:noProof/>
        </w:rPr>
      </w:r>
      <w:r>
        <w:rPr>
          <w:noProof/>
        </w:rPr>
        <w:fldChar w:fldCharType="separate"/>
      </w:r>
      <w:r>
        <w:rPr>
          <w:noProof/>
        </w:rPr>
        <w:t>238</w:t>
      </w:r>
      <w:r>
        <w:rPr>
          <w:noProof/>
        </w:rPr>
        <w:fldChar w:fldCharType="end"/>
      </w:r>
    </w:p>
    <w:p w14:paraId="767BB01A" w14:textId="25B651EA" w:rsidR="0082548B" w:rsidRDefault="0082548B">
      <w:pPr>
        <w:pStyle w:val="TOC3"/>
        <w:rPr>
          <w:rFonts w:asciiTheme="minorHAnsi" w:eastAsiaTheme="minorEastAsia" w:hAnsiTheme="minorHAnsi" w:cstheme="minorBidi"/>
          <w:noProof/>
          <w:kern w:val="2"/>
          <w:sz w:val="24"/>
          <w:szCs w:val="24"/>
          <w:lang w:val="en-US"/>
          <w14:ligatures w14:val="standardContextual"/>
        </w:rPr>
      </w:pPr>
      <w:r>
        <w:rPr>
          <w:noProof/>
        </w:rPr>
        <w:t>6.6.10</w:t>
      </w:r>
      <w:r>
        <w:rPr>
          <w:rFonts w:asciiTheme="minorHAnsi" w:eastAsiaTheme="minorEastAsia" w:hAnsiTheme="minorHAnsi" w:cstheme="minorBidi"/>
          <w:noProof/>
          <w:kern w:val="2"/>
          <w:sz w:val="24"/>
          <w:szCs w:val="24"/>
          <w:lang w:val="en-US"/>
          <w14:ligatures w14:val="standardContextual"/>
        </w:rPr>
        <w:tab/>
      </w:r>
      <w:r>
        <w:rPr>
          <w:noProof/>
        </w:rPr>
        <w:t>HTTP redirection</w:t>
      </w:r>
      <w:r>
        <w:rPr>
          <w:noProof/>
        </w:rPr>
        <w:tab/>
      </w:r>
      <w:r>
        <w:rPr>
          <w:noProof/>
        </w:rPr>
        <w:fldChar w:fldCharType="begin"/>
      </w:r>
      <w:r>
        <w:rPr>
          <w:noProof/>
        </w:rPr>
        <w:instrText xml:space="preserve"> PAGEREF _Toc215000997 \h </w:instrText>
      </w:r>
      <w:r>
        <w:rPr>
          <w:noProof/>
        </w:rPr>
      </w:r>
      <w:r>
        <w:rPr>
          <w:noProof/>
        </w:rPr>
        <w:fldChar w:fldCharType="separate"/>
      </w:r>
      <w:r>
        <w:rPr>
          <w:noProof/>
        </w:rPr>
        <w:t>238</w:t>
      </w:r>
      <w:r>
        <w:rPr>
          <w:noProof/>
        </w:rPr>
        <w:fldChar w:fldCharType="end"/>
      </w:r>
    </w:p>
    <w:p w14:paraId="021FC8B0" w14:textId="37BDB122" w:rsidR="0082548B" w:rsidRDefault="0082548B">
      <w:pPr>
        <w:pStyle w:val="TOC8"/>
        <w:rPr>
          <w:rFonts w:asciiTheme="minorHAnsi" w:eastAsiaTheme="minorEastAsia" w:hAnsiTheme="minorHAnsi" w:cstheme="minorBidi"/>
          <w:b w:val="0"/>
          <w:noProof/>
          <w:kern w:val="2"/>
          <w:sz w:val="24"/>
          <w:szCs w:val="24"/>
          <w:lang w:val="en-US"/>
          <w14:ligatures w14:val="standardContextual"/>
        </w:rPr>
      </w:pPr>
      <w:r>
        <w:rPr>
          <w:noProof/>
        </w:rPr>
        <w:t>Annex A (normative): OpenAPI specification</w:t>
      </w:r>
      <w:r>
        <w:rPr>
          <w:noProof/>
        </w:rPr>
        <w:tab/>
      </w:r>
      <w:r>
        <w:rPr>
          <w:noProof/>
        </w:rPr>
        <w:fldChar w:fldCharType="begin"/>
      </w:r>
      <w:r>
        <w:rPr>
          <w:noProof/>
        </w:rPr>
        <w:instrText xml:space="preserve"> PAGEREF _Toc215000998 \h </w:instrText>
      </w:r>
      <w:r>
        <w:rPr>
          <w:noProof/>
        </w:rPr>
      </w:r>
      <w:r>
        <w:rPr>
          <w:noProof/>
        </w:rPr>
        <w:fldChar w:fldCharType="separate"/>
      </w:r>
      <w:r>
        <w:rPr>
          <w:noProof/>
        </w:rPr>
        <w:t>239</w:t>
      </w:r>
      <w:r>
        <w:rPr>
          <w:noProof/>
        </w:rPr>
        <w:fldChar w:fldCharType="end"/>
      </w:r>
    </w:p>
    <w:p w14:paraId="1862C981" w14:textId="78365713" w:rsidR="0082548B" w:rsidRDefault="0082548B">
      <w:pPr>
        <w:pStyle w:val="TOC1"/>
        <w:rPr>
          <w:rFonts w:asciiTheme="minorHAnsi" w:eastAsiaTheme="minorEastAsia" w:hAnsiTheme="minorHAnsi" w:cstheme="minorBidi"/>
          <w:noProof/>
          <w:kern w:val="2"/>
          <w:sz w:val="24"/>
          <w:szCs w:val="24"/>
          <w:lang w:val="en-US"/>
          <w14:ligatures w14:val="standardContextual"/>
        </w:rPr>
      </w:pPr>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_Toc215000999 \h </w:instrText>
      </w:r>
      <w:r>
        <w:rPr>
          <w:noProof/>
        </w:rPr>
      </w:r>
      <w:r>
        <w:rPr>
          <w:noProof/>
        </w:rPr>
        <w:fldChar w:fldCharType="separate"/>
      </w:r>
      <w:r>
        <w:rPr>
          <w:noProof/>
        </w:rPr>
        <w:t>239</w:t>
      </w:r>
      <w:r>
        <w:rPr>
          <w:noProof/>
        </w:rPr>
        <w:fldChar w:fldCharType="end"/>
      </w:r>
    </w:p>
    <w:p w14:paraId="20D90ADF" w14:textId="32C325EF" w:rsidR="0082548B" w:rsidRDefault="0082548B">
      <w:pPr>
        <w:pStyle w:val="TOC1"/>
        <w:rPr>
          <w:rFonts w:asciiTheme="minorHAnsi" w:eastAsiaTheme="minorEastAsia" w:hAnsiTheme="minorHAnsi" w:cstheme="minorBidi"/>
          <w:noProof/>
          <w:kern w:val="2"/>
          <w:sz w:val="24"/>
          <w:szCs w:val="24"/>
          <w:lang w:val="en-US"/>
          <w14:ligatures w14:val="standardContextual"/>
        </w:rPr>
      </w:pPr>
      <w:r>
        <w:rPr>
          <w:noProof/>
        </w:rPr>
        <w:t>A.2</w:t>
      </w:r>
      <w:r>
        <w:rPr>
          <w:rFonts w:asciiTheme="minorHAnsi" w:eastAsiaTheme="minorEastAsia" w:hAnsiTheme="minorHAnsi" w:cstheme="minorBidi"/>
          <w:noProof/>
          <w:kern w:val="2"/>
          <w:sz w:val="24"/>
          <w:szCs w:val="24"/>
          <w:lang w:val="en-US"/>
          <w14:ligatures w14:val="standardContextual"/>
        </w:rPr>
        <w:tab/>
      </w:r>
      <w:r>
        <w:rPr>
          <w:noProof/>
        </w:rPr>
        <w:t>Nhss_imsUECM API</w:t>
      </w:r>
      <w:r>
        <w:rPr>
          <w:noProof/>
        </w:rPr>
        <w:tab/>
      </w:r>
      <w:r>
        <w:rPr>
          <w:noProof/>
        </w:rPr>
        <w:fldChar w:fldCharType="begin"/>
      </w:r>
      <w:r>
        <w:rPr>
          <w:noProof/>
        </w:rPr>
        <w:instrText xml:space="preserve"> PAGEREF _Toc215001000 \h </w:instrText>
      </w:r>
      <w:r>
        <w:rPr>
          <w:noProof/>
        </w:rPr>
      </w:r>
      <w:r>
        <w:rPr>
          <w:noProof/>
        </w:rPr>
        <w:fldChar w:fldCharType="separate"/>
      </w:r>
      <w:r>
        <w:rPr>
          <w:noProof/>
        </w:rPr>
        <w:t>239</w:t>
      </w:r>
      <w:r>
        <w:rPr>
          <w:noProof/>
        </w:rPr>
        <w:fldChar w:fldCharType="end"/>
      </w:r>
    </w:p>
    <w:p w14:paraId="4182CF8C" w14:textId="3D28FF79" w:rsidR="0082548B" w:rsidRDefault="0082548B">
      <w:pPr>
        <w:pStyle w:val="TOC1"/>
        <w:rPr>
          <w:rFonts w:asciiTheme="minorHAnsi" w:eastAsiaTheme="minorEastAsia" w:hAnsiTheme="minorHAnsi" w:cstheme="minorBidi"/>
          <w:noProof/>
          <w:kern w:val="2"/>
          <w:sz w:val="24"/>
          <w:szCs w:val="24"/>
          <w:lang w:val="en-US"/>
          <w14:ligatures w14:val="standardContextual"/>
        </w:rPr>
      </w:pPr>
      <w:r>
        <w:rPr>
          <w:noProof/>
        </w:rPr>
        <w:t>A.3</w:t>
      </w:r>
      <w:r>
        <w:rPr>
          <w:rFonts w:asciiTheme="minorHAnsi" w:eastAsiaTheme="minorEastAsia" w:hAnsiTheme="minorHAnsi" w:cstheme="minorBidi"/>
          <w:noProof/>
          <w:kern w:val="2"/>
          <w:sz w:val="24"/>
          <w:szCs w:val="24"/>
          <w:lang w:val="en-US"/>
          <w14:ligatures w14:val="standardContextual"/>
        </w:rPr>
        <w:tab/>
      </w:r>
      <w:r>
        <w:rPr>
          <w:noProof/>
        </w:rPr>
        <w:t>Nhss_imsSDM API</w:t>
      </w:r>
      <w:r>
        <w:rPr>
          <w:noProof/>
        </w:rPr>
        <w:tab/>
      </w:r>
      <w:r>
        <w:rPr>
          <w:noProof/>
        </w:rPr>
        <w:fldChar w:fldCharType="begin"/>
      </w:r>
      <w:r>
        <w:rPr>
          <w:noProof/>
        </w:rPr>
        <w:instrText xml:space="preserve"> PAGEREF _Toc215001001 \h </w:instrText>
      </w:r>
      <w:r>
        <w:rPr>
          <w:noProof/>
        </w:rPr>
      </w:r>
      <w:r>
        <w:rPr>
          <w:noProof/>
        </w:rPr>
        <w:fldChar w:fldCharType="separate"/>
      </w:r>
      <w:r>
        <w:rPr>
          <w:noProof/>
        </w:rPr>
        <w:t>254</w:t>
      </w:r>
      <w:r>
        <w:rPr>
          <w:noProof/>
        </w:rPr>
        <w:fldChar w:fldCharType="end"/>
      </w:r>
    </w:p>
    <w:p w14:paraId="52611316" w14:textId="1A275E04" w:rsidR="0082548B" w:rsidRDefault="0082548B">
      <w:pPr>
        <w:pStyle w:val="TOC1"/>
        <w:rPr>
          <w:rFonts w:asciiTheme="minorHAnsi" w:eastAsiaTheme="minorEastAsia" w:hAnsiTheme="minorHAnsi" w:cstheme="minorBidi"/>
          <w:noProof/>
          <w:kern w:val="2"/>
          <w:sz w:val="24"/>
          <w:szCs w:val="24"/>
          <w:lang w:val="en-US"/>
          <w14:ligatures w14:val="standardContextual"/>
        </w:rPr>
      </w:pPr>
      <w:r>
        <w:rPr>
          <w:noProof/>
        </w:rPr>
        <w:t>A.4</w:t>
      </w:r>
      <w:r>
        <w:rPr>
          <w:rFonts w:asciiTheme="minorHAnsi" w:eastAsiaTheme="minorEastAsia" w:hAnsiTheme="minorHAnsi" w:cstheme="minorBidi"/>
          <w:noProof/>
          <w:kern w:val="2"/>
          <w:sz w:val="24"/>
          <w:szCs w:val="24"/>
          <w:lang w:val="en-US"/>
          <w14:ligatures w14:val="standardContextual"/>
        </w:rPr>
        <w:tab/>
      </w:r>
      <w:r>
        <w:rPr>
          <w:noProof/>
        </w:rPr>
        <w:t>Nhss_imsUEAU API</w:t>
      </w:r>
      <w:r>
        <w:rPr>
          <w:noProof/>
        </w:rPr>
        <w:tab/>
      </w:r>
      <w:r>
        <w:rPr>
          <w:noProof/>
        </w:rPr>
        <w:fldChar w:fldCharType="begin"/>
      </w:r>
      <w:r>
        <w:rPr>
          <w:noProof/>
        </w:rPr>
        <w:instrText xml:space="preserve"> PAGEREF _Toc215001002 \h </w:instrText>
      </w:r>
      <w:r>
        <w:rPr>
          <w:noProof/>
        </w:rPr>
      </w:r>
      <w:r>
        <w:rPr>
          <w:noProof/>
        </w:rPr>
        <w:fldChar w:fldCharType="separate"/>
      </w:r>
      <w:r>
        <w:rPr>
          <w:noProof/>
        </w:rPr>
        <w:t>307</w:t>
      </w:r>
      <w:r>
        <w:rPr>
          <w:noProof/>
        </w:rPr>
        <w:fldChar w:fldCharType="end"/>
      </w:r>
    </w:p>
    <w:p w14:paraId="71261C0A" w14:textId="24D5380A" w:rsidR="0082548B" w:rsidRDefault="0082548B">
      <w:pPr>
        <w:pStyle w:val="TOC1"/>
        <w:rPr>
          <w:rFonts w:asciiTheme="minorHAnsi" w:eastAsiaTheme="minorEastAsia" w:hAnsiTheme="minorHAnsi" w:cstheme="minorBidi"/>
          <w:noProof/>
          <w:kern w:val="2"/>
          <w:sz w:val="24"/>
          <w:szCs w:val="24"/>
          <w:lang w:val="en-US"/>
          <w14:ligatures w14:val="standardContextual"/>
        </w:rPr>
      </w:pPr>
      <w:r>
        <w:rPr>
          <w:noProof/>
        </w:rPr>
        <w:t>A.5</w:t>
      </w:r>
      <w:r>
        <w:rPr>
          <w:rFonts w:asciiTheme="minorHAnsi" w:eastAsiaTheme="minorEastAsia" w:hAnsiTheme="minorHAnsi" w:cstheme="minorBidi"/>
          <w:noProof/>
          <w:kern w:val="2"/>
          <w:sz w:val="24"/>
          <w:szCs w:val="24"/>
          <w:lang w:val="en-US"/>
          <w14:ligatures w14:val="standardContextual"/>
        </w:rPr>
        <w:tab/>
      </w:r>
      <w:r>
        <w:rPr>
          <w:noProof/>
        </w:rPr>
        <w:t>Nhss_gbaSDM API</w:t>
      </w:r>
      <w:r>
        <w:rPr>
          <w:noProof/>
        </w:rPr>
        <w:tab/>
      </w:r>
      <w:r>
        <w:rPr>
          <w:noProof/>
        </w:rPr>
        <w:fldChar w:fldCharType="begin"/>
      </w:r>
      <w:r>
        <w:rPr>
          <w:noProof/>
        </w:rPr>
        <w:instrText xml:space="preserve"> PAGEREF _Toc215001003 \h </w:instrText>
      </w:r>
      <w:r>
        <w:rPr>
          <w:noProof/>
        </w:rPr>
      </w:r>
      <w:r>
        <w:rPr>
          <w:noProof/>
        </w:rPr>
        <w:fldChar w:fldCharType="separate"/>
      </w:r>
      <w:r>
        <w:rPr>
          <w:noProof/>
        </w:rPr>
        <w:t>311</w:t>
      </w:r>
      <w:r>
        <w:rPr>
          <w:noProof/>
        </w:rPr>
        <w:fldChar w:fldCharType="end"/>
      </w:r>
    </w:p>
    <w:p w14:paraId="5E0E9ECC" w14:textId="2A2A7039" w:rsidR="0082548B" w:rsidRDefault="0082548B">
      <w:pPr>
        <w:pStyle w:val="TOC1"/>
        <w:rPr>
          <w:rFonts w:asciiTheme="minorHAnsi" w:eastAsiaTheme="minorEastAsia" w:hAnsiTheme="minorHAnsi" w:cstheme="minorBidi"/>
          <w:noProof/>
          <w:kern w:val="2"/>
          <w:sz w:val="24"/>
          <w:szCs w:val="24"/>
          <w:lang w:val="en-US"/>
          <w14:ligatures w14:val="standardContextual"/>
        </w:rPr>
      </w:pPr>
      <w:r w:rsidRPr="004D4C7B">
        <w:rPr>
          <w:noProof/>
          <w:lang w:val="en-US"/>
        </w:rPr>
        <w:t>A.6</w:t>
      </w:r>
      <w:r>
        <w:rPr>
          <w:rFonts w:asciiTheme="minorHAnsi" w:eastAsiaTheme="minorEastAsia" w:hAnsiTheme="minorHAnsi" w:cstheme="minorBidi"/>
          <w:noProof/>
          <w:kern w:val="2"/>
          <w:sz w:val="24"/>
          <w:szCs w:val="24"/>
          <w:lang w:val="en-US"/>
          <w14:ligatures w14:val="standardContextual"/>
        </w:rPr>
        <w:tab/>
      </w:r>
      <w:r w:rsidRPr="004D4C7B">
        <w:rPr>
          <w:noProof/>
          <w:lang w:val="en-US"/>
        </w:rPr>
        <w:t>Nhss_gbaUEAU API</w:t>
      </w:r>
      <w:r>
        <w:rPr>
          <w:noProof/>
        </w:rPr>
        <w:tab/>
      </w:r>
      <w:r>
        <w:rPr>
          <w:noProof/>
        </w:rPr>
        <w:fldChar w:fldCharType="begin"/>
      </w:r>
      <w:r>
        <w:rPr>
          <w:noProof/>
        </w:rPr>
        <w:instrText xml:space="preserve"> PAGEREF _Toc215001004 \h </w:instrText>
      </w:r>
      <w:r>
        <w:rPr>
          <w:noProof/>
        </w:rPr>
      </w:r>
      <w:r>
        <w:rPr>
          <w:noProof/>
        </w:rPr>
        <w:fldChar w:fldCharType="separate"/>
      </w:r>
      <w:r>
        <w:rPr>
          <w:noProof/>
        </w:rPr>
        <w:t>316</w:t>
      </w:r>
      <w:r>
        <w:rPr>
          <w:noProof/>
        </w:rPr>
        <w:fldChar w:fldCharType="end"/>
      </w:r>
    </w:p>
    <w:p w14:paraId="71EED8FD" w14:textId="1BFDF059" w:rsidR="0082548B" w:rsidRDefault="0082548B">
      <w:pPr>
        <w:pStyle w:val="TOC1"/>
        <w:rPr>
          <w:rFonts w:asciiTheme="minorHAnsi" w:eastAsiaTheme="minorEastAsia" w:hAnsiTheme="minorHAnsi" w:cstheme="minorBidi"/>
          <w:noProof/>
          <w:kern w:val="2"/>
          <w:sz w:val="24"/>
          <w:szCs w:val="24"/>
          <w:lang w:val="en-US"/>
          <w14:ligatures w14:val="standardContextual"/>
        </w:rPr>
      </w:pPr>
      <w:r w:rsidRPr="004D4C7B">
        <w:rPr>
          <w:noProof/>
          <w:lang w:val="en-US"/>
        </w:rPr>
        <w:t>A.7</w:t>
      </w:r>
      <w:r>
        <w:rPr>
          <w:rFonts w:asciiTheme="minorHAnsi" w:eastAsiaTheme="minorEastAsia" w:hAnsiTheme="minorHAnsi" w:cstheme="minorBidi"/>
          <w:noProof/>
          <w:kern w:val="2"/>
          <w:sz w:val="24"/>
          <w:szCs w:val="24"/>
          <w:lang w:val="en-US"/>
          <w14:ligatures w14:val="standardContextual"/>
        </w:rPr>
        <w:tab/>
      </w:r>
      <w:r w:rsidRPr="004D4C7B">
        <w:rPr>
          <w:noProof/>
          <w:lang w:val="en-US"/>
        </w:rPr>
        <w:t>Nhss_</w:t>
      </w:r>
      <w:r w:rsidRPr="004D4C7B">
        <w:rPr>
          <w:noProof/>
          <w:lang w:val="en-US" w:eastAsia="zh-CN"/>
        </w:rPr>
        <w:t>imsEE</w:t>
      </w:r>
      <w:r w:rsidRPr="004D4C7B">
        <w:rPr>
          <w:noProof/>
          <w:lang w:val="en-US"/>
        </w:rPr>
        <w:t xml:space="preserve"> API</w:t>
      </w:r>
      <w:r>
        <w:rPr>
          <w:noProof/>
        </w:rPr>
        <w:tab/>
      </w:r>
      <w:r>
        <w:rPr>
          <w:noProof/>
        </w:rPr>
        <w:fldChar w:fldCharType="begin"/>
      </w:r>
      <w:r>
        <w:rPr>
          <w:noProof/>
        </w:rPr>
        <w:instrText xml:space="preserve"> PAGEREF _Toc215001005 \h </w:instrText>
      </w:r>
      <w:r>
        <w:rPr>
          <w:noProof/>
        </w:rPr>
      </w:r>
      <w:r>
        <w:rPr>
          <w:noProof/>
        </w:rPr>
        <w:fldChar w:fldCharType="separate"/>
      </w:r>
      <w:r>
        <w:rPr>
          <w:noProof/>
        </w:rPr>
        <w:t>319</w:t>
      </w:r>
      <w:r>
        <w:rPr>
          <w:noProof/>
        </w:rPr>
        <w:fldChar w:fldCharType="end"/>
      </w:r>
    </w:p>
    <w:p w14:paraId="73075CCA" w14:textId="57E9F074" w:rsidR="0082548B" w:rsidRDefault="0082548B">
      <w:pPr>
        <w:pStyle w:val="TOC8"/>
        <w:rPr>
          <w:rFonts w:asciiTheme="minorHAnsi" w:eastAsiaTheme="minorEastAsia" w:hAnsiTheme="minorHAnsi" w:cstheme="minorBidi"/>
          <w:b w:val="0"/>
          <w:noProof/>
          <w:kern w:val="2"/>
          <w:sz w:val="24"/>
          <w:szCs w:val="24"/>
          <w:lang w:val="en-US"/>
          <w14:ligatures w14:val="standardContextual"/>
        </w:rPr>
      </w:pPr>
      <w:r>
        <w:rPr>
          <w:noProof/>
        </w:rPr>
        <w:t>Annex B (informative): Withdrawn API versions</w:t>
      </w:r>
      <w:r>
        <w:rPr>
          <w:noProof/>
        </w:rPr>
        <w:tab/>
      </w:r>
      <w:r>
        <w:rPr>
          <w:noProof/>
        </w:rPr>
        <w:fldChar w:fldCharType="begin"/>
      </w:r>
      <w:r>
        <w:rPr>
          <w:noProof/>
        </w:rPr>
        <w:instrText xml:space="preserve"> PAGEREF _Toc215001006 \h </w:instrText>
      </w:r>
      <w:r>
        <w:rPr>
          <w:noProof/>
        </w:rPr>
      </w:r>
      <w:r>
        <w:rPr>
          <w:noProof/>
        </w:rPr>
        <w:fldChar w:fldCharType="separate"/>
      </w:r>
      <w:r>
        <w:rPr>
          <w:noProof/>
        </w:rPr>
        <w:t>325</w:t>
      </w:r>
      <w:r>
        <w:rPr>
          <w:noProof/>
        </w:rPr>
        <w:fldChar w:fldCharType="end"/>
      </w:r>
    </w:p>
    <w:p w14:paraId="7C7FAD63" w14:textId="400F3F5F" w:rsidR="0082548B" w:rsidRDefault="0082548B">
      <w:pPr>
        <w:pStyle w:val="TOC1"/>
        <w:rPr>
          <w:rFonts w:asciiTheme="minorHAnsi" w:eastAsiaTheme="minorEastAsia" w:hAnsiTheme="minorHAnsi" w:cstheme="minorBidi"/>
          <w:noProof/>
          <w:kern w:val="2"/>
          <w:sz w:val="24"/>
          <w:szCs w:val="24"/>
          <w:lang w:val="en-US"/>
          <w14:ligatures w14:val="standardContextual"/>
        </w:rPr>
      </w:pPr>
      <w:r>
        <w:rPr>
          <w:noProof/>
        </w:rPr>
        <w:t>B.1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_Toc215001007 \h </w:instrText>
      </w:r>
      <w:r>
        <w:rPr>
          <w:noProof/>
        </w:rPr>
      </w:r>
      <w:r>
        <w:rPr>
          <w:noProof/>
        </w:rPr>
        <w:fldChar w:fldCharType="separate"/>
      </w:r>
      <w:r>
        <w:rPr>
          <w:noProof/>
        </w:rPr>
        <w:t>325</w:t>
      </w:r>
      <w:r>
        <w:rPr>
          <w:noProof/>
        </w:rPr>
        <w:fldChar w:fldCharType="end"/>
      </w:r>
    </w:p>
    <w:p w14:paraId="492BA07B" w14:textId="07718637" w:rsidR="0082548B" w:rsidRDefault="0082548B">
      <w:pPr>
        <w:pStyle w:val="TOC8"/>
        <w:rPr>
          <w:rFonts w:asciiTheme="minorHAnsi" w:eastAsiaTheme="minorEastAsia" w:hAnsiTheme="minorHAnsi" w:cstheme="minorBidi"/>
          <w:b w:val="0"/>
          <w:noProof/>
          <w:kern w:val="2"/>
          <w:sz w:val="24"/>
          <w:szCs w:val="24"/>
          <w:lang w:val="en-US"/>
          <w14:ligatures w14:val="standardContextual"/>
        </w:rPr>
      </w:pPr>
      <w:r>
        <w:rPr>
          <w:noProof/>
        </w:rPr>
        <w:t>Annex C (informative): Change history</w:t>
      </w:r>
      <w:r>
        <w:rPr>
          <w:noProof/>
        </w:rPr>
        <w:tab/>
      </w:r>
      <w:r>
        <w:rPr>
          <w:noProof/>
        </w:rPr>
        <w:fldChar w:fldCharType="begin"/>
      </w:r>
      <w:r>
        <w:rPr>
          <w:noProof/>
        </w:rPr>
        <w:instrText xml:space="preserve"> PAGEREF _Toc215001008 \h </w:instrText>
      </w:r>
      <w:r>
        <w:rPr>
          <w:noProof/>
        </w:rPr>
      </w:r>
      <w:r>
        <w:rPr>
          <w:noProof/>
        </w:rPr>
        <w:fldChar w:fldCharType="separate"/>
      </w:r>
      <w:r>
        <w:rPr>
          <w:noProof/>
        </w:rPr>
        <w:t>326</w:t>
      </w:r>
      <w:r>
        <w:rPr>
          <w:noProof/>
        </w:rPr>
        <w:fldChar w:fldCharType="end"/>
      </w:r>
    </w:p>
    <w:p w14:paraId="3F7425D2" w14:textId="29B86FB8"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11" w:name="foreword"/>
      <w:bookmarkStart w:id="12" w:name="_Toc2086433"/>
      <w:bookmarkStart w:id="13" w:name="_Toc24978711"/>
      <w:bookmarkStart w:id="14" w:name="_Toc34346436"/>
      <w:bookmarkStart w:id="15" w:name="_Toc34740513"/>
      <w:bookmarkStart w:id="16" w:name="_Toc34747872"/>
      <w:bookmarkStart w:id="17" w:name="_Toc34748248"/>
      <w:bookmarkStart w:id="18" w:name="_Toc34749238"/>
      <w:bookmarkStart w:id="19" w:name="_Toc49689685"/>
      <w:bookmarkStart w:id="20" w:name="_Toc56336769"/>
      <w:bookmarkStart w:id="21" w:name="_Toc73443585"/>
      <w:bookmarkStart w:id="22" w:name="_Toc215000372"/>
      <w:bookmarkEnd w:id="11"/>
      <w:r w:rsidRPr="004D3578">
        <w:t>Foreword</w:t>
      </w:r>
      <w:bookmarkEnd w:id="12"/>
      <w:bookmarkEnd w:id="13"/>
      <w:bookmarkEnd w:id="14"/>
      <w:bookmarkEnd w:id="15"/>
      <w:bookmarkEnd w:id="16"/>
      <w:bookmarkEnd w:id="17"/>
      <w:bookmarkEnd w:id="18"/>
      <w:bookmarkEnd w:id="19"/>
      <w:bookmarkEnd w:id="20"/>
      <w:bookmarkEnd w:id="21"/>
      <w:bookmarkEnd w:id="22"/>
    </w:p>
    <w:p w14:paraId="3CA585F8" w14:textId="77777777" w:rsidR="00080512" w:rsidRPr="004D3578" w:rsidRDefault="00080512">
      <w:r w:rsidRPr="004D3578">
        <w:t xml:space="preserve">This Technical </w:t>
      </w:r>
      <w:bookmarkStart w:id="23" w:name="spectype3"/>
      <w:r w:rsidRPr="00FC4C9C">
        <w:t>Specification</w:t>
      </w:r>
      <w:bookmarkEnd w:id="23"/>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24" w:name="introduction"/>
      <w:bookmarkStart w:id="25" w:name="_Toc21948839"/>
      <w:bookmarkStart w:id="26" w:name="_Toc24978712"/>
      <w:bookmarkStart w:id="27" w:name="_Toc34346437"/>
      <w:bookmarkStart w:id="28" w:name="_Toc34740514"/>
      <w:bookmarkStart w:id="29" w:name="_Toc34747873"/>
      <w:bookmarkStart w:id="30" w:name="_Toc34748249"/>
      <w:bookmarkStart w:id="31" w:name="_Toc34749239"/>
      <w:bookmarkStart w:id="32" w:name="_Toc49689686"/>
      <w:bookmarkStart w:id="33" w:name="_Toc56336770"/>
      <w:bookmarkStart w:id="34" w:name="_Toc73443586"/>
      <w:bookmarkStart w:id="35" w:name="_Toc215000373"/>
      <w:bookmarkEnd w:id="24"/>
      <w:r w:rsidRPr="00F91D2F">
        <w:t>1</w:t>
      </w:r>
      <w:r w:rsidRPr="00F91D2F">
        <w:tab/>
        <w:t>Scope</w:t>
      </w:r>
      <w:bookmarkEnd w:id="25"/>
      <w:bookmarkEnd w:id="26"/>
      <w:bookmarkEnd w:id="27"/>
      <w:bookmarkEnd w:id="28"/>
      <w:bookmarkEnd w:id="29"/>
      <w:bookmarkEnd w:id="30"/>
      <w:bookmarkEnd w:id="31"/>
      <w:bookmarkEnd w:id="32"/>
      <w:bookmarkEnd w:id="33"/>
      <w:bookmarkEnd w:id="34"/>
      <w:bookmarkEnd w:id="35"/>
    </w:p>
    <w:p w14:paraId="4CEE658A" w14:textId="77777777" w:rsidR="005D4300" w:rsidRPr="00F91D2F" w:rsidRDefault="005D4300" w:rsidP="005D4300">
      <w:bookmarkStart w:id="36" w:name="_Toc21948840"/>
      <w:bookmarkStart w:id="37" w:name="_Toc24978713"/>
      <w:bookmarkStart w:id="38" w:name="_Toc34346438"/>
      <w:bookmarkStart w:id="39" w:name="_Toc34740515"/>
      <w:bookmarkStart w:id="40" w:name="_Toc34747874"/>
      <w:bookmarkStart w:id="41" w:name="_Toc34748250"/>
      <w:bookmarkStart w:id="42" w:name="_Toc34749240"/>
      <w:bookmarkStart w:id="43" w:name="_Toc49689687"/>
      <w:bookmarkStart w:id="44" w:name="_Toc56336771"/>
      <w:bookmarkStart w:id="45"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49CBEE99"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46" w:name="_Toc215000374"/>
      <w:r w:rsidRPr="00F91D2F">
        <w:t>2</w:t>
      </w:r>
      <w:r w:rsidRPr="00F91D2F">
        <w:tab/>
        <w:t>References</w:t>
      </w:r>
      <w:bookmarkEnd w:id="36"/>
      <w:bookmarkEnd w:id="37"/>
      <w:bookmarkEnd w:id="38"/>
      <w:bookmarkEnd w:id="39"/>
      <w:bookmarkEnd w:id="40"/>
      <w:bookmarkEnd w:id="41"/>
      <w:bookmarkEnd w:id="42"/>
      <w:bookmarkEnd w:id="43"/>
      <w:bookmarkEnd w:id="44"/>
      <w:bookmarkEnd w:id="45"/>
      <w:bookmarkEnd w:id="46"/>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33CCB209" w:rsidR="00FC4C9C" w:rsidRPr="00F91D2F" w:rsidRDefault="00FC4C9C" w:rsidP="00FC4C9C">
      <w:pPr>
        <w:pStyle w:val="EX"/>
      </w:pPr>
      <w:r w:rsidRPr="00F91D2F">
        <w:t>[8]</w:t>
      </w:r>
      <w:r w:rsidRPr="00F91D2F">
        <w:tab/>
      </w:r>
      <w:r w:rsidR="003C2CED">
        <w:t>IETF RFC </w:t>
      </w:r>
      <w:r w:rsidR="0038150D">
        <w:t>9113</w:t>
      </w:r>
      <w:r w:rsidR="003C2CED" w:rsidRPr="00F91D2F">
        <w:t>:</w:t>
      </w:r>
      <w:r w:rsidRPr="00F91D2F">
        <w:t xml:space="preserve"> "HTTP/2".</w:t>
      </w:r>
    </w:p>
    <w:p w14:paraId="4154959C" w14:textId="16107CBC" w:rsidR="00FC4C9C" w:rsidRPr="00F91D2F" w:rsidRDefault="00FC4C9C" w:rsidP="00FC4C9C">
      <w:pPr>
        <w:pStyle w:val="EX"/>
        <w:rPr>
          <w:rStyle w:val="Hyperlink"/>
          <w:rFonts w:eastAsia="DengXian"/>
        </w:rPr>
      </w:pPr>
      <w:bookmarkStart w:id="47"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2" w:history="1">
        <w:r w:rsidR="00EB6C6A" w:rsidRPr="00156FED">
          <w:rPr>
            <w:rStyle w:val="Hyperlink"/>
            <w:noProof/>
          </w:rPr>
          <w:t>https://spec.openapis.org/oas/v3.0.0</w:t>
        </w:r>
      </w:hyperlink>
      <w:r w:rsidR="00EB6C6A" w:rsidRPr="00690A26">
        <w:rPr>
          <w:noProof/>
        </w:rPr>
        <w:t>.</w:t>
      </w:r>
    </w:p>
    <w:bookmarkEnd w:id="47"/>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18DC975C" w:rsidR="00FC4C9C" w:rsidRPr="00F91D2F" w:rsidRDefault="00FC4C9C" w:rsidP="00FC4C9C">
      <w:pPr>
        <w:pStyle w:val="EX"/>
      </w:pPr>
      <w:r w:rsidRPr="00F91D2F">
        <w:t>[11]</w:t>
      </w:r>
      <w:r w:rsidRPr="00F91D2F">
        <w:tab/>
      </w:r>
      <w:r w:rsidR="003C2CED">
        <w:t>IETF RFC </w:t>
      </w:r>
      <w:r w:rsidR="00FB0EA1">
        <w:t>9457</w:t>
      </w:r>
      <w:r w:rsidR="003C2CED" w:rsidRPr="00F91D2F">
        <w:t>:</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Default="00BD16FE" w:rsidP="00FC4C9C">
      <w:pPr>
        <w:pStyle w:val="EX"/>
      </w:pPr>
      <w:r>
        <w:t>[43]</w:t>
      </w:r>
      <w:r>
        <w:tab/>
        <w:t>3GPP TS 23.218: "</w:t>
      </w:r>
      <w:r w:rsidRPr="00CB0BE8">
        <w:t>IP Multimedia (IM) session handling; IM call model; Stage 2</w:t>
      </w:r>
      <w:r>
        <w:t>".</w:t>
      </w:r>
    </w:p>
    <w:p w14:paraId="2CC53C6D" w14:textId="369B6177" w:rsidR="00BE4AE0" w:rsidRPr="00D5668C" w:rsidRDefault="00BE4AE0" w:rsidP="00FC4C9C">
      <w:pPr>
        <w:pStyle w:val="EX"/>
      </w:pPr>
      <w:r>
        <w:rPr>
          <w:rFonts w:hint="eastAsia"/>
          <w:lang w:eastAsia="zh-CN"/>
        </w:rPr>
        <w:t>[</w:t>
      </w:r>
      <w:r>
        <w:rPr>
          <w:lang w:eastAsia="zh-CN"/>
        </w:rPr>
        <w:t>44</w:t>
      </w:r>
      <w:r>
        <w:rPr>
          <w:rFonts w:hint="eastAsia"/>
          <w:lang w:eastAsia="zh-CN"/>
        </w:rPr>
        <w:t>]</w:t>
      </w:r>
      <w:r>
        <w:rPr>
          <w:lang w:eastAsia="zh-CN"/>
        </w:rPr>
        <w:tab/>
      </w:r>
      <w:r>
        <w:t>3GPP TS </w:t>
      </w:r>
      <w:bookmarkStart w:id="48" w:name="OLE_LINK17"/>
      <w:r>
        <w:t>2</w:t>
      </w:r>
      <w:r>
        <w:rPr>
          <w:rFonts w:hint="eastAsia"/>
          <w:lang w:eastAsia="zh-CN"/>
        </w:rPr>
        <w:t>9</w:t>
      </w:r>
      <w:r>
        <w:t>.</w:t>
      </w:r>
      <w:r>
        <w:rPr>
          <w:rFonts w:hint="eastAsia"/>
          <w:lang w:eastAsia="zh-CN"/>
        </w:rPr>
        <w:t>175</w:t>
      </w:r>
      <w:bookmarkEnd w:id="48"/>
      <w:r>
        <w:t>: "</w:t>
      </w:r>
      <w:r w:rsidRPr="003D3A4F">
        <w:t>IP Multimedia Subsystem (IMS) Application Server (AS) Services</w:t>
      </w:r>
      <w:r w:rsidRPr="00CB0BE8">
        <w:t xml:space="preserve">; Stage </w:t>
      </w:r>
      <w:r>
        <w:rPr>
          <w:rFonts w:hint="eastAsia"/>
          <w:lang w:eastAsia="zh-CN"/>
        </w:rPr>
        <w:t>3</w:t>
      </w:r>
      <w:r>
        <w:t>".</w:t>
      </w:r>
    </w:p>
    <w:p w14:paraId="0BDE86A2" w14:textId="77777777" w:rsidR="00FC4C9C" w:rsidRPr="00F91D2F" w:rsidRDefault="00FC4C9C" w:rsidP="001901CD">
      <w:pPr>
        <w:pStyle w:val="Heading1"/>
      </w:pPr>
      <w:bookmarkStart w:id="49" w:name="_Toc21948841"/>
      <w:bookmarkStart w:id="50" w:name="_Toc24978714"/>
      <w:bookmarkStart w:id="51" w:name="_Toc34346439"/>
      <w:bookmarkStart w:id="52" w:name="_Toc34740516"/>
      <w:bookmarkStart w:id="53" w:name="_Toc34747875"/>
      <w:bookmarkStart w:id="54" w:name="_Toc34748251"/>
      <w:bookmarkStart w:id="55" w:name="_Toc34749241"/>
      <w:bookmarkStart w:id="56" w:name="_Toc49689688"/>
      <w:bookmarkStart w:id="57" w:name="_Toc56336772"/>
      <w:bookmarkStart w:id="58" w:name="_Toc73443588"/>
      <w:bookmarkStart w:id="59" w:name="_Toc215000375"/>
      <w:r w:rsidRPr="00F91D2F">
        <w:t>3</w:t>
      </w:r>
      <w:r w:rsidRPr="00F91D2F">
        <w:tab/>
        <w:t>Definitions of terms, symbols and abbreviations</w:t>
      </w:r>
      <w:bookmarkEnd w:id="49"/>
      <w:bookmarkEnd w:id="50"/>
      <w:bookmarkEnd w:id="51"/>
      <w:bookmarkEnd w:id="52"/>
      <w:bookmarkEnd w:id="53"/>
      <w:bookmarkEnd w:id="54"/>
      <w:bookmarkEnd w:id="55"/>
      <w:bookmarkEnd w:id="56"/>
      <w:bookmarkEnd w:id="57"/>
      <w:bookmarkEnd w:id="58"/>
      <w:bookmarkEnd w:id="59"/>
    </w:p>
    <w:p w14:paraId="72DFA88D" w14:textId="77777777" w:rsidR="00FC4C9C" w:rsidRPr="00F91D2F" w:rsidRDefault="00FC4C9C" w:rsidP="001901CD">
      <w:pPr>
        <w:pStyle w:val="Heading2"/>
      </w:pPr>
      <w:bookmarkStart w:id="60" w:name="_Toc21948842"/>
      <w:bookmarkStart w:id="61" w:name="_Toc24978715"/>
      <w:bookmarkStart w:id="62" w:name="_Toc34346440"/>
      <w:bookmarkStart w:id="63" w:name="_Toc34740517"/>
      <w:bookmarkStart w:id="64" w:name="_Toc34747876"/>
      <w:bookmarkStart w:id="65" w:name="_Toc34748252"/>
      <w:bookmarkStart w:id="66" w:name="_Toc34749242"/>
      <w:bookmarkStart w:id="67" w:name="_Toc49689689"/>
      <w:bookmarkStart w:id="68" w:name="_Toc56336773"/>
      <w:bookmarkStart w:id="69" w:name="_Toc73443589"/>
      <w:bookmarkStart w:id="70" w:name="_Toc215000376"/>
      <w:r w:rsidRPr="00F91D2F">
        <w:t>3.1</w:t>
      </w:r>
      <w:r w:rsidRPr="00F91D2F">
        <w:tab/>
        <w:t>Terms</w:t>
      </w:r>
      <w:bookmarkEnd w:id="60"/>
      <w:bookmarkEnd w:id="61"/>
      <w:bookmarkEnd w:id="62"/>
      <w:bookmarkEnd w:id="63"/>
      <w:bookmarkEnd w:id="64"/>
      <w:bookmarkEnd w:id="65"/>
      <w:bookmarkEnd w:id="66"/>
      <w:bookmarkEnd w:id="67"/>
      <w:bookmarkEnd w:id="68"/>
      <w:bookmarkEnd w:id="69"/>
      <w:bookmarkEnd w:id="70"/>
    </w:p>
    <w:p w14:paraId="09520FCE" w14:textId="77777777" w:rsidR="004A2448" w:rsidRDefault="004A2448" w:rsidP="004A2448">
      <w:pPr>
        <w:keepNext/>
      </w:pPr>
      <w:bookmarkStart w:id="71" w:name="_Toc21948843"/>
      <w:bookmarkStart w:id="72"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73" w:name="_Toc34346441"/>
      <w:bookmarkStart w:id="74" w:name="_Toc34740518"/>
      <w:bookmarkStart w:id="75" w:name="_Toc34747877"/>
      <w:bookmarkStart w:id="76" w:name="_Toc34748253"/>
      <w:bookmarkStart w:id="77" w:name="_Toc34749243"/>
      <w:bookmarkStart w:id="78" w:name="_Toc49689690"/>
      <w:bookmarkStart w:id="79" w:name="_Toc56336774"/>
      <w:bookmarkStart w:id="80" w:name="_Toc73443590"/>
      <w:bookmarkStart w:id="81" w:name="_Toc215000377"/>
      <w:r w:rsidRPr="00F91D2F">
        <w:t>3.2</w:t>
      </w:r>
      <w:r w:rsidRPr="00F91D2F">
        <w:tab/>
      </w:r>
      <w:bookmarkEnd w:id="71"/>
      <w:bookmarkEnd w:id="72"/>
      <w:bookmarkEnd w:id="73"/>
      <w:bookmarkEnd w:id="74"/>
      <w:bookmarkEnd w:id="75"/>
      <w:bookmarkEnd w:id="76"/>
      <w:r w:rsidR="005877DF">
        <w:t>Symbols</w:t>
      </w:r>
      <w:bookmarkEnd w:id="77"/>
      <w:bookmarkEnd w:id="78"/>
      <w:bookmarkEnd w:id="79"/>
      <w:bookmarkEnd w:id="80"/>
      <w:bookmarkEnd w:id="81"/>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82" w:name="_Toc21948844"/>
      <w:bookmarkStart w:id="83" w:name="_Toc24978717"/>
      <w:bookmarkStart w:id="84" w:name="_Toc34346442"/>
      <w:bookmarkStart w:id="85" w:name="_Toc34740519"/>
      <w:bookmarkStart w:id="86" w:name="_Toc34747878"/>
      <w:bookmarkStart w:id="87" w:name="_Toc34748254"/>
      <w:bookmarkStart w:id="88" w:name="_Toc34749244"/>
      <w:bookmarkStart w:id="89" w:name="_Toc49689691"/>
      <w:bookmarkStart w:id="90" w:name="_Toc56336775"/>
      <w:bookmarkStart w:id="91" w:name="_Toc73443591"/>
      <w:bookmarkStart w:id="92" w:name="_Toc215000378"/>
      <w:r w:rsidRPr="00F91D2F">
        <w:t>3.3</w:t>
      </w:r>
      <w:r w:rsidRPr="00F91D2F">
        <w:tab/>
        <w:t>Abbreviations</w:t>
      </w:r>
      <w:bookmarkEnd w:id="82"/>
      <w:bookmarkEnd w:id="83"/>
      <w:bookmarkEnd w:id="84"/>
      <w:bookmarkEnd w:id="85"/>
      <w:bookmarkEnd w:id="86"/>
      <w:bookmarkEnd w:id="87"/>
      <w:bookmarkEnd w:id="88"/>
      <w:bookmarkEnd w:id="89"/>
      <w:bookmarkEnd w:id="90"/>
      <w:bookmarkEnd w:id="91"/>
      <w:bookmarkEnd w:id="92"/>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37AC93FB" w14:textId="77777777" w:rsidR="00040643" w:rsidRPr="006276FC" w:rsidRDefault="00040643" w:rsidP="00040643">
      <w:pPr>
        <w:pStyle w:val="EW"/>
        <w:rPr>
          <w:lang w:eastAsia="zh-CN"/>
        </w:rPr>
      </w:pPr>
      <w:r>
        <w:rPr>
          <w:rFonts w:hint="eastAsia"/>
          <w:lang w:eastAsia="zh-CN"/>
        </w:rPr>
        <w:t>D</w:t>
      </w:r>
      <w:r>
        <w:rPr>
          <w:lang w:eastAsia="zh-CN"/>
        </w:rPr>
        <w:t>CSF</w:t>
      </w:r>
      <w:r>
        <w:rPr>
          <w:lang w:eastAsia="zh-CN"/>
        </w:rPr>
        <w:tab/>
        <w:t>Data Channel Signalling Function</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Default="001C6E2A" w:rsidP="001C6E2A">
      <w:pPr>
        <w:pStyle w:val="EW"/>
      </w:pPr>
      <w:r w:rsidRPr="006A7EE2">
        <w:t>NAI</w:t>
      </w:r>
      <w:r w:rsidRPr="006A7EE2">
        <w:tab/>
        <w:t>Network Access Identifier</w:t>
      </w:r>
    </w:p>
    <w:p w14:paraId="0006EA47" w14:textId="16F44024" w:rsidR="009E53D4" w:rsidRPr="006A7EE2" w:rsidRDefault="009E53D4" w:rsidP="009E53D4">
      <w:pPr>
        <w:pStyle w:val="EW"/>
      </w:pPr>
      <w:r>
        <w:rPr>
          <w:rFonts w:hint="eastAsia"/>
          <w:lang w:eastAsia="zh-CN"/>
        </w:rPr>
        <w:t>NEF</w:t>
      </w:r>
      <w:r>
        <w:rPr>
          <w:lang w:eastAsia="zh-CN"/>
        </w:rPr>
        <w:tab/>
      </w:r>
      <w:r>
        <w:rPr>
          <w:rFonts w:hint="eastAsia"/>
          <w:lang w:eastAsia="zh-CN"/>
        </w:rPr>
        <w:t>Network Exposure Function</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93" w:name="_Toc21948845"/>
      <w:bookmarkStart w:id="94" w:name="_Toc24978718"/>
      <w:bookmarkStart w:id="95" w:name="_Toc34346443"/>
      <w:bookmarkStart w:id="96" w:name="_Toc34740520"/>
      <w:bookmarkStart w:id="97" w:name="_Toc34747879"/>
      <w:bookmarkStart w:id="98" w:name="_Toc34748255"/>
      <w:bookmarkStart w:id="99" w:name="_Toc34749245"/>
      <w:bookmarkStart w:id="100" w:name="_Toc49689692"/>
      <w:bookmarkStart w:id="101" w:name="_Toc56336776"/>
      <w:bookmarkStart w:id="102" w:name="_Toc73443592"/>
      <w:bookmarkStart w:id="103" w:name="_Toc215000379"/>
      <w:r w:rsidRPr="00F91D2F">
        <w:t>4</w:t>
      </w:r>
      <w:r w:rsidRPr="00F91D2F">
        <w:tab/>
        <w:t>Overview</w:t>
      </w:r>
      <w:bookmarkEnd w:id="93"/>
      <w:bookmarkEnd w:id="94"/>
      <w:bookmarkEnd w:id="95"/>
      <w:bookmarkEnd w:id="96"/>
      <w:bookmarkEnd w:id="97"/>
      <w:bookmarkEnd w:id="98"/>
      <w:bookmarkEnd w:id="99"/>
      <w:bookmarkEnd w:id="100"/>
      <w:bookmarkEnd w:id="101"/>
      <w:bookmarkEnd w:id="102"/>
      <w:bookmarkEnd w:id="103"/>
    </w:p>
    <w:p w14:paraId="11864C0F" w14:textId="77777777" w:rsidR="00FC4C9C" w:rsidRPr="00F91D2F" w:rsidRDefault="00FC4C9C" w:rsidP="001901CD">
      <w:pPr>
        <w:pStyle w:val="Heading2"/>
      </w:pPr>
      <w:bookmarkStart w:id="104" w:name="_Toc21948846"/>
      <w:bookmarkStart w:id="105" w:name="_Toc24978719"/>
      <w:bookmarkStart w:id="106" w:name="_Toc34346444"/>
      <w:bookmarkStart w:id="107" w:name="_Toc34740521"/>
      <w:bookmarkStart w:id="108" w:name="_Toc34747880"/>
      <w:bookmarkStart w:id="109" w:name="_Toc34748256"/>
      <w:bookmarkStart w:id="110" w:name="_Toc34749246"/>
      <w:bookmarkStart w:id="111" w:name="_Toc49689693"/>
      <w:bookmarkStart w:id="112" w:name="_Toc56336777"/>
      <w:bookmarkStart w:id="113" w:name="_Toc73443593"/>
      <w:bookmarkStart w:id="114" w:name="_Toc215000380"/>
      <w:r w:rsidRPr="00F91D2F">
        <w:t>4.1</w:t>
      </w:r>
      <w:r w:rsidRPr="00F91D2F">
        <w:tab/>
        <w:t>Introduction</w:t>
      </w:r>
      <w:bookmarkEnd w:id="104"/>
      <w:bookmarkEnd w:id="105"/>
      <w:bookmarkEnd w:id="106"/>
      <w:bookmarkEnd w:id="107"/>
      <w:bookmarkEnd w:id="108"/>
      <w:bookmarkEnd w:id="109"/>
      <w:bookmarkEnd w:id="110"/>
      <w:bookmarkEnd w:id="111"/>
      <w:bookmarkEnd w:id="112"/>
      <w:bookmarkEnd w:id="113"/>
      <w:bookmarkEnd w:id="114"/>
    </w:p>
    <w:p w14:paraId="68208A5A" w14:textId="46DD8EF3" w:rsidR="00FC4C9C" w:rsidRPr="00F91D2F" w:rsidRDefault="00FC4C9C" w:rsidP="00FC4C9C">
      <w:r w:rsidRPr="00F91D2F">
        <w:t>Within the 5GC, the HSS offers services to the S-CSCF, I-CSCF</w:t>
      </w:r>
      <w:r w:rsidR="009C147D">
        <w:t>,</w:t>
      </w:r>
      <w:r w:rsidRPr="00F91D2F">
        <w:t xml:space="preserve"> IMS-AS</w:t>
      </w:r>
      <w:r w:rsidR="009E53D4">
        <w:t>,</w:t>
      </w:r>
      <w:r w:rsidR="00040643">
        <w:t xml:space="preserve"> DCSF</w:t>
      </w:r>
      <w:r w:rsidR="009C147D">
        <w:t xml:space="preserve"> (on the IP Multimedia Subsystem)</w:t>
      </w:r>
      <w:r w:rsidR="009E53D4">
        <w:t>,</w:t>
      </w:r>
      <w:r w:rsidR="009C147D">
        <w:t xml:space="preserve"> GBA BSF</w:t>
      </w:r>
      <w:r w:rsidRPr="00F91D2F">
        <w:t xml:space="preserve"> </w:t>
      </w:r>
      <w:r w:rsidR="009E53D4">
        <w:t xml:space="preserve">and NEF </w:t>
      </w:r>
      <w:r w:rsidRPr="00F91D2F">
        <w:t xml:space="preserve">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3CC1E608" w:rsidR="00FC4C9C" w:rsidRPr="00F91D2F" w:rsidRDefault="009E53D4" w:rsidP="00FC4C9C">
      <w:pPr>
        <w:pStyle w:val="TH"/>
        <w:rPr>
          <w:lang w:eastAsia="zh-CN"/>
        </w:rPr>
      </w:pPr>
      <w:r>
        <w:rPr>
          <w:rFonts w:hint="eastAsia"/>
        </w:rPr>
        <w:object w:dxaOrig="5656" w:dyaOrig="4965" w14:anchorId="3F2D1B99">
          <v:shape id="_x0000_i1027" type="#_x0000_t75" style="width:282.75pt;height:248.2pt" o:ole="">
            <v:imagedata r:id="rId13" o:title=""/>
          </v:shape>
          <o:OLEObject Type="Embed" ProgID="Visio.Drawing.15" ShapeID="_x0000_i1027" DrawAspect="Content" ObjectID="_1825839451" r:id="rId14"/>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115" w:name="_Toc21948847"/>
      <w:bookmarkStart w:id="116" w:name="_Toc24978720"/>
      <w:bookmarkStart w:id="117" w:name="_Toc34346445"/>
      <w:bookmarkStart w:id="118" w:name="_Toc34740522"/>
      <w:bookmarkStart w:id="119" w:name="_Toc34747881"/>
      <w:bookmarkStart w:id="120" w:name="_Toc34748257"/>
      <w:bookmarkStart w:id="121" w:name="_Toc34749247"/>
      <w:bookmarkStart w:id="122" w:name="_Toc49689694"/>
      <w:bookmarkStart w:id="123" w:name="_Toc56336778"/>
      <w:bookmarkStart w:id="124" w:name="_Toc73443594"/>
      <w:bookmarkStart w:id="125" w:name="_Toc215000381"/>
      <w:r w:rsidRPr="00F91D2F">
        <w:t>5</w:t>
      </w:r>
      <w:r w:rsidRPr="00F91D2F">
        <w:tab/>
        <w:t>Services offered by the HSS</w:t>
      </w:r>
      <w:bookmarkEnd w:id="115"/>
      <w:bookmarkEnd w:id="116"/>
      <w:bookmarkEnd w:id="117"/>
      <w:bookmarkEnd w:id="118"/>
      <w:bookmarkEnd w:id="119"/>
      <w:bookmarkEnd w:id="120"/>
      <w:bookmarkEnd w:id="121"/>
      <w:bookmarkEnd w:id="122"/>
      <w:bookmarkEnd w:id="123"/>
      <w:bookmarkEnd w:id="124"/>
      <w:bookmarkEnd w:id="125"/>
    </w:p>
    <w:p w14:paraId="3E2E6146" w14:textId="77777777" w:rsidR="00FC4C9C" w:rsidRPr="00F91D2F" w:rsidRDefault="00FC4C9C" w:rsidP="001901CD">
      <w:pPr>
        <w:pStyle w:val="Heading2"/>
      </w:pPr>
      <w:bookmarkStart w:id="126" w:name="_Toc21948848"/>
      <w:bookmarkStart w:id="127" w:name="_Toc24978721"/>
      <w:bookmarkStart w:id="128" w:name="_Toc34346446"/>
      <w:bookmarkStart w:id="129" w:name="_Toc34740523"/>
      <w:bookmarkStart w:id="130" w:name="_Toc34747882"/>
      <w:bookmarkStart w:id="131" w:name="_Toc34748258"/>
      <w:bookmarkStart w:id="132" w:name="_Toc34749248"/>
      <w:bookmarkStart w:id="133" w:name="_Toc49689695"/>
      <w:bookmarkStart w:id="134" w:name="_Toc56336779"/>
      <w:bookmarkStart w:id="135" w:name="_Toc73443595"/>
      <w:bookmarkStart w:id="136" w:name="_Toc215000382"/>
      <w:r w:rsidRPr="00F91D2F">
        <w:t>5.1</w:t>
      </w:r>
      <w:r w:rsidRPr="00F91D2F">
        <w:tab/>
        <w:t>Introduction</w:t>
      </w:r>
      <w:bookmarkEnd w:id="126"/>
      <w:bookmarkEnd w:id="127"/>
      <w:bookmarkEnd w:id="128"/>
      <w:bookmarkEnd w:id="129"/>
      <w:bookmarkEnd w:id="130"/>
      <w:bookmarkEnd w:id="131"/>
      <w:bookmarkEnd w:id="132"/>
      <w:bookmarkEnd w:id="133"/>
      <w:bookmarkEnd w:id="134"/>
      <w:bookmarkEnd w:id="135"/>
      <w:bookmarkEnd w:id="136"/>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009DCE7A" w14:textId="77777777" w:rsidR="009E53D4" w:rsidRPr="00F91D2F" w:rsidRDefault="009E53D4" w:rsidP="009E53D4">
      <w:pPr>
        <w:pStyle w:val="B1"/>
        <w:rPr>
          <w:lang w:eastAsia="zh-CN"/>
        </w:rPr>
      </w:pPr>
      <w:r>
        <w:rPr>
          <w:rFonts w:hint="eastAsia"/>
          <w:lang w:eastAsia="zh-CN"/>
        </w:rPr>
        <w:t>-</w:t>
      </w:r>
      <w:r>
        <w:rPr>
          <w:lang w:eastAsia="zh-CN"/>
        </w:rPr>
        <w:tab/>
      </w:r>
      <w:r>
        <w:rPr>
          <w:rFonts w:hint="eastAsia"/>
          <w:lang w:eastAsia="zh-CN"/>
        </w:rPr>
        <w:t>Nhss_imsEventExposure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tcPr>
          <w:p w14:paraId="31F7FAB0" w14:textId="77777777" w:rsidR="00C329C6" w:rsidRPr="00EF235D" w:rsidRDefault="00C329C6" w:rsidP="001901CD">
            <w:pPr>
              <w:pStyle w:val="TAH"/>
            </w:pPr>
            <w:r w:rsidRPr="001901CD">
              <w:t>Service Name</w:t>
            </w:r>
          </w:p>
        </w:tc>
        <w:tc>
          <w:tcPr>
            <w:tcW w:w="868" w:type="dxa"/>
          </w:tcPr>
          <w:p w14:paraId="1158F407" w14:textId="77777777" w:rsidR="00C329C6" w:rsidRPr="00EF235D" w:rsidRDefault="00C329C6" w:rsidP="001901CD">
            <w:pPr>
              <w:pStyle w:val="TAH"/>
            </w:pPr>
            <w:r w:rsidRPr="001901CD">
              <w:t>Clause</w:t>
            </w:r>
          </w:p>
        </w:tc>
        <w:tc>
          <w:tcPr>
            <w:tcW w:w="2262" w:type="dxa"/>
          </w:tcPr>
          <w:p w14:paraId="1C966BF7" w14:textId="77777777" w:rsidR="00C329C6" w:rsidRPr="00EF235D" w:rsidRDefault="00C329C6" w:rsidP="001901CD">
            <w:pPr>
              <w:pStyle w:val="TAH"/>
            </w:pPr>
            <w:r w:rsidRPr="001901CD">
              <w:t>Description</w:t>
            </w:r>
          </w:p>
        </w:tc>
        <w:tc>
          <w:tcPr>
            <w:tcW w:w="2970" w:type="dxa"/>
          </w:tcPr>
          <w:p w14:paraId="51B897C7" w14:textId="77777777" w:rsidR="00C329C6" w:rsidRPr="00EF235D" w:rsidRDefault="00C329C6" w:rsidP="001901CD">
            <w:pPr>
              <w:pStyle w:val="TAH"/>
            </w:pPr>
            <w:r w:rsidRPr="001901CD">
              <w:t>OpenAPI Specification File</w:t>
            </w:r>
          </w:p>
        </w:tc>
        <w:tc>
          <w:tcPr>
            <w:tcW w:w="1170" w:type="dxa"/>
          </w:tcPr>
          <w:p w14:paraId="31A39E36" w14:textId="77777777" w:rsidR="00C329C6" w:rsidRPr="00EF235D" w:rsidRDefault="00C329C6" w:rsidP="001901CD">
            <w:pPr>
              <w:pStyle w:val="TAH"/>
            </w:pPr>
            <w:r w:rsidRPr="001901CD">
              <w:t>apiName</w:t>
            </w:r>
          </w:p>
        </w:tc>
        <w:tc>
          <w:tcPr>
            <w:tcW w:w="874" w:type="dxa"/>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tcPr>
          <w:p w14:paraId="00C7EDCC" w14:textId="77777777" w:rsidR="00C329C6" w:rsidRPr="00EF235D" w:rsidRDefault="00C329C6" w:rsidP="006500D3">
            <w:pPr>
              <w:pStyle w:val="PL"/>
            </w:pPr>
            <w:r w:rsidRPr="00EF235D">
              <w:t>Nhss_imsUEContextManagement</w:t>
            </w:r>
          </w:p>
        </w:tc>
        <w:tc>
          <w:tcPr>
            <w:tcW w:w="868" w:type="dxa"/>
          </w:tcPr>
          <w:p w14:paraId="10FA4CFB" w14:textId="77777777" w:rsidR="00C329C6" w:rsidRPr="00EF235D" w:rsidRDefault="00C329C6" w:rsidP="006500D3">
            <w:pPr>
              <w:pStyle w:val="PL"/>
            </w:pPr>
            <w:r w:rsidRPr="00EF235D">
              <w:t>6.1</w:t>
            </w:r>
          </w:p>
        </w:tc>
        <w:tc>
          <w:tcPr>
            <w:tcW w:w="2262" w:type="dxa"/>
          </w:tcPr>
          <w:p w14:paraId="6D67F08E" w14:textId="77777777" w:rsidR="00C329C6" w:rsidRPr="00EF235D" w:rsidRDefault="00C329C6" w:rsidP="006500D3">
            <w:pPr>
              <w:pStyle w:val="PL"/>
            </w:pPr>
            <w:r w:rsidRPr="00EF235D">
              <w:t>Nhss UE Context Management Service for IMS</w:t>
            </w:r>
          </w:p>
        </w:tc>
        <w:tc>
          <w:tcPr>
            <w:tcW w:w="2970" w:type="dxa"/>
          </w:tcPr>
          <w:p w14:paraId="478465D8" w14:textId="77777777" w:rsidR="00C329C6" w:rsidRPr="00EF235D" w:rsidRDefault="00C329C6" w:rsidP="006500D3">
            <w:pPr>
              <w:pStyle w:val="PL"/>
            </w:pPr>
            <w:r w:rsidRPr="00EF235D">
              <w:t>TS29562_Nhss_imsUECM.yaml</w:t>
            </w:r>
          </w:p>
        </w:tc>
        <w:tc>
          <w:tcPr>
            <w:tcW w:w="1170" w:type="dxa"/>
          </w:tcPr>
          <w:p w14:paraId="3D43E111" w14:textId="77777777" w:rsidR="00C329C6" w:rsidRPr="00EF235D" w:rsidRDefault="00C329C6" w:rsidP="006500D3">
            <w:pPr>
              <w:pStyle w:val="PL"/>
            </w:pPr>
            <w:r w:rsidRPr="00EF235D">
              <w:t>nhss-ims-uecm</w:t>
            </w:r>
          </w:p>
        </w:tc>
        <w:tc>
          <w:tcPr>
            <w:tcW w:w="874" w:type="dxa"/>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tcPr>
          <w:p w14:paraId="2C190BEA" w14:textId="77777777" w:rsidR="00C329C6" w:rsidRPr="00EF235D" w:rsidRDefault="00C329C6" w:rsidP="006500D3">
            <w:pPr>
              <w:pStyle w:val="PL"/>
            </w:pPr>
            <w:r w:rsidRPr="00EF235D">
              <w:t>Nhss_imsSubscriberDataManagement</w:t>
            </w:r>
          </w:p>
        </w:tc>
        <w:tc>
          <w:tcPr>
            <w:tcW w:w="868" w:type="dxa"/>
          </w:tcPr>
          <w:p w14:paraId="57EAE679" w14:textId="77777777" w:rsidR="00C329C6" w:rsidRPr="00EF235D" w:rsidRDefault="00C329C6" w:rsidP="006500D3">
            <w:pPr>
              <w:pStyle w:val="PL"/>
            </w:pPr>
            <w:r w:rsidRPr="00EF235D">
              <w:t>6.2</w:t>
            </w:r>
          </w:p>
        </w:tc>
        <w:tc>
          <w:tcPr>
            <w:tcW w:w="2262" w:type="dxa"/>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tcPr>
          <w:p w14:paraId="1F71C02D" w14:textId="77777777" w:rsidR="00C329C6" w:rsidRPr="00EF235D" w:rsidRDefault="00C329C6" w:rsidP="006500D3">
            <w:pPr>
              <w:pStyle w:val="PL"/>
            </w:pPr>
            <w:r w:rsidRPr="00EF235D">
              <w:t>TS29562_Nhss_imsSDM.yaml</w:t>
            </w:r>
          </w:p>
        </w:tc>
        <w:tc>
          <w:tcPr>
            <w:tcW w:w="1170" w:type="dxa"/>
          </w:tcPr>
          <w:p w14:paraId="69E63BB6" w14:textId="77777777" w:rsidR="00C329C6" w:rsidRPr="00EF235D" w:rsidRDefault="00C329C6" w:rsidP="006500D3">
            <w:pPr>
              <w:pStyle w:val="PL"/>
            </w:pPr>
            <w:r w:rsidRPr="00EF235D">
              <w:t>nhss-ims-sdm</w:t>
            </w:r>
          </w:p>
        </w:tc>
        <w:tc>
          <w:tcPr>
            <w:tcW w:w="874" w:type="dxa"/>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tcPr>
          <w:p w14:paraId="66DB677C" w14:textId="77777777" w:rsidR="00C329C6" w:rsidRPr="00EF235D" w:rsidRDefault="00C329C6" w:rsidP="006500D3">
            <w:pPr>
              <w:pStyle w:val="PL"/>
            </w:pPr>
            <w:r w:rsidRPr="00EF235D">
              <w:t>Nhss_imsUEAuthentication</w:t>
            </w:r>
          </w:p>
        </w:tc>
        <w:tc>
          <w:tcPr>
            <w:tcW w:w="868" w:type="dxa"/>
          </w:tcPr>
          <w:p w14:paraId="0A1DEDAC" w14:textId="77777777" w:rsidR="00C329C6" w:rsidRPr="00EF235D" w:rsidRDefault="00C329C6" w:rsidP="006500D3">
            <w:pPr>
              <w:pStyle w:val="PL"/>
            </w:pPr>
            <w:r w:rsidRPr="00EF235D">
              <w:t>6.3</w:t>
            </w:r>
          </w:p>
        </w:tc>
        <w:tc>
          <w:tcPr>
            <w:tcW w:w="2262" w:type="dxa"/>
          </w:tcPr>
          <w:p w14:paraId="393388FF" w14:textId="77777777" w:rsidR="00C329C6" w:rsidRPr="00EF235D" w:rsidRDefault="00C329C6" w:rsidP="006500D3">
            <w:pPr>
              <w:pStyle w:val="PL"/>
            </w:pPr>
            <w:r w:rsidRPr="00EF235D">
              <w:t>Nhss UE Authentication Service for IMS</w:t>
            </w:r>
          </w:p>
        </w:tc>
        <w:tc>
          <w:tcPr>
            <w:tcW w:w="2970" w:type="dxa"/>
          </w:tcPr>
          <w:p w14:paraId="091B6A3E" w14:textId="77777777" w:rsidR="00C329C6" w:rsidRPr="00EF235D" w:rsidRDefault="00C329C6" w:rsidP="006500D3">
            <w:pPr>
              <w:pStyle w:val="PL"/>
            </w:pPr>
            <w:r w:rsidRPr="00EF235D">
              <w:t>TS29562_Nhss_imsUEAU.yaml</w:t>
            </w:r>
          </w:p>
        </w:tc>
        <w:tc>
          <w:tcPr>
            <w:tcW w:w="1170" w:type="dxa"/>
          </w:tcPr>
          <w:p w14:paraId="7BC78A90" w14:textId="77777777" w:rsidR="00C329C6" w:rsidRPr="00EF235D" w:rsidRDefault="00C329C6" w:rsidP="006500D3">
            <w:pPr>
              <w:pStyle w:val="PL"/>
            </w:pPr>
            <w:r w:rsidRPr="00EF235D">
              <w:t>nhss-ims-ueau</w:t>
            </w:r>
          </w:p>
        </w:tc>
        <w:tc>
          <w:tcPr>
            <w:tcW w:w="874" w:type="dxa"/>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tcPr>
          <w:p w14:paraId="14014CAF" w14:textId="351ACCDD" w:rsidR="009C147D" w:rsidRPr="00EF235D" w:rsidRDefault="009C147D" w:rsidP="006500D3">
            <w:pPr>
              <w:pStyle w:val="PL"/>
            </w:pPr>
            <w:r>
              <w:t>Nhss_gbaSubscriberDataManagement</w:t>
            </w:r>
          </w:p>
        </w:tc>
        <w:tc>
          <w:tcPr>
            <w:tcW w:w="868" w:type="dxa"/>
          </w:tcPr>
          <w:p w14:paraId="10E78BE7" w14:textId="40BFAD65" w:rsidR="009C147D" w:rsidRPr="00EF235D" w:rsidRDefault="009C147D" w:rsidP="006500D3">
            <w:pPr>
              <w:pStyle w:val="PL"/>
            </w:pPr>
            <w:r>
              <w:t>6.4</w:t>
            </w:r>
          </w:p>
        </w:tc>
        <w:tc>
          <w:tcPr>
            <w:tcW w:w="2262" w:type="dxa"/>
          </w:tcPr>
          <w:p w14:paraId="1DEEC47C" w14:textId="7CA53C82" w:rsidR="009C147D" w:rsidRPr="00EF235D" w:rsidRDefault="009C147D" w:rsidP="006500D3">
            <w:pPr>
              <w:pStyle w:val="PL"/>
            </w:pPr>
            <w:r>
              <w:t>Nhss Subscriber Data Management Service for GBA</w:t>
            </w:r>
          </w:p>
        </w:tc>
        <w:tc>
          <w:tcPr>
            <w:tcW w:w="2970" w:type="dxa"/>
          </w:tcPr>
          <w:p w14:paraId="6BF478EC" w14:textId="6A0F47F3" w:rsidR="009C147D" w:rsidRPr="00EF235D" w:rsidRDefault="009C147D" w:rsidP="006500D3">
            <w:pPr>
              <w:pStyle w:val="PL"/>
            </w:pPr>
            <w:r w:rsidRPr="00EF235D">
              <w:t>TS29562_Nhss_</w:t>
            </w:r>
            <w:r>
              <w:t>gba</w:t>
            </w:r>
            <w:r w:rsidRPr="00EF235D">
              <w:t>SDM.yaml</w:t>
            </w:r>
          </w:p>
        </w:tc>
        <w:tc>
          <w:tcPr>
            <w:tcW w:w="1170" w:type="dxa"/>
          </w:tcPr>
          <w:p w14:paraId="1CCFF890" w14:textId="674837E0" w:rsidR="009C147D" w:rsidRPr="00EF235D" w:rsidRDefault="009C147D" w:rsidP="006500D3">
            <w:pPr>
              <w:pStyle w:val="PL"/>
            </w:pPr>
            <w:r w:rsidRPr="00EF235D">
              <w:t>nhss-</w:t>
            </w:r>
            <w:r>
              <w:t>gba</w:t>
            </w:r>
            <w:r w:rsidRPr="00EF235D">
              <w:t>-sdm</w:t>
            </w:r>
          </w:p>
        </w:tc>
        <w:tc>
          <w:tcPr>
            <w:tcW w:w="874" w:type="dxa"/>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tcPr>
          <w:p w14:paraId="37B6B683" w14:textId="539495F3" w:rsidR="009C147D" w:rsidRPr="00EF235D" w:rsidRDefault="009C147D" w:rsidP="006500D3">
            <w:pPr>
              <w:pStyle w:val="PL"/>
            </w:pPr>
            <w:r>
              <w:t>Nhss_gbaUEAuthentication</w:t>
            </w:r>
          </w:p>
        </w:tc>
        <w:tc>
          <w:tcPr>
            <w:tcW w:w="868" w:type="dxa"/>
          </w:tcPr>
          <w:p w14:paraId="7784A1E5" w14:textId="05761068" w:rsidR="009C147D" w:rsidRPr="00EF235D" w:rsidRDefault="009C147D" w:rsidP="006500D3">
            <w:pPr>
              <w:pStyle w:val="PL"/>
            </w:pPr>
            <w:r>
              <w:t>6.5</w:t>
            </w:r>
          </w:p>
        </w:tc>
        <w:tc>
          <w:tcPr>
            <w:tcW w:w="2262" w:type="dxa"/>
          </w:tcPr>
          <w:p w14:paraId="3643B405" w14:textId="48C760EC" w:rsidR="009C147D" w:rsidRPr="00EF235D" w:rsidRDefault="009C147D" w:rsidP="006500D3">
            <w:pPr>
              <w:pStyle w:val="PL"/>
            </w:pPr>
            <w:r w:rsidRPr="00EF235D">
              <w:t xml:space="preserve">Nhss UE Authentication Service for </w:t>
            </w:r>
            <w:r>
              <w:t>GBA</w:t>
            </w:r>
          </w:p>
        </w:tc>
        <w:tc>
          <w:tcPr>
            <w:tcW w:w="2970" w:type="dxa"/>
          </w:tcPr>
          <w:p w14:paraId="5E5DF7F6" w14:textId="23DE28E2" w:rsidR="009C147D" w:rsidRPr="00EF235D" w:rsidRDefault="009C147D" w:rsidP="006500D3">
            <w:pPr>
              <w:pStyle w:val="PL"/>
            </w:pPr>
            <w:r w:rsidRPr="00EF235D">
              <w:t>TS29562_Nhss_</w:t>
            </w:r>
            <w:r>
              <w:t>gba</w:t>
            </w:r>
            <w:r w:rsidRPr="00EF235D">
              <w:t>UEAU.yaml</w:t>
            </w:r>
          </w:p>
        </w:tc>
        <w:tc>
          <w:tcPr>
            <w:tcW w:w="1170" w:type="dxa"/>
          </w:tcPr>
          <w:p w14:paraId="55FE7188" w14:textId="1CD33634" w:rsidR="009C147D" w:rsidRPr="00EF235D" w:rsidRDefault="009C147D" w:rsidP="006500D3">
            <w:pPr>
              <w:pStyle w:val="PL"/>
            </w:pPr>
            <w:r w:rsidRPr="00EF235D">
              <w:t>nhss-</w:t>
            </w:r>
            <w:r>
              <w:t>gba</w:t>
            </w:r>
            <w:r w:rsidRPr="00EF235D">
              <w:t>-ueau</w:t>
            </w:r>
          </w:p>
        </w:tc>
        <w:tc>
          <w:tcPr>
            <w:tcW w:w="874" w:type="dxa"/>
          </w:tcPr>
          <w:p w14:paraId="1D564E18" w14:textId="30F54767" w:rsidR="009C147D" w:rsidRPr="00EF235D" w:rsidRDefault="009C147D" w:rsidP="006500D3">
            <w:pPr>
              <w:pStyle w:val="PL"/>
            </w:pPr>
            <w:r>
              <w:t>A.6</w:t>
            </w:r>
          </w:p>
        </w:tc>
      </w:tr>
      <w:tr w:rsidR="009E53D4" w:rsidRPr="00F018FB" w14:paraId="2345EF33" w14:textId="77777777" w:rsidTr="006500D3">
        <w:trPr>
          <w:trHeight w:val="578"/>
        </w:trPr>
        <w:tc>
          <w:tcPr>
            <w:tcW w:w="2445" w:type="dxa"/>
          </w:tcPr>
          <w:p w14:paraId="32DC3C34" w14:textId="1ABC774E" w:rsidR="009E53D4" w:rsidRDefault="009E53D4" w:rsidP="009E53D4">
            <w:pPr>
              <w:pStyle w:val="PL"/>
            </w:pPr>
            <w:r>
              <w:rPr>
                <w:rFonts w:hint="eastAsia"/>
                <w:lang w:eastAsia="zh-CN"/>
              </w:rPr>
              <w:t>Nhss_imsEventExposure</w:t>
            </w:r>
          </w:p>
        </w:tc>
        <w:tc>
          <w:tcPr>
            <w:tcW w:w="868" w:type="dxa"/>
          </w:tcPr>
          <w:p w14:paraId="45FE6710" w14:textId="709DC9D9" w:rsidR="009E53D4" w:rsidRDefault="009E53D4" w:rsidP="009E53D4">
            <w:pPr>
              <w:pStyle w:val="PL"/>
            </w:pPr>
            <w:r>
              <w:rPr>
                <w:rFonts w:hint="eastAsia"/>
                <w:lang w:eastAsia="zh-CN"/>
              </w:rPr>
              <w:t>6.</w:t>
            </w:r>
            <w:r>
              <w:rPr>
                <w:lang w:eastAsia="zh-CN"/>
              </w:rPr>
              <w:t>6</w:t>
            </w:r>
          </w:p>
        </w:tc>
        <w:tc>
          <w:tcPr>
            <w:tcW w:w="2262" w:type="dxa"/>
          </w:tcPr>
          <w:p w14:paraId="4BC4B84A" w14:textId="7C43A698" w:rsidR="009E53D4" w:rsidRPr="00EF235D" w:rsidRDefault="009E53D4" w:rsidP="009E53D4">
            <w:pPr>
              <w:pStyle w:val="PL"/>
            </w:pPr>
            <w:r>
              <w:rPr>
                <w:rFonts w:hint="eastAsia"/>
                <w:lang w:eastAsia="zh-CN"/>
              </w:rPr>
              <w:t xml:space="preserve">Nhss </w:t>
            </w:r>
            <w:r w:rsidRPr="001979A1">
              <w:rPr>
                <w:lang w:eastAsia="zh-CN"/>
              </w:rPr>
              <w:t>subscriber related events</w:t>
            </w:r>
            <w:r>
              <w:rPr>
                <w:rFonts w:hint="eastAsia"/>
                <w:lang w:eastAsia="zh-CN"/>
              </w:rPr>
              <w:t xml:space="preserve"> exposure</w:t>
            </w:r>
          </w:p>
        </w:tc>
        <w:tc>
          <w:tcPr>
            <w:tcW w:w="2970" w:type="dxa"/>
          </w:tcPr>
          <w:p w14:paraId="54DEC2CD" w14:textId="4A5B0D07" w:rsidR="009E53D4" w:rsidRPr="00EF235D" w:rsidRDefault="009E53D4" w:rsidP="009E53D4">
            <w:pPr>
              <w:pStyle w:val="PL"/>
            </w:pPr>
            <w:r>
              <w:rPr>
                <w:rFonts w:hint="eastAsia"/>
                <w:lang w:eastAsia="zh-CN"/>
              </w:rPr>
              <w:t>TS29.562_Nhss_imsEE.yaml</w:t>
            </w:r>
          </w:p>
        </w:tc>
        <w:tc>
          <w:tcPr>
            <w:tcW w:w="1170" w:type="dxa"/>
          </w:tcPr>
          <w:p w14:paraId="00E41D1A" w14:textId="220FB078" w:rsidR="009E53D4" w:rsidRPr="00EF235D" w:rsidRDefault="009E53D4" w:rsidP="009E53D4">
            <w:pPr>
              <w:pStyle w:val="PL"/>
            </w:pPr>
            <w:r>
              <w:rPr>
                <w:rFonts w:hint="eastAsia"/>
                <w:lang w:eastAsia="zh-CN"/>
              </w:rPr>
              <w:t>nhss-ims-ee</w:t>
            </w:r>
          </w:p>
        </w:tc>
        <w:tc>
          <w:tcPr>
            <w:tcW w:w="874" w:type="dxa"/>
          </w:tcPr>
          <w:p w14:paraId="4A3D0DC4" w14:textId="10A96820" w:rsidR="009E53D4" w:rsidRDefault="009E53D4" w:rsidP="009E53D4">
            <w:pPr>
              <w:pStyle w:val="PL"/>
            </w:pPr>
            <w:r>
              <w:rPr>
                <w:rFonts w:hint="eastAsia"/>
                <w:lang w:eastAsia="zh-CN"/>
              </w:rPr>
              <w:t>A.</w:t>
            </w:r>
            <w:r>
              <w:rPr>
                <w:lang w:eastAsia="zh-CN"/>
              </w:rPr>
              <w:t>7</w:t>
            </w:r>
          </w:p>
        </w:tc>
      </w:tr>
    </w:tbl>
    <w:p w14:paraId="6E1DC80F" w14:textId="77777777" w:rsidR="00C329C6" w:rsidRDefault="00C329C6" w:rsidP="00C329C6"/>
    <w:p w14:paraId="0790D79F" w14:textId="77777777"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137" w:name="_Toc21948849"/>
      <w:bookmarkStart w:id="138" w:name="_Toc24978722"/>
      <w:bookmarkStart w:id="139" w:name="_Toc34346447"/>
      <w:bookmarkStart w:id="140" w:name="_Toc34740524"/>
      <w:bookmarkStart w:id="141" w:name="_Toc34747883"/>
      <w:bookmarkStart w:id="142" w:name="_Toc34748259"/>
      <w:bookmarkStart w:id="143" w:name="_Toc34749249"/>
      <w:bookmarkStart w:id="144" w:name="_Toc49689696"/>
      <w:bookmarkStart w:id="145" w:name="_Toc56336780"/>
      <w:bookmarkStart w:id="146" w:name="_Toc73443596"/>
      <w:bookmarkStart w:id="147" w:name="_Toc215000383"/>
      <w:r w:rsidRPr="00F91D2F">
        <w:t>5.2</w:t>
      </w:r>
      <w:r w:rsidRPr="00F91D2F">
        <w:tab/>
        <w:t>Nhss_imsUEContextManagement Service</w:t>
      </w:r>
      <w:bookmarkEnd w:id="137"/>
      <w:bookmarkEnd w:id="138"/>
      <w:bookmarkEnd w:id="139"/>
      <w:bookmarkEnd w:id="140"/>
      <w:bookmarkEnd w:id="141"/>
      <w:bookmarkEnd w:id="142"/>
      <w:bookmarkEnd w:id="143"/>
      <w:bookmarkEnd w:id="144"/>
      <w:bookmarkEnd w:id="145"/>
      <w:bookmarkEnd w:id="146"/>
      <w:bookmarkEnd w:id="147"/>
    </w:p>
    <w:p w14:paraId="201C985D" w14:textId="77777777" w:rsidR="00FC4C9C" w:rsidRPr="00F91D2F" w:rsidRDefault="00FC4C9C" w:rsidP="001901CD">
      <w:pPr>
        <w:pStyle w:val="Heading3"/>
      </w:pPr>
      <w:bookmarkStart w:id="148" w:name="_Toc21948850"/>
      <w:bookmarkStart w:id="149" w:name="_Toc24978723"/>
      <w:bookmarkStart w:id="150" w:name="_Toc34346448"/>
      <w:bookmarkStart w:id="151" w:name="_Toc34740525"/>
      <w:bookmarkStart w:id="152" w:name="_Toc34747884"/>
      <w:bookmarkStart w:id="153" w:name="_Toc34748260"/>
      <w:bookmarkStart w:id="154" w:name="_Toc34749250"/>
      <w:bookmarkStart w:id="155" w:name="_Toc49689697"/>
      <w:bookmarkStart w:id="156" w:name="_Toc56336781"/>
      <w:bookmarkStart w:id="157" w:name="_Toc73443597"/>
      <w:bookmarkStart w:id="158" w:name="_Toc215000384"/>
      <w:r w:rsidRPr="00F91D2F">
        <w:t>5.2.1</w:t>
      </w:r>
      <w:r w:rsidRPr="00F91D2F">
        <w:tab/>
        <w:t>Service Description</w:t>
      </w:r>
      <w:bookmarkEnd w:id="148"/>
      <w:bookmarkEnd w:id="149"/>
      <w:bookmarkEnd w:id="150"/>
      <w:bookmarkEnd w:id="151"/>
      <w:bookmarkEnd w:id="152"/>
      <w:bookmarkEnd w:id="153"/>
      <w:bookmarkEnd w:id="154"/>
      <w:bookmarkEnd w:id="155"/>
      <w:bookmarkEnd w:id="156"/>
      <w:bookmarkEnd w:id="157"/>
      <w:bookmarkEnd w:id="158"/>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159" w:name="_Toc21948851"/>
      <w:bookmarkStart w:id="160" w:name="_Toc24978724"/>
      <w:bookmarkStart w:id="161" w:name="_Toc34346449"/>
      <w:bookmarkStart w:id="162" w:name="_Toc34740526"/>
      <w:bookmarkStart w:id="163" w:name="_Toc34747885"/>
      <w:bookmarkStart w:id="164" w:name="_Toc34748261"/>
      <w:bookmarkStart w:id="165" w:name="_Toc34749251"/>
      <w:bookmarkStart w:id="166" w:name="_Toc49689698"/>
      <w:bookmarkStart w:id="167" w:name="_Toc56336782"/>
      <w:bookmarkStart w:id="168" w:name="_Toc73443598"/>
      <w:bookmarkStart w:id="169" w:name="_Toc215000385"/>
      <w:r w:rsidRPr="00F91D2F">
        <w:t>5.2.2</w:t>
      </w:r>
      <w:r w:rsidRPr="00F91D2F">
        <w:tab/>
        <w:t>Service Operations</w:t>
      </w:r>
      <w:bookmarkEnd w:id="159"/>
      <w:bookmarkEnd w:id="160"/>
      <w:bookmarkEnd w:id="161"/>
      <w:bookmarkEnd w:id="162"/>
      <w:bookmarkEnd w:id="163"/>
      <w:bookmarkEnd w:id="164"/>
      <w:bookmarkEnd w:id="165"/>
      <w:bookmarkEnd w:id="166"/>
      <w:bookmarkEnd w:id="167"/>
      <w:bookmarkEnd w:id="168"/>
      <w:bookmarkEnd w:id="169"/>
    </w:p>
    <w:p w14:paraId="7801F967" w14:textId="77777777" w:rsidR="00FC4C9C" w:rsidRPr="00F91D2F" w:rsidRDefault="00FC4C9C" w:rsidP="001901CD">
      <w:pPr>
        <w:pStyle w:val="Heading4"/>
      </w:pPr>
      <w:bookmarkStart w:id="170" w:name="_Toc21948852"/>
      <w:bookmarkStart w:id="171" w:name="_Toc24978725"/>
      <w:bookmarkStart w:id="172" w:name="_Toc34346450"/>
      <w:bookmarkStart w:id="173" w:name="_Toc34740527"/>
      <w:bookmarkStart w:id="174" w:name="_Toc34747886"/>
      <w:bookmarkStart w:id="175" w:name="_Toc34748262"/>
      <w:bookmarkStart w:id="176" w:name="_Toc34749252"/>
      <w:bookmarkStart w:id="177" w:name="_Toc49689699"/>
      <w:bookmarkStart w:id="178" w:name="_Toc56336783"/>
      <w:bookmarkStart w:id="179" w:name="_Toc73443599"/>
      <w:bookmarkStart w:id="180" w:name="_Toc215000386"/>
      <w:r w:rsidRPr="00F91D2F">
        <w:t>5.2.2.1</w:t>
      </w:r>
      <w:r w:rsidRPr="00F91D2F">
        <w:tab/>
        <w:t>Introduction</w:t>
      </w:r>
      <w:bookmarkEnd w:id="170"/>
      <w:bookmarkEnd w:id="171"/>
      <w:bookmarkEnd w:id="172"/>
      <w:bookmarkEnd w:id="173"/>
      <w:bookmarkEnd w:id="174"/>
      <w:bookmarkEnd w:id="175"/>
      <w:bookmarkEnd w:id="176"/>
      <w:bookmarkEnd w:id="177"/>
      <w:bookmarkEnd w:id="178"/>
      <w:bookmarkEnd w:id="179"/>
      <w:bookmarkEnd w:id="180"/>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39A4555C" w14:textId="77777777" w:rsidR="007666B1" w:rsidRPr="00F91D2F" w:rsidRDefault="007666B1" w:rsidP="007666B1">
      <w:pPr>
        <w:pStyle w:val="B1"/>
        <w:rPr>
          <w:lang w:eastAsia="zh-CN"/>
        </w:rPr>
      </w:pPr>
      <w:r>
        <w:rPr>
          <w:rFonts w:hint="eastAsia"/>
          <w:lang w:eastAsia="zh-CN"/>
        </w:rPr>
        <w:t>-</w:t>
      </w:r>
      <w:r>
        <w:rPr>
          <w:lang w:eastAsia="zh-CN"/>
        </w:rPr>
        <w:tab/>
      </w:r>
      <w:r>
        <w:rPr>
          <w:rFonts w:hint="eastAsia"/>
          <w:lang w:eastAsia="zh-CN"/>
        </w:rPr>
        <w:t>AsInfoGet</w:t>
      </w:r>
    </w:p>
    <w:p w14:paraId="4D1917A1" w14:textId="26CE027C" w:rsidR="001C05F7" w:rsidRPr="00F91D2F" w:rsidRDefault="001C05F7" w:rsidP="001C05F7">
      <w:pPr>
        <w:pStyle w:val="B1"/>
      </w:pPr>
      <w:r>
        <w:t>-</w:t>
      </w:r>
      <w:r>
        <w:tab/>
      </w:r>
      <w:r w:rsidR="00A77EB0">
        <w:rPr>
          <w:rFonts w:hint="eastAsia"/>
          <w:lang w:eastAsia="zh-CN"/>
        </w:rPr>
        <w:t>Ind</w:t>
      </w:r>
      <w:r w:rsidR="00A77EB0" w:rsidRPr="00DF792B">
        <w:rPr>
          <w:lang w:eastAsia="zh-CN"/>
        </w:rPr>
        <w:t>ividual</w:t>
      </w:r>
      <w:r>
        <w:t>ImsasRegistrationInfoGet</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0FE7969A" w:rsidR="00FC4C9C" w:rsidRPr="00F91D2F" w:rsidRDefault="00FC4C9C" w:rsidP="00FC4C9C">
      <w:r w:rsidRPr="00F91D2F">
        <w:t>The Nhss_imsUEContextManagement Service is used by Consumer NFs (I-CSCF/S-CSCF</w:t>
      </w:r>
      <w:r w:rsidR="003D07C5">
        <w:t xml:space="preserve"> or IMS AS</w:t>
      </w:r>
      <w:r w:rsidRPr="00F91D2F">
        <w:t>) to:</w:t>
      </w:r>
    </w:p>
    <w:p w14:paraId="0EB953BF" w14:textId="330CD773" w:rsidR="00FC4C9C" w:rsidRPr="00F91D2F" w:rsidRDefault="00FC4C9C" w:rsidP="00FC4C9C">
      <w:pPr>
        <w:pStyle w:val="B1"/>
      </w:pPr>
      <w:r w:rsidRPr="00F91D2F">
        <w:t>-</w:t>
      </w:r>
      <w:r w:rsidRPr="00F91D2F">
        <w:tab/>
        <w:t>register at the HSS by means of the Registration service operation (S-CSCF</w:t>
      </w:r>
      <w:r w:rsidR="00484FDA">
        <w:t xml:space="preserve"> or IMS AS</w:t>
      </w:r>
      <w:r w:rsidRPr="00F91D2F">
        <w:t>)</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41047459" w:rsidR="00FC4C9C" w:rsidRPr="00F91D2F" w:rsidRDefault="00FC4C9C" w:rsidP="00FC4C9C">
      <w:pPr>
        <w:pStyle w:val="B1"/>
      </w:pPr>
      <w:r w:rsidRPr="00F91D2F">
        <w:t>-</w:t>
      </w:r>
      <w:r w:rsidRPr="00F91D2F">
        <w:tab/>
        <w:t>update registration information stored at the HSS by means of the Update service operation (S-CSCF</w:t>
      </w:r>
      <w:r w:rsidR="00484FDA">
        <w:t xml:space="preserve"> or IMS AS</w:t>
      </w:r>
      <w:r w:rsidRPr="00F91D2F">
        <w:t>)</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181" w:name="_Toc21948853"/>
      <w:bookmarkStart w:id="182" w:name="_Toc24978726"/>
      <w:bookmarkStart w:id="183" w:name="_Toc34346451"/>
      <w:bookmarkStart w:id="184" w:name="_Toc34740528"/>
      <w:bookmarkStart w:id="185" w:name="_Toc34747887"/>
      <w:bookmarkStart w:id="186" w:name="_Toc34748263"/>
      <w:bookmarkStart w:id="187" w:name="_Toc34749253"/>
      <w:bookmarkStart w:id="188" w:name="_Toc49689700"/>
      <w:bookmarkStart w:id="189" w:name="_Toc56336784"/>
      <w:bookmarkStart w:id="190" w:name="_Toc73443600"/>
      <w:r>
        <w:t>-</w:t>
      </w:r>
      <w:r>
        <w:tab/>
        <w:t>delete</w:t>
      </w:r>
      <w:r w:rsidRPr="00251A14">
        <w:t xml:space="preserve"> </w:t>
      </w:r>
      <w:r w:rsidRPr="00F91D2F">
        <w:t>Restoration Information stored at the HSS by means of the RestorationInfo</w:t>
      </w:r>
      <w:r>
        <w:t>Delete</w:t>
      </w:r>
      <w:r w:rsidRPr="00F91D2F">
        <w:t xml:space="preserve"> service operation (S-CSCF)</w:t>
      </w:r>
    </w:p>
    <w:p w14:paraId="761D0282" w14:textId="77777777" w:rsidR="007666B1" w:rsidRPr="00F91D2F" w:rsidRDefault="007666B1" w:rsidP="007666B1">
      <w:r w:rsidRPr="00F91D2F">
        <w:t>The Nhss_imsUEContextManagement Service is used by Consumer NFs (</w:t>
      </w:r>
      <w:r>
        <w:rPr>
          <w:rFonts w:hint="eastAsia"/>
          <w:lang w:eastAsia="zh-CN"/>
        </w:rPr>
        <w:t>NEF</w:t>
      </w:r>
      <w:r w:rsidRPr="00F91D2F">
        <w:t>) to:</w:t>
      </w:r>
    </w:p>
    <w:p w14:paraId="51F62A0A" w14:textId="77777777" w:rsidR="007666B1" w:rsidRPr="00F91D2F" w:rsidRDefault="007666B1" w:rsidP="007666B1">
      <w:pPr>
        <w:pStyle w:val="B1"/>
      </w:pPr>
      <w:r w:rsidRPr="00F91D2F">
        <w:t>-</w:t>
      </w:r>
      <w:r w:rsidRPr="00F91D2F">
        <w:tab/>
        <w:t>re</w:t>
      </w:r>
      <w:r>
        <w:rPr>
          <w:rFonts w:hint="eastAsia"/>
          <w:lang w:eastAsia="zh-CN"/>
        </w:rPr>
        <w:t>trieve the information of the IMS AS served the specific subscriber from the HSS</w:t>
      </w:r>
    </w:p>
    <w:p w14:paraId="56879175" w14:textId="685C70CB" w:rsidR="007666B1" w:rsidRPr="00F91D2F" w:rsidRDefault="007666B1" w:rsidP="007666B1">
      <w:pPr>
        <w:pStyle w:val="B1"/>
      </w:pPr>
      <w:r>
        <w:t>-</w:t>
      </w:r>
      <w:r>
        <w:tab/>
        <w:t>r</w:t>
      </w:r>
      <w:r w:rsidRPr="00F91D2F">
        <w:t xml:space="preserve">etrieve </w:t>
      </w:r>
      <w:r>
        <w:t>registration information of an individual IMS AS instance from</w:t>
      </w:r>
      <w:r w:rsidRPr="00F91D2F">
        <w:t xml:space="preserve"> HSS by means of the </w:t>
      </w:r>
      <w:r w:rsidR="00A77EB0">
        <w:rPr>
          <w:rFonts w:hint="eastAsia"/>
          <w:lang w:eastAsia="zh-CN"/>
        </w:rPr>
        <w:t>Ind</w:t>
      </w:r>
      <w:r w:rsidR="00A77EB0" w:rsidRPr="00DF792B">
        <w:rPr>
          <w:lang w:eastAsia="zh-CN"/>
        </w:rPr>
        <w:t>ividual</w:t>
      </w:r>
      <w:r>
        <w:t>ImsasRegistrationInfoGet</w:t>
      </w:r>
      <w:r w:rsidRPr="00F91D2F">
        <w:t xml:space="preserve"> service operation.</w:t>
      </w:r>
    </w:p>
    <w:p w14:paraId="59039747" w14:textId="77777777" w:rsidR="00FC4C9C" w:rsidRPr="00F91D2F" w:rsidRDefault="00FC4C9C" w:rsidP="001901CD">
      <w:pPr>
        <w:pStyle w:val="Heading4"/>
      </w:pPr>
      <w:bookmarkStart w:id="191" w:name="_Toc215000387"/>
      <w:r w:rsidRPr="00F91D2F">
        <w:t>5.2.2.2</w:t>
      </w:r>
      <w:r w:rsidRPr="00F91D2F">
        <w:tab/>
        <w:t>Registration</w:t>
      </w:r>
      <w:bookmarkEnd w:id="181"/>
      <w:bookmarkEnd w:id="182"/>
      <w:bookmarkEnd w:id="183"/>
      <w:bookmarkEnd w:id="184"/>
      <w:bookmarkEnd w:id="185"/>
      <w:bookmarkEnd w:id="186"/>
      <w:bookmarkEnd w:id="187"/>
      <w:bookmarkEnd w:id="188"/>
      <w:bookmarkEnd w:id="189"/>
      <w:bookmarkEnd w:id="190"/>
      <w:bookmarkEnd w:id="191"/>
    </w:p>
    <w:p w14:paraId="79CF5CFA" w14:textId="77777777" w:rsidR="00FC4C9C" w:rsidRPr="00F91D2F" w:rsidRDefault="00FC4C9C" w:rsidP="001901CD">
      <w:pPr>
        <w:pStyle w:val="Heading5"/>
      </w:pPr>
      <w:bookmarkStart w:id="192" w:name="_Toc21948854"/>
      <w:bookmarkStart w:id="193" w:name="_Toc24978727"/>
      <w:bookmarkStart w:id="194" w:name="_Toc34346452"/>
      <w:bookmarkStart w:id="195" w:name="_Toc34740529"/>
      <w:bookmarkStart w:id="196" w:name="_Toc34747888"/>
      <w:bookmarkStart w:id="197" w:name="_Toc34748264"/>
      <w:bookmarkStart w:id="198" w:name="_Toc34749254"/>
      <w:bookmarkStart w:id="199" w:name="_Toc49689701"/>
      <w:bookmarkStart w:id="200" w:name="_Toc56336785"/>
      <w:bookmarkStart w:id="201" w:name="_Toc73443601"/>
      <w:bookmarkStart w:id="202" w:name="_Toc215000388"/>
      <w:r w:rsidRPr="00F91D2F">
        <w:t>5.2.2.2.1</w:t>
      </w:r>
      <w:r w:rsidRPr="00F91D2F">
        <w:tab/>
        <w:t>General</w:t>
      </w:r>
      <w:bookmarkEnd w:id="192"/>
      <w:bookmarkEnd w:id="193"/>
      <w:bookmarkEnd w:id="194"/>
      <w:bookmarkEnd w:id="195"/>
      <w:bookmarkEnd w:id="196"/>
      <w:bookmarkEnd w:id="197"/>
      <w:bookmarkEnd w:id="198"/>
      <w:bookmarkEnd w:id="199"/>
      <w:bookmarkEnd w:id="200"/>
      <w:bookmarkEnd w:id="201"/>
      <w:bookmarkEnd w:id="202"/>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13FDCF7" w:rsidR="00FC4C9C" w:rsidRPr="00F91D2F" w:rsidRDefault="00FC4C9C" w:rsidP="00FC4C9C">
      <w:r w:rsidRPr="00F91D2F">
        <w:t>NF Consumer is S-CSCF</w:t>
      </w:r>
      <w:r w:rsidR="00484FDA">
        <w:t xml:space="preserve"> or IMS AS</w:t>
      </w:r>
      <w:r w:rsidRPr="00F91D2F">
        <w:t>.</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1605EA1D" w14:textId="77777777" w:rsidR="00484FDA" w:rsidRDefault="00FC4C9C" w:rsidP="00484FDA">
      <w:pPr>
        <w:pStyle w:val="B1"/>
      </w:pPr>
      <w:r w:rsidRPr="00F91D2F">
        <w:t>-</w:t>
      </w:r>
      <w:r w:rsidRPr="00F91D2F">
        <w:tab/>
        <w:t>S-CSCF registration</w:t>
      </w:r>
    </w:p>
    <w:p w14:paraId="2EAF238E" w14:textId="7BF309F6" w:rsidR="00FC4C9C" w:rsidRPr="00F91D2F" w:rsidRDefault="00484FDA" w:rsidP="00484FDA">
      <w:pPr>
        <w:pStyle w:val="B1"/>
      </w:pPr>
      <w:r>
        <w:rPr>
          <w:rFonts w:hint="eastAsia"/>
          <w:lang w:eastAsia="zh-CN"/>
        </w:rPr>
        <w:t>-</w:t>
      </w:r>
      <w:r>
        <w:rPr>
          <w:lang w:eastAsia="zh-CN"/>
        </w:rPr>
        <w:tab/>
        <w:t>IMS AS registration</w:t>
      </w:r>
    </w:p>
    <w:p w14:paraId="0FF3D907" w14:textId="77777777" w:rsidR="00FC4C9C" w:rsidRPr="00F91D2F" w:rsidRDefault="00FC4C9C" w:rsidP="001901CD">
      <w:pPr>
        <w:pStyle w:val="Heading5"/>
      </w:pPr>
      <w:bookmarkStart w:id="203" w:name="_Toc21948855"/>
      <w:bookmarkStart w:id="204" w:name="_Toc24978728"/>
      <w:bookmarkStart w:id="205" w:name="_Toc34346453"/>
      <w:bookmarkStart w:id="206" w:name="_Toc34740530"/>
      <w:bookmarkStart w:id="207" w:name="_Toc34747889"/>
      <w:bookmarkStart w:id="208" w:name="_Toc34748265"/>
      <w:bookmarkStart w:id="209" w:name="_Toc34749255"/>
      <w:bookmarkStart w:id="210" w:name="_Toc49689702"/>
      <w:bookmarkStart w:id="211" w:name="_Toc56336786"/>
      <w:bookmarkStart w:id="212" w:name="_Toc73443602"/>
      <w:bookmarkStart w:id="213" w:name="_Toc215000389"/>
      <w:r w:rsidRPr="00F91D2F">
        <w:t>5.2.2.2.2</w:t>
      </w:r>
      <w:r w:rsidRPr="00F91D2F">
        <w:tab/>
        <w:t>S-CSCF Registration</w:t>
      </w:r>
      <w:bookmarkEnd w:id="203"/>
      <w:bookmarkEnd w:id="204"/>
      <w:bookmarkEnd w:id="205"/>
      <w:bookmarkEnd w:id="206"/>
      <w:bookmarkEnd w:id="207"/>
      <w:bookmarkEnd w:id="208"/>
      <w:bookmarkEnd w:id="209"/>
      <w:bookmarkEnd w:id="210"/>
      <w:bookmarkEnd w:id="211"/>
      <w:bookmarkEnd w:id="212"/>
      <w:bookmarkEnd w:id="213"/>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41DBE1E3" w:rsidR="00FC4C9C" w:rsidRPr="00F91D2F" w:rsidRDefault="003E27AE" w:rsidP="00FC4C9C">
      <w:pPr>
        <w:pStyle w:val="TH"/>
      </w:pPr>
      <w:r w:rsidRPr="00F91D2F">
        <w:object w:dxaOrig="8709" w:dyaOrig="2392" w14:anchorId="237EF035">
          <v:shape id="_x0000_i1028" type="#_x0000_t75" style="width:438.45pt;height:117.75pt" o:ole="">
            <v:imagedata r:id="rId15" o:title=""/>
          </v:shape>
          <o:OLEObject Type="Embed" ProgID="Visio.Drawing.11" ShapeID="_x0000_i1028" DrawAspect="Content" ObjectID="_1825839452" r:id="rId16"/>
        </w:object>
      </w:r>
    </w:p>
    <w:p w14:paraId="3F3F1F5A" w14:textId="2B7596A9" w:rsidR="00FC4C9C" w:rsidRPr="00F91D2F" w:rsidRDefault="00FC4C9C" w:rsidP="00FC4C9C">
      <w:pPr>
        <w:pStyle w:val="TF"/>
      </w:pPr>
      <w:r w:rsidRPr="00F91D2F">
        <w:t>Figure</w:t>
      </w:r>
      <w:r w:rsidR="003E27AE">
        <w:t> </w:t>
      </w:r>
      <w:r w:rsidRPr="00F91D2F">
        <w:t>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14"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14"/>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4A12679" w14:textId="78F86DE4" w:rsidR="003E27AE" w:rsidRPr="003E27AE" w:rsidRDefault="00FC4C9C" w:rsidP="003E27AE">
      <w:pPr>
        <w:pStyle w:val="B1"/>
        <w:rPr>
          <w:rFonts w:eastAsia="SimSun"/>
          <w:lang w:eastAsia="en-US"/>
        </w:rPr>
      </w:pPr>
      <w:r w:rsidRPr="00F91D2F">
        <w:t>2c.</w:t>
      </w:r>
      <w:r w:rsidRPr="00F91D2F">
        <w:tab/>
        <w:t xml:space="preserve">If the operation </w:t>
      </w:r>
      <w:r w:rsidR="00654E5F">
        <w:t>is not authorized due to e.g. received IMS identities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w:t>
      </w:r>
      <w:r w:rsidR="003E27AE">
        <w:t>Extended</w:t>
      </w:r>
      <w:r w:rsidRPr="00F91D2F">
        <w:t>ProblemDetails" element).</w:t>
      </w:r>
    </w:p>
    <w:p w14:paraId="499B7DEC" w14:textId="754DC632" w:rsidR="00FC4C9C" w:rsidRPr="00F91D2F" w:rsidRDefault="003E27AE" w:rsidP="003E27AE">
      <w:pPr>
        <w:pStyle w:val="B1"/>
      </w:pPr>
      <w:r w:rsidRPr="003E27AE">
        <w:rPr>
          <w:rFonts w:eastAsia="SimSun"/>
          <w:lang w:eastAsia="en-US"/>
        </w:rPr>
        <w:tab/>
        <w:t>If the operation is not authorized due to received IMS identities do not exist, HTTP status code "404 N</w:t>
      </w:r>
      <w:r w:rsidRPr="003E27AE">
        <w:rPr>
          <w:rFonts w:eastAsia="SimSun" w:hint="eastAsia"/>
          <w:lang w:eastAsia="zh-CN"/>
        </w:rPr>
        <w:t>ot</w:t>
      </w:r>
      <w:r w:rsidRPr="003E27AE">
        <w:rPr>
          <w:rFonts w:eastAsia="SimSun"/>
          <w:lang w:eastAsia="en-US"/>
        </w:rPr>
        <w:t xml:space="preserve"> Found"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15" w:name="_Toc21948856"/>
      <w:bookmarkStart w:id="216" w:name="_Toc24978729"/>
      <w:bookmarkStart w:id="217" w:name="_Toc34346454"/>
      <w:bookmarkStart w:id="218" w:name="_Toc34740531"/>
      <w:bookmarkStart w:id="219" w:name="_Toc34747890"/>
      <w:bookmarkStart w:id="220" w:name="_Toc34748266"/>
      <w:bookmarkStart w:id="221" w:name="_Toc34749256"/>
      <w:bookmarkStart w:id="222" w:name="_Toc49689703"/>
      <w:bookmarkStart w:id="223" w:name="_Toc56336787"/>
      <w:r>
        <w:t>In the case of redirection, the HSS shall return 3xx status code, which shall contain a Location header with an URI pointing to the endpoint of another HSS (service) instance</w:t>
      </w:r>
      <w:r w:rsidRPr="00DD52D7">
        <w:t>.</w:t>
      </w:r>
    </w:p>
    <w:p w14:paraId="1CB8E2A7" w14:textId="77777777" w:rsidR="00C6298B" w:rsidRDefault="00C6298B" w:rsidP="00C6298B">
      <w:pPr>
        <w:rPr>
          <w:noProof/>
        </w:rPr>
      </w:pPr>
      <w:bookmarkStart w:id="224" w:name="_Toc73443603"/>
      <w:r>
        <w:rPr>
          <w:noProof/>
        </w:rPr>
        <w:t>If the S-CSCF receives from HSS a response message containing the 3gpp-Sbi-Oci HTTP header with the parameter "</w:t>
      </w:r>
      <w:r w:rsidRPr="009C32CD">
        <w:rPr>
          <w:noProof/>
        </w:rPr>
        <w:t>Extend-Registration-Timer</w:t>
      </w:r>
      <w:r>
        <w:rPr>
          <w:noProof/>
        </w:rPr>
        <w:t>" set to "true", as described in</w:t>
      </w:r>
      <w:r w:rsidRPr="009C32CD">
        <w:rPr>
          <w:noProof/>
        </w:rPr>
        <w:t xml:space="preserve"> </w:t>
      </w:r>
      <w:r>
        <w:rPr>
          <w:noProof/>
        </w:rPr>
        <w:t xml:space="preserve">3GPP TS 29.500 [4], the S-CSCF shall </w:t>
      </w:r>
      <w:r w:rsidRPr="009C32CD">
        <w:rPr>
          <w:noProof/>
        </w:rPr>
        <w:t xml:space="preserve">abate the </w:t>
      </w:r>
      <w:r>
        <w:rPr>
          <w:noProof/>
        </w:rPr>
        <w:t xml:space="preserve">received </w:t>
      </w:r>
      <w:r w:rsidRPr="009C32CD">
        <w:rPr>
          <w:noProof/>
        </w:rPr>
        <w:t>traffic by extending the registraton timers of the UEs trying to get access to the network; this situation shall be enforced during the time period indicated in the "Period-of-Validity" parameter</w:t>
      </w:r>
      <w:r>
        <w:rPr>
          <w:noProof/>
        </w:rPr>
        <w:t xml:space="preserve"> of this HTTP header, or until the </w:t>
      </w:r>
      <w:r w:rsidRPr="009C32CD">
        <w:rPr>
          <w:noProof/>
        </w:rPr>
        <w:t xml:space="preserve">"Extend-Registration-Timer" </w:t>
      </w:r>
      <w:r>
        <w:rPr>
          <w:noProof/>
        </w:rPr>
        <w:t>parameter is received with value</w:t>
      </w:r>
      <w:r w:rsidRPr="009C32CD">
        <w:rPr>
          <w:noProof/>
        </w:rPr>
        <w:t xml:space="preserve"> "</w:t>
      </w:r>
      <w:r>
        <w:rPr>
          <w:noProof/>
        </w:rPr>
        <w:t>false</w:t>
      </w:r>
      <w:r w:rsidRPr="009C32CD">
        <w:rPr>
          <w:noProof/>
        </w:rPr>
        <w:t>"</w:t>
      </w:r>
      <w:r>
        <w:rPr>
          <w:noProof/>
        </w:rPr>
        <w:t>.</w:t>
      </w:r>
    </w:p>
    <w:p w14:paraId="7CACE9B2" w14:textId="7C91A752" w:rsidR="00484FDA" w:rsidRPr="00F91D2F" w:rsidRDefault="00484FDA" w:rsidP="00484FDA">
      <w:pPr>
        <w:pStyle w:val="Heading5"/>
      </w:pPr>
      <w:bookmarkStart w:id="225" w:name="_Toc215000390"/>
      <w:r w:rsidRPr="00F91D2F">
        <w:t>5.2.2.2.</w:t>
      </w:r>
      <w:r>
        <w:t>3</w:t>
      </w:r>
      <w:r w:rsidRPr="00F91D2F">
        <w:tab/>
      </w:r>
      <w:r>
        <w:t>I</w:t>
      </w:r>
      <w:r>
        <w:rPr>
          <w:rFonts w:hint="eastAsia"/>
          <w:lang w:eastAsia="zh-CN"/>
        </w:rPr>
        <w:t>MS</w:t>
      </w:r>
      <w:r>
        <w:t xml:space="preserve"> </w:t>
      </w:r>
      <w:r>
        <w:rPr>
          <w:rFonts w:hint="eastAsia"/>
          <w:lang w:eastAsia="zh-CN"/>
        </w:rPr>
        <w:t>AS</w:t>
      </w:r>
      <w:r w:rsidRPr="00F91D2F">
        <w:t xml:space="preserve"> Registration</w:t>
      </w:r>
      <w:bookmarkEnd w:id="225"/>
    </w:p>
    <w:p w14:paraId="108E4761" w14:textId="72AABDDA" w:rsidR="00484FDA" w:rsidRPr="00F91D2F" w:rsidRDefault="00484FDA" w:rsidP="00484FDA">
      <w:r w:rsidRPr="00F91D2F">
        <w:t>Figure</w:t>
      </w:r>
      <w:r>
        <w:t> </w:t>
      </w:r>
      <w:r w:rsidRPr="00F91D2F">
        <w:t>5.2.2.2.</w:t>
      </w:r>
      <w:r>
        <w:t>3</w:t>
      </w:r>
      <w:r w:rsidRPr="00F91D2F">
        <w:t xml:space="preserve">-1 shows a scenario where the </w:t>
      </w:r>
      <w:r>
        <w:rPr>
          <w:rFonts w:hint="eastAsia"/>
          <w:lang w:eastAsia="zh-CN"/>
        </w:rPr>
        <w:t>IMS</w:t>
      </w:r>
      <w:r>
        <w:t xml:space="preserve"> </w:t>
      </w:r>
      <w:r>
        <w:rPr>
          <w:rFonts w:hint="eastAsia"/>
          <w:lang w:eastAsia="zh-CN"/>
        </w:rPr>
        <w:t>AS</w:t>
      </w:r>
      <w:r w:rsidRPr="00F91D2F">
        <w:t xml:space="preserve"> sends a request to register at the HSS. The request contains the IMS UE's identity (/{imsUeId}) which shall be an IMPU, the </w:t>
      </w:r>
      <w:r>
        <w:rPr>
          <w:rFonts w:hint="eastAsia"/>
          <w:lang w:eastAsia="zh-CN"/>
        </w:rPr>
        <w:t>IMS</w:t>
      </w:r>
      <w:r>
        <w:t xml:space="preserve"> </w:t>
      </w:r>
      <w:r>
        <w:rPr>
          <w:rFonts w:hint="eastAsia"/>
          <w:lang w:eastAsia="zh-CN"/>
        </w:rPr>
        <w:t>AS</w:t>
      </w:r>
      <w:r w:rsidRPr="00F91D2F">
        <w:t xml:space="preserve"> Registration Information and the Registration Type.</w:t>
      </w:r>
    </w:p>
    <w:p w14:paraId="3D551580" w14:textId="147B399B" w:rsidR="00484FDA" w:rsidRPr="00F91D2F" w:rsidRDefault="001E3972" w:rsidP="00484FDA">
      <w:pPr>
        <w:pStyle w:val="TH"/>
      </w:pPr>
      <w:r w:rsidRPr="00F91D2F">
        <w:object w:dxaOrig="8708" w:dyaOrig="2391" w14:anchorId="4622FC99">
          <v:shape id="_x0000_i1029" type="#_x0000_t75" style="width:437.25pt;height:116.8pt" o:ole="">
            <v:imagedata r:id="rId17" o:title=""/>
          </v:shape>
          <o:OLEObject Type="Embed" ProgID="Visio.Drawing.11" ShapeID="_x0000_i1029" DrawAspect="Content" ObjectID="_1825839453" r:id="rId18"/>
        </w:object>
      </w:r>
    </w:p>
    <w:p w14:paraId="0426B15C" w14:textId="75BEB42B" w:rsidR="00484FDA" w:rsidRPr="00F91D2F" w:rsidRDefault="00484FDA" w:rsidP="00484FDA">
      <w:pPr>
        <w:pStyle w:val="TF"/>
      </w:pPr>
      <w:r w:rsidRPr="00F91D2F">
        <w:t>Figure 5.2.2.2.</w:t>
      </w:r>
      <w:r>
        <w:t>3</w:t>
      </w:r>
      <w:r w:rsidRPr="00F91D2F">
        <w:t xml:space="preserve">-1: </w:t>
      </w:r>
      <w:r>
        <w:rPr>
          <w:rFonts w:hint="eastAsia"/>
          <w:lang w:eastAsia="zh-CN"/>
        </w:rPr>
        <w:t>IMS</w:t>
      </w:r>
      <w:r>
        <w:t xml:space="preserve"> </w:t>
      </w:r>
      <w:r>
        <w:rPr>
          <w:rFonts w:hint="eastAsia"/>
          <w:lang w:eastAsia="zh-CN"/>
        </w:rPr>
        <w:t>AS</w:t>
      </w:r>
      <w:r w:rsidRPr="00F91D2F">
        <w:t xml:space="preserve"> registration</w:t>
      </w:r>
    </w:p>
    <w:p w14:paraId="5B6ED270" w14:textId="77777777" w:rsidR="00484FDA" w:rsidRPr="00F91D2F" w:rsidRDefault="00484FDA" w:rsidP="00484FDA">
      <w:pPr>
        <w:pStyle w:val="B1"/>
      </w:pPr>
      <w:r>
        <w:t>1.</w:t>
      </w:r>
      <w:r>
        <w:tab/>
      </w:r>
      <w:r w:rsidRPr="00F91D2F">
        <w:t xml:space="preserve">The </w:t>
      </w:r>
      <w:r>
        <w:rPr>
          <w:rFonts w:hint="eastAsia"/>
          <w:lang w:eastAsia="zh-CN"/>
        </w:rPr>
        <w:t>IMS</w:t>
      </w:r>
      <w:r>
        <w:t xml:space="preserve"> </w:t>
      </w:r>
      <w:r>
        <w:rPr>
          <w:rFonts w:hint="eastAsia"/>
          <w:lang w:eastAsia="zh-CN"/>
        </w:rPr>
        <w:t>AS</w:t>
      </w:r>
      <w:r w:rsidRPr="00F91D2F">
        <w:t xml:space="preserve"> sends a PUT request to the resource representing the UE's </w:t>
      </w:r>
      <w:r>
        <w:rPr>
          <w:rFonts w:hint="eastAsia"/>
          <w:lang w:eastAsia="zh-CN"/>
        </w:rPr>
        <w:t>IMS</w:t>
      </w:r>
      <w:r>
        <w:t xml:space="preserve"> </w:t>
      </w:r>
      <w:r>
        <w:rPr>
          <w:rFonts w:hint="eastAsia"/>
          <w:lang w:eastAsia="zh-CN"/>
        </w:rPr>
        <w:t>AS</w:t>
      </w:r>
      <w:r w:rsidRPr="00F91D2F">
        <w:t xml:space="preserve"> registration to </w:t>
      </w:r>
      <w:r>
        <w:rPr>
          <w:rFonts w:hint="eastAsia"/>
          <w:lang w:eastAsia="zh-CN"/>
        </w:rPr>
        <w:t>create</w:t>
      </w:r>
      <w:r>
        <w:t xml:space="preserve"> </w:t>
      </w:r>
      <w:r>
        <w:rPr>
          <w:rFonts w:hint="eastAsia"/>
          <w:lang w:eastAsia="zh-CN"/>
        </w:rPr>
        <w:t>or</w:t>
      </w:r>
      <w:r>
        <w:t xml:space="preserve"> </w:t>
      </w:r>
      <w:r w:rsidRPr="00F91D2F">
        <w:t xml:space="preserve">update </w:t>
      </w:r>
      <w:r>
        <w:rPr>
          <w:rFonts w:hint="eastAsia"/>
          <w:lang w:eastAsia="zh-CN"/>
        </w:rPr>
        <w:t>IMS</w:t>
      </w:r>
      <w:r>
        <w:rPr>
          <w:lang w:eastAsia="zh-CN"/>
        </w:rPr>
        <w:t xml:space="preserve"> </w:t>
      </w:r>
      <w:r>
        <w:rPr>
          <w:rFonts w:hint="eastAsia"/>
          <w:lang w:eastAsia="zh-CN"/>
        </w:rPr>
        <w:t>AS</w:t>
      </w:r>
      <w:r w:rsidRPr="00F91D2F">
        <w:t xml:space="preserve"> registration information.</w:t>
      </w:r>
      <w:r>
        <w:t xml:space="preserve"> </w:t>
      </w:r>
    </w:p>
    <w:p w14:paraId="458BFF7C" w14:textId="5433CFEB" w:rsidR="00484FDA" w:rsidRPr="00F91D2F" w:rsidRDefault="00484FDA" w:rsidP="00484FDA">
      <w:pPr>
        <w:pStyle w:val="B1"/>
      </w:pPr>
      <w:r w:rsidRPr="00F91D2F">
        <w:t>2a.</w:t>
      </w:r>
      <w:r>
        <w:tab/>
        <w:t xml:space="preserve">If the resource already exists, </w:t>
      </w:r>
      <w:r w:rsidRPr="00F91D2F">
        <w:t xml:space="preserve">the HSS updates the </w:t>
      </w:r>
      <w:r>
        <w:rPr>
          <w:rFonts w:hint="eastAsia"/>
          <w:lang w:eastAsia="zh-CN"/>
        </w:rPr>
        <w:t>Imsas</w:t>
      </w:r>
      <w:r w:rsidRPr="00F91D2F">
        <w:t>Registration</w:t>
      </w:r>
      <w:r w:rsidR="00D74DBF">
        <w:t>s</w:t>
      </w:r>
      <w:r w:rsidRPr="00F91D2F">
        <w:t xml:space="preserve"> resource by replacing it with the received resource information and responds with </w:t>
      </w:r>
      <w:r w:rsidR="00D76F96" w:rsidRPr="008F0F14">
        <w:t xml:space="preserve">HTTP status code </w:t>
      </w:r>
      <w:r w:rsidRPr="00F91D2F">
        <w:t>"204 No Content"</w:t>
      </w:r>
      <w:r w:rsidRPr="00654E5F">
        <w:t xml:space="preserve"> </w:t>
      </w:r>
      <w:r>
        <w:t>or "200 OK" with the updated resource information</w:t>
      </w:r>
      <w:r w:rsidRPr="00F91D2F">
        <w:t>.</w:t>
      </w:r>
    </w:p>
    <w:p w14:paraId="26D507FF" w14:textId="62BC5990" w:rsidR="00484FDA" w:rsidRPr="00F91D2F" w:rsidRDefault="00484FDA" w:rsidP="00484FDA">
      <w:pPr>
        <w:pStyle w:val="B1"/>
      </w:pPr>
      <w:r w:rsidRPr="00F91D2F">
        <w:t>2b.</w:t>
      </w:r>
      <w:r w:rsidRPr="00F91D2F">
        <w:tab/>
        <w:t xml:space="preserve">If the resource does not exist (there is no previous </w:t>
      </w:r>
      <w:r>
        <w:t>IMS AS</w:t>
      </w:r>
      <w:r w:rsidRPr="00F91D2F">
        <w:t xml:space="preserve"> information stored in HSS</w:t>
      </w:r>
      <w:r w:rsidR="00D76F96" w:rsidRPr="008F0F14">
        <w:t xml:space="preserve"> for the IMS UE's identity and the IMS AS instance ID</w:t>
      </w:r>
      <w:r w:rsidRPr="00F91D2F">
        <w:t xml:space="preserve">), HSS stores the received </w:t>
      </w:r>
      <w:r>
        <w:t>IMS AS</w:t>
      </w:r>
      <w:r w:rsidRPr="00F91D2F">
        <w:t xml:space="preserve"> registration data and responds with HTTP Status Code "201 </w:t>
      </w:r>
      <w:r w:rsidR="00D76F96">
        <w:t>C</w:t>
      </w:r>
      <w:r w:rsidRPr="00F91D2F">
        <w:t xml:space="preserve">reated". A response body </w:t>
      </w:r>
      <w:r>
        <w:t>is</w:t>
      </w:r>
      <w:r w:rsidRPr="00F91D2F">
        <w:t xml:space="preserve"> included</w:t>
      </w:r>
      <w:r w:rsidRPr="00654E5F">
        <w:t xml:space="preserve"> </w:t>
      </w:r>
      <w:r>
        <w:t>with the created resource</w:t>
      </w:r>
      <w:r w:rsidRPr="00F91D2F">
        <w:t>.</w:t>
      </w:r>
    </w:p>
    <w:p w14:paraId="3EC0D372" w14:textId="32A052A7" w:rsidR="008D1C7E" w:rsidRDefault="00D76F96" w:rsidP="00D76F96">
      <w:pPr>
        <w:pStyle w:val="B1"/>
      </w:pPr>
      <w:r w:rsidRPr="008F0F14">
        <w:tab/>
        <w:t>The HSS checks whether another IMS AS instance of the same IMS AS type is registered for the IMS UE's identity</w:t>
      </w:r>
      <w:r w:rsidR="008D1C7E">
        <w:t>.</w:t>
      </w:r>
      <w:r w:rsidR="008D1C7E" w:rsidRPr="008F0F14">
        <w:t xml:space="preserve"> </w:t>
      </w:r>
      <w:r w:rsidR="008D1C7E">
        <w:t>If the IMS AS includes "IMS AS reassignment for new sessions" indication, HSS keeps the existing IMS AS registration and accepts the newly assigned IMS AS registration and sends a notification to the existing IMS AS to indicate that a new IMS AS is assigned for the IMS UE’s identity, using the AsReassignmentCallbackUri included during the registration of the existing IMS AS. Otherwise,</w:t>
      </w:r>
      <w:r w:rsidRPr="008F0F14">
        <w:t xml:space="preserve"> </w:t>
      </w:r>
      <w:r w:rsidR="008D1C7E">
        <w:t>HSS</w:t>
      </w:r>
      <w:r w:rsidRPr="008F0F14">
        <w:t xml:space="preserve"> removes the registration information associated to </w:t>
      </w:r>
      <w:r w:rsidR="008D1C7E">
        <w:t>the old</w:t>
      </w:r>
      <w:r w:rsidRPr="008F0F14">
        <w:t xml:space="preserve"> IMS AS instance</w:t>
      </w:r>
      <w:r w:rsidR="008D1C7E">
        <w:t>(s) of the same IMS AS Type and initiates a de-registration towards the IMS AS</w:t>
      </w:r>
      <w:r w:rsidRPr="008F0F14">
        <w:t>.</w:t>
      </w:r>
    </w:p>
    <w:p w14:paraId="490952C9" w14:textId="6087B001" w:rsidR="00D76F96" w:rsidRPr="008F0F14" w:rsidRDefault="00E114A5" w:rsidP="00A16D3D">
      <w:pPr>
        <w:pStyle w:val="B1"/>
        <w:ind w:firstLine="0"/>
      </w:pPr>
      <w:r>
        <w:t xml:space="preserve">If the registration information is removed, the HSS </w:t>
      </w:r>
      <w:r w:rsidRPr="002A0BE4">
        <w:rPr>
          <w:lang w:val="en-US"/>
        </w:rPr>
        <w:t>invoke</w:t>
      </w:r>
      <w:r>
        <w:rPr>
          <w:lang w:val="en-US"/>
        </w:rPr>
        <w:t>s</w:t>
      </w:r>
      <w:r w:rsidRPr="002A0BE4">
        <w:rPr>
          <w:lang w:val="en-US"/>
        </w:rPr>
        <w:t xml:space="preserve"> the Deregistration Notification service operation towards the </w:t>
      </w:r>
      <w:r>
        <w:rPr>
          <w:lang w:val="en-US"/>
        </w:rPr>
        <w:t>deregistered</w:t>
      </w:r>
      <w:r w:rsidRPr="002A0BE4">
        <w:rPr>
          <w:lang w:val="en-US"/>
        </w:rPr>
        <w:t xml:space="preserve"> </w:t>
      </w:r>
      <w:r>
        <w:rPr>
          <w:lang w:val="en-US"/>
        </w:rPr>
        <w:t>IMS AS</w:t>
      </w:r>
      <w:r w:rsidRPr="002A0BE4">
        <w:rPr>
          <w:lang w:val="en-US"/>
        </w:rPr>
        <w:t xml:space="preserve"> using the callback URI provided by </w:t>
      </w:r>
      <w:r>
        <w:t>the previously registered IMS AS during registration, as specified in clause 5.2.2.3.3.</w:t>
      </w:r>
    </w:p>
    <w:p w14:paraId="55A09435" w14:textId="565DA302" w:rsidR="00484FDA" w:rsidRPr="00F91D2F" w:rsidRDefault="00484FDA" w:rsidP="00484FDA">
      <w:pPr>
        <w:pStyle w:val="B1"/>
      </w:pPr>
      <w:r w:rsidRPr="00F91D2F">
        <w:t>2c.</w:t>
      </w:r>
      <w:r w:rsidRPr="00F91D2F">
        <w:tab/>
        <w:t>If the operation</w:t>
      </w:r>
      <w:r w:rsidRPr="00654E5F">
        <w:t xml:space="preserve"> </w:t>
      </w:r>
      <w:r>
        <w:t>is not authorized due to e.g. received IMS UE's identit</w:t>
      </w:r>
      <w:r w:rsidR="00D76F96">
        <w:t>y</w:t>
      </w:r>
      <w:r>
        <w:t xml:space="preserve"> do</w:t>
      </w:r>
      <w:r w:rsidR="00D76F96">
        <w:t>es</w:t>
      </w:r>
      <w:r>
        <w:t xml:space="preserve"> not exist</w:t>
      </w:r>
      <w:r w:rsidRPr="00F91D2F">
        <w:t>, HTTP status code "40</w:t>
      </w:r>
      <w:r w:rsidR="001E3972">
        <w:t>4 Not Found</w:t>
      </w:r>
      <w:r w:rsidRPr="00F91D2F">
        <w:t>" should be returned including additional error information in the response body (in "ProblemDetails" element).</w:t>
      </w:r>
    </w:p>
    <w:p w14:paraId="0C62958A" w14:textId="77777777" w:rsidR="00484FDA" w:rsidRPr="00F91D2F" w:rsidRDefault="00484FDA" w:rsidP="00484FDA">
      <w:r w:rsidRPr="00F91D2F">
        <w:t>On failure, the appropriate HTTP status code indicating the error shall be returned and appropriate additional error information should be returned in the PUT response body.</w:t>
      </w:r>
    </w:p>
    <w:p w14:paraId="3D0F9245" w14:textId="77777777" w:rsidR="00484FDA" w:rsidRDefault="00484FDA" w:rsidP="00484FDA">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1901CD">
      <w:pPr>
        <w:pStyle w:val="Heading4"/>
      </w:pPr>
      <w:bookmarkStart w:id="226" w:name="_Toc215000391"/>
      <w:r w:rsidRPr="00F91D2F">
        <w:t>5.2.2.3</w:t>
      </w:r>
      <w:r w:rsidRPr="00F91D2F">
        <w:tab/>
        <w:t>DeregistrationNotification</w:t>
      </w:r>
      <w:bookmarkEnd w:id="215"/>
      <w:bookmarkEnd w:id="216"/>
      <w:bookmarkEnd w:id="217"/>
      <w:bookmarkEnd w:id="218"/>
      <w:bookmarkEnd w:id="219"/>
      <w:bookmarkEnd w:id="220"/>
      <w:bookmarkEnd w:id="221"/>
      <w:bookmarkEnd w:id="222"/>
      <w:bookmarkEnd w:id="223"/>
      <w:bookmarkEnd w:id="224"/>
      <w:bookmarkEnd w:id="226"/>
    </w:p>
    <w:p w14:paraId="6452BD6C" w14:textId="77777777" w:rsidR="00FC4C9C" w:rsidRPr="00F91D2F" w:rsidRDefault="00FC4C9C" w:rsidP="001901CD">
      <w:pPr>
        <w:pStyle w:val="Heading5"/>
      </w:pPr>
      <w:bookmarkStart w:id="227" w:name="_Toc21948857"/>
      <w:bookmarkStart w:id="228" w:name="_Toc24978730"/>
      <w:bookmarkStart w:id="229" w:name="_Toc34346455"/>
      <w:bookmarkStart w:id="230" w:name="_Toc34740532"/>
      <w:bookmarkStart w:id="231" w:name="_Toc34747891"/>
      <w:bookmarkStart w:id="232" w:name="_Toc34748267"/>
      <w:bookmarkStart w:id="233" w:name="_Toc34749257"/>
      <w:bookmarkStart w:id="234" w:name="_Toc49689704"/>
      <w:bookmarkStart w:id="235" w:name="_Toc56336788"/>
      <w:bookmarkStart w:id="236" w:name="_Toc73443604"/>
      <w:bookmarkStart w:id="237" w:name="_Toc215000392"/>
      <w:r w:rsidRPr="00F91D2F">
        <w:t>5.2.2.3.1</w:t>
      </w:r>
      <w:r w:rsidRPr="00F91D2F">
        <w:tab/>
        <w:t>General</w:t>
      </w:r>
      <w:bookmarkEnd w:id="227"/>
      <w:bookmarkEnd w:id="228"/>
      <w:bookmarkEnd w:id="229"/>
      <w:bookmarkEnd w:id="230"/>
      <w:bookmarkEnd w:id="231"/>
      <w:bookmarkEnd w:id="232"/>
      <w:bookmarkEnd w:id="233"/>
      <w:bookmarkEnd w:id="234"/>
      <w:bookmarkEnd w:id="235"/>
      <w:bookmarkEnd w:id="236"/>
      <w:bookmarkEnd w:id="237"/>
    </w:p>
    <w:p w14:paraId="5539B2D2" w14:textId="77777777" w:rsidR="00FC4C9C" w:rsidRPr="00F91D2F" w:rsidRDefault="00FC4C9C" w:rsidP="00FC4C9C">
      <w:r w:rsidRPr="00F91D2F">
        <w:t>The following procedure using the DeregistrationNotification service operation is supported:</w:t>
      </w:r>
    </w:p>
    <w:p w14:paraId="218E1348" w14:textId="7E237576" w:rsidR="00FC4C9C" w:rsidRDefault="00FC4C9C" w:rsidP="00FC4C9C">
      <w:pPr>
        <w:pStyle w:val="B1"/>
      </w:pPr>
      <w:r w:rsidRPr="00F91D2F">
        <w:t>-</w:t>
      </w:r>
      <w:r w:rsidRPr="00F91D2F">
        <w:tab/>
        <w:t xml:space="preserve">HSS initiated </w:t>
      </w:r>
      <w:r w:rsidR="00E114A5">
        <w:t xml:space="preserve">S-CSCF </w:t>
      </w:r>
      <w:r w:rsidRPr="00F91D2F">
        <w:t>Deregistration</w:t>
      </w:r>
    </w:p>
    <w:p w14:paraId="1A5EFC9C" w14:textId="36D0E588" w:rsidR="00E114A5" w:rsidRPr="00F91D2F" w:rsidRDefault="00E114A5" w:rsidP="00FC4C9C">
      <w:pPr>
        <w:pStyle w:val="B1"/>
      </w:pPr>
      <w:r w:rsidRPr="00F91D2F">
        <w:t>-</w:t>
      </w:r>
      <w:r w:rsidRPr="00F91D2F">
        <w:tab/>
        <w:t xml:space="preserve">HSS initiated </w:t>
      </w:r>
      <w:r>
        <w:t xml:space="preserve">IMS AS </w:t>
      </w:r>
      <w:r w:rsidRPr="00F91D2F">
        <w:t>Deregistration</w:t>
      </w:r>
    </w:p>
    <w:p w14:paraId="628687B2" w14:textId="575AB78B" w:rsidR="00FC4C9C" w:rsidRPr="00F91D2F" w:rsidRDefault="00FC4C9C" w:rsidP="001901CD">
      <w:pPr>
        <w:pStyle w:val="Heading5"/>
      </w:pPr>
      <w:bookmarkStart w:id="238" w:name="_Toc21948858"/>
      <w:bookmarkStart w:id="239" w:name="_Toc24978731"/>
      <w:bookmarkStart w:id="240" w:name="_Toc34346456"/>
      <w:bookmarkStart w:id="241" w:name="_Toc34740533"/>
      <w:bookmarkStart w:id="242" w:name="_Toc34747892"/>
      <w:bookmarkStart w:id="243" w:name="_Toc34748268"/>
      <w:bookmarkStart w:id="244" w:name="_Toc34749258"/>
      <w:bookmarkStart w:id="245" w:name="_Toc49689705"/>
      <w:bookmarkStart w:id="246" w:name="_Toc56336789"/>
      <w:bookmarkStart w:id="247" w:name="_Toc73443605"/>
      <w:bookmarkStart w:id="248" w:name="_Toc215000393"/>
      <w:r w:rsidRPr="00F91D2F">
        <w:t>5.2.2.3.2</w:t>
      </w:r>
      <w:r w:rsidRPr="00F91D2F">
        <w:tab/>
        <w:t xml:space="preserve">HSS initiated </w:t>
      </w:r>
      <w:r w:rsidR="00E114A5">
        <w:t xml:space="preserve">S-CSCF </w:t>
      </w:r>
      <w:r w:rsidRPr="00F91D2F">
        <w:t>Deregistration</w:t>
      </w:r>
      <w:bookmarkEnd w:id="238"/>
      <w:bookmarkEnd w:id="239"/>
      <w:bookmarkEnd w:id="240"/>
      <w:bookmarkEnd w:id="241"/>
      <w:bookmarkEnd w:id="242"/>
      <w:bookmarkEnd w:id="243"/>
      <w:bookmarkEnd w:id="244"/>
      <w:bookmarkEnd w:id="245"/>
      <w:bookmarkEnd w:id="246"/>
      <w:bookmarkEnd w:id="247"/>
      <w:bookmarkEnd w:id="248"/>
    </w:p>
    <w:p w14:paraId="5E10AFFF" w14:textId="638315CC" w:rsidR="00FC4C9C" w:rsidRPr="00F91D2F" w:rsidRDefault="00FC4C9C" w:rsidP="00FC4C9C">
      <w:r w:rsidRPr="00F91D2F">
        <w:t>Figure</w:t>
      </w:r>
      <w:r>
        <w:t> </w:t>
      </w:r>
      <w:r w:rsidRPr="00F91D2F">
        <w:t xml:space="preserve">5.2.2.3.2-1 shows a scenario where the HSS notifies the registered </w:t>
      </w:r>
      <w:r w:rsidR="00E114A5">
        <w:t>S-CSCF</w:t>
      </w:r>
      <w:r w:rsidRPr="00F91D2F">
        <w:t xml:space="preserve">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30" type="#_x0000_t75" style="width:438.45pt;height:117.75pt" o:ole="">
            <v:imagedata r:id="rId19" o:title=""/>
          </v:shape>
          <o:OLEObject Type="Embed" ProgID="Visio.Drawing.11" ShapeID="_x0000_i1030" DrawAspect="Content" ObjectID="_1825839454" r:id="rId20"/>
        </w:object>
      </w:r>
    </w:p>
    <w:p w14:paraId="527461A8" w14:textId="36E82C6B" w:rsidR="00FC4C9C" w:rsidRPr="00F91D2F" w:rsidRDefault="00FC4C9C" w:rsidP="00FC4C9C">
      <w:pPr>
        <w:pStyle w:val="TF"/>
      </w:pPr>
      <w:r w:rsidRPr="00F91D2F">
        <w:t xml:space="preserve">Figure 5.2.2.3.2-1: HSS initiated </w:t>
      </w:r>
      <w:r w:rsidR="00E114A5">
        <w:t>S-CSCF</w:t>
      </w:r>
      <w:r w:rsidRPr="00F91D2F">
        <w:t xml:space="preserve">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249" w:name="_PERM_MCCTEMPBM_CRPT63070004___3"/>
      <w:r>
        <w:t>HSS includes DeregistrationData with the Deregistration Reason that triggered the notification and additional information about the public identities that shall be deregistered such as:</w:t>
      </w:r>
    </w:p>
    <w:bookmarkEnd w:id="249"/>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50" w:name="_Toc21948859"/>
      <w:bookmarkStart w:id="251" w:name="_Toc24978732"/>
      <w:bookmarkStart w:id="252" w:name="_Toc34346457"/>
      <w:bookmarkStart w:id="253" w:name="_Toc34740534"/>
      <w:bookmarkStart w:id="254" w:name="_Toc34747893"/>
      <w:bookmarkStart w:id="255" w:name="_Toc34748269"/>
      <w:bookmarkStart w:id="256" w:name="_Toc34749259"/>
      <w:bookmarkStart w:id="257" w:name="_Toc49689706"/>
      <w:bookmarkStart w:id="258" w:name="_Toc56336790"/>
      <w:r>
        <w:t>In the case of redirection, the NF Service Consumer shall return 3xx status code, which shall contain a Location header with an URI pointing to an alternative notification endpoint</w:t>
      </w:r>
      <w:r w:rsidRPr="00DD52D7">
        <w:t>.</w:t>
      </w:r>
    </w:p>
    <w:p w14:paraId="01F46012" w14:textId="5E90BE94" w:rsidR="00E114A5" w:rsidRPr="00F91D2F" w:rsidRDefault="00E114A5" w:rsidP="00E114A5">
      <w:pPr>
        <w:pStyle w:val="Heading5"/>
      </w:pPr>
      <w:bookmarkStart w:id="259" w:name="_Toc215000394"/>
      <w:bookmarkStart w:id="260" w:name="_Toc73443606"/>
      <w:r w:rsidRPr="00F91D2F">
        <w:t>5.2.2.3.</w:t>
      </w:r>
      <w:r>
        <w:t>3</w:t>
      </w:r>
      <w:r w:rsidRPr="00F91D2F">
        <w:tab/>
        <w:t xml:space="preserve">HSS initiated </w:t>
      </w:r>
      <w:r>
        <w:t xml:space="preserve">IMS AS </w:t>
      </w:r>
      <w:r w:rsidRPr="00F91D2F">
        <w:t>Deregistration</w:t>
      </w:r>
      <w:bookmarkEnd w:id="259"/>
    </w:p>
    <w:p w14:paraId="17164113" w14:textId="7520E6B0" w:rsidR="00E114A5" w:rsidRPr="00F91D2F" w:rsidRDefault="00E114A5" w:rsidP="00E114A5">
      <w:r w:rsidRPr="00F91D2F">
        <w:t>Figure</w:t>
      </w:r>
      <w:r>
        <w:t> </w:t>
      </w:r>
      <w:r w:rsidRPr="00F91D2F">
        <w:t>5.2.2.3.</w:t>
      </w:r>
      <w:r>
        <w:t>3</w:t>
      </w:r>
      <w:r w:rsidRPr="00F91D2F">
        <w:t xml:space="preserve">-1 shows a scenario where the HSS notifies the registered </w:t>
      </w:r>
      <w:r>
        <w:t>IMS AS</w:t>
      </w:r>
      <w:r w:rsidRPr="00F91D2F">
        <w:t xml:space="preserve"> about </w:t>
      </w:r>
      <w:r>
        <w:t>the</w:t>
      </w:r>
      <w:r w:rsidRPr="00F91D2F">
        <w:t xml:space="preserve"> deregistration</w:t>
      </w:r>
      <w:r w:rsidRPr="007513E2">
        <w:t xml:space="preserve"> </w:t>
      </w:r>
      <w:r>
        <w:t>of an IMS Public Identity</w:t>
      </w:r>
      <w:r w:rsidRPr="00F91D2F">
        <w:t xml:space="preserve">. The request contains the callback URI for deregistration notification as received by the HSS during registration, and </w:t>
      </w:r>
      <w:r>
        <w:t>AsD</w:t>
      </w:r>
      <w:r w:rsidRPr="00F91D2F">
        <w:t>eregistration</w:t>
      </w:r>
      <w:r>
        <w:t>D</w:t>
      </w:r>
      <w:r w:rsidRPr="00F91D2F">
        <w:t>ata</w:t>
      </w:r>
      <w:r>
        <w:t xml:space="preserve"> for the IMS AS</w:t>
      </w:r>
      <w:r w:rsidRPr="00F91D2F">
        <w:t>.</w:t>
      </w:r>
    </w:p>
    <w:p w14:paraId="4BCB21AA" w14:textId="77777777" w:rsidR="00E114A5" w:rsidRPr="00F91D2F" w:rsidRDefault="00E114A5" w:rsidP="00E114A5">
      <w:pPr>
        <w:pStyle w:val="TH"/>
      </w:pPr>
      <w:r w:rsidRPr="00F91D2F">
        <w:object w:dxaOrig="6960" w:dyaOrig="1908" w14:anchorId="0978FFA7">
          <v:shape id="_x0000_i1031" type="#_x0000_t75" style="width:423.2pt;height:112.75pt" o:ole="">
            <v:imagedata r:id="rId21" o:title=""/>
          </v:shape>
          <o:OLEObject Type="Embed" ProgID="Visio.Drawing.11" ShapeID="_x0000_i1031" DrawAspect="Content" ObjectID="_1825839455" r:id="rId22"/>
        </w:object>
      </w:r>
    </w:p>
    <w:p w14:paraId="4AD7443C" w14:textId="1E883153" w:rsidR="00E114A5" w:rsidRPr="00F91D2F" w:rsidRDefault="00E114A5" w:rsidP="00E114A5">
      <w:pPr>
        <w:pStyle w:val="TF"/>
      </w:pPr>
      <w:r w:rsidRPr="00F91D2F">
        <w:t>Figure 5.2.2.3.</w:t>
      </w:r>
      <w:r>
        <w:t>3</w:t>
      </w:r>
      <w:r w:rsidRPr="00F91D2F">
        <w:t xml:space="preserve">-1: HSS initiated </w:t>
      </w:r>
      <w:r>
        <w:t>IMS AS</w:t>
      </w:r>
      <w:r w:rsidRPr="00F91D2F">
        <w:t xml:space="preserve"> Deregistration</w:t>
      </w:r>
    </w:p>
    <w:p w14:paraId="3F618498" w14:textId="77777777" w:rsidR="00E114A5" w:rsidRPr="00F91D2F" w:rsidRDefault="00E114A5" w:rsidP="00E114A5">
      <w:pPr>
        <w:pStyle w:val="B1"/>
      </w:pPr>
      <w:r w:rsidRPr="00F91D2F">
        <w:t>1.</w:t>
      </w:r>
      <w:r w:rsidRPr="00F91D2F">
        <w:tab/>
        <w:t xml:space="preserve">The HSS </w:t>
      </w:r>
      <w:r>
        <w:t xml:space="preserve">determines the need to deregister the IMS public identity and </w:t>
      </w:r>
      <w:r w:rsidRPr="00F91D2F">
        <w:t xml:space="preserve">sends a POST request to the callbackReference as provided by the </w:t>
      </w:r>
      <w:r>
        <w:t>NF service consumer (IMS AS)</w:t>
      </w:r>
      <w:r w:rsidRPr="00F91D2F">
        <w:t xml:space="preserve"> during the registration.</w:t>
      </w:r>
    </w:p>
    <w:p w14:paraId="1B288A0C" w14:textId="77777777" w:rsidR="00E114A5" w:rsidRDefault="00E114A5" w:rsidP="00E114A5">
      <w:pPr>
        <w:pStyle w:val="B1"/>
        <w:ind w:hanging="1"/>
      </w:pPr>
      <w:r>
        <w:t xml:space="preserve">HSS includes AsDeregistrationData with the Deregistration Reason that triggered the notification. </w:t>
      </w:r>
    </w:p>
    <w:p w14:paraId="7D44A521" w14:textId="77777777" w:rsidR="00E114A5" w:rsidRDefault="00E114A5" w:rsidP="00E114A5">
      <w:pPr>
        <w:pStyle w:val="B1"/>
        <w:rPr>
          <w:lang w:val="en-US"/>
        </w:rPr>
      </w:pPr>
      <w:r w:rsidRPr="00F91D2F">
        <w:t>2</w:t>
      </w:r>
      <w:r>
        <w:t>a</w:t>
      </w:r>
      <w:r w:rsidRPr="00F91D2F">
        <w:t>.</w:t>
      </w:r>
      <w:r w:rsidRPr="00F91D2F">
        <w:tab/>
      </w:r>
      <w:r>
        <w:t>On success, t</w:t>
      </w:r>
      <w:r w:rsidRPr="00F91D2F">
        <w:t xml:space="preserve">he NF service consumer </w:t>
      </w:r>
      <w:r>
        <w:t xml:space="preserve">(IMS AS) </w:t>
      </w:r>
      <w:r w:rsidRPr="00F91D2F">
        <w:t>responds with "204 No Content"</w:t>
      </w:r>
      <w:r w:rsidRPr="00C91AF8">
        <w:t xml:space="preserve"> </w:t>
      </w:r>
      <w:r>
        <w:t>or with "200 OK"</w:t>
      </w:r>
      <w:r>
        <w:rPr>
          <w:lang w:val="en-US"/>
        </w:rPr>
        <w:t>.</w:t>
      </w:r>
    </w:p>
    <w:p w14:paraId="4D7FDAB9" w14:textId="77777777" w:rsidR="00E114A5" w:rsidRPr="00F91D2F" w:rsidRDefault="00E114A5" w:rsidP="00E114A5">
      <w:pPr>
        <w:pStyle w:val="B1"/>
        <w:ind w:firstLine="0"/>
      </w:pPr>
      <w:r w:rsidRPr="00433E0C">
        <w:t xml:space="preserve">The </w:t>
      </w:r>
      <w:r>
        <w:t>IMS AS</w:t>
      </w:r>
      <w:r w:rsidRPr="00433E0C">
        <w:t xml:space="preserve"> shall remove all information for the Public Identit</w:t>
      </w:r>
      <w:r>
        <w:t>y</w:t>
      </w:r>
      <w:r w:rsidRPr="00433E0C">
        <w:t xml:space="preserve"> indicated in the request.</w:t>
      </w:r>
      <w:r>
        <w:t xml:space="preserve"> This includes the removal of any subscription to </w:t>
      </w:r>
      <w:r>
        <w:rPr>
          <w:rFonts w:hint="eastAsia"/>
          <w:lang w:eastAsia="zh-CN"/>
        </w:rPr>
        <w:t>specific subscriber related IMS e</w:t>
      </w:r>
      <w:r w:rsidRPr="00816C8D">
        <w:t>vent</w:t>
      </w:r>
      <w:r>
        <w:t>s, if any</w:t>
      </w:r>
      <w:r w:rsidRPr="00F91D2F">
        <w:t>.</w:t>
      </w:r>
    </w:p>
    <w:p w14:paraId="3CF6CF3D" w14:textId="77777777" w:rsidR="00E114A5" w:rsidRPr="00F91D2F" w:rsidRDefault="00E114A5" w:rsidP="00E114A5">
      <w:r w:rsidRPr="00F91D2F">
        <w:t>On failure, the appropriate HTTP status code indicating the error shall be returned and appropriate additional error information should be returned in the POST response body.</w:t>
      </w:r>
    </w:p>
    <w:p w14:paraId="63791D71" w14:textId="77777777" w:rsidR="00E114A5" w:rsidRDefault="00E114A5" w:rsidP="00E114A5">
      <w:r>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261" w:name="_Toc215000395"/>
      <w:r w:rsidRPr="00F91D2F">
        <w:t>5.2.2.4</w:t>
      </w:r>
      <w:r w:rsidRPr="00F91D2F">
        <w:tab/>
        <w:t>Deregistration</w:t>
      </w:r>
      <w:bookmarkEnd w:id="250"/>
      <w:bookmarkEnd w:id="251"/>
      <w:bookmarkEnd w:id="252"/>
      <w:bookmarkEnd w:id="253"/>
      <w:bookmarkEnd w:id="254"/>
      <w:bookmarkEnd w:id="255"/>
      <w:bookmarkEnd w:id="256"/>
      <w:bookmarkEnd w:id="257"/>
      <w:bookmarkEnd w:id="258"/>
      <w:bookmarkEnd w:id="260"/>
      <w:bookmarkEnd w:id="261"/>
    </w:p>
    <w:p w14:paraId="47D11396" w14:textId="77777777" w:rsidR="00FC4C9C" w:rsidRPr="00F91D2F" w:rsidRDefault="00FC4C9C" w:rsidP="001901CD">
      <w:pPr>
        <w:pStyle w:val="Heading5"/>
      </w:pPr>
      <w:bookmarkStart w:id="262" w:name="_Toc21948860"/>
      <w:bookmarkStart w:id="263" w:name="_Toc24978733"/>
      <w:bookmarkStart w:id="264" w:name="_Toc34346458"/>
      <w:bookmarkStart w:id="265" w:name="_Toc34740535"/>
      <w:bookmarkStart w:id="266" w:name="_Toc34747894"/>
      <w:bookmarkStart w:id="267" w:name="_Toc34748270"/>
      <w:bookmarkStart w:id="268" w:name="_Toc34749260"/>
      <w:bookmarkStart w:id="269" w:name="_Toc49689707"/>
      <w:bookmarkStart w:id="270" w:name="_Toc56336791"/>
      <w:bookmarkStart w:id="271" w:name="_Toc73443607"/>
      <w:bookmarkStart w:id="272" w:name="_Toc215000396"/>
      <w:r w:rsidRPr="00F91D2F">
        <w:t>5.2.2.4.1</w:t>
      </w:r>
      <w:r w:rsidRPr="00F91D2F">
        <w:tab/>
        <w:t>General</w:t>
      </w:r>
      <w:bookmarkEnd w:id="262"/>
      <w:bookmarkEnd w:id="263"/>
      <w:bookmarkEnd w:id="264"/>
      <w:bookmarkEnd w:id="265"/>
      <w:bookmarkEnd w:id="266"/>
      <w:bookmarkEnd w:id="267"/>
      <w:bookmarkEnd w:id="268"/>
      <w:bookmarkEnd w:id="269"/>
      <w:bookmarkEnd w:id="270"/>
      <w:bookmarkEnd w:id="271"/>
      <w:bookmarkEnd w:id="272"/>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273" w:name="_Toc21948861"/>
      <w:bookmarkStart w:id="274" w:name="_Toc24978734"/>
      <w:bookmarkStart w:id="275" w:name="_Toc34346459"/>
      <w:bookmarkStart w:id="276" w:name="_Toc34740536"/>
      <w:bookmarkStart w:id="277" w:name="_Toc34747895"/>
      <w:bookmarkStart w:id="278" w:name="_Toc34748271"/>
      <w:bookmarkStart w:id="279" w:name="_Toc34749261"/>
      <w:bookmarkStart w:id="280" w:name="_Toc49689708"/>
      <w:bookmarkStart w:id="281" w:name="_Toc56336792"/>
      <w:bookmarkStart w:id="282" w:name="_Toc73443608"/>
      <w:bookmarkStart w:id="283" w:name="_Toc215000397"/>
      <w:r w:rsidRPr="00F91D2F">
        <w:t>5.2.2.4.2</w:t>
      </w:r>
      <w:r w:rsidRPr="00F91D2F">
        <w:tab/>
        <w:t>S-CSCF deregistration</w:t>
      </w:r>
      <w:bookmarkEnd w:id="273"/>
      <w:bookmarkEnd w:id="274"/>
      <w:bookmarkEnd w:id="275"/>
      <w:bookmarkEnd w:id="276"/>
      <w:bookmarkEnd w:id="277"/>
      <w:bookmarkEnd w:id="278"/>
      <w:bookmarkEnd w:id="279"/>
      <w:bookmarkEnd w:id="280"/>
      <w:bookmarkEnd w:id="281"/>
      <w:bookmarkEnd w:id="282"/>
      <w:bookmarkEnd w:id="283"/>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2" type="#_x0000_t75" style="width:438.45pt;height:117.75pt" o:ole="">
            <v:imagedata r:id="rId23" o:title=""/>
          </v:shape>
          <o:OLEObject Type="Embed" ProgID="Visio.Drawing.11" ShapeID="_x0000_i1032" DrawAspect="Content" ObjectID="_1825839456" r:id="rId24"/>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84"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84"/>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85" w:name="_Toc21948862"/>
      <w:bookmarkStart w:id="286" w:name="_Toc24978735"/>
      <w:bookmarkStart w:id="287" w:name="_Toc34346460"/>
      <w:bookmarkStart w:id="288" w:name="_Toc34740537"/>
      <w:bookmarkStart w:id="289" w:name="_Toc34747896"/>
      <w:bookmarkStart w:id="290" w:name="_Toc34748272"/>
      <w:bookmarkStart w:id="291" w:name="_Toc34749262"/>
      <w:bookmarkStart w:id="292" w:name="_Toc49689709"/>
      <w:bookmarkStart w:id="293" w:name="_Toc56336793"/>
      <w:r>
        <w:t>In the case of redirection, the HSS shall return 3xx status code, which shall contain a Location header with an URI pointing to the endpoint of another HSS (service) instance</w:t>
      </w:r>
      <w:r w:rsidRPr="00DD52D7">
        <w:t>.</w:t>
      </w:r>
    </w:p>
    <w:p w14:paraId="767B9009" w14:textId="17F45781" w:rsidR="00D74DBF" w:rsidRPr="00F91D2F" w:rsidRDefault="00D74DBF" w:rsidP="00D74DBF">
      <w:pPr>
        <w:pStyle w:val="Heading5"/>
      </w:pPr>
      <w:bookmarkStart w:id="294" w:name="_Toc215000398"/>
      <w:bookmarkStart w:id="295" w:name="_Toc73443609"/>
      <w:r w:rsidRPr="00F91D2F">
        <w:t>5.2.2.4.</w:t>
      </w:r>
      <w:r>
        <w:t>3</w:t>
      </w:r>
      <w:r w:rsidRPr="00F91D2F">
        <w:tab/>
      </w:r>
      <w:r>
        <w:rPr>
          <w:rFonts w:hint="eastAsia"/>
          <w:lang w:eastAsia="zh-CN"/>
        </w:rPr>
        <w:t>IMS AS</w:t>
      </w:r>
      <w:r w:rsidRPr="00F91D2F">
        <w:t xml:space="preserve"> deregistration</w:t>
      </w:r>
      <w:bookmarkEnd w:id="294"/>
    </w:p>
    <w:p w14:paraId="7D519E4E" w14:textId="4864B4F9" w:rsidR="00D74DBF" w:rsidRPr="00F91D2F" w:rsidRDefault="00D74DBF" w:rsidP="00D74DBF">
      <w:r w:rsidRPr="00F91D2F">
        <w:t>Figure</w:t>
      </w:r>
      <w:r>
        <w:t> </w:t>
      </w:r>
      <w:r w:rsidRPr="00F91D2F">
        <w:t>5.2.2.4.</w:t>
      </w:r>
      <w:r>
        <w:t>3</w:t>
      </w:r>
      <w:r w:rsidRPr="00F91D2F">
        <w:t xml:space="preserve">-1 shows a scenario where the </w:t>
      </w:r>
      <w:r>
        <w:rPr>
          <w:rFonts w:hint="eastAsia"/>
          <w:lang w:eastAsia="zh-CN"/>
        </w:rPr>
        <w:t>IMS AS</w:t>
      </w:r>
      <w:r w:rsidRPr="00F91D2F">
        <w:t xml:space="preserve"> sends a request to the HSS to deregister a user</w:t>
      </w:r>
      <w:r>
        <w:rPr>
          <w:rFonts w:hint="eastAsia"/>
          <w:lang w:eastAsia="zh-CN"/>
        </w:rPr>
        <w:t xml:space="preserve"> when the user initialed IMS de-registration procedure</w:t>
      </w:r>
      <w:r w:rsidRPr="00F91D2F">
        <w:t xml:space="preserve">. The request contains the IMS UE's identity (/{imsUeId}) which shall be an IMPU and the </w:t>
      </w:r>
      <w:r>
        <w:t>deregistration information</w:t>
      </w:r>
      <w:r w:rsidRPr="00F91D2F">
        <w:t>.</w:t>
      </w:r>
    </w:p>
    <w:p w14:paraId="3F330C0C" w14:textId="77777777" w:rsidR="00D74DBF" w:rsidRPr="00F91D2F" w:rsidRDefault="00D74DBF" w:rsidP="00D74DBF">
      <w:pPr>
        <w:pStyle w:val="TH"/>
      </w:pPr>
      <w:r w:rsidRPr="00F91D2F">
        <w:object w:dxaOrig="8707" w:dyaOrig="2392" w14:anchorId="4183C078">
          <v:shape id="_x0000_i1033" type="#_x0000_t75" style="width:437pt;height:117.05pt" o:ole="">
            <v:imagedata r:id="rId25" o:title=""/>
          </v:shape>
          <o:OLEObject Type="Embed" ProgID="Visio.Drawing.11" ShapeID="_x0000_i1033" DrawAspect="Content" ObjectID="_1825839457" r:id="rId26"/>
        </w:object>
      </w:r>
    </w:p>
    <w:p w14:paraId="24620FFD" w14:textId="62CEC76D" w:rsidR="00D74DBF" w:rsidRPr="00F91D2F" w:rsidRDefault="00D74DBF" w:rsidP="00D74DBF">
      <w:pPr>
        <w:pStyle w:val="TF"/>
      </w:pPr>
      <w:r w:rsidRPr="00F91D2F">
        <w:t>Figure 5.2.2.4.</w:t>
      </w:r>
      <w:r>
        <w:t>3</w:t>
      </w:r>
      <w:r w:rsidRPr="00F91D2F">
        <w:t>-1:</w:t>
      </w:r>
      <w:r>
        <w:rPr>
          <w:rFonts w:hint="eastAsia"/>
          <w:lang w:eastAsia="zh-CN"/>
        </w:rPr>
        <w:t xml:space="preserve"> IMS AS</w:t>
      </w:r>
      <w:r w:rsidRPr="00F91D2F">
        <w:t xml:space="preserve"> deregist</w:t>
      </w:r>
      <w:r>
        <w:rPr>
          <w:rFonts w:hint="eastAsia"/>
          <w:lang w:eastAsia="zh-CN"/>
        </w:rPr>
        <w:t>ration</w:t>
      </w:r>
    </w:p>
    <w:p w14:paraId="610C1867" w14:textId="77777777" w:rsidR="00D74DBF" w:rsidRPr="00F91D2F" w:rsidRDefault="00D74DBF" w:rsidP="00D74DBF">
      <w:pPr>
        <w:pStyle w:val="B1"/>
      </w:pPr>
      <w:r w:rsidRPr="00F91D2F">
        <w:t>1.</w:t>
      </w:r>
      <w:r w:rsidRPr="00F91D2F">
        <w:tab/>
        <w:t xml:space="preserve">The </w:t>
      </w:r>
      <w:r>
        <w:rPr>
          <w:rFonts w:hint="eastAsia"/>
          <w:lang w:eastAsia="zh-CN"/>
        </w:rPr>
        <w:t>IMS AS</w:t>
      </w:r>
      <w:r w:rsidRPr="00F91D2F">
        <w:t xml:space="preserve"> sends a</w:t>
      </w:r>
      <w:r>
        <w:rPr>
          <w:rFonts w:hint="eastAsia"/>
          <w:lang w:eastAsia="zh-CN"/>
        </w:rPr>
        <w:t xml:space="preserve"> DELETE</w:t>
      </w:r>
      <w:r w:rsidRPr="00F91D2F">
        <w:t xml:space="preserve"> request to the resource representing the UE's </w:t>
      </w:r>
      <w:r>
        <w:rPr>
          <w:rFonts w:hint="eastAsia"/>
          <w:lang w:eastAsia="zh-CN"/>
        </w:rPr>
        <w:t>Individual Imsas Registration information</w:t>
      </w:r>
      <w:r w:rsidRPr="00F91D2F">
        <w:t xml:space="preserve"> registration.</w:t>
      </w:r>
    </w:p>
    <w:p w14:paraId="281109CD" w14:textId="77777777" w:rsidR="00D74DBF" w:rsidRPr="00F91D2F" w:rsidRDefault="00D74DBF" w:rsidP="00D74DBF">
      <w:pPr>
        <w:pStyle w:val="B1"/>
      </w:pPr>
      <w:r w:rsidRPr="00F91D2F">
        <w:t>2a.</w:t>
      </w:r>
      <w:r w:rsidRPr="00F91D2F">
        <w:tab/>
      </w:r>
      <w:r>
        <w:t>On success, HSS shall respond "204 No Content" or "200 OK".</w:t>
      </w:r>
    </w:p>
    <w:p w14:paraId="30B1C3E8" w14:textId="77777777" w:rsidR="00D74DBF" w:rsidRPr="00F91D2F" w:rsidRDefault="00D74DBF" w:rsidP="00D74DBF">
      <w:pPr>
        <w:pStyle w:val="B1"/>
      </w:pPr>
      <w:r w:rsidRPr="00F91D2F">
        <w:t>2b.</w:t>
      </w:r>
      <w:r w:rsidRPr="00F91D2F">
        <w:tab/>
        <w:t>Otherwise the HSS responds with "403 Forbidden"</w:t>
      </w:r>
      <w:r>
        <w:t xml:space="preserve"> or "404 Not Found" (e.g. IMPU</w:t>
      </w:r>
      <w:r>
        <w:rPr>
          <w:rFonts w:hint="eastAsia"/>
          <w:lang w:eastAsia="zh-CN"/>
        </w:rPr>
        <w:t xml:space="preserve"> or IMS AS instanceId</w:t>
      </w:r>
      <w:r>
        <w:t xml:space="preserve"> do not exist)</w:t>
      </w:r>
      <w:r w:rsidRPr="00F91D2F">
        <w:t>.</w:t>
      </w:r>
    </w:p>
    <w:p w14:paraId="2EB56B3B" w14:textId="77777777" w:rsidR="00D74DBF" w:rsidRPr="00F91D2F" w:rsidRDefault="00D74DBF" w:rsidP="00D74DBF">
      <w:r w:rsidRPr="00F91D2F">
        <w:t>On failure, the appropriate HTTP status code indicating the error shall be returned and appropriate additional error information should be returned in the P</w:t>
      </w:r>
      <w:r>
        <w:t>UT</w:t>
      </w:r>
      <w:r w:rsidRPr="00F91D2F">
        <w:t xml:space="preserve"> response body.</w:t>
      </w:r>
    </w:p>
    <w:p w14:paraId="00DF8902" w14:textId="77777777" w:rsidR="00D74DBF" w:rsidRDefault="00D74DBF" w:rsidP="00D74DBF">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296" w:name="_Toc215000399"/>
      <w:r w:rsidRPr="00F91D2F">
        <w:t>5.2.2.5</w:t>
      </w:r>
      <w:r w:rsidRPr="00F91D2F">
        <w:tab/>
        <w:t>Authorize</w:t>
      </w:r>
      <w:bookmarkEnd w:id="285"/>
      <w:bookmarkEnd w:id="286"/>
      <w:bookmarkEnd w:id="287"/>
      <w:bookmarkEnd w:id="288"/>
      <w:bookmarkEnd w:id="289"/>
      <w:bookmarkEnd w:id="290"/>
      <w:bookmarkEnd w:id="291"/>
      <w:bookmarkEnd w:id="292"/>
      <w:bookmarkEnd w:id="293"/>
      <w:bookmarkEnd w:id="295"/>
      <w:bookmarkEnd w:id="296"/>
    </w:p>
    <w:p w14:paraId="3BAD54CF" w14:textId="77777777" w:rsidR="00FC4C9C" w:rsidRPr="00F91D2F" w:rsidRDefault="00FC4C9C" w:rsidP="001901CD">
      <w:pPr>
        <w:pStyle w:val="Heading5"/>
      </w:pPr>
      <w:bookmarkStart w:id="297" w:name="_Toc21948863"/>
      <w:bookmarkStart w:id="298" w:name="_Toc24978736"/>
      <w:bookmarkStart w:id="299" w:name="_Toc34346461"/>
      <w:bookmarkStart w:id="300" w:name="_Toc34740538"/>
      <w:bookmarkStart w:id="301" w:name="_Toc34747897"/>
      <w:bookmarkStart w:id="302" w:name="_Toc34748273"/>
      <w:bookmarkStart w:id="303" w:name="_Toc34749263"/>
      <w:bookmarkStart w:id="304" w:name="_Toc49689710"/>
      <w:bookmarkStart w:id="305" w:name="_Toc56336794"/>
      <w:bookmarkStart w:id="306" w:name="_Toc73443610"/>
      <w:bookmarkStart w:id="307" w:name="_Toc215000400"/>
      <w:r w:rsidRPr="00F91D2F">
        <w:t>5.2.2.5.1</w:t>
      </w:r>
      <w:r w:rsidRPr="00F91D2F">
        <w:tab/>
        <w:t>General</w:t>
      </w:r>
      <w:bookmarkEnd w:id="297"/>
      <w:bookmarkEnd w:id="298"/>
      <w:bookmarkEnd w:id="299"/>
      <w:bookmarkEnd w:id="300"/>
      <w:bookmarkEnd w:id="301"/>
      <w:bookmarkEnd w:id="302"/>
      <w:bookmarkEnd w:id="303"/>
      <w:bookmarkEnd w:id="304"/>
      <w:bookmarkEnd w:id="305"/>
      <w:bookmarkEnd w:id="306"/>
      <w:bookmarkEnd w:id="307"/>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308" w:name="_Toc21948864"/>
      <w:bookmarkStart w:id="309" w:name="_Toc24978737"/>
      <w:bookmarkStart w:id="310" w:name="_Toc34346462"/>
      <w:bookmarkStart w:id="311" w:name="_Toc34740539"/>
      <w:bookmarkStart w:id="312" w:name="_Toc34747898"/>
      <w:bookmarkStart w:id="313" w:name="_Toc34748274"/>
      <w:bookmarkStart w:id="314" w:name="_Toc34749264"/>
      <w:bookmarkStart w:id="315" w:name="_Toc49689711"/>
      <w:bookmarkStart w:id="316" w:name="_Toc56336795"/>
      <w:bookmarkStart w:id="317" w:name="_Toc73443611"/>
      <w:bookmarkStart w:id="318" w:name="_Toc215000401"/>
      <w:r w:rsidRPr="00F91D2F">
        <w:t>5.2.2.5.2</w:t>
      </w:r>
      <w:r w:rsidRPr="00F91D2F">
        <w:tab/>
        <w:t>Authorization request</w:t>
      </w:r>
      <w:bookmarkEnd w:id="308"/>
      <w:bookmarkEnd w:id="309"/>
      <w:bookmarkEnd w:id="310"/>
      <w:bookmarkEnd w:id="311"/>
      <w:bookmarkEnd w:id="312"/>
      <w:bookmarkEnd w:id="313"/>
      <w:bookmarkEnd w:id="314"/>
      <w:bookmarkEnd w:id="315"/>
      <w:bookmarkEnd w:id="316"/>
      <w:bookmarkEnd w:id="317"/>
      <w:bookmarkEnd w:id="318"/>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4" type="#_x0000_t75" style="width:342.1pt;height:113.95pt" o:ole="">
            <v:imagedata r:id="rId27" o:title=""/>
          </v:shape>
          <o:OLEObject Type="Embed" ProgID="Visio.Drawing.11" ShapeID="_x0000_i1034" DrawAspect="Content" ObjectID="_1825839458" r:id="rId28"/>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19" w:name="_Toc34346463"/>
      <w:bookmarkStart w:id="320" w:name="_Toc34740540"/>
      <w:bookmarkStart w:id="321" w:name="_Toc34747899"/>
      <w:bookmarkStart w:id="322" w:name="_Toc34748275"/>
      <w:bookmarkStart w:id="323" w:name="_Toc34749265"/>
      <w:bookmarkStart w:id="324" w:name="_Toc49689712"/>
      <w:bookmarkStart w:id="325" w:name="_Toc56336796"/>
      <w:bookmarkStart w:id="326" w:name="_Toc21948865"/>
      <w:bookmarkStart w:id="327" w:name="_Toc24978738"/>
      <w:r>
        <w:t>In the case of redirection, the HSS shall return 3xx status code, which shall contain a Location header with an URI pointing to the endpoint of another HSS (service) instance</w:t>
      </w:r>
      <w:r w:rsidRPr="00DD52D7">
        <w:t>.</w:t>
      </w:r>
    </w:p>
    <w:p w14:paraId="50035FE6" w14:textId="77777777" w:rsidR="00C6298B" w:rsidRDefault="00C6298B" w:rsidP="00C6298B">
      <w:pPr>
        <w:rPr>
          <w:noProof/>
        </w:rPr>
      </w:pPr>
      <w:bookmarkStart w:id="328" w:name="_Toc73443612"/>
      <w:r>
        <w:rPr>
          <w:noProof/>
        </w:rPr>
        <w:t>If the I-CSCF receives from HSS a response message containing the "3gpp-Sbi-Oci" HTTP header with the parameter "</w:t>
      </w:r>
      <w:r w:rsidRPr="009C32CD">
        <w:rPr>
          <w:noProof/>
        </w:rPr>
        <w:t>Extend-Registration-Timer</w:t>
      </w:r>
      <w:r>
        <w:rPr>
          <w:noProof/>
        </w:rPr>
        <w:t>" set to true, as described in</w:t>
      </w:r>
      <w:r w:rsidRPr="009C32CD">
        <w:rPr>
          <w:noProof/>
        </w:rPr>
        <w:t xml:space="preserve"> </w:t>
      </w:r>
      <w:r>
        <w:rPr>
          <w:noProof/>
        </w:rPr>
        <w:t xml:space="preserve">3GPP TS 29.500 [4], the I-CSCF shall </w:t>
      </w:r>
      <w:r w:rsidRPr="009C32CD">
        <w:rPr>
          <w:noProof/>
        </w:rPr>
        <w:t xml:space="preserve">abate the </w:t>
      </w:r>
      <w:r>
        <w:rPr>
          <w:noProof/>
        </w:rPr>
        <w:t xml:space="preserve">received </w:t>
      </w:r>
      <w:r w:rsidRPr="009C32CD">
        <w:rPr>
          <w:noProof/>
        </w:rPr>
        <w:t>traffic by extending the registraton timers of the UEs trying to get access to the network; this situation shall be enforced during the time period indicated in the "Period-of-Validity" parameter</w:t>
      </w:r>
      <w:r>
        <w:rPr>
          <w:noProof/>
        </w:rPr>
        <w:t xml:space="preserve"> of this HTTP header, or until the </w:t>
      </w:r>
      <w:r w:rsidRPr="009C32CD">
        <w:rPr>
          <w:noProof/>
        </w:rPr>
        <w:t xml:space="preserve">"Extend-Registration-Timer" </w:t>
      </w:r>
      <w:r>
        <w:rPr>
          <w:noProof/>
        </w:rPr>
        <w:t>parameter is received with value</w:t>
      </w:r>
      <w:r w:rsidRPr="009C32CD">
        <w:rPr>
          <w:noProof/>
        </w:rPr>
        <w:t xml:space="preserve"> </w:t>
      </w:r>
      <w:r>
        <w:rPr>
          <w:noProof/>
        </w:rPr>
        <w:t>false.</w:t>
      </w:r>
    </w:p>
    <w:p w14:paraId="5EE6BA75" w14:textId="77777777" w:rsidR="00211D99" w:rsidRPr="00F91D2F" w:rsidRDefault="00211D99" w:rsidP="001901CD">
      <w:pPr>
        <w:pStyle w:val="Heading4"/>
      </w:pPr>
      <w:bookmarkStart w:id="329" w:name="_Toc215000402"/>
      <w:r w:rsidRPr="00F91D2F">
        <w:t>5.2.2.</w:t>
      </w:r>
      <w:r>
        <w:t>6</w:t>
      </w:r>
      <w:r w:rsidRPr="00F91D2F">
        <w:tab/>
        <w:t>RestorationInfoGet</w:t>
      </w:r>
      <w:bookmarkEnd w:id="319"/>
      <w:bookmarkEnd w:id="320"/>
      <w:bookmarkEnd w:id="321"/>
      <w:bookmarkEnd w:id="322"/>
      <w:bookmarkEnd w:id="323"/>
      <w:bookmarkEnd w:id="324"/>
      <w:bookmarkEnd w:id="325"/>
      <w:bookmarkEnd w:id="328"/>
      <w:bookmarkEnd w:id="329"/>
    </w:p>
    <w:p w14:paraId="548BF77D" w14:textId="77777777" w:rsidR="00211D99" w:rsidRDefault="00211D99" w:rsidP="001901CD">
      <w:pPr>
        <w:pStyle w:val="Heading5"/>
      </w:pPr>
      <w:bookmarkStart w:id="330" w:name="_Toc34346464"/>
      <w:bookmarkStart w:id="331" w:name="_Toc34740541"/>
      <w:bookmarkStart w:id="332" w:name="_Toc34747900"/>
      <w:bookmarkStart w:id="333" w:name="_Toc34748276"/>
      <w:bookmarkStart w:id="334" w:name="_Toc34749266"/>
      <w:bookmarkStart w:id="335" w:name="_Toc49689713"/>
      <w:bookmarkStart w:id="336" w:name="_Toc56336797"/>
      <w:bookmarkStart w:id="337" w:name="_Toc73443613"/>
      <w:bookmarkStart w:id="338" w:name="_Toc215000403"/>
      <w:r w:rsidRPr="00F91D2F">
        <w:t>5.2.2.</w:t>
      </w:r>
      <w:r>
        <w:t>6</w:t>
      </w:r>
      <w:r w:rsidRPr="00F91D2F">
        <w:t>.1</w:t>
      </w:r>
      <w:r w:rsidRPr="00F91D2F">
        <w:tab/>
        <w:t>General</w:t>
      </w:r>
      <w:bookmarkEnd w:id="330"/>
      <w:bookmarkEnd w:id="331"/>
      <w:bookmarkEnd w:id="332"/>
      <w:bookmarkEnd w:id="333"/>
      <w:bookmarkEnd w:id="334"/>
      <w:bookmarkEnd w:id="335"/>
      <w:bookmarkEnd w:id="336"/>
      <w:bookmarkEnd w:id="337"/>
      <w:bookmarkEnd w:id="338"/>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39" w:name="_Toc34346465"/>
      <w:bookmarkStart w:id="340" w:name="_Toc34740542"/>
      <w:bookmarkStart w:id="341" w:name="_Toc34747901"/>
      <w:bookmarkStart w:id="342" w:name="_Toc34748277"/>
      <w:bookmarkStart w:id="343" w:name="_Toc34749267"/>
      <w:bookmarkStart w:id="344" w:name="_Toc49689714"/>
      <w:bookmarkStart w:id="345" w:name="_Toc56336798"/>
      <w:bookmarkStart w:id="346" w:name="_Toc73443614"/>
      <w:bookmarkStart w:id="347" w:name="_Toc215000404"/>
      <w:r>
        <w:t>5.2.2.6.2</w:t>
      </w:r>
      <w:r w:rsidRPr="00F91D2F">
        <w:tab/>
        <w:t>Restoration</w:t>
      </w:r>
      <w:r>
        <w:t xml:space="preserve"> </w:t>
      </w:r>
      <w:r w:rsidRPr="000B71E3">
        <w:t>Information Retrieval</w:t>
      </w:r>
      <w:bookmarkEnd w:id="339"/>
      <w:bookmarkEnd w:id="340"/>
      <w:bookmarkEnd w:id="341"/>
      <w:bookmarkEnd w:id="342"/>
      <w:bookmarkEnd w:id="343"/>
      <w:bookmarkEnd w:id="344"/>
      <w:bookmarkEnd w:id="345"/>
      <w:bookmarkEnd w:id="346"/>
      <w:bookmarkEnd w:id="347"/>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5" type="#_x0000_t75" style="width:342.1pt;height:113.95pt" o:ole="">
            <v:imagedata r:id="rId29" o:title=""/>
          </v:shape>
          <o:OLEObject Type="Embed" ProgID="Visio.Drawing.11" ShapeID="_x0000_i1035" DrawAspect="Content" ObjectID="_1825839459" r:id="rId30"/>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48" w:name="_Toc34346466"/>
      <w:bookmarkStart w:id="349" w:name="_Toc34740543"/>
      <w:bookmarkStart w:id="350" w:name="_Toc34747902"/>
      <w:bookmarkStart w:id="351" w:name="_Toc34748278"/>
      <w:bookmarkStart w:id="352" w:name="_Toc34749268"/>
      <w:bookmarkStart w:id="353" w:name="_Toc49689715"/>
      <w:bookmarkStart w:id="354"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55" w:name="_Toc73443615"/>
      <w:bookmarkStart w:id="356" w:name="_Toc215000405"/>
      <w:r w:rsidRPr="00F91D2F">
        <w:t>5.2.2.</w:t>
      </w:r>
      <w:r>
        <w:t>7</w:t>
      </w:r>
      <w:r w:rsidRPr="00F91D2F">
        <w:tab/>
        <w:t>RestorationInfoUpdate</w:t>
      </w:r>
      <w:bookmarkEnd w:id="348"/>
      <w:bookmarkEnd w:id="349"/>
      <w:bookmarkEnd w:id="350"/>
      <w:bookmarkEnd w:id="351"/>
      <w:bookmarkEnd w:id="352"/>
      <w:bookmarkEnd w:id="353"/>
      <w:bookmarkEnd w:id="354"/>
      <w:bookmarkEnd w:id="355"/>
      <w:bookmarkEnd w:id="356"/>
    </w:p>
    <w:p w14:paraId="7473C3A4" w14:textId="77777777" w:rsidR="00211D99" w:rsidRDefault="00211D99" w:rsidP="001901CD">
      <w:pPr>
        <w:pStyle w:val="Heading5"/>
      </w:pPr>
      <w:bookmarkStart w:id="357" w:name="_Toc34346467"/>
      <w:bookmarkStart w:id="358" w:name="_Toc34740544"/>
      <w:bookmarkStart w:id="359" w:name="_Toc34747903"/>
      <w:bookmarkStart w:id="360" w:name="_Toc34748279"/>
      <w:bookmarkStart w:id="361" w:name="_Toc34749269"/>
      <w:bookmarkStart w:id="362" w:name="_Toc49689716"/>
      <w:bookmarkStart w:id="363" w:name="_Toc56336800"/>
      <w:bookmarkStart w:id="364" w:name="_Toc73443616"/>
      <w:bookmarkStart w:id="365" w:name="_Toc215000406"/>
      <w:r w:rsidRPr="00F91D2F">
        <w:t>5.2.2.</w:t>
      </w:r>
      <w:r>
        <w:t>7</w:t>
      </w:r>
      <w:r w:rsidRPr="00F91D2F">
        <w:t>.1</w:t>
      </w:r>
      <w:r w:rsidRPr="00F91D2F">
        <w:tab/>
        <w:t>General</w:t>
      </w:r>
      <w:bookmarkEnd w:id="357"/>
      <w:bookmarkEnd w:id="358"/>
      <w:bookmarkEnd w:id="359"/>
      <w:bookmarkEnd w:id="360"/>
      <w:bookmarkEnd w:id="361"/>
      <w:bookmarkEnd w:id="362"/>
      <w:bookmarkEnd w:id="363"/>
      <w:bookmarkEnd w:id="364"/>
      <w:bookmarkEnd w:id="365"/>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66" w:name="_Toc34346468"/>
      <w:bookmarkStart w:id="367" w:name="_Toc34740545"/>
      <w:bookmarkStart w:id="368" w:name="_Toc34747904"/>
      <w:bookmarkStart w:id="369" w:name="_Toc34748280"/>
      <w:bookmarkStart w:id="370" w:name="_Toc34749270"/>
      <w:bookmarkStart w:id="371" w:name="_Toc49689717"/>
      <w:bookmarkStart w:id="372" w:name="_Toc56336801"/>
      <w:bookmarkStart w:id="373" w:name="_Toc73443617"/>
      <w:bookmarkStart w:id="374" w:name="_Toc215000407"/>
      <w:r>
        <w:t>5.2.2.7.2</w:t>
      </w:r>
      <w:r w:rsidRPr="00F91D2F">
        <w:tab/>
        <w:t>Restoration</w:t>
      </w:r>
      <w:r>
        <w:t xml:space="preserve"> </w:t>
      </w:r>
      <w:r w:rsidRPr="000B71E3">
        <w:t>Information</w:t>
      </w:r>
      <w:r>
        <w:rPr>
          <w:rFonts w:hint="eastAsia"/>
          <w:lang w:eastAsia="zh-CN"/>
        </w:rPr>
        <w:t xml:space="preserve"> Update</w:t>
      </w:r>
      <w:bookmarkEnd w:id="366"/>
      <w:bookmarkEnd w:id="367"/>
      <w:bookmarkEnd w:id="368"/>
      <w:bookmarkEnd w:id="369"/>
      <w:bookmarkEnd w:id="370"/>
      <w:bookmarkEnd w:id="371"/>
      <w:bookmarkEnd w:id="372"/>
      <w:bookmarkEnd w:id="373"/>
      <w:bookmarkEnd w:id="374"/>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6" type="#_x0000_t75" style="width:342.1pt;height:113.95pt" o:ole="">
            <v:imagedata r:id="rId31" o:title=""/>
          </v:shape>
          <o:OLEObject Type="Embed" ProgID="Visio.Drawing.11" ShapeID="_x0000_i1036" DrawAspect="Content" ObjectID="_1825839460" r:id="rId32"/>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75" w:name="_Toc34346469"/>
      <w:bookmarkStart w:id="376" w:name="_Toc34740546"/>
      <w:bookmarkStart w:id="377" w:name="_Toc34747905"/>
      <w:bookmarkStart w:id="378" w:name="_Toc34748281"/>
      <w:bookmarkStart w:id="379" w:name="_Toc34749271"/>
      <w:bookmarkStart w:id="380" w:name="_Toc49689718"/>
      <w:bookmarkStart w:id="381"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82" w:name="_Toc73443618"/>
      <w:bookmarkStart w:id="383" w:name="_Toc215000408"/>
      <w:r w:rsidRPr="00F91D2F">
        <w:t>5.2.2.</w:t>
      </w:r>
      <w:r>
        <w:t>8</w:t>
      </w:r>
      <w:r>
        <w:tab/>
        <w:t>RestorationInfoDelete</w:t>
      </w:r>
      <w:bookmarkEnd w:id="375"/>
      <w:bookmarkEnd w:id="376"/>
      <w:bookmarkEnd w:id="377"/>
      <w:bookmarkEnd w:id="378"/>
      <w:bookmarkEnd w:id="379"/>
      <w:bookmarkEnd w:id="380"/>
      <w:bookmarkEnd w:id="381"/>
      <w:bookmarkEnd w:id="382"/>
      <w:bookmarkEnd w:id="383"/>
    </w:p>
    <w:p w14:paraId="2CF1B28D" w14:textId="77777777" w:rsidR="00211D99" w:rsidRDefault="00211D99" w:rsidP="001901CD">
      <w:pPr>
        <w:pStyle w:val="Heading5"/>
      </w:pPr>
      <w:bookmarkStart w:id="384" w:name="_Toc34346470"/>
      <w:bookmarkStart w:id="385" w:name="_Toc34740547"/>
      <w:bookmarkStart w:id="386" w:name="_Toc34747906"/>
      <w:bookmarkStart w:id="387" w:name="_Toc34748282"/>
      <w:bookmarkStart w:id="388" w:name="_Toc34749272"/>
      <w:bookmarkStart w:id="389" w:name="_Toc49689719"/>
      <w:bookmarkStart w:id="390" w:name="_Toc56336803"/>
      <w:bookmarkStart w:id="391" w:name="_Toc73443619"/>
      <w:bookmarkStart w:id="392" w:name="_Toc215000409"/>
      <w:r w:rsidRPr="00F91D2F">
        <w:t>5.2.2.</w:t>
      </w:r>
      <w:r>
        <w:t>8</w:t>
      </w:r>
      <w:r w:rsidRPr="00F91D2F">
        <w:t>.1</w:t>
      </w:r>
      <w:r w:rsidRPr="00F91D2F">
        <w:tab/>
        <w:t>General</w:t>
      </w:r>
      <w:bookmarkEnd w:id="384"/>
      <w:bookmarkEnd w:id="385"/>
      <w:bookmarkEnd w:id="386"/>
      <w:bookmarkEnd w:id="387"/>
      <w:bookmarkEnd w:id="388"/>
      <w:bookmarkEnd w:id="389"/>
      <w:bookmarkEnd w:id="390"/>
      <w:bookmarkEnd w:id="391"/>
      <w:bookmarkEnd w:id="392"/>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93" w:name="_Toc34346471"/>
      <w:bookmarkStart w:id="394" w:name="_Toc34740548"/>
      <w:bookmarkStart w:id="395" w:name="_Toc34747907"/>
      <w:bookmarkStart w:id="396" w:name="_Toc34748283"/>
      <w:bookmarkStart w:id="397" w:name="_Toc34749273"/>
      <w:bookmarkStart w:id="398" w:name="_Toc49689720"/>
      <w:bookmarkStart w:id="399" w:name="_Toc56336804"/>
      <w:bookmarkStart w:id="400" w:name="_Toc73443620"/>
      <w:bookmarkStart w:id="401" w:name="_Toc215000410"/>
      <w:r>
        <w:t>5.2.2.8.2</w:t>
      </w:r>
      <w:r w:rsidRPr="00F91D2F">
        <w:tab/>
        <w:t>Restoration</w:t>
      </w:r>
      <w:r>
        <w:t xml:space="preserve"> </w:t>
      </w:r>
      <w:r w:rsidRPr="000B71E3">
        <w:t>Information</w:t>
      </w:r>
      <w:r>
        <w:rPr>
          <w:rFonts w:hint="eastAsia"/>
          <w:lang w:eastAsia="zh-CN"/>
        </w:rPr>
        <w:t xml:space="preserve"> </w:t>
      </w:r>
      <w:r>
        <w:rPr>
          <w:lang w:eastAsia="zh-CN"/>
        </w:rPr>
        <w:t>Delete</w:t>
      </w:r>
      <w:bookmarkEnd w:id="393"/>
      <w:bookmarkEnd w:id="394"/>
      <w:bookmarkEnd w:id="395"/>
      <w:bookmarkEnd w:id="396"/>
      <w:bookmarkEnd w:id="397"/>
      <w:bookmarkEnd w:id="398"/>
      <w:bookmarkEnd w:id="399"/>
      <w:bookmarkEnd w:id="400"/>
      <w:bookmarkEnd w:id="401"/>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7" type="#_x0000_t75" style="width:342.1pt;height:113.95pt" o:ole="">
            <v:imagedata r:id="rId33" o:title=""/>
          </v:shape>
          <o:OLEObject Type="Embed" ProgID="Visio.Drawing.11" ShapeID="_x0000_i1037" DrawAspect="Content" ObjectID="_1825839461" r:id="rId34"/>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402" w:name="_Toc34346472"/>
      <w:bookmarkStart w:id="403" w:name="_Toc34740549"/>
      <w:bookmarkStart w:id="404" w:name="_Toc34747908"/>
      <w:bookmarkStart w:id="405" w:name="_Toc34748284"/>
      <w:bookmarkStart w:id="406" w:name="_Toc34749274"/>
      <w:bookmarkStart w:id="407" w:name="_Toc49689721"/>
      <w:bookmarkStart w:id="408" w:name="_Toc56336805"/>
      <w:r>
        <w:t>In the case of redirection, the HSS shall return 3xx status code, which shall contain a Location header with an URI pointing to the endpoint of another HSS (service) instance</w:t>
      </w:r>
      <w:r w:rsidRPr="00DD52D7">
        <w:t>.</w:t>
      </w:r>
    </w:p>
    <w:p w14:paraId="208E6151" w14:textId="77B91163" w:rsidR="007666B1" w:rsidRPr="00F91D2F" w:rsidRDefault="007666B1" w:rsidP="007666B1">
      <w:pPr>
        <w:pStyle w:val="Heading4"/>
      </w:pPr>
      <w:bookmarkStart w:id="409" w:name="_Toc186723655"/>
      <w:bookmarkStart w:id="410" w:name="_Toc215000411"/>
      <w:bookmarkStart w:id="411" w:name="_Toc73443621"/>
      <w:r w:rsidRPr="00F91D2F">
        <w:t>5.2.2.</w:t>
      </w:r>
      <w:r>
        <w:t>9</w:t>
      </w:r>
      <w:r w:rsidRPr="00F91D2F">
        <w:tab/>
      </w:r>
      <w:r>
        <w:rPr>
          <w:rFonts w:hint="eastAsia"/>
          <w:lang w:eastAsia="zh-CN"/>
        </w:rPr>
        <w:t>AsInfoGet</w:t>
      </w:r>
      <w:bookmarkEnd w:id="409"/>
      <w:bookmarkEnd w:id="410"/>
    </w:p>
    <w:p w14:paraId="11382AFC" w14:textId="383DEADD" w:rsidR="007666B1" w:rsidRDefault="007666B1" w:rsidP="007666B1">
      <w:pPr>
        <w:pStyle w:val="Heading5"/>
      </w:pPr>
      <w:bookmarkStart w:id="412" w:name="_Toc186723656"/>
      <w:bookmarkStart w:id="413" w:name="_Toc215000412"/>
      <w:r w:rsidRPr="00F91D2F">
        <w:t>5.2.2.</w:t>
      </w:r>
      <w:r>
        <w:t>9</w:t>
      </w:r>
      <w:r w:rsidRPr="00F91D2F">
        <w:t>.1</w:t>
      </w:r>
      <w:r w:rsidRPr="00F91D2F">
        <w:tab/>
        <w:t>General</w:t>
      </w:r>
      <w:bookmarkEnd w:id="412"/>
      <w:bookmarkEnd w:id="413"/>
    </w:p>
    <w:p w14:paraId="32D5AEC2" w14:textId="77777777" w:rsidR="007666B1" w:rsidRPr="00F91D2F" w:rsidRDefault="007666B1" w:rsidP="007666B1">
      <w:r w:rsidRPr="00F91D2F">
        <w:t xml:space="preserve">The </w:t>
      </w:r>
      <w:r>
        <w:rPr>
          <w:rFonts w:hint="eastAsia"/>
          <w:lang w:eastAsia="zh-CN"/>
        </w:rPr>
        <w:t>As</w:t>
      </w:r>
      <w:r w:rsidRPr="00F91D2F">
        <w:t xml:space="preserve">InfoGet service operation is invoked by a NF </w:t>
      </w:r>
      <w:r>
        <w:t>t</w:t>
      </w:r>
      <w:r w:rsidRPr="00F91D2F">
        <w:t xml:space="preserve">o </w:t>
      </w:r>
      <w:r>
        <w:rPr>
          <w:rFonts w:hint="eastAsia"/>
          <w:lang w:eastAsia="zh-CN"/>
        </w:rPr>
        <w:t>retrieve</w:t>
      </w:r>
      <w:r>
        <w:t xml:space="preserve"> </w:t>
      </w:r>
      <w:r>
        <w:rPr>
          <w:rFonts w:hint="eastAsia"/>
          <w:lang w:eastAsia="zh-CN"/>
        </w:rPr>
        <w:t>the information</w:t>
      </w:r>
      <w:r>
        <w:rPr>
          <w:lang w:eastAsia="zh-CN"/>
        </w:rPr>
        <w:t xml:space="preserve"> </w:t>
      </w:r>
      <w:r>
        <w:rPr>
          <w:rFonts w:hint="eastAsia"/>
          <w:lang w:eastAsia="zh-CN"/>
        </w:rPr>
        <w:t xml:space="preserve">of the IMS AS served the specific subscriber </w:t>
      </w:r>
      <w:r w:rsidRPr="00F91D2F">
        <w:t>in HSS.</w:t>
      </w:r>
    </w:p>
    <w:p w14:paraId="4A9E1E92" w14:textId="77777777" w:rsidR="007666B1" w:rsidRPr="00F91D2F" w:rsidRDefault="007666B1" w:rsidP="007666B1">
      <w:r w:rsidRPr="00F91D2F">
        <w:t xml:space="preserve">NF Consumer is </w:t>
      </w:r>
      <w:r>
        <w:rPr>
          <w:rFonts w:hint="eastAsia"/>
          <w:lang w:eastAsia="zh-CN"/>
        </w:rPr>
        <w:t>NEF</w:t>
      </w:r>
      <w:r w:rsidRPr="00F91D2F">
        <w:t>.</w:t>
      </w:r>
    </w:p>
    <w:p w14:paraId="2F079591" w14:textId="77777777" w:rsidR="007666B1" w:rsidRPr="00F91D2F" w:rsidRDefault="007666B1" w:rsidP="007666B1">
      <w:r w:rsidRPr="00F91D2F">
        <w:t xml:space="preserve">The following procedures using the </w:t>
      </w:r>
      <w:r>
        <w:rPr>
          <w:rFonts w:hint="eastAsia"/>
          <w:lang w:eastAsia="zh-CN"/>
        </w:rPr>
        <w:t>As</w:t>
      </w:r>
      <w:r w:rsidRPr="00F91D2F">
        <w:t>InfoGet service operation are supported:</w:t>
      </w:r>
    </w:p>
    <w:p w14:paraId="51019CF0" w14:textId="77777777" w:rsidR="007666B1" w:rsidRPr="00F91D2F" w:rsidRDefault="007666B1" w:rsidP="007666B1">
      <w:pPr>
        <w:pStyle w:val="B1"/>
      </w:pPr>
      <w:r w:rsidRPr="00F91D2F">
        <w:t>-</w:t>
      </w:r>
      <w:r w:rsidRPr="00F91D2F">
        <w:tab/>
      </w:r>
      <w:r>
        <w:rPr>
          <w:rFonts w:hint="eastAsia"/>
          <w:lang w:eastAsia="zh-CN"/>
        </w:rPr>
        <w:t>IMS AS</w:t>
      </w:r>
      <w:r>
        <w:t xml:space="preserve"> </w:t>
      </w:r>
      <w:r w:rsidRPr="000B71E3">
        <w:t>Information Retrieval</w:t>
      </w:r>
    </w:p>
    <w:p w14:paraId="45EE850B" w14:textId="439CA566" w:rsidR="007666B1" w:rsidRDefault="007666B1" w:rsidP="007666B1">
      <w:pPr>
        <w:pStyle w:val="Heading5"/>
      </w:pPr>
      <w:bookmarkStart w:id="414" w:name="_Toc186723657"/>
      <w:bookmarkStart w:id="415" w:name="_Toc215000413"/>
      <w:r>
        <w:t>5.2.2.9.2</w:t>
      </w:r>
      <w:r w:rsidRPr="00F91D2F">
        <w:tab/>
      </w:r>
      <w:r>
        <w:rPr>
          <w:rFonts w:hint="eastAsia"/>
          <w:lang w:eastAsia="zh-CN"/>
        </w:rPr>
        <w:t>IMS AS</w:t>
      </w:r>
      <w:r>
        <w:t xml:space="preserve"> </w:t>
      </w:r>
      <w:r w:rsidRPr="000B71E3">
        <w:t>Information Retrieval</w:t>
      </w:r>
      <w:bookmarkEnd w:id="414"/>
      <w:bookmarkEnd w:id="415"/>
    </w:p>
    <w:p w14:paraId="6A72D960" w14:textId="7ECD8E8C" w:rsidR="007666B1" w:rsidRDefault="007666B1" w:rsidP="007666B1">
      <w:pPr>
        <w:rPr>
          <w:noProof/>
          <w:lang w:val="en-US" w:eastAsia="zh-CN"/>
        </w:rPr>
      </w:pPr>
      <w:r w:rsidRPr="00F91D2F">
        <w:t>Figure</w:t>
      </w:r>
      <w:r>
        <w:t> </w:t>
      </w:r>
      <w:r w:rsidRPr="00F91D2F">
        <w:t>5.2.2.</w:t>
      </w:r>
      <w:r>
        <w:t>9</w:t>
      </w:r>
      <w:r w:rsidRPr="00F91D2F">
        <w:t>.2-1 shows a scenario where the NF service consumer (</w:t>
      </w:r>
      <w:r>
        <w:rPr>
          <w:rFonts w:hint="eastAsia"/>
          <w:lang w:eastAsia="zh-CN"/>
        </w:rPr>
        <w:t>NEF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w:t>
      </w:r>
      <w:r>
        <w:t>registered user</w:t>
      </w:r>
      <w:r>
        <w:rPr>
          <w:rFonts w:hint="eastAsia"/>
          <w:lang w:eastAsia="zh-CN"/>
        </w:rPr>
        <w:t>.</w:t>
      </w:r>
      <w:r w:rsidRPr="00F91D2F">
        <w:t>The request contains the IMS UE's identity (/{imsUeId}) which shall be an IMPU</w:t>
      </w:r>
      <w:r>
        <w:t>.</w:t>
      </w:r>
    </w:p>
    <w:p w14:paraId="530A24AC" w14:textId="77777777" w:rsidR="007666B1" w:rsidRPr="00F91D2F" w:rsidRDefault="007666B1" w:rsidP="007666B1">
      <w:pPr>
        <w:pStyle w:val="TH"/>
      </w:pPr>
      <w:r w:rsidRPr="00F91D2F">
        <w:object w:dxaOrig="9413" w:dyaOrig="3105" w14:anchorId="2A949113">
          <v:shape id="_x0000_i1038" type="#_x0000_t75" style="width:342.1pt;height:114.2pt" o:ole="">
            <v:imagedata r:id="rId35" o:title=""/>
          </v:shape>
          <o:OLEObject Type="Embed" ProgID="Visio.Drawing.11" ShapeID="_x0000_i1038" DrawAspect="Content" ObjectID="_1825839462" r:id="rId36"/>
        </w:object>
      </w:r>
    </w:p>
    <w:p w14:paraId="472DAA6F" w14:textId="0678C788" w:rsidR="007666B1" w:rsidRPr="00F91D2F" w:rsidRDefault="007666B1" w:rsidP="007666B1">
      <w:pPr>
        <w:pStyle w:val="TF"/>
      </w:pPr>
      <w:r>
        <w:t>Figure 5.2</w:t>
      </w:r>
      <w:r w:rsidRPr="00F91D2F">
        <w:t>.2.</w:t>
      </w:r>
      <w:r w:rsidR="00CF1AAB">
        <w:t>9</w:t>
      </w:r>
      <w:r w:rsidRPr="00F91D2F">
        <w:t>.</w:t>
      </w:r>
      <w:r>
        <w:t>2</w:t>
      </w:r>
      <w:r w:rsidRPr="00F91D2F">
        <w:t xml:space="preserve">-1: </w:t>
      </w:r>
      <w:r>
        <w:rPr>
          <w:rFonts w:hint="eastAsia"/>
          <w:lang w:eastAsia="zh-CN"/>
        </w:rPr>
        <w:t>IMS AS</w:t>
      </w:r>
      <w:r>
        <w:t xml:space="preserve"> </w:t>
      </w:r>
      <w:r w:rsidRPr="000B71E3">
        <w:t>Information</w:t>
      </w:r>
      <w:r w:rsidRPr="00F91D2F">
        <w:t xml:space="preserve"> Retrieval</w:t>
      </w:r>
    </w:p>
    <w:p w14:paraId="3DF036E5" w14:textId="77777777" w:rsidR="007666B1" w:rsidRPr="00F91D2F" w:rsidRDefault="007666B1" w:rsidP="007666B1">
      <w:pPr>
        <w:pStyle w:val="B1"/>
      </w:pPr>
      <w:r w:rsidRPr="00F91D2F">
        <w:t>1.</w:t>
      </w:r>
      <w:r w:rsidRPr="00F91D2F">
        <w:tab/>
        <w:t>The NF service consumer (</w:t>
      </w:r>
      <w:r>
        <w:rPr>
          <w:rFonts w:hint="eastAsia"/>
          <w:lang w:eastAsia="zh-CN"/>
        </w:rPr>
        <w:t>NEF</w:t>
      </w:r>
      <w:r w:rsidRPr="00F91D2F">
        <w:t xml:space="preserve">) sends a GET request to the resource representing the UE's </w:t>
      </w:r>
      <w:bookmarkStart w:id="416" w:name="OLE_LINK21"/>
      <w:r>
        <w:rPr>
          <w:rFonts w:hint="eastAsia"/>
          <w:lang w:eastAsia="zh-CN"/>
        </w:rPr>
        <w:t>IMS AS</w:t>
      </w:r>
      <w:r>
        <w:t xml:space="preserve"> </w:t>
      </w:r>
      <w:bookmarkEnd w:id="416"/>
      <w:r>
        <w:rPr>
          <w:rFonts w:hint="eastAsia"/>
          <w:lang w:eastAsia="zh-CN"/>
        </w:rPr>
        <w:t xml:space="preserve">registration </w:t>
      </w:r>
      <w:r>
        <w:t>i</w:t>
      </w:r>
      <w:r w:rsidRPr="000B71E3">
        <w:t>nformation</w:t>
      </w:r>
      <w:r w:rsidRPr="00F91D2F">
        <w:t>.</w:t>
      </w:r>
    </w:p>
    <w:p w14:paraId="4376CF79" w14:textId="77777777" w:rsidR="007666B1" w:rsidRPr="00F91D2F" w:rsidRDefault="007666B1" w:rsidP="007666B1">
      <w:pPr>
        <w:pStyle w:val="B1"/>
      </w:pPr>
      <w:r w:rsidRPr="00F91D2F">
        <w:t>2a.</w:t>
      </w:r>
      <w:r w:rsidRPr="00F91D2F">
        <w:tab/>
        <w:t xml:space="preserve">On success, the HSS responds with "200 OK" with the message body containing the UE's </w:t>
      </w:r>
      <w:r>
        <w:rPr>
          <w:rFonts w:hint="eastAsia"/>
          <w:lang w:eastAsia="zh-CN"/>
        </w:rPr>
        <w:t>IMS AS</w:t>
      </w:r>
      <w:r>
        <w:t xml:space="preserve"> r</w:t>
      </w:r>
      <w:r w:rsidRPr="00F91D2F">
        <w:t>e</w:t>
      </w:r>
      <w:r>
        <w:rPr>
          <w:rFonts w:hint="eastAsia"/>
          <w:lang w:eastAsia="zh-CN"/>
        </w:rPr>
        <w:t>gistration</w:t>
      </w:r>
      <w:r>
        <w:t xml:space="preserve"> i</w:t>
      </w:r>
      <w:r w:rsidRPr="000B71E3">
        <w:t>nformation</w:t>
      </w:r>
      <w:r w:rsidRPr="007E49FF">
        <w:t>.</w:t>
      </w:r>
    </w:p>
    <w:p w14:paraId="40023E75" w14:textId="77777777" w:rsidR="007666B1" w:rsidRDefault="007666B1" w:rsidP="007666B1">
      <w:pPr>
        <w:pStyle w:val="B1"/>
        <w:rPr>
          <w:lang w:eastAsia="zh-CN"/>
        </w:rPr>
      </w:pPr>
      <w:r w:rsidRPr="00F91D2F">
        <w:t>2b.</w:t>
      </w:r>
      <w:r w:rsidRPr="00F91D2F">
        <w:tab/>
      </w:r>
      <w:bookmarkStart w:id="417" w:name="OLE_LINK22"/>
      <w:r w:rsidRPr="00F91D2F">
        <w:t>On failure, the appropriate HTTP status code indicating the error shall be returned and appropriate additional error information should be returned in the GET response body.</w:t>
      </w:r>
      <w:bookmarkEnd w:id="417"/>
    </w:p>
    <w:p w14:paraId="3122DEC1" w14:textId="6214BBB3" w:rsidR="007666B1" w:rsidRPr="00F91D2F" w:rsidRDefault="00B14067" w:rsidP="00B14067">
      <w:pPr>
        <w:pStyle w:val="B2"/>
      </w:pPr>
      <w:r>
        <w:t>-</w:t>
      </w:r>
      <w:r>
        <w:tab/>
      </w:r>
      <w:r w:rsidR="007666B1" w:rsidRPr="00F91D2F">
        <w:t xml:space="preserve">If there is no valid </w:t>
      </w:r>
      <w:r w:rsidR="007666B1">
        <w:rPr>
          <w:rFonts w:hint="eastAsia"/>
          <w:lang w:eastAsia="zh-CN"/>
        </w:rPr>
        <w:t xml:space="preserve">IMS AS </w:t>
      </w:r>
      <w:r w:rsidR="007666B1">
        <w:t>r</w:t>
      </w:r>
      <w:r w:rsidR="007666B1" w:rsidRPr="00F91D2F">
        <w:t>e</w:t>
      </w:r>
      <w:r w:rsidR="007666B1">
        <w:rPr>
          <w:rFonts w:hint="eastAsia"/>
          <w:lang w:eastAsia="zh-CN"/>
        </w:rPr>
        <w:t>gistration</w:t>
      </w:r>
      <w:r w:rsidR="007666B1">
        <w:t xml:space="preserve"> </w:t>
      </w:r>
      <w:r w:rsidR="007666B1" w:rsidRPr="00F91D2F">
        <w:t xml:space="preserve">data for the UE, HTTP status code "404 Not Found" shall be returned </w:t>
      </w:r>
      <w:r w:rsidR="007666B1">
        <w:t xml:space="preserve">and it should </w:t>
      </w:r>
      <w:r w:rsidR="007666B1" w:rsidRPr="00F91D2F">
        <w:t>includ</w:t>
      </w:r>
      <w:r w:rsidR="007666B1">
        <w:t>e</w:t>
      </w:r>
      <w:r w:rsidR="007666B1" w:rsidRPr="00F91D2F">
        <w:t xml:space="preserve"> additional error information in the response body (in the "ProblemDetails" element).</w:t>
      </w:r>
    </w:p>
    <w:p w14:paraId="21C85A32" w14:textId="77777777" w:rsidR="007666B1" w:rsidRDefault="007666B1" w:rsidP="007666B1">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41945EAE" w14:textId="37DDC050" w:rsidR="007666B1" w:rsidRPr="00F91D2F" w:rsidRDefault="007666B1" w:rsidP="007666B1">
      <w:pPr>
        <w:pStyle w:val="Heading4"/>
      </w:pPr>
      <w:bookmarkStart w:id="418" w:name="_Toc215000414"/>
      <w:r>
        <w:t>5.</w:t>
      </w:r>
      <w:r w:rsidRPr="00F91D2F">
        <w:t>2.2.</w:t>
      </w:r>
      <w:r w:rsidR="00CF1AAB">
        <w:t>10</w:t>
      </w:r>
      <w:r>
        <w:tab/>
      </w:r>
      <w:r w:rsidR="00A77EB0">
        <w:rPr>
          <w:rFonts w:hint="eastAsia"/>
          <w:lang w:eastAsia="zh-CN"/>
        </w:rPr>
        <w:t>Ind</w:t>
      </w:r>
      <w:r w:rsidR="00A77EB0" w:rsidRPr="00DF792B">
        <w:rPr>
          <w:lang w:eastAsia="zh-CN"/>
        </w:rPr>
        <w:t>ividual</w:t>
      </w:r>
      <w:r>
        <w:t>ImsasRegistrationInfo</w:t>
      </w:r>
      <w:r w:rsidRPr="00F91D2F">
        <w:t>Get</w:t>
      </w:r>
      <w:bookmarkEnd w:id="418"/>
    </w:p>
    <w:p w14:paraId="74010A95" w14:textId="259891FA" w:rsidR="007666B1" w:rsidRDefault="007666B1" w:rsidP="007666B1">
      <w:pPr>
        <w:pStyle w:val="Heading5"/>
      </w:pPr>
      <w:bookmarkStart w:id="419" w:name="_Toc215000415"/>
      <w:r w:rsidRPr="00F91D2F">
        <w:t>5.2.2.</w:t>
      </w:r>
      <w:r w:rsidR="00CF1AAB">
        <w:t>10</w:t>
      </w:r>
      <w:r w:rsidRPr="00F91D2F">
        <w:t>.1</w:t>
      </w:r>
      <w:r w:rsidRPr="00F91D2F">
        <w:tab/>
        <w:t>General</w:t>
      </w:r>
      <w:bookmarkEnd w:id="419"/>
    </w:p>
    <w:p w14:paraId="66FFDA02" w14:textId="012FEE0C" w:rsidR="007666B1" w:rsidRPr="00F91D2F" w:rsidRDefault="007666B1" w:rsidP="007666B1">
      <w:r>
        <w:t xml:space="preserve">The </w:t>
      </w:r>
      <w:r w:rsidR="00A77EB0">
        <w:rPr>
          <w:rFonts w:hint="eastAsia"/>
          <w:lang w:eastAsia="zh-CN"/>
        </w:rPr>
        <w:t>Ind</w:t>
      </w:r>
      <w:r w:rsidR="00A77EB0" w:rsidRPr="00DF792B">
        <w:rPr>
          <w:lang w:eastAsia="zh-CN"/>
        </w:rPr>
        <w:t>ividual</w:t>
      </w:r>
      <w:r>
        <w:t>ImsasRegistrationInfoGet</w:t>
      </w:r>
      <w:r w:rsidRPr="00F91D2F">
        <w:t xml:space="preserve"> service operation is invoked by a NF service consumer (</w:t>
      </w:r>
      <w:r>
        <w:t>NEF)</w:t>
      </w:r>
      <w:r w:rsidRPr="00F91D2F">
        <w:t xml:space="preserve"> </w:t>
      </w:r>
      <w:r>
        <w:t>t</w:t>
      </w:r>
      <w:r w:rsidRPr="00F91D2F">
        <w:t xml:space="preserve">o </w:t>
      </w:r>
      <w:r>
        <w:rPr>
          <w:lang w:eastAsia="zh-CN"/>
        </w:rPr>
        <w:t xml:space="preserve">retrieve registration </w:t>
      </w:r>
      <w:r>
        <w:rPr>
          <w:rFonts w:hint="eastAsia"/>
          <w:lang w:eastAsia="zh-CN"/>
        </w:rPr>
        <w:t>information</w:t>
      </w:r>
      <w:r>
        <w:rPr>
          <w:lang w:eastAsia="zh-CN"/>
        </w:rPr>
        <w:t xml:space="preserve"> of a given IMS AS </w:t>
      </w:r>
      <w:r w:rsidRPr="00F91D2F">
        <w:t>in HSS.</w:t>
      </w:r>
    </w:p>
    <w:p w14:paraId="005B5D84" w14:textId="618A6007" w:rsidR="007666B1" w:rsidRPr="00F91D2F" w:rsidRDefault="007666B1" w:rsidP="007666B1">
      <w:r w:rsidRPr="00F91D2F">
        <w:t xml:space="preserve">The following procedures using the </w:t>
      </w:r>
      <w:r w:rsidR="00A77EB0">
        <w:rPr>
          <w:rFonts w:hint="eastAsia"/>
          <w:lang w:eastAsia="zh-CN"/>
        </w:rPr>
        <w:t>Ind</w:t>
      </w:r>
      <w:r w:rsidR="00A77EB0" w:rsidRPr="00DF792B">
        <w:rPr>
          <w:lang w:eastAsia="zh-CN"/>
        </w:rPr>
        <w:t>ividual</w:t>
      </w:r>
      <w:r>
        <w:t>ImsasRegistrationInfo</w:t>
      </w:r>
      <w:r w:rsidRPr="00F91D2F">
        <w:t>Get service operation are supported:</w:t>
      </w:r>
    </w:p>
    <w:p w14:paraId="4C1F3BD0" w14:textId="19A25331" w:rsidR="007666B1" w:rsidRPr="00F91D2F" w:rsidRDefault="007666B1" w:rsidP="007666B1">
      <w:pPr>
        <w:pStyle w:val="B1"/>
      </w:pPr>
      <w:r w:rsidRPr="00F91D2F">
        <w:t>-</w:t>
      </w:r>
      <w:r w:rsidRPr="00F91D2F">
        <w:tab/>
      </w:r>
      <w:r w:rsidR="00A77EB0" w:rsidRPr="00F156E7">
        <w:t>Individual</w:t>
      </w:r>
      <w:r w:rsidR="00A77EB0">
        <w:rPr>
          <w:rFonts w:hint="eastAsia"/>
          <w:lang w:eastAsia="zh-CN"/>
        </w:rPr>
        <w:t xml:space="preserve"> </w:t>
      </w:r>
      <w:r>
        <w:t>IMS AS Registration Information</w:t>
      </w:r>
      <w:r w:rsidRPr="000B71E3">
        <w:t xml:space="preserve"> Retrieval</w:t>
      </w:r>
    </w:p>
    <w:p w14:paraId="65467081" w14:textId="0AD23F2A" w:rsidR="007666B1" w:rsidRDefault="007666B1" w:rsidP="007666B1">
      <w:pPr>
        <w:pStyle w:val="Heading5"/>
      </w:pPr>
      <w:bookmarkStart w:id="420" w:name="_Toc215000416"/>
      <w:r>
        <w:t>5.2.2.</w:t>
      </w:r>
      <w:r w:rsidR="00CF1AAB">
        <w:t>10</w:t>
      </w:r>
      <w:r>
        <w:t>.2</w:t>
      </w:r>
      <w:r w:rsidRPr="00F91D2F">
        <w:tab/>
      </w:r>
      <w:r w:rsidR="00A77EB0" w:rsidRPr="00F156E7">
        <w:t>Individual</w:t>
      </w:r>
      <w:r w:rsidR="00A77EB0">
        <w:rPr>
          <w:rFonts w:hint="eastAsia"/>
          <w:lang w:eastAsia="zh-CN"/>
        </w:rPr>
        <w:t xml:space="preserve"> </w:t>
      </w:r>
      <w:r>
        <w:t xml:space="preserve">IMS AS Registration Information </w:t>
      </w:r>
      <w:r>
        <w:rPr>
          <w:lang w:eastAsia="zh-CN"/>
        </w:rPr>
        <w:t>Retrieval</w:t>
      </w:r>
      <w:bookmarkEnd w:id="420"/>
    </w:p>
    <w:p w14:paraId="5A56FA33" w14:textId="383AC8D7" w:rsidR="007666B1" w:rsidRPr="00F91D2F" w:rsidRDefault="007666B1" w:rsidP="007666B1">
      <w:pPr>
        <w:rPr>
          <w:lang w:eastAsia="zh-CN"/>
        </w:rPr>
      </w:pPr>
      <w:r w:rsidRPr="00F91D2F">
        <w:t>Figure</w:t>
      </w:r>
      <w:r>
        <w:t> </w:t>
      </w:r>
      <w:r w:rsidRPr="00F91D2F">
        <w:t>5.2.2.</w:t>
      </w:r>
      <w:r w:rsidR="00CF1AAB">
        <w:t>10</w:t>
      </w:r>
      <w:r w:rsidRPr="00F91D2F">
        <w:t>.2-1 shows a scenario where the NF service consumer (</w:t>
      </w:r>
      <w:r>
        <w:t>NEF)</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related to a specific IMS AS registration</w:t>
      </w:r>
      <w:r w:rsidR="00A77EB0">
        <w:rPr>
          <w:lang w:eastAsia="zh-CN"/>
        </w:rPr>
        <w:t>.</w:t>
      </w:r>
      <w:r>
        <w:rPr>
          <w:lang w:eastAsia="zh-CN"/>
        </w:rPr>
        <w:t xml:space="preserve"> </w:t>
      </w:r>
      <w:r w:rsidRPr="00F91D2F">
        <w:t>The request contains the IMS UE's identity (/{imsUeId}) which shall be an IMPU</w:t>
      </w:r>
      <w:r w:rsidR="00A77EB0">
        <w:rPr>
          <w:rFonts w:hint="eastAsia"/>
          <w:lang w:eastAsia="zh-CN"/>
        </w:rPr>
        <w:t xml:space="preserve"> and the </w:t>
      </w:r>
      <w:r w:rsidR="00A77EB0" w:rsidRPr="00F91D2F">
        <w:t xml:space="preserve">IMS </w:t>
      </w:r>
      <w:r w:rsidR="00A77EB0">
        <w:rPr>
          <w:rFonts w:hint="eastAsia"/>
          <w:lang w:eastAsia="zh-CN"/>
        </w:rPr>
        <w:t>AS</w:t>
      </w:r>
      <w:r w:rsidR="00A77EB0" w:rsidRPr="00F91D2F">
        <w:t xml:space="preserve">'s </w:t>
      </w:r>
      <w:r w:rsidR="00A77EB0">
        <w:rPr>
          <w:rFonts w:hint="eastAsia"/>
          <w:lang w:eastAsia="zh-CN"/>
        </w:rPr>
        <w:t xml:space="preserve">instance </w:t>
      </w:r>
      <w:r w:rsidR="00A77EB0" w:rsidRPr="00F91D2F">
        <w:t>identity (/{</w:t>
      </w:r>
      <w:r w:rsidR="00A77EB0">
        <w:rPr>
          <w:rFonts w:hint="eastAsia"/>
          <w:lang w:eastAsia="zh-CN"/>
        </w:rPr>
        <w:t>instanceId</w:t>
      </w:r>
      <w:r w:rsidR="00A77EB0" w:rsidRPr="00F91D2F">
        <w:t>})</w:t>
      </w:r>
      <w:r w:rsidRPr="00F91D2F">
        <w:t>.</w:t>
      </w:r>
    </w:p>
    <w:p w14:paraId="55C96199" w14:textId="77777777" w:rsidR="007666B1" w:rsidRPr="00F91D2F" w:rsidRDefault="007666B1" w:rsidP="007666B1">
      <w:pPr>
        <w:pStyle w:val="TH"/>
      </w:pPr>
      <w:r w:rsidRPr="00F91D2F">
        <w:object w:dxaOrig="9411" w:dyaOrig="3103" w14:anchorId="46AEF907">
          <v:shape id="_x0000_i1039" type="#_x0000_t75" style="width:342.1pt;height:113.95pt" o:ole="">
            <v:imagedata r:id="rId37" o:title=""/>
          </v:shape>
          <o:OLEObject Type="Embed" ProgID="Visio.Drawing.11" ShapeID="_x0000_i1039" DrawAspect="Content" ObjectID="_1825839463" r:id="rId38"/>
        </w:object>
      </w:r>
    </w:p>
    <w:p w14:paraId="29B21A14" w14:textId="73AF56BC" w:rsidR="007666B1" w:rsidRPr="00F91D2F" w:rsidRDefault="007666B1" w:rsidP="007666B1">
      <w:pPr>
        <w:pStyle w:val="TF"/>
      </w:pPr>
      <w:r>
        <w:t>Figure 5.2</w:t>
      </w:r>
      <w:r w:rsidRPr="00F91D2F">
        <w:t>.2.</w:t>
      </w:r>
      <w:r w:rsidR="00CF1AAB">
        <w:t>10</w:t>
      </w:r>
      <w:r w:rsidRPr="00F91D2F">
        <w:t>.</w:t>
      </w:r>
      <w:r>
        <w:t>2</w:t>
      </w:r>
      <w:r w:rsidRPr="00F91D2F">
        <w:t xml:space="preserve">-1: </w:t>
      </w:r>
      <w:r>
        <w:t xml:space="preserve">IMS AS Registration Information </w:t>
      </w:r>
      <w:r>
        <w:rPr>
          <w:lang w:eastAsia="zh-CN"/>
        </w:rPr>
        <w:t>Retrieval</w:t>
      </w:r>
    </w:p>
    <w:p w14:paraId="309F2F88" w14:textId="26CBF457" w:rsidR="007666B1" w:rsidRPr="00F91D2F" w:rsidRDefault="007666B1" w:rsidP="007666B1">
      <w:pPr>
        <w:pStyle w:val="B1"/>
      </w:pPr>
      <w:r w:rsidRPr="00F91D2F">
        <w:t>1.</w:t>
      </w:r>
      <w:r w:rsidRPr="00F91D2F">
        <w:tab/>
        <w:t>The NF service consumer (</w:t>
      </w:r>
      <w:r>
        <w:t>NEF</w:t>
      </w:r>
      <w:r w:rsidRPr="00F91D2F">
        <w:t xml:space="preserve">) sends a GET request to the resource representing the </w:t>
      </w:r>
      <w:r>
        <w:t>IMS AS Registration i</w:t>
      </w:r>
      <w:r w:rsidRPr="000B71E3">
        <w:t>nformation</w:t>
      </w:r>
      <w:r w:rsidRPr="00F91D2F">
        <w:t>.</w:t>
      </w:r>
    </w:p>
    <w:p w14:paraId="65EF4C12" w14:textId="77777777" w:rsidR="007666B1" w:rsidRDefault="007666B1" w:rsidP="007666B1">
      <w:pPr>
        <w:pStyle w:val="B1"/>
        <w:rPr>
          <w:b/>
          <w:sz w:val="24"/>
          <w:szCs w:val="24"/>
          <w:lang w:val="en-US"/>
        </w:rPr>
      </w:pPr>
      <w:r w:rsidRPr="00F91D2F">
        <w:t>2a.</w:t>
      </w:r>
      <w:r w:rsidRPr="00F91D2F">
        <w:tab/>
        <w:t xml:space="preserve">On success, the HSS responds with "200 OK" with the message body containing the </w:t>
      </w:r>
      <w:r>
        <w:t>IMS AS registration information.</w:t>
      </w:r>
      <w:r w:rsidRPr="007D2D42">
        <w:rPr>
          <w:b/>
          <w:sz w:val="24"/>
          <w:szCs w:val="24"/>
          <w:lang w:val="en-US"/>
        </w:rPr>
        <w:t xml:space="preserve"> </w:t>
      </w:r>
    </w:p>
    <w:p w14:paraId="28463C50" w14:textId="77777777" w:rsidR="007666B1" w:rsidRPr="00F91D2F" w:rsidRDefault="007666B1" w:rsidP="007666B1">
      <w:pPr>
        <w:pStyle w:val="B1"/>
      </w:pPr>
      <w:r w:rsidRPr="00F91D2F">
        <w:t>2b.</w:t>
      </w:r>
      <w:r w:rsidRPr="00F91D2F">
        <w:tab/>
        <w:t>If there is no valid</w:t>
      </w:r>
      <w:r>
        <w:t xml:space="preserve"> IMS AS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9848083" w14:textId="77777777" w:rsidR="007666B1" w:rsidRDefault="007666B1" w:rsidP="007666B1">
      <w:r w:rsidRPr="00F91D2F">
        <w:t>On failure, the appropriate HTTP status code indicating the error shall be returned and appropriate additional error information should be returned in the GET response body.</w:t>
      </w:r>
    </w:p>
    <w:p w14:paraId="5B42E4F3" w14:textId="77777777" w:rsidR="007666B1" w:rsidRDefault="007666B1" w:rsidP="007666B1">
      <w:r>
        <w:t>In the case of redirection, the HSS shall return 3xx status code, which shall contain a Location header with an URI pointing to the endpoint of another HSS (service) instance</w:t>
      </w:r>
      <w:r w:rsidRPr="00DD52D7">
        <w:t>.</w:t>
      </w:r>
    </w:p>
    <w:p w14:paraId="29096975" w14:textId="018FDD0C" w:rsidR="008D1C7E" w:rsidRDefault="008D1C7E" w:rsidP="008D1C7E">
      <w:pPr>
        <w:pStyle w:val="Heading4"/>
      </w:pPr>
      <w:bookmarkStart w:id="421" w:name="_Toc200618238"/>
      <w:bookmarkStart w:id="422" w:name="_Toc215000417"/>
      <w:r>
        <w:t>5.2.2.11</w:t>
      </w:r>
      <w:r>
        <w:tab/>
        <w:t>AsReassignmentNotification</w:t>
      </w:r>
      <w:bookmarkEnd w:id="421"/>
      <w:bookmarkEnd w:id="422"/>
    </w:p>
    <w:p w14:paraId="691F7416" w14:textId="6E775ECE" w:rsidR="008D1C7E" w:rsidRDefault="008D1C7E" w:rsidP="008D1C7E">
      <w:pPr>
        <w:pStyle w:val="Heading5"/>
      </w:pPr>
      <w:bookmarkStart w:id="423" w:name="_Toc11338414"/>
      <w:bookmarkStart w:id="424" w:name="_Toc27585022"/>
      <w:bookmarkStart w:id="425" w:name="_Toc36456968"/>
      <w:bookmarkStart w:id="426" w:name="_Toc45027851"/>
      <w:bookmarkStart w:id="427" w:name="_Toc45028686"/>
      <w:bookmarkStart w:id="428" w:name="_Toc67681441"/>
      <w:bookmarkStart w:id="429" w:name="_Toc200618239"/>
      <w:bookmarkStart w:id="430" w:name="_Toc215000418"/>
      <w:r>
        <w:t>5.2.2.11.1</w:t>
      </w:r>
      <w:r>
        <w:tab/>
        <w:t>General</w:t>
      </w:r>
      <w:bookmarkEnd w:id="423"/>
      <w:bookmarkEnd w:id="424"/>
      <w:bookmarkEnd w:id="425"/>
      <w:bookmarkEnd w:id="426"/>
      <w:bookmarkEnd w:id="427"/>
      <w:bookmarkEnd w:id="428"/>
      <w:bookmarkEnd w:id="429"/>
      <w:bookmarkEnd w:id="430"/>
    </w:p>
    <w:p w14:paraId="76B54DE0" w14:textId="77777777" w:rsidR="008D1C7E" w:rsidRDefault="008D1C7E" w:rsidP="008D1C7E">
      <w:r>
        <w:t>The following procedure using the AsReassignmentNotification service operation is supported:</w:t>
      </w:r>
    </w:p>
    <w:p w14:paraId="24797B12" w14:textId="77777777" w:rsidR="008D1C7E" w:rsidRDefault="008D1C7E" w:rsidP="008D1C7E">
      <w:pPr>
        <w:pStyle w:val="B1"/>
      </w:pPr>
      <w:r>
        <w:t>-</w:t>
      </w:r>
      <w:r>
        <w:tab/>
        <w:t>HSS initiated IMS AS reassignment notification</w:t>
      </w:r>
    </w:p>
    <w:p w14:paraId="63731C35" w14:textId="69F772F8" w:rsidR="008D1C7E" w:rsidRDefault="008D1C7E" w:rsidP="008D1C7E">
      <w:pPr>
        <w:pStyle w:val="Heading5"/>
      </w:pPr>
      <w:bookmarkStart w:id="431" w:name="_Toc11338415"/>
      <w:bookmarkStart w:id="432" w:name="_Toc27585023"/>
      <w:bookmarkStart w:id="433" w:name="_Toc36456969"/>
      <w:bookmarkStart w:id="434" w:name="_Toc45027852"/>
      <w:bookmarkStart w:id="435" w:name="_Toc45028687"/>
      <w:bookmarkStart w:id="436" w:name="_Toc67681442"/>
      <w:bookmarkStart w:id="437" w:name="_Toc200618240"/>
      <w:bookmarkStart w:id="438" w:name="_Toc215000419"/>
      <w:r>
        <w:t>5.2.2.11.2</w:t>
      </w:r>
      <w:r>
        <w:tab/>
        <w:t xml:space="preserve">HSS initiated </w:t>
      </w:r>
      <w:bookmarkEnd w:id="431"/>
      <w:bookmarkEnd w:id="432"/>
      <w:bookmarkEnd w:id="433"/>
      <w:bookmarkEnd w:id="434"/>
      <w:bookmarkEnd w:id="435"/>
      <w:bookmarkEnd w:id="436"/>
      <w:bookmarkEnd w:id="437"/>
      <w:r>
        <w:t>IMS AS Reassignment Notification</w:t>
      </w:r>
      <w:bookmarkEnd w:id="438"/>
    </w:p>
    <w:p w14:paraId="520DFFB5" w14:textId="76420819" w:rsidR="008D1C7E" w:rsidRDefault="008D1C7E" w:rsidP="008D1C7E">
      <w:r>
        <w:t xml:space="preserve">Figure 5.2.2.11.2-1 shows a scenario where the HSS notifies the registered IMS AS about a new IMS AS being assigned for new sessions. The request contains the </w:t>
      </w:r>
      <w:r>
        <w:rPr>
          <w:lang w:val="en-US"/>
        </w:rPr>
        <w:t>AsReassignmentCallbackUri</w:t>
      </w:r>
      <w:r>
        <w:t xml:space="preserve"> URI as received by the HSS during registration of the IMS AS and IMS AS reassignment data.</w:t>
      </w:r>
    </w:p>
    <w:p w14:paraId="7E17B684" w14:textId="77777777" w:rsidR="008D1C7E" w:rsidRDefault="008D1C7E" w:rsidP="008D1C7E">
      <w:pPr>
        <w:pStyle w:val="TH"/>
      </w:pPr>
      <w:r w:rsidRPr="00F91D2F">
        <w:object w:dxaOrig="8709" w:dyaOrig="2392" w14:anchorId="0A4F8E0E">
          <v:shape id="_x0000_i1040" type="#_x0000_t75" style="width:438.9pt;height:117.75pt" o:ole="">
            <v:imagedata r:id="rId39" o:title=""/>
          </v:shape>
          <o:OLEObject Type="Embed" ProgID="Visio.Drawing.11" ShapeID="_x0000_i1040" DrawAspect="Content" ObjectID="_1825839464" r:id="rId40"/>
        </w:object>
      </w:r>
    </w:p>
    <w:p w14:paraId="6EC1D824" w14:textId="0AD49F80" w:rsidR="008D1C7E" w:rsidRPr="00F91D2F" w:rsidRDefault="008D1C7E" w:rsidP="008D1C7E">
      <w:pPr>
        <w:pStyle w:val="TF"/>
      </w:pPr>
      <w:r>
        <w:t>Figure 5.2.2.11.2-1: HSS initiated IMS AS Reassignment Notification</w:t>
      </w:r>
    </w:p>
    <w:p w14:paraId="1D8DD664" w14:textId="77777777" w:rsidR="008D1C7E" w:rsidRDefault="008D1C7E" w:rsidP="008D1C7E">
      <w:pPr>
        <w:pStyle w:val="B1"/>
      </w:pPr>
      <w:r>
        <w:t>1.</w:t>
      </w:r>
      <w:r>
        <w:tab/>
        <w:t>The HSS sends a POST request to the asReassignment</w:t>
      </w:r>
      <w:r>
        <w:rPr>
          <w:lang w:val="en-US"/>
        </w:rPr>
        <w:t>CallbackUri</w:t>
      </w:r>
      <w:r>
        <w:t xml:space="preserve"> as provided by the NF service consumer during the registration.</w:t>
      </w:r>
    </w:p>
    <w:p w14:paraId="656670CD" w14:textId="77777777" w:rsidR="008D1C7E" w:rsidRDefault="008D1C7E" w:rsidP="008D1C7E">
      <w:pPr>
        <w:pStyle w:val="B1"/>
      </w:pPr>
      <w:r>
        <w:t>2a.</w:t>
      </w:r>
      <w:r>
        <w:tab/>
        <w:t>On success, the IMS AS responds with "204 No Content". The IMS AS checks if there are ongoing sessions and deregisters from HSS when all sessions for this UE using IMS AS Deregistration operation and clearing locally all IMS previously subscribed, if any,</w:t>
      </w:r>
    </w:p>
    <w:p w14:paraId="26024456" w14:textId="1E5258AA" w:rsidR="008D1C7E" w:rsidRDefault="008D1C7E" w:rsidP="008D1C7E">
      <w:pPr>
        <w:pStyle w:val="B1"/>
      </w:pPr>
      <w:r>
        <w:rPr>
          <w:lang w:eastAsia="zh-CN"/>
        </w:rPr>
        <w:t>2b.</w:t>
      </w:r>
      <w:r>
        <w:rPr>
          <w:lang w:eastAsia="zh-CN"/>
        </w:rPr>
        <w:tab/>
      </w:r>
      <w:r>
        <w:t>On failure or redirection, one of the appropriate HTTP status code listed in Table 6.1.5.4-3 shall be returned. For a 4xx/5xx response, the message body may contain appropriate additional error information.</w:t>
      </w:r>
    </w:p>
    <w:p w14:paraId="2FA5DAB1" w14:textId="77777777" w:rsidR="00FC4C9C" w:rsidRPr="00F91D2F" w:rsidRDefault="00FC4C9C" w:rsidP="001901CD">
      <w:pPr>
        <w:pStyle w:val="Heading2"/>
      </w:pPr>
      <w:bookmarkStart w:id="439" w:name="_Toc215000420"/>
      <w:r w:rsidRPr="00F91D2F">
        <w:t>5.3</w:t>
      </w:r>
      <w:r w:rsidRPr="00F91D2F">
        <w:tab/>
        <w:t>Nhss_imsSubscriberDataManagement Service</w:t>
      </w:r>
      <w:bookmarkEnd w:id="326"/>
      <w:bookmarkEnd w:id="327"/>
      <w:bookmarkEnd w:id="402"/>
      <w:bookmarkEnd w:id="403"/>
      <w:bookmarkEnd w:id="404"/>
      <w:bookmarkEnd w:id="405"/>
      <w:bookmarkEnd w:id="406"/>
      <w:bookmarkEnd w:id="407"/>
      <w:bookmarkEnd w:id="408"/>
      <w:bookmarkEnd w:id="411"/>
      <w:bookmarkEnd w:id="439"/>
    </w:p>
    <w:p w14:paraId="08C37299" w14:textId="77777777" w:rsidR="00FC4C9C" w:rsidRPr="00F91D2F" w:rsidRDefault="00FC4C9C" w:rsidP="001901CD">
      <w:pPr>
        <w:pStyle w:val="Heading3"/>
      </w:pPr>
      <w:bookmarkStart w:id="440" w:name="_Toc21948866"/>
      <w:bookmarkStart w:id="441" w:name="_Toc24978739"/>
      <w:bookmarkStart w:id="442" w:name="_Toc34346473"/>
      <w:bookmarkStart w:id="443" w:name="_Toc34740550"/>
      <w:bookmarkStart w:id="444" w:name="_Toc34747909"/>
      <w:bookmarkStart w:id="445" w:name="_Toc34748285"/>
      <w:bookmarkStart w:id="446" w:name="_Toc34749275"/>
      <w:bookmarkStart w:id="447" w:name="_Toc49689722"/>
      <w:bookmarkStart w:id="448" w:name="_Toc56336806"/>
      <w:bookmarkStart w:id="449" w:name="_Toc73443622"/>
      <w:bookmarkStart w:id="450" w:name="_Toc215000421"/>
      <w:r w:rsidRPr="00F91D2F">
        <w:t>5.3.1</w:t>
      </w:r>
      <w:r w:rsidRPr="00F91D2F">
        <w:tab/>
        <w:t>Service Description</w:t>
      </w:r>
      <w:bookmarkEnd w:id="440"/>
      <w:bookmarkEnd w:id="441"/>
      <w:bookmarkEnd w:id="442"/>
      <w:bookmarkEnd w:id="443"/>
      <w:bookmarkEnd w:id="444"/>
      <w:bookmarkEnd w:id="445"/>
      <w:bookmarkEnd w:id="446"/>
      <w:bookmarkEnd w:id="447"/>
      <w:bookmarkEnd w:id="448"/>
      <w:bookmarkEnd w:id="449"/>
      <w:bookmarkEnd w:id="450"/>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451" w:name="_Toc21948867"/>
      <w:bookmarkStart w:id="452" w:name="_Toc24978740"/>
      <w:bookmarkStart w:id="453" w:name="_Toc34346474"/>
      <w:bookmarkStart w:id="454" w:name="_Toc34740551"/>
      <w:bookmarkStart w:id="455" w:name="_Toc34747910"/>
      <w:bookmarkStart w:id="456" w:name="_Toc34748286"/>
      <w:bookmarkStart w:id="457" w:name="_Toc34749276"/>
      <w:bookmarkStart w:id="458" w:name="_Toc49689723"/>
      <w:bookmarkStart w:id="459" w:name="_Toc56336807"/>
      <w:bookmarkStart w:id="460" w:name="_Toc73443623"/>
      <w:bookmarkStart w:id="461" w:name="_Toc215000422"/>
      <w:r w:rsidRPr="00F91D2F">
        <w:t>5.3.2</w:t>
      </w:r>
      <w:r w:rsidRPr="00F91D2F">
        <w:tab/>
        <w:t>Service Operations</w:t>
      </w:r>
      <w:bookmarkEnd w:id="451"/>
      <w:bookmarkEnd w:id="452"/>
      <w:bookmarkEnd w:id="453"/>
      <w:bookmarkEnd w:id="454"/>
      <w:bookmarkEnd w:id="455"/>
      <w:bookmarkEnd w:id="456"/>
      <w:bookmarkEnd w:id="457"/>
      <w:bookmarkEnd w:id="458"/>
      <w:bookmarkEnd w:id="459"/>
      <w:bookmarkEnd w:id="460"/>
      <w:bookmarkEnd w:id="461"/>
    </w:p>
    <w:p w14:paraId="035750F1" w14:textId="77777777" w:rsidR="00FC4C9C" w:rsidRPr="00F91D2F" w:rsidRDefault="00FC4C9C" w:rsidP="001901CD">
      <w:pPr>
        <w:pStyle w:val="Heading4"/>
      </w:pPr>
      <w:bookmarkStart w:id="462" w:name="_Toc21948868"/>
      <w:bookmarkStart w:id="463" w:name="_Toc24978741"/>
      <w:bookmarkStart w:id="464" w:name="_Toc34346475"/>
      <w:bookmarkStart w:id="465" w:name="_Toc34740552"/>
      <w:bookmarkStart w:id="466" w:name="_Toc34747911"/>
      <w:bookmarkStart w:id="467" w:name="_Toc34748287"/>
      <w:bookmarkStart w:id="468" w:name="_Toc34749277"/>
      <w:bookmarkStart w:id="469" w:name="_Toc49689724"/>
      <w:bookmarkStart w:id="470" w:name="_Toc56336808"/>
      <w:bookmarkStart w:id="471" w:name="_Toc73443624"/>
      <w:bookmarkStart w:id="472" w:name="_Toc215000423"/>
      <w:r w:rsidRPr="00F91D2F">
        <w:t>5.3.2.1</w:t>
      </w:r>
      <w:r w:rsidRPr="00F91D2F">
        <w:tab/>
        <w:t>Introduction</w:t>
      </w:r>
      <w:bookmarkEnd w:id="462"/>
      <w:bookmarkEnd w:id="463"/>
      <w:bookmarkEnd w:id="464"/>
      <w:bookmarkEnd w:id="465"/>
      <w:bookmarkEnd w:id="466"/>
      <w:bookmarkEnd w:id="467"/>
      <w:bookmarkEnd w:id="468"/>
      <w:bookmarkEnd w:id="469"/>
      <w:bookmarkEnd w:id="470"/>
      <w:bookmarkEnd w:id="471"/>
      <w:bookmarkEnd w:id="472"/>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32B94035" w:rsidR="00FC4C9C" w:rsidRPr="00F91D2F" w:rsidRDefault="00FC4C9C" w:rsidP="00FC4C9C">
      <w:pPr>
        <w:rPr>
          <w:lang w:eastAsia="zh-CN"/>
        </w:rPr>
      </w:pPr>
      <w:r w:rsidRPr="00F91D2F">
        <w:t>The Nhss_imsSubscriberDataManagement Service is used by Consumer NFs (S-CSCF, IMS-AS</w:t>
      </w:r>
      <w:r w:rsidR="00B52FE0">
        <w:t xml:space="preserve"> and DCSF</w:t>
      </w:r>
      <w:r w:rsidRPr="00F91D2F">
        <w:t xml:space="preserve">)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473" w:name="_Toc21948869"/>
      <w:bookmarkStart w:id="474" w:name="_Toc24978742"/>
      <w:bookmarkStart w:id="475" w:name="_Toc34346476"/>
      <w:bookmarkStart w:id="476" w:name="_Toc34740553"/>
      <w:bookmarkStart w:id="477" w:name="_Toc34747912"/>
      <w:bookmarkStart w:id="478" w:name="_Toc34748288"/>
      <w:bookmarkStart w:id="479" w:name="_Toc34749278"/>
      <w:bookmarkStart w:id="480" w:name="_Toc49689725"/>
      <w:bookmarkStart w:id="481" w:name="_Toc56336809"/>
      <w:bookmarkStart w:id="482" w:name="_Toc73443625"/>
      <w:bookmarkStart w:id="483" w:name="_Toc215000424"/>
      <w:r w:rsidRPr="00F91D2F">
        <w:t>5.3.2.2</w:t>
      </w:r>
      <w:r w:rsidRPr="00F91D2F">
        <w:tab/>
        <w:t>Get</w:t>
      </w:r>
      <w:bookmarkEnd w:id="473"/>
      <w:bookmarkEnd w:id="474"/>
      <w:bookmarkEnd w:id="475"/>
      <w:bookmarkEnd w:id="476"/>
      <w:bookmarkEnd w:id="477"/>
      <w:bookmarkEnd w:id="478"/>
      <w:bookmarkEnd w:id="479"/>
      <w:bookmarkEnd w:id="480"/>
      <w:bookmarkEnd w:id="481"/>
      <w:bookmarkEnd w:id="482"/>
      <w:bookmarkEnd w:id="483"/>
    </w:p>
    <w:p w14:paraId="069F462F" w14:textId="77777777" w:rsidR="00FC4C9C" w:rsidRPr="00F91D2F" w:rsidRDefault="00FC4C9C" w:rsidP="001901CD">
      <w:pPr>
        <w:pStyle w:val="Heading5"/>
      </w:pPr>
      <w:bookmarkStart w:id="484" w:name="_Toc21948870"/>
      <w:bookmarkStart w:id="485" w:name="_Toc24978743"/>
      <w:bookmarkStart w:id="486" w:name="_Toc34346477"/>
      <w:bookmarkStart w:id="487" w:name="_Toc34740554"/>
      <w:bookmarkStart w:id="488" w:name="_Toc34747913"/>
      <w:bookmarkStart w:id="489" w:name="_Toc34748289"/>
      <w:bookmarkStart w:id="490" w:name="_Toc34749279"/>
      <w:bookmarkStart w:id="491" w:name="_Toc49689726"/>
      <w:bookmarkStart w:id="492" w:name="_Toc56336810"/>
      <w:bookmarkStart w:id="493" w:name="_Toc73443626"/>
      <w:bookmarkStart w:id="494" w:name="_Toc215000425"/>
      <w:r w:rsidRPr="00F91D2F">
        <w:t>5.3.2.2.1</w:t>
      </w:r>
      <w:r w:rsidRPr="00F91D2F">
        <w:tab/>
        <w:t>General</w:t>
      </w:r>
      <w:bookmarkEnd w:id="484"/>
      <w:bookmarkEnd w:id="485"/>
      <w:bookmarkEnd w:id="486"/>
      <w:bookmarkEnd w:id="487"/>
      <w:bookmarkEnd w:id="488"/>
      <w:bookmarkEnd w:id="489"/>
      <w:bookmarkEnd w:id="490"/>
      <w:bookmarkEnd w:id="491"/>
      <w:bookmarkEnd w:id="492"/>
      <w:bookmarkEnd w:id="493"/>
      <w:bookmarkEnd w:id="494"/>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495" w:name="_Toc34346478"/>
      <w:bookmarkStart w:id="496" w:name="_Toc34740555"/>
      <w:bookmarkStart w:id="497" w:name="_Toc34747914"/>
      <w:bookmarkStart w:id="498" w:name="_Toc34748290"/>
      <w:bookmarkStart w:id="499" w:name="_Toc34749280"/>
      <w:bookmarkStart w:id="500" w:name="_Toc49689727"/>
      <w:bookmarkStart w:id="501" w:name="_Toc56336811"/>
      <w:bookmarkStart w:id="502" w:name="_Toc73443627"/>
      <w:bookmarkStart w:id="503" w:name="_Toc215000426"/>
      <w:r>
        <w:t>5.3.2.2.2</w:t>
      </w:r>
      <w:r>
        <w:tab/>
        <w:t>Identity Data</w:t>
      </w:r>
      <w:bookmarkEnd w:id="495"/>
      <w:bookmarkEnd w:id="496"/>
      <w:bookmarkEnd w:id="497"/>
      <w:bookmarkEnd w:id="498"/>
      <w:bookmarkEnd w:id="499"/>
      <w:bookmarkEnd w:id="500"/>
      <w:bookmarkEnd w:id="501"/>
      <w:bookmarkEnd w:id="502"/>
      <w:bookmarkEnd w:id="503"/>
    </w:p>
    <w:p w14:paraId="11FA9BC6" w14:textId="77777777" w:rsidR="00A20EF2" w:rsidRPr="00F91D2F" w:rsidRDefault="00A20EF2" w:rsidP="00651690">
      <w:pPr>
        <w:pStyle w:val="H6"/>
      </w:pPr>
      <w:bookmarkStart w:id="504" w:name="_Toc21948871"/>
      <w:bookmarkStart w:id="505" w:name="_Toc24978744"/>
      <w:bookmarkStart w:id="506" w:name="_Toc34346479"/>
      <w:bookmarkStart w:id="507" w:name="_Toc34740556"/>
      <w:bookmarkStart w:id="508" w:name="_Toc34747915"/>
      <w:bookmarkStart w:id="509" w:name="_Toc34748291"/>
      <w:bookmarkStart w:id="510" w:name="_Toc34749281"/>
      <w:bookmarkStart w:id="511" w:name="_Toc49689728"/>
      <w:bookmarkStart w:id="512" w:name="_Toc56336812"/>
      <w:bookmarkStart w:id="513" w:name="_Toc73443628"/>
      <w:r w:rsidRPr="00F91D2F">
        <w:t>5.3.2.2.</w:t>
      </w:r>
      <w:r>
        <w:t>2.1</w:t>
      </w:r>
      <w:r w:rsidRPr="00F91D2F">
        <w:tab/>
        <w:t>IMS Identity Data Retrieval</w:t>
      </w:r>
      <w:bookmarkEnd w:id="504"/>
      <w:bookmarkEnd w:id="505"/>
      <w:bookmarkEnd w:id="506"/>
      <w:bookmarkEnd w:id="507"/>
      <w:bookmarkEnd w:id="508"/>
      <w:bookmarkEnd w:id="509"/>
      <w:bookmarkEnd w:id="510"/>
      <w:bookmarkEnd w:id="511"/>
      <w:bookmarkEnd w:id="512"/>
      <w:bookmarkEnd w:id="513"/>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41" type="#_x0000_t75" style="width:438.45pt;height:117.75pt" o:ole="">
            <v:imagedata r:id="rId41" o:title=""/>
          </v:shape>
          <o:OLEObject Type="Embed" ProgID="Visio.Drawing.11" ShapeID="_x0000_i1041" DrawAspect="Content" ObjectID="_1825839465" r:id="rId42"/>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514" w:name="_Toc21948872"/>
      <w:bookmarkStart w:id="515" w:name="_Toc24978745"/>
      <w:bookmarkStart w:id="516" w:name="_Toc34346480"/>
      <w:bookmarkStart w:id="517" w:name="_Toc34740557"/>
      <w:bookmarkStart w:id="518" w:name="_Toc34747916"/>
      <w:bookmarkStart w:id="519" w:name="_Toc34748292"/>
      <w:bookmarkStart w:id="520" w:name="_Toc34749282"/>
      <w:bookmarkStart w:id="521" w:name="_Toc49689729"/>
      <w:bookmarkStart w:id="522"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523" w:name="_Toc73443629"/>
      <w:r w:rsidRPr="00F91D2F">
        <w:t>5.3.2.2.</w:t>
      </w:r>
      <w:r>
        <w:t>2.2</w:t>
      </w:r>
      <w:r w:rsidRPr="00F91D2F">
        <w:tab/>
      </w:r>
      <w:r>
        <w:t>MSISDN(s)</w:t>
      </w:r>
      <w:r w:rsidRPr="00F91D2F">
        <w:t xml:space="preserve"> Retrieval</w:t>
      </w:r>
      <w:bookmarkEnd w:id="514"/>
      <w:bookmarkEnd w:id="515"/>
      <w:bookmarkEnd w:id="516"/>
      <w:bookmarkEnd w:id="517"/>
      <w:bookmarkEnd w:id="518"/>
      <w:bookmarkEnd w:id="519"/>
      <w:bookmarkEnd w:id="520"/>
      <w:bookmarkEnd w:id="521"/>
      <w:bookmarkEnd w:id="522"/>
      <w:bookmarkEnd w:id="523"/>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42" type="#_x0000_t75" style="width:438.45pt;height:117.75pt" o:ole="">
            <v:imagedata r:id="rId43" o:title=""/>
          </v:shape>
          <o:OLEObject Type="Embed" ProgID="Visio.Drawing.11" ShapeID="_x0000_i1042" DrawAspect="Content" ObjectID="_1825839466" r:id="rId44"/>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524" w:name="_Toc21948873"/>
      <w:bookmarkStart w:id="525" w:name="_Toc24978746"/>
      <w:bookmarkStart w:id="526" w:name="_Toc34346481"/>
      <w:bookmarkStart w:id="527" w:name="_Toc34740558"/>
      <w:bookmarkStart w:id="528" w:name="_Toc34747917"/>
      <w:bookmarkStart w:id="529" w:name="_Toc34748293"/>
      <w:bookmarkStart w:id="530" w:name="_Toc34749283"/>
      <w:bookmarkStart w:id="531" w:name="_Toc49689730"/>
      <w:bookmarkStart w:id="532"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533" w:name="_Toc73443630"/>
      <w:r w:rsidRPr="00F91D2F">
        <w:t>5.3.2.2.</w:t>
      </w:r>
      <w:r>
        <w:t>2.3</w:t>
      </w:r>
      <w:r w:rsidRPr="00F91D2F">
        <w:tab/>
      </w:r>
      <w:r>
        <w:t>Private Identities</w:t>
      </w:r>
      <w:r w:rsidRPr="00F91D2F">
        <w:t xml:space="preserve"> Retrieval</w:t>
      </w:r>
      <w:bookmarkEnd w:id="524"/>
      <w:bookmarkEnd w:id="525"/>
      <w:bookmarkEnd w:id="526"/>
      <w:bookmarkEnd w:id="527"/>
      <w:bookmarkEnd w:id="528"/>
      <w:bookmarkEnd w:id="529"/>
      <w:bookmarkEnd w:id="530"/>
      <w:bookmarkEnd w:id="531"/>
      <w:bookmarkEnd w:id="532"/>
      <w:bookmarkEnd w:id="533"/>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43" type="#_x0000_t75" style="width:350pt;height:123.75pt" o:ole="">
            <v:imagedata r:id="rId45" o:title=""/>
          </v:shape>
          <o:OLEObject Type="Embed" ProgID="Visio.Drawing.11" ShapeID="_x0000_i1043" DrawAspect="Content" ObjectID="_1825839467" r:id="rId46"/>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534" w:name="_Toc49689731"/>
      <w:bookmarkStart w:id="535" w:name="_Toc56336815"/>
      <w:bookmarkStart w:id="536" w:name="_Toc34346482"/>
      <w:bookmarkStart w:id="537" w:name="_Toc34740559"/>
      <w:bookmarkStart w:id="538" w:name="_Toc34747918"/>
      <w:bookmarkStart w:id="539" w:name="_Toc34748294"/>
      <w:bookmarkStart w:id="540"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541" w:name="_Toc73443631"/>
      <w:r w:rsidRPr="00F91D2F">
        <w:t>5.3.2.2.</w:t>
      </w:r>
      <w:r>
        <w:t>2.4</w:t>
      </w:r>
      <w:r w:rsidRPr="00F91D2F">
        <w:tab/>
      </w:r>
      <w:r>
        <w:t>IMEI(SV)</w:t>
      </w:r>
      <w:r w:rsidRPr="00F91D2F">
        <w:t xml:space="preserve"> Retrieval</w:t>
      </w:r>
      <w:bookmarkEnd w:id="534"/>
      <w:bookmarkEnd w:id="535"/>
      <w:bookmarkEnd w:id="541"/>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44" type="#_x0000_t75" style="width:390.05pt;height:127.3pt" o:ole="">
            <v:imagedata r:id="rId47" o:title=""/>
          </v:shape>
          <o:OLEObject Type="Embed" ProgID="Visio.Drawing.15" ShapeID="_x0000_i1044" DrawAspect="Content" ObjectID="_1825839468" r:id="rId48"/>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542" w:name="_Toc49689732"/>
      <w:bookmarkStart w:id="543" w:name="_Toc56336816"/>
      <w:r>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544" w:name="_Toc73443632"/>
      <w:bookmarkStart w:id="545" w:name="_Toc215000427"/>
      <w:r>
        <w:t>5.3.2.2.3</w:t>
      </w:r>
      <w:r>
        <w:tab/>
        <w:t>IMS Location Data and Status</w:t>
      </w:r>
      <w:bookmarkEnd w:id="536"/>
      <w:bookmarkEnd w:id="537"/>
      <w:bookmarkEnd w:id="538"/>
      <w:bookmarkEnd w:id="539"/>
      <w:bookmarkEnd w:id="540"/>
      <w:bookmarkEnd w:id="542"/>
      <w:bookmarkEnd w:id="543"/>
      <w:bookmarkEnd w:id="544"/>
      <w:bookmarkEnd w:id="545"/>
    </w:p>
    <w:p w14:paraId="39DFB7E8" w14:textId="77777777" w:rsidR="00A20EF2" w:rsidRPr="00F91D2F" w:rsidRDefault="00A20EF2" w:rsidP="00651690">
      <w:pPr>
        <w:pStyle w:val="H6"/>
      </w:pPr>
      <w:bookmarkStart w:id="546" w:name="_Toc21948874"/>
      <w:bookmarkStart w:id="547" w:name="_Toc24978747"/>
      <w:bookmarkStart w:id="548" w:name="_Toc34346483"/>
      <w:bookmarkStart w:id="549" w:name="_Toc34740560"/>
      <w:bookmarkStart w:id="550" w:name="_Toc34747919"/>
      <w:bookmarkStart w:id="551" w:name="_Toc34748295"/>
      <w:bookmarkStart w:id="552" w:name="_Toc34749285"/>
      <w:bookmarkStart w:id="553" w:name="_Toc49689733"/>
      <w:bookmarkStart w:id="554" w:name="_Toc56336817"/>
      <w:bookmarkStart w:id="555" w:name="_Toc73443633"/>
      <w:r w:rsidRPr="00F91D2F">
        <w:t>5.3.2.2.</w:t>
      </w:r>
      <w:r>
        <w:t>3.1</w:t>
      </w:r>
      <w:r w:rsidRPr="00F91D2F">
        <w:tab/>
      </w:r>
      <w:r>
        <w:t>S-CSCF Capabilities</w:t>
      </w:r>
      <w:r w:rsidRPr="00F91D2F">
        <w:t xml:space="preserve"> Retrieval</w:t>
      </w:r>
      <w:bookmarkEnd w:id="546"/>
      <w:bookmarkEnd w:id="547"/>
      <w:bookmarkEnd w:id="548"/>
      <w:bookmarkEnd w:id="549"/>
      <w:bookmarkEnd w:id="550"/>
      <w:bookmarkEnd w:id="551"/>
      <w:bookmarkEnd w:id="552"/>
      <w:bookmarkEnd w:id="553"/>
      <w:bookmarkEnd w:id="554"/>
      <w:bookmarkEnd w:id="555"/>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45" type="#_x0000_t75" style="width:438.45pt;height:117.75pt" o:ole="">
            <v:imagedata r:id="rId49" o:title=""/>
          </v:shape>
          <o:OLEObject Type="Embed" ProgID="Visio.Drawing.11" ShapeID="_x0000_i1045" DrawAspect="Content" ObjectID="_1825839469" r:id="rId50"/>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556" w:name="_Toc34346484"/>
      <w:bookmarkStart w:id="557" w:name="_Toc34740561"/>
      <w:bookmarkStart w:id="558" w:name="_Toc34747920"/>
      <w:bookmarkStart w:id="559" w:name="_Toc34748296"/>
      <w:bookmarkStart w:id="560" w:name="_Toc34749286"/>
      <w:bookmarkStart w:id="561" w:name="_Toc49689734"/>
      <w:bookmarkStart w:id="562"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563"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556"/>
      <w:bookmarkEnd w:id="557"/>
      <w:bookmarkEnd w:id="558"/>
      <w:bookmarkEnd w:id="559"/>
      <w:bookmarkEnd w:id="560"/>
      <w:bookmarkEnd w:id="561"/>
      <w:bookmarkEnd w:id="562"/>
      <w:bookmarkEnd w:id="563"/>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6" type="#_x0000_t75" style="width:390.05pt;height:127.3pt" o:ole="">
            <v:imagedata r:id="rId51" o:title=""/>
          </v:shape>
          <o:OLEObject Type="Embed" ProgID="Visio.Drawing.15" ShapeID="_x0000_i1046" DrawAspect="Content" ObjectID="_1825839470" r:id="rId52"/>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564" w:name="_Toc34346485"/>
      <w:bookmarkStart w:id="565" w:name="_Toc34740562"/>
      <w:bookmarkStart w:id="566" w:name="_Toc34747921"/>
      <w:bookmarkStart w:id="567" w:name="_Toc34748297"/>
      <w:bookmarkStart w:id="568" w:name="_Toc34749287"/>
      <w:bookmarkStart w:id="569" w:name="_Toc49689735"/>
      <w:bookmarkStart w:id="570"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571" w:name="_Toc73443635"/>
      <w:r w:rsidRPr="00F91D2F">
        <w:t>5.3.2.2.</w:t>
      </w:r>
      <w:r>
        <w:t>3.3</w:t>
      </w:r>
      <w:r w:rsidRPr="00F91D2F">
        <w:tab/>
      </w:r>
      <w:r>
        <w:t>IMS Registration Status Retrieval</w:t>
      </w:r>
      <w:bookmarkEnd w:id="564"/>
      <w:bookmarkEnd w:id="565"/>
      <w:bookmarkEnd w:id="566"/>
      <w:bookmarkEnd w:id="567"/>
      <w:bookmarkEnd w:id="568"/>
      <w:bookmarkEnd w:id="569"/>
      <w:bookmarkEnd w:id="570"/>
      <w:bookmarkEnd w:id="571"/>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7" type="#_x0000_t75" style="width:390.05pt;height:127.3pt" o:ole="">
            <v:imagedata r:id="rId53" o:title=""/>
          </v:shape>
          <o:OLEObject Type="Embed" ProgID="Visio.Drawing.15" ShapeID="_x0000_i1047" DrawAspect="Content" ObjectID="_1825839471" r:id="rId54"/>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572" w:name="_Toc56336820"/>
      <w:bookmarkStart w:id="573" w:name="_Toc34346486"/>
      <w:bookmarkStart w:id="574" w:name="_Toc34740563"/>
      <w:bookmarkStart w:id="575" w:name="_Toc34747922"/>
      <w:bookmarkStart w:id="576" w:name="_Toc34748298"/>
      <w:bookmarkStart w:id="577" w:name="_Toc34749288"/>
      <w:bookmarkStart w:id="578"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579" w:name="_Toc73443636"/>
      <w:r w:rsidRPr="00F91D2F">
        <w:t>5.3.2.2.</w:t>
      </w:r>
      <w:r>
        <w:t>3.4</w:t>
      </w:r>
      <w:r w:rsidRPr="00F91D2F">
        <w:tab/>
      </w:r>
      <w:r>
        <w:t>S-CSCF Selection Assistance Information</w:t>
      </w:r>
      <w:r w:rsidRPr="00F91D2F">
        <w:t xml:space="preserve"> Retrieval</w:t>
      </w:r>
      <w:bookmarkEnd w:id="572"/>
      <w:bookmarkEnd w:id="579"/>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t xml:space="preserve"> </w:t>
      </w:r>
      <w:r w:rsidR="008E6524" w:rsidRPr="00F91D2F">
        <w:object w:dxaOrig="8709" w:dyaOrig="2392" w14:anchorId="2F4D9B6B">
          <v:shape id="_x0000_i1048" type="#_x0000_t75" style="width:6in;height:117.75pt" o:ole="">
            <v:imagedata r:id="rId55" o:title=""/>
          </v:shape>
          <o:OLEObject Type="Embed" ProgID="Visio.Drawing.11" ShapeID="_x0000_i1048" DrawAspect="Content" ObjectID="_1825839472" r:id="rId56"/>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80"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581" w:name="_Toc73443637"/>
      <w:bookmarkStart w:id="582" w:name="_Toc215000428"/>
      <w:r>
        <w:t>5.3.2.2.4</w:t>
      </w:r>
      <w:r>
        <w:tab/>
        <w:t>IMS Profile Data</w:t>
      </w:r>
      <w:bookmarkEnd w:id="573"/>
      <w:bookmarkEnd w:id="574"/>
      <w:bookmarkEnd w:id="575"/>
      <w:bookmarkEnd w:id="576"/>
      <w:bookmarkEnd w:id="577"/>
      <w:bookmarkEnd w:id="578"/>
      <w:bookmarkEnd w:id="580"/>
      <w:bookmarkEnd w:id="581"/>
      <w:bookmarkEnd w:id="582"/>
    </w:p>
    <w:p w14:paraId="01991A7E" w14:textId="77777777" w:rsidR="00DD5DBA" w:rsidRPr="00F91D2F" w:rsidRDefault="00DD5DBA" w:rsidP="00651690">
      <w:pPr>
        <w:pStyle w:val="H6"/>
      </w:pPr>
      <w:bookmarkStart w:id="583" w:name="_Toc24978748"/>
      <w:bookmarkStart w:id="584" w:name="_Toc34346487"/>
      <w:bookmarkStart w:id="585" w:name="_Toc34740564"/>
      <w:bookmarkStart w:id="586" w:name="_Toc34747923"/>
      <w:bookmarkStart w:id="587" w:name="_Toc34748299"/>
      <w:bookmarkStart w:id="588" w:name="_Toc34749289"/>
      <w:bookmarkStart w:id="589" w:name="_Toc49689737"/>
      <w:bookmarkStart w:id="590" w:name="_Toc56336822"/>
      <w:bookmarkStart w:id="591" w:name="_Toc73443638"/>
      <w:r w:rsidRPr="00F91D2F">
        <w:t>5.3.2.2.</w:t>
      </w:r>
      <w:r>
        <w:t>4.1</w:t>
      </w:r>
      <w:r w:rsidRPr="00F91D2F">
        <w:tab/>
      </w:r>
      <w:r>
        <w:t>IMS User Profile</w:t>
      </w:r>
      <w:r w:rsidRPr="00F91D2F">
        <w:t xml:space="preserve"> Retrieval</w:t>
      </w:r>
      <w:bookmarkEnd w:id="583"/>
      <w:bookmarkEnd w:id="584"/>
      <w:bookmarkEnd w:id="585"/>
      <w:bookmarkEnd w:id="586"/>
      <w:bookmarkEnd w:id="587"/>
      <w:bookmarkEnd w:id="588"/>
      <w:bookmarkEnd w:id="589"/>
      <w:bookmarkEnd w:id="590"/>
      <w:bookmarkEnd w:id="591"/>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9" type="#_x0000_t75" style="width:435.8pt;height:118.75pt" o:ole="">
            <v:imagedata r:id="rId57" o:title=""/>
          </v:shape>
          <o:OLEObject Type="Embed" ProgID="Visio.Drawing.15" ShapeID="_x0000_i1049" DrawAspect="Content" ObjectID="_1825839473" r:id="rId58"/>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92" w:name="_Toc34346488"/>
      <w:bookmarkStart w:id="593" w:name="_Toc34740565"/>
      <w:bookmarkStart w:id="594" w:name="_Toc34747924"/>
      <w:bookmarkStart w:id="595" w:name="_Toc34748300"/>
      <w:bookmarkStart w:id="596" w:name="_Toc34749290"/>
      <w:bookmarkStart w:id="597" w:name="_Toc49689738"/>
      <w:bookmarkStart w:id="598"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599" w:name="_Toc73443639"/>
      <w:r w:rsidRPr="00F91D2F">
        <w:t>5.3.2.2.</w:t>
      </w:r>
      <w:r>
        <w:t>4.2</w:t>
      </w:r>
      <w:r w:rsidRPr="00F91D2F">
        <w:tab/>
      </w:r>
      <w:r>
        <w:t>Service Priority Level Information</w:t>
      </w:r>
      <w:r w:rsidRPr="00F91D2F">
        <w:t xml:space="preserve"> Retrieval</w:t>
      </w:r>
      <w:bookmarkEnd w:id="592"/>
      <w:bookmarkEnd w:id="593"/>
      <w:bookmarkEnd w:id="594"/>
      <w:bookmarkEnd w:id="595"/>
      <w:bookmarkEnd w:id="596"/>
      <w:bookmarkEnd w:id="597"/>
      <w:bookmarkEnd w:id="598"/>
      <w:bookmarkEnd w:id="599"/>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50" type="#_x0000_t75" style="width:390.05pt;height:130.65pt" o:ole="">
            <v:imagedata r:id="rId59" o:title=""/>
          </v:shape>
          <o:OLEObject Type="Embed" ProgID="Visio.Drawing.15" ShapeID="_x0000_i1050" DrawAspect="Content" ObjectID="_1825839474" r:id="rId60"/>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600" w:name="_Toc34346489"/>
      <w:bookmarkStart w:id="601" w:name="_Toc34740566"/>
      <w:bookmarkStart w:id="602" w:name="_Toc34747925"/>
      <w:bookmarkStart w:id="603" w:name="_Toc34748301"/>
      <w:bookmarkStart w:id="604" w:name="_Toc34749291"/>
      <w:bookmarkStart w:id="605" w:name="_Toc49689739"/>
      <w:bookmarkStart w:id="606"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607" w:name="_Toc73443640"/>
      <w:r w:rsidRPr="00F91D2F">
        <w:t>5.3.2.2.</w:t>
      </w:r>
      <w:r>
        <w:t>4.3</w:t>
      </w:r>
      <w:r w:rsidRPr="00F91D2F">
        <w:tab/>
      </w:r>
      <w:r>
        <w:t>Initial Filter Criteria</w:t>
      </w:r>
      <w:r w:rsidRPr="00F91D2F">
        <w:t xml:space="preserve"> Retrieval</w:t>
      </w:r>
      <w:bookmarkEnd w:id="600"/>
      <w:bookmarkEnd w:id="601"/>
      <w:bookmarkEnd w:id="602"/>
      <w:bookmarkEnd w:id="603"/>
      <w:bookmarkEnd w:id="604"/>
      <w:bookmarkEnd w:id="605"/>
      <w:bookmarkEnd w:id="606"/>
      <w:bookmarkEnd w:id="607"/>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51" type="#_x0000_t75" style="width:401.95pt;height:130.4pt" o:ole="">
            <v:imagedata r:id="rId61" o:title=""/>
          </v:shape>
          <o:OLEObject Type="Embed" ProgID="Visio.Drawing.15" ShapeID="_x0000_i1051" DrawAspect="Content" ObjectID="_1825839475" r:id="rId62"/>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608" w:name="_Toc34346490"/>
      <w:bookmarkStart w:id="609" w:name="_Toc34740567"/>
      <w:bookmarkStart w:id="610" w:name="_Toc34747926"/>
      <w:bookmarkStart w:id="611" w:name="_Toc34748302"/>
      <w:bookmarkStart w:id="612" w:name="_Toc34749292"/>
      <w:bookmarkStart w:id="613" w:name="_Toc49689740"/>
      <w:bookmarkStart w:id="614"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615" w:name="_Toc73443641"/>
      <w:r w:rsidRPr="00F91D2F">
        <w:t>5.3.2.2.</w:t>
      </w:r>
      <w:r>
        <w:t>4.4</w:t>
      </w:r>
      <w:r w:rsidRPr="00F91D2F">
        <w:tab/>
      </w:r>
      <w:r>
        <w:t>Service Trace Level Information</w:t>
      </w:r>
      <w:r w:rsidRPr="00F91D2F">
        <w:t xml:space="preserve"> Retrieval</w:t>
      </w:r>
      <w:bookmarkEnd w:id="608"/>
      <w:bookmarkEnd w:id="609"/>
      <w:bookmarkEnd w:id="610"/>
      <w:bookmarkEnd w:id="611"/>
      <w:bookmarkEnd w:id="612"/>
      <w:bookmarkEnd w:id="613"/>
      <w:bookmarkEnd w:id="614"/>
      <w:bookmarkEnd w:id="615"/>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52" type="#_x0000_t75" style="width:390.05pt;height:127.3pt" o:ole="">
            <v:imagedata r:id="rId63" o:title=""/>
          </v:shape>
          <o:OLEObject Type="Embed" ProgID="Visio.Drawing.15" ShapeID="_x0000_i1052" DrawAspect="Content" ObjectID="_1825839476" r:id="rId64"/>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616" w:name="_Toc34346491"/>
      <w:bookmarkStart w:id="617" w:name="_Toc34740568"/>
      <w:bookmarkStart w:id="618" w:name="_Toc34747927"/>
      <w:bookmarkStart w:id="619" w:name="_Toc34748303"/>
      <w:bookmarkStart w:id="620" w:name="_Toc34749293"/>
      <w:bookmarkStart w:id="621" w:name="_Toc49689741"/>
      <w:bookmarkStart w:id="622"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623"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53" type="#_x0000_t75" style="width:390.05pt;height:126.6pt" o:ole="">
            <v:imagedata r:id="rId65" o:title=""/>
          </v:shape>
          <o:OLEObject Type="Embed" ProgID="Visio.Drawing.15" ShapeID="_x0000_i1053" DrawAspect="Content" ObjectID="_1825839477" r:id="rId66"/>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624" w:name="_Toc215000429"/>
      <w:r>
        <w:t>5.3.2.2.5</w:t>
      </w:r>
      <w:r>
        <w:tab/>
        <w:t>Access Data</w:t>
      </w:r>
      <w:bookmarkEnd w:id="616"/>
      <w:bookmarkEnd w:id="617"/>
      <w:bookmarkEnd w:id="618"/>
      <w:bookmarkEnd w:id="619"/>
      <w:bookmarkEnd w:id="620"/>
      <w:bookmarkEnd w:id="621"/>
      <w:bookmarkEnd w:id="622"/>
      <w:bookmarkEnd w:id="623"/>
      <w:bookmarkEnd w:id="624"/>
    </w:p>
    <w:p w14:paraId="6FA144E2" w14:textId="77777777" w:rsidR="00DD5DBA" w:rsidRPr="00F91D2F" w:rsidRDefault="00DD5DBA" w:rsidP="00651690">
      <w:pPr>
        <w:pStyle w:val="H6"/>
      </w:pPr>
      <w:bookmarkStart w:id="625" w:name="_Toc34346492"/>
      <w:bookmarkStart w:id="626" w:name="_Toc34740569"/>
      <w:bookmarkStart w:id="627" w:name="_Toc34747928"/>
      <w:bookmarkStart w:id="628" w:name="_Toc34748304"/>
      <w:bookmarkStart w:id="629" w:name="_Toc34749294"/>
      <w:bookmarkStart w:id="630" w:name="_Toc49689742"/>
      <w:bookmarkStart w:id="631" w:name="_Toc56336827"/>
      <w:bookmarkStart w:id="632" w:name="_Toc73443643"/>
      <w:r w:rsidRPr="00F91D2F">
        <w:t>5.3.2.2.</w:t>
      </w:r>
      <w:r>
        <w:t>5.1</w:t>
      </w:r>
      <w:r w:rsidRPr="00F91D2F">
        <w:tab/>
      </w:r>
      <w:r>
        <w:t>Location Information</w:t>
      </w:r>
      <w:r w:rsidRPr="00F91D2F">
        <w:t xml:space="preserve"> Retrieval</w:t>
      </w:r>
      <w:r>
        <w:t xml:space="preserve"> for CS/PS Domains</w:t>
      </w:r>
      <w:bookmarkEnd w:id="625"/>
      <w:bookmarkEnd w:id="626"/>
      <w:bookmarkEnd w:id="627"/>
      <w:bookmarkEnd w:id="628"/>
      <w:bookmarkEnd w:id="629"/>
      <w:bookmarkEnd w:id="630"/>
      <w:bookmarkEnd w:id="631"/>
      <w:bookmarkEnd w:id="632"/>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54" type="#_x0000_t75" style="width:390.05pt;height:130.4pt" o:ole="">
            <v:imagedata r:id="rId67" o:title=""/>
          </v:shape>
          <o:OLEObject Type="Embed" ProgID="Visio.Drawing.15" ShapeID="_x0000_i1054" DrawAspect="Content" ObjectID="_1825839478" r:id="rId68"/>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633" w:name="_Toc49689743"/>
      <w:bookmarkStart w:id="634" w:name="_Toc56336828"/>
      <w:bookmarkStart w:id="635" w:name="_Toc34346493"/>
      <w:bookmarkStart w:id="636" w:name="_Toc34740570"/>
      <w:bookmarkStart w:id="637" w:name="_Toc34747929"/>
      <w:bookmarkStart w:id="638" w:name="_Toc34748305"/>
      <w:bookmarkStart w:id="639"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640" w:name="_Toc73443644"/>
      <w:r w:rsidRPr="00F91D2F">
        <w:t>5.3.2.2.</w:t>
      </w:r>
      <w:r>
        <w:t>5.2</w:t>
      </w:r>
      <w:r w:rsidRPr="00F91D2F">
        <w:tab/>
      </w:r>
      <w:r>
        <w:t>IP Address Information</w:t>
      </w:r>
      <w:r w:rsidRPr="00F91D2F">
        <w:t xml:space="preserve"> Retrieval</w:t>
      </w:r>
      <w:bookmarkEnd w:id="633"/>
      <w:bookmarkEnd w:id="634"/>
      <w:bookmarkEnd w:id="640"/>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55" type="#_x0000_t75" style="width:390.05pt;height:127.3pt" o:ole="">
            <v:imagedata r:id="rId69" o:title=""/>
          </v:shape>
          <o:OLEObject Type="Embed" ProgID="Visio.Drawing.15" ShapeID="_x0000_i1055" DrawAspect="Content" ObjectID="_1825839479" r:id="rId70"/>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641" w:name="_Toc49689744"/>
      <w:bookmarkStart w:id="642"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643" w:name="_Toc73443645"/>
      <w:r w:rsidRPr="00F91D2F">
        <w:t>5.3.2.2.</w:t>
      </w:r>
      <w:r>
        <w:t>5.3</w:t>
      </w:r>
      <w:r w:rsidRPr="00F91D2F">
        <w:tab/>
      </w:r>
      <w:r>
        <w:t>T-ADS Information</w:t>
      </w:r>
      <w:r w:rsidRPr="00F91D2F">
        <w:t xml:space="preserve"> Retrieval</w:t>
      </w:r>
      <w:bookmarkEnd w:id="641"/>
      <w:bookmarkEnd w:id="642"/>
      <w:bookmarkEnd w:id="643"/>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6" type="#_x0000_t75" style="width:390.05pt;height:127.3pt" o:ole="">
            <v:imagedata r:id="rId71" o:title=""/>
          </v:shape>
          <o:OLEObject Type="Embed" ProgID="Visio.Drawing.15" ShapeID="_x0000_i1056" DrawAspect="Content" ObjectID="_1825839480" r:id="rId72"/>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644" w:name="_Toc49689745"/>
      <w:bookmarkStart w:id="645"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646" w:name="_Toc73443646"/>
      <w:r w:rsidRPr="00F91D2F">
        <w:t>5.3.2.2.</w:t>
      </w:r>
      <w:r>
        <w:t>5.4</w:t>
      </w:r>
      <w:r w:rsidRPr="00F91D2F">
        <w:tab/>
      </w:r>
      <w:r>
        <w:t>User State</w:t>
      </w:r>
      <w:r w:rsidRPr="00F91D2F">
        <w:t xml:space="preserve"> Retrieval</w:t>
      </w:r>
      <w:r>
        <w:t xml:space="preserve"> for CS/PS Domains</w:t>
      </w:r>
      <w:bookmarkEnd w:id="644"/>
      <w:bookmarkEnd w:id="645"/>
      <w:bookmarkEnd w:id="646"/>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7" type="#_x0000_t75" style="width:390.05pt;height:130.4pt" o:ole="">
            <v:imagedata r:id="rId73" o:title=""/>
          </v:shape>
          <o:OLEObject Type="Embed" ProgID="Visio.Drawing.15" ShapeID="_x0000_i1057" DrawAspect="Content" ObjectID="_1825839481" r:id="rId74"/>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647" w:name="_Toc49689746"/>
      <w:bookmarkStart w:id="648"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649" w:name="_Toc73443647"/>
      <w:r w:rsidRPr="00F91D2F">
        <w:t>5.3.2.2.</w:t>
      </w:r>
      <w:r>
        <w:t>5.5</w:t>
      </w:r>
      <w:r w:rsidRPr="00F91D2F">
        <w:tab/>
      </w:r>
      <w:r>
        <w:t xml:space="preserve">CSRN </w:t>
      </w:r>
      <w:r w:rsidRPr="00F91D2F">
        <w:t>Retrieval</w:t>
      </w:r>
      <w:bookmarkEnd w:id="647"/>
      <w:bookmarkEnd w:id="648"/>
      <w:bookmarkEnd w:id="649"/>
    </w:p>
    <w:p w14:paraId="6E1B0FD9" w14:textId="6D22BC7D"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w:t>
      </w:r>
      <w:r w:rsidR="006163D7">
        <w:rPr>
          <w:noProof/>
        </w:rPr>
        <w:t>TS 2</w:t>
      </w:r>
      <w:r>
        <w:rPr>
          <w:noProof/>
        </w:rPr>
        <w:t>3.003</w:t>
      </w:r>
      <w:r w:rsidR="006163D7">
        <w:rPr>
          <w:noProof/>
        </w:rPr>
        <w:t> [</w:t>
      </w:r>
      <w:r>
        <w:rPr>
          <w:noProof/>
        </w:rPr>
        <w:t>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8" type="#_x0000_t75" style="width:390.05pt;height:127.3pt" o:ole="">
            <v:imagedata r:id="rId75" o:title=""/>
          </v:shape>
          <o:OLEObject Type="Embed" ProgID="Visio.Drawing.15" ShapeID="_x0000_i1058" DrawAspect="Content" ObjectID="_1825839482" r:id="rId76"/>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650" w:name="_Toc49689747"/>
      <w:bookmarkStart w:id="651"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652" w:name="_Toc73443648"/>
      <w:r w:rsidRPr="00F91D2F">
        <w:t>5.3.2.2.</w:t>
      </w:r>
      <w:r>
        <w:t>5.6</w:t>
      </w:r>
      <w:r w:rsidRPr="00F91D2F">
        <w:tab/>
      </w:r>
      <w:r>
        <w:t>Reference Location Information</w:t>
      </w:r>
      <w:r w:rsidRPr="00F91D2F">
        <w:t xml:space="preserve"> Retrieval</w:t>
      </w:r>
      <w:bookmarkEnd w:id="650"/>
      <w:bookmarkEnd w:id="651"/>
      <w:bookmarkEnd w:id="652"/>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9" type="#_x0000_t75" style="width:390.05pt;height:127.3pt" o:ole="">
            <v:imagedata r:id="rId77" o:title=""/>
          </v:shape>
          <o:OLEObject Type="Embed" ProgID="Visio.Drawing.15" ShapeID="_x0000_i1059" DrawAspect="Content" ObjectID="_1825839483" r:id="rId78"/>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653" w:name="_Toc49689748"/>
      <w:bookmarkStart w:id="654"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655" w:name="_Toc73443649"/>
      <w:bookmarkStart w:id="656" w:name="_Toc215000430"/>
      <w:r>
        <w:t>5.3.2.2.6</w:t>
      </w:r>
      <w:r>
        <w:tab/>
        <w:t>SRVCC Data</w:t>
      </w:r>
      <w:bookmarkEnd w:id="635"/>
      <w:bookmarkEnd w:id="636"/>
      <w:bookmarkEnd w:id="637"/>
      <w:bookmarkEnd w:id="638"/>
      <w:bookmarkEnd w:id="639"/>
      <w:bookmarkEnd w:id="653"/>
      <w:bookmarkEnd w:id="654"/>
      <w:bookmarkEnd w:id="655"/>
      <w:bookmarkEnd w:id="656"/>
    </w:p>
    <w:p w14:paraId="540C995E" w14:textId="77777777" w:rsidR="00DD5DBA" w:rsidRPr="00F91D2F" w:rsidRDefault="00DD5DBA" w:rsidP="00651690">
      <w:pPr>
        <w:pStyle w:val="H6"/>
      </w:pPr>
      <w:bookmarkStart w:id="657" w:name="_Toc34346494"/>
      <w:bookmarkStart w:id="658" w:name="_Toc34740571"/>
      <w:bookmarkStart w:id="659" w:name="_Toc34747930"/>
      <w:bookmarkStart w:id="660" w:name="_Toc34748306"/>
      <w:bookmarkStart w:id="661" w:name="_Toc34749296"/>
      <w:bookmarkStart w:id="662" w:name="_Toc49689749"/>
      <w:bookmarkStart w:id="663" w:name="_Toc56336834"/>
      <w:bookmarkStart w:id="664" w:name="_Toc73443650"/>
      <w:r w:rsidRPr="00F91D2F">
        <w:t>5.3.2.2.</w:t>
      </w:r>
      <w:r w:rsidR="00C57482">
        <w:t>6</w:t>
      </w:r>
      <w:r>
        <w:t>.</w:t>
      </w:r>
      <w:r w:rsidR="00C57482">
        <w:t>1</w:t>
      </w:r>
      <w:r w:rsidRPr="00F91D2F">
        <w:tab/>
      </w:r>
      <w:r>
        <w:t>SRVCC Data Retrieval</w:t>
      </w:r>
      <w:bookmarkEnd w:id="657"/>
      <w:bookmarkEnd w:id="658"/>
      <w:bookmarkEnd w:id="659"/>
      <w:bookmarkEnd w:id="660"/>
      <w:bookmarkEnd w:id="661"/>
      <w:bookmarkEnd w:id="662"/>
      <w:bookmarkEnd w:id="663"/>
      <w:bookmarkEnd w:id="664"/>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60" type="#_x0000_t75" style="width:390.05pt;height:127.3pt" o:ole="">
            <v:imagedata r:id="rId79" o:title=""/>
          </v:shape>
          <o:OLEObject Type="Embed" ProgID="Visio.Drawing.15" ShapeID="_x0000_i1060" DrawAspect="Content" ObjectID="_1825839484" r:id="rId80"/>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665" w:name="_Toc34346495"/>
      <w:bookmarkStart w:id="666" w:name="_Toc34740572"/>
      <w:bookmarkStart w:id="667" w:name="_Toc34747931"/>
      <w:bookmarkStart w:id="668" w:name="_Toc34748307"/>
      <w:bookmarkStart w:id="669" w:name="_Toc34749297"/>
      <w:bookmarkStart w:id="670" w:name="_Toc49689750"/>
      <w:bookmarkStart w:id="671"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672" w:name="_Toc73443651"/>
      <w:bookmarkStart w:id="673" w:name="_Toc215000431"/>
      <w:r>
        <w:t>5.3.2.2.</w:t>
      </w:r>
      <w:r w:rsidR="00C57482">
        <w:t>7</w:t>
      </w:r>
      <w:r>
        <w:tab/>
        <w:t>Service Data</w:t>
      </w:r>
      <w:bookmarkEnd w:id="665"/>
      <w:bookmarkEnd w:id="666"/>
      <w:bookmarkEnd w:id="667"/>
      <w:bookmarkEnd w:id="668"/>
      <w:bookmarkEnd w:id="669"/>
      <w:bookmarkEnd w:id="670"/>
      <w:bookmarkEnd w:id="671"/>
      <w:bookmarkEnd w:id="672"/>
      <w:bookmarkEnd w:id="673"/>
    </w:p>
    <w:p w14:paraId="2D3932C7" w14:textId="77777777" w:rsidR="00DD5DBA" w:rsidRPr="00F91D2F" w:rsidRDefault="00DD5DBA" w:rsidP="00651690">
      <w:pPr>
        <w:pStyle w:val="H6"/>
      </w:pPr>
      <w:bookmarkStart w:id="674" w:name="_Toc34346496"/>
      <w:bookmarkStart w:id="675" w:name="_Toc34740573"/>
      <w:bookmarkStart w:id="676" w:name="_Toc34747932"/>
      <w:bookmarkStart w:id="677" w:name="_Toc34748308"/>
      <w:bookmarkStart w:id="678" w:name="_Toc34749298"/>
      <w:bookmarkStart w:id="679" w:name="_Toc49689751"/>
      <w:bookmarkStart w:id="680" w:name="_Toc56336836"/>
      <w:bookmarkStart w:id="681" w:name="_Toc73443652"/>
      <w:r w:rsidRPr="00F91D2F">
        <w:t>5.3.2.2.</w:t>
      </w:r>
      <w:r w:rsidR="00C57482">
        <w:t>7</w:t>
      </w:r>
      <w:r>
        <w:t>.1</w:t>
      </w:r>
      <w:r w:rsidRPr="00F91D2F">
        <w:tab/>
      </w:r>
      <w:r>
        <w:t>PSI Activation State Retrieval</w:t>
      </w:r>
      <w:bookmarkEnd w:id="674"/>
      <w:bookmarkEnd w:id="675"/>
      <w:bookmarkEnd w:id="676"/>
      <w:bookmarkEnd w:id="677"/>
      <w:bookmarkEnd w:id="678"/>
      <w:bookmarkEnd w:id="679"/>
      <w:bookmarkEnd w:id="680"/>
      <w:bookmarkEnd w:id="681"/>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61" type="#_x0000_t75" style="width:390.05pt;height:127.3pt" o:ole="">
            <v:imagedata r:id="rId81" o:title=""/>
          </v:shape>
          <o:OLEObject Type="Embed" ProgID="Visio.Drawing.15" ShapeID="_x0000_i1061" DrawAspect="Content" ObjectID="_1825839485" r:id="rId82"/>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682" w:name="_Toc49689752"/>
      <w:bookmarkStart w:id="683" w:name="_Toc56336837"/>
      <w:bookmarkStart w:id="684" w:name="_Toc34346497"/>
      <w:bookmarkStart w:id="685" w:name="_Toc34740574"/>
      <w:bookmarkStart w:id="686" w:name="_Toc34747933"/>
      <w:bookmarkStart w:id="687" w:name="_Toc34748309"/>
      <w:bookmarkStart w:id="688"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689" w:name="_Toc73443653"/>
      <w:r w:rsidRPr="00F91D2F">
        <w:t>5.3.2.2.</w:t>
      </w:r>
      <w:r>
        <w:t>7.2</w:t>
      </w:r>
      <w:r w:rsidRPr="00F91D2F">
        <w:tab/>
      </w:r>
      <w:r>
        <w:t>SMS Registration Information retrieval</w:t>
      </w:r>
      <w:bookmarkEnd w:id="682"/>
      <w:bookmarkEnd w:id="683"/>
      <w:bookmarkEnd w:id="689"/>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62" type="#_x0000_t75" style="width:390.05pt;height:127.3pt" o:ole="">
            <v:imagedata r:id="rId83" o:title=""/>
          </v:shape>
          <o:OLEObject Type="Embed" ProgID="Visio.Drawing.15" ShapeID="_x0000_i1062" DrawAspect="Content" ObjectID="_1825839486" r:id="rId84"/>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690" w:name="_Toc49689753"/>
      <w:bookmarkStart w:id="691"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692" w:name="_Toc73443654"/>
      <w:r w:rsidRPr="00F91D2F">
        <w:t>5.3.2.2.</w:t>
      </w:r>
      <w:r>
        <w:t>7.3</w:t>
      </w:r>
      <w:r w:rsidRPr="00F91D2F">
        <w:tab/>
      </w:r>
      <w:r>
        <w:t>DSAI Information retrieval</w:t>
      </w:r>
      <w:bookmarkEnd w:id="690"/>
      <w:bookmarkEnd w:id="691"/>
      <w:bookmarkEnd w:id="692"/>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63" type="#_x0000_t75" style="width:390.05pt;height:127.3pt" o:ole="">
            <v:imagedata r:id="rId85" o:title=""/>
          </v:shape>
          <o:OLEObject Type="Embed" ProgID="Visio.Drawing.15" ShapeID="_x0000_i1063" DrawAspect="Content" ObjectID="_1825839487" r:id="rId86"/>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693" w:name="_Toc49689754"/>
      <w:bookmarkStart w:id="694"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695" w:name="_Toc73443655"/>
      <w:bookmarkStart w:id="696" w:name="_Toc215000432"/>
      <w:r>
        <w:t>5.3.2.2.</w:t>
      </w:r>
      <w:r w:rsidR="00C57482">
        <w:t>8</w:t>
      </w:r>
      <w:r>
        <w:tab/>
        <w:t>Repository Data</w:t>
      </w:r>
      <w:bookmarkEnd w:id="684"/>
      <w:bookmarkEnd w:id="685"/>
      <w:bookmarkEnd w:id="686"/>
      <w:bookmarkEnd w:id="687"/>
      <w:bookmarkEnd w:id="688"/>
      <w:bookmarkEnd w:id="693"/>
      <w:bookmarkEnd w:id="694"/>
      <w:bookmarkEnd w:id="695"/>
      <w:bookmarkEnd w:id="696"/>
    </w:p>
    <w:p w14:paraId="6556FE64" w14:textId="77777777" w:rsidR="00FC4C9C" w:rsidRPr="00F91D2F" w:rsidRDefault="00FC4C9C" w:rsidP="00651690">
      <w:pPr>
        <w:pStyle w:val="H6"/>
      </w:pPr>
      <w:bookmarkStart w:id="697" w:name="_Toc34346498"/>
      <w:bookmarkStart w:id="698" w:name="_Toc34740575"/>
      <w:bookmarkStart w:id="699" w:name="_Toc34747934"/>
      <w:bookmarkStart w:id="700" w:name="_Toc34748310"/>
      <w:bookmarkStart w:id="701" w:name="_Toc34749300"/>
      <w:bookmarkStart w:id="702" w:name="_Toc49689755"/>
      <w:bookmarkStart w:id="703" w:name="_Toc56336840"/>
      <w:bookmarkStart w:id="704" w:name="_Toc73443656"/>
      <w:r w:rsidRPr="00F91D2F">
        <w:t>5.3.2.2.</w:t>
      </w:r>
      <w:r w:rsidR="00C57482">
        <w:t>8</w:t>
      </w:r>
      <w:r w:rsidR="00DD5DBA">
        <w:t>.1</w:t>
      </w:r>
      <w:r w:rsidRPr="00F91D2F">
        <w:tab/>
        <w:t>Repository Data Retrieval</w:t>
      </w:r>
      <w:bookmarkEnd w:id="697"/>
      <w:bookmarkEnd w:id="698"/>
      <w:bookmarkEnd w:id="699"/>
      <w:bookmarkEnd w:id="700"/>
      <w:bookmarkEnd w:id="701"/>
      <w:bookmarkEnd w:id="702"/>
      <w:bookmarkEnd w:id="703"/>
      <w:bookmarkEnd w:id="704"/>
    </w:p>
    <w:p w14:paraId="556A406E" w14:textId="6277023F" w:rsidR="00FC4C9C" w:rsidRPr="00F91D2F" w:rsidRDefault="00FC4C9C" w:rsidP="00FC4C9C">
      <w:r w:rsidRPr="00F91D2F">
        <w:t>Figure</w:t>
      </w:r>
      <w:r>
        <w:t> </w:t>
      </w:r>
      <w:r w:rsidRPr="00F91D2F">
        <w:t>5.3.2.2.</w:t>
      </w:r>
      <w:r w:rsidR="00C57482">
        <w:t>8</w:t>
      </w:r>
      <w:r w:rsidR="00F674F6">
        <w:t>.1</w:t>
      </w:r>
      <w:r w:rsidRPr="00F91D2F">
        <w:t>-1 shows a scenario where the NF service consumer (IMS-AS</w:t>
      </w:r>
      <w:r w:rsidR="00B52FE0">
        <w:t xml:space="preserve"> or DCSF</w:t>
      </w:r>
      <w:r w:rsidRPr="00F91D2F">
        <w:t>)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61A766A8" w:rsidR="00FC4C9C" w:rsidRPr="00F91D2F" w:rsidRDefault="00B52FE0" w:rsidP="00FC4C9C">
      <w:pPr>
        <w:pStyle w:val="TH"/>
      </w:pPr>
      <w:r>
        <w:object w:dxaOrig="8707" w:dyaOrig="2387" w14:anchorId="45D740B1">
          <v:shape id="_x0000_i1064" type="#_x0000_t75" style="width:434.85pt;height:119.2pt" o:ole="">
            <v:imagedata r:id="rId87" o:title=""/>
          </v:shape>
          <o:OLEObject Type="Embed" ProgID="Visio.Drawing.11" ShapeID="_x0000_i1064" DrawAspect="Content" ObjectID="_1825839488" r:id="rId88"/>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6E1A2ABF" w:rsidR="00FC4C9C" w:rsidRPr="00F91D2F" w:rsidRDefault="00FC4C9C" w:rsidP="00FC4C9C">
      <w:pPr>
        <w:pStyle w:val="B1"/>
      </w:pPr>
      <w:r w:rsidRPr="00F91D2F">
        <w:t>1.</w:t>
      </w:r>
      <w:r w:rsidRPr="00F91D2F">
        <w:tab/>
        <w:t>The NF service consumer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705" w:name="_Toc34346499"/>
      <w:bookmarkStart w:id="706" w:name="_Toc34740576"/>
      <w:bookmarkStart w:id="707" w:name="_Toc34747935"/>
      <w:bookmarkStart w:id="708" w:name="_Toc34748311"/>
      <w:bookmarkStart w:id="709" w:name="_Toc34749301"/>
      <w:bookmarkStart w:id="710" w:name="_Toc49689756"/>
      <w:bookmarkStart w:id="711" w:name="_Toc56336841"/>
      <w:bookmarkStart w:id="712" w:name="_Toc11338358"/>
      <w:bookmarkStart w:id="713" w:name="_Toc27584961"/>
      <w:bookmarkStart w:id="714" w:name="_Toc27584967"/>
      <w:bookmarkStart w:id="715" w:name="_Toc21948875"/>
      <w:bookmarkStart w:id="716"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717" w:name="_Toc73443657"/>
      <w:r w:rsidRPr="00F91D2F">
        <w:t>5.3.2.2.</w:t>
      </w:r>
      <w:r>
        <w:t>8.2</w:t>
      </w:r>
      <w:r w:rsidRPr="00F91D2F">
        <w:tab/>
        <w:t>Repository Data Retrieval</w:t>
      </w:r>
      <w:r>
        <w:t xml:space="preserve"> for multiple service indications</w:t>
      </w:r>
    </w:p>
    <w:p w14:paraId="13D62DAF" w14:textId="262976A7" w:rsidR="0009718D" w:rsidRPr="00F91D2F" w:rsidRDefault="0009718D" w:rsidP="0009718D">
      <w:r w:rsidRPr="00F91D2F">
        <w:t>Figure</w:t>
      </w:r>
      <w:r>
        <w:t> </w:t>
      </w:r>
      <w:r w:rsidRPr="00F91D2F">
        <w:t>5.3.2.2.</w:t>
      </w:r>
      <w:r>
        <w:t>8.2</w:t>
      </w:r>
      <w:r w:rsidRPr="00F91D2F">
        <w:t>-1 shows a scenario where the NF service consumer (IMS-AS</w:t>
      </w:r>
      <w:r w:rsidR="00B52FE0">
        <w:t xml:space="preserve"> or DCSF</w:t>
      </w:r>
      <w:r w:rsidRPr="00F91D2F">
        <w:t xml:space="preserve">)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CE6DAEB" w:rsidR="0009718D" w:rsidRPr="00F91D2F" w:rsidRDefault="00B52FE0" w:rsidP="0009718D">
      <w:pPr>
        <w:pStyle w:val="TH"/>
      </w:pPr>
      <w:r>
        <w:object w:dxaOrig="8707" w:dyaOrig="2387" w14:anchorId="0C1D1118">
          <v:shape id="_x0000_i1065" type="#_x0000_t75" style="width:434.85pt;height:119.2pt" o:ole="">
            <v:imagedata r:id="rId89" o:title=""/>
          </v:shape>
          <o:OLEObject Type="Embed" ProgID="Visio.Drawing.11" ShapeID="_x0000_i1065" DrawAspect="Content" ObjectID="_1825839489" r:id="rId90"/>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3F695B30" w:rsidR="0009718D" w:rsidRPr="00F91D2F" w:rsidRDefault="0009718D" w:rsidP="0009718D">
      <w:pPr>
        <w:pStyle w:val="B1"/>
      </w:pPr>
      <w:r w:rsidRPr="00F91D2F">
        <w:t>1.</w:t>
      </w:r>
      <w:r w:rsidRPr="00F91D2F">
        <w:tab/>
        <w:t>The NF service consumer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718" w:name="_Toc215000433"/>
      <w:r>
        <w:t>5.3.2.2.</w:t>
      </w:r>
      <w:r w:rsidR="00C57482">
        <w:t>9</w:t>
      </w:r>
      <w:r>
        <w:tab/>
        <w:t>Shared Subscription Data</w:t>
      </w:r>
      <w:bookmarkEnd w:id="705"/>
      <w:bookmarkEnd w:id="706"/>
      <w:bookmarkEnd w:id="707"/>
      <w:bookmarkEnd w:id="708"/>
      <w:bookmarkEnd w:id="709"/>
      <w:bookmarkEnd w:id="710"/>
      <w:bookmarkEnd w:id="711"/>
      <w:bookmarkEnd w:id="717"/>
      <w:bookmarkEnd w:id="718"/>
    </w:p>
    <w:p w14:paraId="3D20399E" w14:textId="77777777" w:rsidR="00DF5F91" w:rsidRPr="006A7EE2" w:rsidRDefault="00DF5F91" w:rsidP="00651690">
      <w:pPr>
        <w:pStyle w:val="H6"/>
      </w:pPr>
      <w:bookmarkStart w:id="719" w:name="_Toc34346500"/>
      <w:bookmarkStart w:id="720" w:name="_Toc34740577"/>
      <w:bookmarkStart w:id="721" w:name="_Toc34747936"/>
      <w:bookmarkStart w:id="722" w:name="_Toc34748312"/>
      <w:bookmarkStart w:id="723" w:name="_Toc34749302"/>
      <w:bookmarkStart w:id="724" w:name="_Toc49689757"/>
      <w:bookmarkStart w:id="725" w:name="_Toc56336842"/>
      <w:bookmarkStart w:id="726" w:name="_Toc73443658"/>
      <w:r w:rsidRPr="006A7EE2">
        <w:t>5.</w:t>
      </w:r>
      <w:r>
        <w:t>3</w:t>
      </w:r>
      <w:r w:rsidRPr="006A7EE2">
        <w:t>.2.2.</w:t>
      </w:r>
      <w:r w:rsidR="00C57482">
        <w:t>9</w:t>
      </w:r>
      <w:r w:rsidR="00DD5DBA">
        <w:t>.</w:t>
      </w:r>
      <w:r>
        <w:t>1</w:t>
      </w:r>
      <w:r w:rsidRPr="006A7EE2">
        <w:tab/>
        <w:t>Shared Subscription Data Retrieval</w:t>
      </w:r>
      <w:bookmarkEnd w:id="712"/>
      <w:bookmarkEnd w:id="713"/>
      <w:bookmarkEnd w:id="719"/>
      <w:bookmarkEnd w:id="720"/>
      <w:bookmarkEnd w:id="721"/>
      <w:bookmarkEnd w:id="722"/>
      <w:bookmarkEnd w:id="723"/>
      <w:bookmarkEnd w:id="724"/>
      <w:bookmarkEnd w:id="725"/>
      <w:bookmarkEnd w:id="726"/>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6" type="#_x0000_t75" style="width:438.45pt;height:117.75pt" o:ole="">
            <v:imagedata r:id="rId91" o:title=""/>
          </v:shape>
          <o:OLEObject Type="Embed" ProgID="Visio.Drawing.11" ShapeID="_x0000_i1066" DrawAspect="Content" ObjectID="_1825839490" r:id="rId92"/>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727" w:name="_Toc34346501"/>
      <w:bookmarkStart w:id="728" w:name="_Toc34740578"/>
      <w:bookmarkStart w:id="729" w:name="_Toc34747937"/>
      <w:bookmarkStart w:id="730" w:name="_Toc34748313"/>
      <w:bookmarkStart w:id="731" w:name="_Toc34749303"/>
      <w:bookmarkStart w:id="732" w:name="_Toc49689758"/>
      <w:bookmarkStart w:id="733"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734" w:name="_Toc73443659"/>
      <w:bookmarkStart w:id="735" w:name="_Toc215000434"/>
      <w:r w:rsidRPr="006A7EE2">
        <w:t>5.</w:t>
      </w:r>
      <w:r>
        <w:t>3</w:t>
      </w:r>
      <w:r w:rsidRPr="006A7EE2">
        <w:t>.2.</w:t>
      </w:r>
      <w:r>
        <w:t>3</w:t>
      </w:r>
      <w:r w:rsidRPr="006A7EE2">
        <w:tab/>
        <w:t>Subscribe</w:t>
      </w:r>
      <w:bookmarkEnd w:id="714"/>
      <w:bookmarkEnd w:id="727"/>
      <w:bookmarkEnd w:id="728"/>
      <w:bookmarkEnd w:id="729"/>
      <w:bookmarkEnd w:id="730"/>
      <w:bookmarkEnd w:id="731"/>
      <w:bookmarkEnd w:id="732"/>
      <w:bookmarkEnd w:id="733"/>
      <w:bookmarkEnd w:id="734"/>
      <w:bookmarkEnd w:id="735"/>
    </w:p>
    <w:p w14:paraId="3E43956E" w14:textId="77777777" w:rsidR="00FA6EB7" w:rsidRPr="006A7EE2" w:rsidRDefault="00FA6EB7" w:rsidP="001901CD">
      <w:pPr>
        <w:pStyle w:val="Heading5"/>
      </w:pPr>
      <w:bookmarkStart w:id="736" w:name="_Toc11338363"/>
      <w:bookmarkStart w:id="737" w:name="_Toc27584968"/>
      <w:bookmarkStart w:id="738" w:name="_Toc34346502"/>
      <w:bookmarkStart w:id="739" w:name="_Toc34740579"/>
      <w:bookmarkStart w:id="740" w:name="_Toc34747938"/>
      <w:bookmarkStart w:id="741" w:name="_Toc34748314"/>
      <w:bookmarkStart w:id="742" w:name="_Toc34749304"/>
      <w:bookmarkStart w:id="743" w:name="_Toc49689759"/>
      <w:bookmarkStart w:id="744" w:name="_Toc56336844"/>
      <w:bookmarkStart w:id="745" w:name="_Toc73443660"/>
      <w:bookmarkStart w:id="746" w:name="_Toc215000435"/>
      <w:r w:rsidRPr="006A7EE2">
        <w:t>5.</w:t>
      </w:r>
      <w:r>
        <w:t>3</w:t>
      </w:r>
      <w:r w:rsidRPr="006A7EE2">
        <w:t>.2.</w:t>
      </w:r>
      <w:r>
        <w:t>3</w:t>
      </w:r>
      <w:r w:rsidRPr="006A7EE2">
        <w:t>.1</w:t>
      </w:r>
      <w:r w:rsidRPr="006A7EE2">
        <w:tab/>
        <w:t>General</w:t>
      </w:r>
      <w:bookmarkEnd w:id="736"/>
      <w:bookmarkEnd w:id="737"/>
      <w:bookmarkEnd w:id="738"/>
      <w:bookmarkEnd w:id="739"/>
      <w:bookmarkEnd w:id="740"/>
      <w:bookmarkEnd w:id="741"/>
      <w:bookmarkEnd w:id="742"/>
      <w:bookmarkEnd w:id="743"/>
      <w:bookmarkEnd w:id="744"/>
      <w:bookmarkEnd w:id="745"/>
      <w:bookmarkEnd w:id="746"/>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747" w:name="_Toc11338364"/>
      <w:bookmarkStart w:id="748" w:name="_Toc27584969"/>
      <w:bookmarkStart w:id="749" w:name="_Toc34346503"/>
      <w:bookmarkStart w:id="750" w:name="_Toc34740580"/>
      <w:bookmarkStart w:id="751" w:name="_Toc34747939"/>
      <w:bookmarkStart w:id="752" w:name="_Toc34748315"/>
      <w:bookmarkStart w:id="753" w:name="_Toc34749305"/>
      <w:bookmarkStart w:id="754" w:name="_Toc49689760"/>
      <w:bookmarkStart w:id="755" w:name="_Toc56336845"/>
      <w:bookmarkStart w:id="756" w:name="_Toc73443661"/>
      <w:bookmarkStart w:id="757" w:name="_Toc215000436"/>
      <w:r w:rsidRPr="006A7EE2">
        <w:t>5.</w:t>
      </w:r>
      <w:r>
        <w:t>3</w:t>
      </w:r>
      <w:r w:rsidRPr="006A7EE2">
        <w:t>.2.</w:t>
      </w:r>
      <w:r>
        <w:t>3</w:t>
      </w:r>
      <w:r w:rsidRPr="006A7EE2">
        <w:t>.2</w:t>
      </w:r>
      <w:r w:rsidRPr="006A7EE2">
        <w:tab/>
        <w:t>Subscription to notifications of data change</w:t>
      </w:r>
      <w:bookmarkEnd w:id="747"/>
      <w:bookmarkEnd w:id="748"/>
      <w:bookmarkEnd w:id="749"/>
      <w:bookmarkEnd w:id="750"/>
      <w:bookmarkEnd w:id="751"/>
      <w:bookmarkEnd w:id="752"/>
      <w:bookmarkEnd w:id="753"/>
      <w:bookmarkEnd w:id="754"/>
      <w:bookmarkEnd w:id="755"/>
      <w:bookmarkEnd w:id="756"/>
      <w:bookmarkEnd w:id="757"/>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7" type="#_x0000_t75" style="width:438.45pt;height:122.8pt" o:ole="">
            <v:imagedata r:id="rId93" o:title=""/>
          </v:shape>
          <o:OLEObject Type="Embed" ProgID="Visio.Drawing.11" ShapeID="_x0000_i1067" DrawAspect="Content" ObjectID="_1825839491" r:id="rId94"/>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758" w:name="_Toc11338365"/>
      <w:bookmarkStart w:id="759" w:name="_Toc27584970"/>
      <w:bookmarkStart w:id="760" w:name="_Toc34346504"/>
      <w:bookmarkStart w:id="761" w:name="_Toc34740581"/>
      <w:bookmarkStart w:id="762" w:name="_Toc34747940"/>
      <w:bookmarkStart w:id="763" w:name="_Toc34748316"/>
      <w:bookmarkStart w:id="764" w:name="_Toc34749306"/>
      <w:bookmarkStart w:id="765" w:name="_Toc49689761"/>
      <w:bookmarkStart w:id="766" w:name="_Toc56336846"/>
      <w:bookmarkStart w:id="767" w:name="_Toc11338366"/>
      <w:bookmarkStart w:id="768"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769" w:name="_Toc73443662"/>
      <w:bookmarkStart w:id="770" w:name="_Toc215000437"/>
      <w:r w:rsidRPr="006A7EE2">
        <w:t>5.</w:t>
      </w:r>
      <w:r>
        <w:t>3</w:t>
      </w:r>
      <w:r w:rsidRPr="006A7EE2">
        <w:t>.2.</w:t>
      </w:r>
      <w:r>
        <w:t>3</w:t>
      </w:r>
      <w:r w:rsidRPr="006A7EE2">
        <w:t>.3</w:t>
      </w:r>
      <w:r w:rsidRPr="006A7EE2">
        <w:tab/>
        <w:t>Subscription to notifications of shared data change</w:t>
      </w:r>
      <w:bookmarkEnd w:id="758"/>
      <w:bookmarkEnd w:id="759"/>
      <w:bookmarkEnd w:id="760"/>
      <w:bookmarkEnd w:id="761"/>
      <w:bookmarkEnd w:id="762"/>
      <w:bookmarkEnd w:id="763"/>
      <w:bookmarkEnd w:id="764"/>
      <w:bookmarkEnd w:id="765"/>
      <w:bookmarkEnd w:id="766"/>
      <w:bookmarkEnd w:id="769"/>
      <w:bookmarkEnd w:id="770"/>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8" type="#_x0000_t75" style="width:438.45pt;height:117.75pt" o:ole="">
            <v:imagedata r:id="rId95" o:title=""/>
          </v:shape>
          <o:OLEObject Type="Embed" ProgID="Visio.Drawing.11" ShapeID="_x0000_i1068" DrawAspect="Content" ObjectID="_1825839492" r:id="rId96"/>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771" w:name="_Toc49689762"/>
      <w:bookmarkStart w:id="772" w:name="_Toc56336847"/>
      <w:bookmarkStart w:id="773" w:name="_Toc34346505"/>
      <w:bookmarkStart w:id="774" w:name="_Toc34740582"/>
      <w:bookmarkStart w:id="775" w:name="_Toc34747941"/>
      <w:bookmarkStart w:id="776" w:name="_Toc34748317"/>
      <w:bookmarkStart w:id="777"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778" w:name="_Toc73443663"/>
      <w:bookmarkStart w:id="779" w:name="_Toc215000438"/>
      <w:r w:rsidRPr="00F91D2F">
        <w:t>5.3.2.</w:t>
      </w:r>
      <w:r>
        <w:t>3</w:t>
      </w:r>
      <w:r w:rsidRPr="00F91D2F">
        <w:t>.</w:t>
      </w:r>
      <w:r>
        <w:t>4</w:t>
      </w:r>
      <w:r w:rsidRPr="00F91D2F">
        <w:tab/>
      </w:r>
      <w:r>
        <w:t>Subscriptions to notification of UE Reachability for IP</w:t>
      </w:r>
      <w:bookmarkEnd w:id="771"/>
      <w:bookmarkEnd w:id="772"/>
      <w:bookmarkEnd w:id="778"/>
      <w:bookmarkEnd w:id="779"/>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9" type="#_x0000_t75" style="width:359.75pt;height:105.85pt" o:ole="">
            <v:imagedata r:id="rId97" o:title=""/>
          </v:shape>
          <o:OLEObject Type="Embed" ProgID="Visio.Drawing.15" ShapeID="_x0000_i1069" DrawAspect="Content" ObjectID="_1825839493" r:id="rId98"/>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780"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780"/>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781" w:name="_Toc49689763"/>
      <w:bookmarkStart w:id="782"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783" w:name="_Toc73443664"/>
      <w:bookmarkStart w:id="784" w:name="_Toc215000439"/>
      <w:r w:rsidRPr="006A7EE2">
        <w:t>5.</w:t>
      </w:r>
      <w:r>
        <w:t>3</w:t>
      </w:r>
      <w:r w:rsidRPr="006A7EE2">
        <w:t>.2.</w:t>
      </w:r>
      <w:r>
        <w:t>4</w:t>
      </w:r>
      <w:r w:rsidRPr="006A7EE2">
        <w:tab/>
        <w:t>Unsubscribe</w:t>
      </w:r>
      <w:bookmarkEnd w:id="767"/>
      <w:bookmarkEnd w:id="768"/>
      <w:bookmarkEnd w:id="773"/>
      <w:bookmarkEnd w:id="774"/>
      <w:bookmarkEnd w:id="775"/>
      <w:bookmarkEnd w:id="776"/>
      <w:bookmarkEnd w:id="777"/>
      <w:bookmarkEnd w:id="781"/>
      <w:bookmarkEnd w:id="782"/>
      <w:bookmarkEnd w:id="783"/>
      <w:bookmarkEnd w:id="784"/>
    </w:p>
    <w:p w14:paraId="7C195BD4" w14:textId="77777777" w:rsidR="00FA6EB7" w:rsidRPr="006A7EE2" w:rsidRDefault="00FA6EB7" w:rsidP="001901CD">
      <w:pPr>
        <w:pStyle w:val="Heading5"/>
      </w:pPr>
      <w:bookmarkStart w:id="785" w:name="_Toc11338367"/>
      <w:bookmarkStart w:id="786" w:name="_Toc27584972"/>
      <w:bookmarkStart w:id="787" w:name="_Toc34346506"/>
      <w:bookmarkStart w:id="788" w:name="_Toc34740583"/>
      <w:bookmarkStart w:id="789" w:name="_Toc34747942"/>
      <w:bookmarkStart w:id="790" w:name="_Toc34748318"/>
      <w:bookmarkStart w:id="791" w:name="_Toc34749308"/>
      <w:bookmarkStart w:id="792" w:name="_Toc49689764"/>
      <w:bookmarkStart w:id="793" w:name="_Toc56336849"/>
      <w:bookmarkStart w:id="794" w:name="_Toc73443665"/>
      <w:bookmarkStart w:id="795" w:name="_Toc215000440"/>
      <w:r w:rsidRPr="006A7EE2">
        <w:t>5.</w:t>
      </w:r>
      <w:r>
        <w:t>3</w:t>
      </w:r>
      <w:r w:rsidRPr="006A7EE2">
        <w:t>.2.</w:t>
      </w:r>
      <w:r>
        <w:t>4</w:t>
      </w:r>
      <w:r w:rsidRPr="006A7EE2">
        <w:t>.1</w:t>
      </w:r>
      <w:r w:rsidRPr="006A7EE2">
        <w:tab/>
        <w:t>General</w:t>
      </w:r>
      <w:bookmarkEnd w:id="785"/>
      <w:bookmarkEnd w:id="786"/>
      <w:bookmarkEnd w:id="787"/>
      <w:bookmarkEnd w:id="788"/>
      <w:bookmarkEnd w:id="789"/>
      <w:bookmarkEnd w:id="790"/>
      <w:bookmarkEnd w:id="791"/>
      <w:bookmarkEnd w:id="792"/>
      <w:bookmarkEnd w:id="793"/>
      <w:bookmarkEnd w:id="794"/>
      <w:bookmarkEnd w:id="795"/>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796" w:name="_Toc11338368"/>
      <w:bookmarkStart w:id="797" w:name="_Toc27584973"/>
      <w:bookmarkStart w:id="798" w:name="_Toc34346507"/>
      <w:bookmarkStart w:id="799" w:name="_Toc34740584"/>
      <w:bookmarkStart w:id="800" w:name="_Toc34747943"/>
      <w:bookmarkStart w:id="801" w:name="_Toc34748319"/>
      <w:bookmarkStart w:id="802" w:name="_Toc34749309"/>
      <w:bookmarkStart w:id="803" w:name="_Toc49689765"/>
      <w:bookmarkStart w:id="804" w:name="_Toc56336850"/>
      <w:bookmarkStart w:id="805" w:name="_Toc73443666"/>
      <w:bookmarkStart w:id="806" w:name="_Toc215000441"/>
      <w:r w:rsidRPr="006A7EE2">
        <w:t>5.</w:t>
      </w:r>
      <w:r>
        <w:t>3</w:t>
      </w:r>
      <w:r w:rsidRPr="006A7EE2">
        <w:t>.2.</w:t>
      </w:r>
      <w:r>
        <w:t>4</w:t>
      </w:r>
      <w:r w:rsidRPr="006A7EE2">
        <w:t>.2</w:t>
      </w:r>
      <w:r w:rsidRPr="006A7EE2">
        <w:tab/>
        <w:t>Unsubscribe to notifications of data change</w:t>
      </w:r>
      <w:bookmarkEnd w:id="796"/>
      <w:bookmarkEnd w:id="797"/>
      <w:bookmarkEnd w:id="798"/>
      <w:bookmarkEnd w:id="799"/>
      <w:bookmarkEnd w:id="800"/>
      <w:bookmarkEnd w:id="801"/>
      <w:bookmarkEnd w:id="802"/>
      <w:bookmarkEnd w:id="803"/>
      <w:bookmarkEnd w:id="804"/>
      <w:bookmarkEnd w:id="805"/>
      <w:bookmarkEnd w:id="806"/>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70" type="#_x0000_t75" style="width:438.45pt;height:117.75pt" o:ole="">
            <v:imagedata r:id="rId99" o:title=""/>
          </v:shape>
          <o:OLEObject Type="Embed" ProgID="Visio.Drawing.11" ShapeID="_x0000_i1070" DrawAspect="Content" ObjectID="_1825839494" r:id="rId100"/>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807" w:name="_Toc11338369"/>
      <w:bookmarkStart w:id="808" w:name="_Toc27584974"/>
      <w:bookmarkStart w:id="809" w:name="_Toc34346508"/>
      <w:bookmarkStart w:id="810" w:name="_Toc34740585"/>
      <w:bookmarkStart w:id="811" w:name="_Toc34747944"/>
      <w:bookmarkStart w:id="812" w:name="_Toc34748320"/>
      <w:bookmarkStart w:id="813" w:name="_Toc34749310"/>
      <w:bookmarkStart w:id="814" w:name="_Toc49689766"/>
      <w:bookmarkStart w:id="815" w:name="_Toc56336851"/>
      <w:bookmarkStart w:id="816" w:name="_Toc27584984"/>
      <w:bookmarkStart w:id="817" w:name="_Toc11338370"/>
      <w:bookmarkStart w:id="818"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819" w:name="_Toc73443667"/>
      <w:bookmarkStart w:id="820" w:name="_Toc215000442"/>
      <w:r w:rsidRPr="006A7EE2">
        <w:t>5.</w:t>
      </w:r>
      <w:r>
        <w:t>3</w:t>
      </w:r>
      <w:r w:rsidRPr="006A7EE2">
        <w:t>.2.</w:t>
      </w:r>
      <w:r>
        <w:t>4</w:t>
      </w:r>
      <w:r w:rsidRPr="006A7EE2">
        <w:t>.3</w:t>
      </w:r>
      <w:r w:rsidRPr="006A7EE2">
        <w:tab/>
        <w:t>Unsubscribe to notifications of shared data change</w:t>
      </w:r>
      <w:bookmarkEnd w:id="807"/>
      <w:bookmarkEnd w:id="808"/>
      <w:bookmarkEnd w:id="809"/>
      <w:bookmarkEnd w:id="810"/>
      <w:bookmarkEnd w:id="811"/>
      <w:bookmarkEnd w:id="812"/>
      <w:bookmarkEnd w:id="813"/>
      <w:bookmarkEnd w:id="814"/>
      <w:bookmarkEnd w:id="815"/>
      <w:bookmarkEnd w:id="819"/>
      <w:bookmarkEnd w:id="820"/>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71" type="#_x0000_t75" style="width:438.45pt;height:117.75pt" o:ole="">
            <v:imagedata r:id="rId101" o:title=""/>
          </v:shape>
          <o:OLEObject Type="Embed" ProgID="Visio.Drawing.11" ShapeID="_x0000_i1071" DrawAspect="Content" ObjectID="_1825839495" r:id="rId102"/>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821" w:name="_Toc49689767"/>
      <w:bookmarkStart w:id="822" w:name="_Toc56336852"/>
      <w:bookmarkStart w:id="823" w:name="_Toc34346509"/>
      <w:bookmarkStart w:id="824" w:name="_Toc34740586"/>
      <w:bookmarkStart w:id="825" w:name="_Toc34747945"/>
      <w:bookmarkStart w:id="826" w:name="_Toc34748321"/>
      <w:bookmarkStart w:id="827"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828" w:name="_Toc73443668"/>
      <w:bookmarkStart w:id="829" w:name="_Toc215000443"/>
      <w:r w:rsidRPr="006A7EE2">
        <w:t>5.</w:t>
      </w:r>
      <w:r>
        <w:t>3</w:t>
      </w:r>
      <w:r w:rsidRPr="006A7EE2">
        <w:t>.2.</w:t>
      </w:r>
      <w:r>
        <w:t>4</w:t>
      </w:r>
      <w:r w:rsidRPr="006A7EE2">
        <w:t>.</w:t>
      </w:r>
      <w:r>
        <w:t>4</w:t>
      </w:r>
      <w:r w:rsidRPr="006A7EE2">
        <w:tab/>
      </w:r>
      <w:r>
        <w:t>Unsubscribe to notification of UE Reachability for IP</w:t>
      </w:r>
      <w:bookmarkEnd w:id="821"/>
      <w:bookmarkEnd w:id="822"/>
      <w:bookmarkEnd w:id="828"/>
      <w:bookmarkEnd w:id="829"/>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72" type="#_x0000_t75" style="width:368.35pt;height:131.35pt" o:ole="">
            <v:imagedata r:id="rId103" o:title=""/>
          </v:shape>
          <o:OLEObject Type="Embed" ProgID="Visio.Drawing.11" ShapeID="_x0000_i1072" DrawAspect="Content" ObjectID="_1825839496" r:id="rId104"/>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830" w:name="_Toc49689768"/>
      <w:bookmarkStart w:id="831"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832" w:name="_Toc73443669"/>
      <w:bookmarkStart w:id="833" w:name="_Toc215000444"/>
      <w:r w:rsidRPr="006A7EE2">
        <w:t>5.</w:t>
      </w:r>
      <w:r>
        <w:t>3</w:t>
      </w:r>
      <w:r w:rsidRPr="006A7EE2">
        <w:t>.2.</w:t>
      </w:r>
      <w:r>
        <w:t>5</w:t>
      </w:r>
      <w:r w:rsidRPr="006A7EE2">
        <w:tab/>
        <w:t>ModifySubscription</w:t>
      </w:r>
      <w:bookmarkEnd w:id="816"/>
      <w:bookmarkEnd w:id="823"/>
      <w:bookmarkEnd w:id="824"/>
      <w:bookmarkEnd w:id="825"/>
      <w:bookmarkEnd w:id="826"/>
      <w:bookmarkEnd w:id="827"/>
      <w:bookmarkEnd w:id="830"/>
      <w:bookmarkEnd w:id="831"/>
      <w:bookmarkEnd w:id="832"/>
      <w:bookmarkEnd w:id="833"/>
    </w:p>
    <w:p w14:paraId="6DDCD5BA" w14:textId="77777777" w:rsidR="00FA6EB7" w:rsidRPr="006A7EE2" w:rsidRDefault="00FA6EB7" w:rsidP="001901CD">
      <w:pPr>
        <w:pStyle w:val="Heading5"/>
      </w:pPr>
      <w:bookmarkStart w:id="834" w:name="_Toc11338378"/>
      <w:bookmarkStart w:id="835" w:name="_Toc27584985"/>
      <w:bookmarkStart w:id="836" w:name="_Toc34346510"/>
      <w:bookmarkStart w:id="837" w:name="_Toc34740587"/>
      <w:bookmarkStart w:id="838" w:name="_Toc34747946"/>
      <w:bookmarkStart w:id="839" w:name="_Toc34748322"/>
      <w:bookmarkStart w:id="840" w:name="_Toc34749312"/>
      <w:bookmarkStart w:id="841" w:name="_Toc49689769"/>
      <w:bookmarkStart w:id="842" w:name="_Toc56336854"/>
      <w:bookmarkStart w:id="843" w:name="_Toc73443670"/>
      <w:bookmarkStart w:id="844" w:name="_Toc215000445"/>
      <w:r w:rsidRPr="006A7EE2">
        <w:t>5.</w:t>
      </w:r>
      <w:r>
        <w:t>3</w:t>
      </w:r>
      <w:r w:rsidRPr="006A7EE2">
        <w:t>.2.</w:t>
      </w:r>
      <w:r>
        <w:t>5</w:t>
      </w:r>
      <w:r w:rsidRPr="006A7EE2">
        <w:t>.1</w:t>
      </w:r>
      <w:r w:rsidRPr="006A7EE2">
        <w:tab/>
        <w:t>General</w:t>
      </w:r>
      <w:bookmarkEnd w:id="834"/>
      <w:bookmarkEnd w:id="835"/>
      <w:bookmarkEnd w:id="836"/>
      <w:bookmarkEnd w:id="837"/>
      <w:bookmarkEnd w:id="838"/>
      <w:bookmarkEnd w:id="839"/>
      <w:bookmarkEnd w:id="840"/>
      <w:bookmarkEnd w:id="841"/>
      <w:bookmarkEnd w:id="842"/>
      <w:bookmarkEnd w:id="843"/>
      <w:bookmarkEnd w:id="844"/>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845" w:name="_Toc11338379"/>
      <w:bookmarkStart w:id="846" w:name="_Toc27584986"/>
      <w:bookmarkStart w:id="847" w:name="_Toc34346511"/>
      <w:bookmarkStart w:id="848" w:name="_Toc34740588"/>
      <w:bookmarkStart w:id="849" w:name="_Toc34747947"/>
      <w:bookmarkStart w:id="850" w:name="_Toc34748323"/>
      <w:bookmarkStart w:id="851" w:name="_Toc34749313"/>
      <w:bookmarkStart w:id="852" w:name="_Toc49689770"/>
      <w:bookmarkStart w:id="853" w:name="_Toc56336855"/>
      <w:bookmarkStart w:id="854" w:name="_Toc73443671"/>
      <w:bookmarkStart w:id="855" w:name="_Toc215000446"/>
      <w:r w:rsidRPr="006A7EE2">
        <w:t>5.</w:t>
      </w:r>
      <w:r>
        <w:t>3</w:t>
      </w:r>
      <w:r w:rsidRPr="006A7EE2">
        <w:t>.2.</w:t>
      </w:r>
      <w:r>
        <w:t>5</w:t>
      </w:r>
      <w:r w:rsidRPr="006A7EE2">
        <w:t>.2</w:t>
      </w:r>
      <w:r w:rsidRPr="006A7EE2">
        <w:tab/>
        <w:t>Modification of a subscription to notifications of data change</w:t>
      </w:r>
      <w:bookmarkEnd w:id="845"/>
      <w:bookmarkEnd w:id="846"/>
      <w:bookmarkEnd w:id="847"/>
      <w:bookmarkEnd w:id="848"/>
      <w:bookmarkEnd w:id="849"/>
      <w:bookmarkEnd w:id="850"/>
      <w:bookmarkEnd w:id="851"/>
      <w:bookmarkEnd w:id="852"/>
      <w:bookmarkEnd w:id="853"/>
      <w:bookmarkEnd w:id="854"/>
      <w:bookmarkEnd w:id="855"/>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73" type="#_x0000_t75" style="width:436.55pt;height:118pt" o:ole="">
            <v:imagedata r:id="rId105" o:title=""/>
          </v:shape>
          <o:OLEObject Type="Embed" ProgID="Visio.Drawing.11" ShapeID="_x0000_i1073" DrawAspect="Content" ObjectID="_1825839497" r:id="rId106"/>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856" w:name="_Toc11338380"/>
      <w:bookmarkStart w:id="857" w:name="_Toc27584987"/>
      <w:bookmarkStart w:id="858" w:name="_Toc34346512"/>
      <w:bookmarkStart w:id="859" w:name="_Toc34740589"/>
      <w:bookmarkStart w:id="860" w:name="_Toc34747948"/>
      <w:bookmarkStart w:id="861" w:name="_Toc34748324"/>
      <w:bookmarkStart w:id="862" w:name="_Toc34749314"/>
      <w:bookmarkStart w:id="863" w:name="_Toc49689771"/>
      <w:bookmarkStart w:id="864"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865" w:name="_Toc73443672"/>
      <w:bookmarkStart w:id="866" w:name="_Toc215000447"/>
      <w:r w:rsidRPr="006A7EE2">
        <w:t>5.</w:t>
      </w:r>
      <w:r>
        <w:t>3</w:t>
      </w:r>
      <w:r w:rsidRPr="006A7EE2">
        <w:t>.2.</w:t>
      </w:r>
      <w:r>
        <w:t>5</w:t>
      </w:r>
      <w:r w:rsidRPr="006A7EE2">
        <w:t>.3</w:t>
      </w:r>
      <w:r w:rsidRPr="006A7EE2">
        <w:tab/>
        <w:t>Modification of a subscription to notifications of shared data change</w:t>
      </w:r>
      <w:bookmarkEnd w:id="856"/>
      <w:bookmarkEnd w:id="857"/>
      <w:bookmarkEnd w:id="858"/>
      <w:bookmarkEnd w:id="859"/>
      <w:bookmarkEnd w:id="860"/>
      <w:bookmarkEnd w:id="861"/>
      <w:bookmarkEnd w:id="862"/>
      <w:bookmarkEnd w:id="863"/>
      <w:bookmarkEnd w:id="864"/>
      <w:bookmarkEnd w:id="865"/>
      <w:bookmarkEnd w:id="866"/>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74" type="#_x0000_t75" style="width:436.55pt;height:118pt" o:ole="">
            <v:imagedata r:id="rId107" o:title=""/>
          </v:shape>
          <o:OLEObject Type="Embed" ProgID="Visio.Drawing.11" ShapeID="_x0000_i1074" DrawAspect="Content" ObjectID="_1825839498" r:id="rId108"/>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867" w:name="_Toc49689772"/>
      <w:bookmarkStart w:id="868" w:name="_Toc56336857"/>
      <w:bookmarkStart w:id="869" w:name="_Toc34346513"/>
      <w:bookmarkStart w:id="870" w:name="_Toc34740590"/>
      <w:bookmarkStart w:id="871" w:name="_Toc34747949"/>
      <w:bookmarkStart w:id="872" w:name="_Toc34748325"/>
      <w:bookmarkStart w:id="873"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874" w:name="_Toc73443673"/>
      <w:bookmarkStart w:id="875" w:name="_Toc215000448"/>
      <w:r w:rsidRPr="006A7EE2">
        <w:t>5.</w:t>
      </w:r>
      <w:r>
        <w:t>3</w:t>
      </w:r>
      <w:r w:rsidRPr="006A7EE2">
        <w:t>.2.</w:t>
      </w:r>
      <w:r>
        <w:t>5</w:t>
      </w:r>
      <w:r w:rsidRPr="006A7EE2">
        <w:t>.</w:t>
      </w:r>
      <w:r>
        <w:t>4</w:t>
      </w:r>
      <w:r w:rsidRPr="006A7EE2">
        <w:tab/>
        <w:t>Modification of a subscription to notifications of data change</w:t>
      </w:r>
      <w:bookmarkEnd w:id="867"/>
      <w:bookmarkEnd w:id="868"/>
      <w:bookmarkEnd w:id="874"/>
      <w:bookmarkEnd w:id="875"/>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75" type="#_x0000_t75" style="width:343.55pt;height:114.2pt" o:ole="">
            <v:imagedata r:id="rId109" o:title=""/>
          </v:shape>
          <o:OLEObject Type="Embed" ProgID="Visio.Drawing.11" ShapeID="_x0000_i1075" DrawAspect="Content" ObjectID="_1825839499" r:id="rId110"/>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876" w:name="_Toc49689773"/>
      <w:bookmarkStart w:id="877"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878" w:name="_Toc73443674"/>
      <w:bookmarkStart w:id="879" w:name="_Toc215000449"/>
      <w:r w:rsidRPr="006A7EE2">
        <w:t>5.</w:t>
      </w:r>
      <w:r>
        <w:t>3</w:t>
      </w:r>
      <w:r w:rsidRPr="006A7EE2">
        <w:t>.2.</w:t>
      </w:r>
      <w:r>
        <w:t>6</w:t>
      </w:r>
      <w:r w:rsidRPr="006A7EE2">
        <w:tab/>
        <w:t>Notification</w:t>
      </w:r>
      <w:bookmarkEnd w:id="817"/>
      <w:bookmarkEnd w:id="818"/>
      <w:bookmarkEnd w:id="869"/>
      <w:bookmarkEnd w:id="870"/>
      <w:bookmarkEnd w:id="871"/>
      <w:bookmarkEnd w:id="872"/>
      <w:bookmarkEnd w:id="873"/>
      <w:bookmarkEnd w:id="876"/>
      <w:bookmarkEnd w:id="877"/>
      <w:bookmarkEnd w:id="878"/>
      <w:bookmarkEnd w:id="879"/>
    </w:p>
    <w:p w14:paraId="4D0CD405" w14:textId="77777777" w:rsidR="00FA6EB7" w:rsidRPr="006A7EE2" w:rsidRDefault="00FA6EB7" w:rsidP="001901CD">
      <w:pPr>
        <w:pStyle w:val="Heading5"/>
      </w:pPr>
      <w:bookmarkStart w:id="880" w:name="_Toc11338371"/>
      <w:bookmarkStart w:id="881" w:name="_Toc27584976"/>
      <w:bookmarkStart w:id="882" w:name="_Toc34346514"/>
      <w:bookmarkStart w:id="883" w:name="_Toc34740591"/>
      <w:bookmarkStart w:id="884" w:name="_Toc34747950"/>
      <w:bookmarkStart w:id="885" w:name="_Toc34748326"/>
      <w:bookmarkStart w:id="886" w:name="_Toc34749316"/>
      <w:bookmarkStart w:id="887" w:name="_Toc49689774"/>
      <w:bookmarkStart w:id="888" w:name="_Toc56336859"/>
      <w:bookmarkStart w:id="889" w:name="_Toc73443675"/>
      <w:bookmarkStart w:id="890" w:name="_Toc215000450"/>
      <w:r w:rsidRPr="006A7EE2">
        <w:t>5.</w:t>
      </w:r>
      <w:r>
        <w:t>3</w:t>
      </w:r>
      <w:r w:rsidRPr="006A7EE2">
        <w:t>.2.</w:t>
      </w:r>
      <w:r>
        <w:t>6</w:t>
      </w:r>
      <w:r w:rsidRPr="006A7EE2">
        <w:t>.1</w:t>
      </w:r>
      <w:r w:rsidRPr="006A7EE2">
        <w:tab/>
        <w:t>General</w:t>
      </w:r>
      <w:bookmarkEnd w:id="880"/>
      <w:bookmarkEnd w:id="881"/>
      <w:bookmarkEnd w:id="882"/>
      <w:bookmarkEnd w:id="883"/>
      <w:bookmarkEnd w:id="884"/>
      <w:bookmarkEnd w:id="885"/>
      <w:bookmarkEnd w:id="886"/>
      <w:bookmarkEnd w:id="887"/>
      <w:bookmarkEnd w:id="888"/>
      <w:bookmarkEnd w:id="889"/>
      <w:bookmarkEnd w:id="890"/>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891" w:name="_Toc11338372"/>
      <w:bookmarkStart w:id="892" w:name="_Toc27584977"/>
      <w:bookmarkStart w:id="893" w:name="_Toc34346515"/>
      <w:bookmarkStart w:id="894" w:name="_Toc34740592"/>
      <w:bookmarkStart w:id="895" w:name="_Toc34747951"/>
      <w:bookmarkStart w:id="896" w:name="_Toc34748327"/>
      <w:bookmarkStart w:id="897" w:name="_Toc34749317"/>
      <w:bookmarkStart w:id="898" w:name="_Toc49689775"/>
      <w:bookmarkStart w:id="899" w:name="_Toc56336860"/>
      <w:bookmarkStart w:id="900" w:name="_Toc73443676"/>
      <w:bookmarkStart w:id="901" w:name="_Toc215000451"/>
      <w:r w:rsidRPr="006A7EE2">
        <w:t>5.</w:t>
      </w:r>
      <w:r>
        <w:t>3</w:t>
      </w:r>
      <w:r w:rsidRPr="006A7EE2">
        <w:t>.2.</w:t>
      </w:r>
      <w:r>
        <w:t>6</w:t>
      </w:r>
      <w:r w:rsidRPr="006A7EE2">
        <w:t>.2</w:t>
      </w:r>
      <w:r w:rsidRPr="006A7EE2">
        <w:tab/>
        <w:t>Data Change Notification To NF</w:t>
      </w:r>
      <w:bookmarkEnd w:id="891"/>
      <w:bookmarkEnd w:id="892"/>
      <w:bookmarkEnd w:id="893"/>
      <w:bookmarkEnd w:id="894"/>
      <w:bookmarkEnd w:id="895"/>
      <w:bookmarkEnd w:id="896"/>
      <w:bookmarkEnd w:id="897"/>
      <w:bookmarkEnd w:id="898"/>
      <w:bookmarkEnd w:id="899"/>
      <w:bookmarkEnd w:id="900"/>
      <w:bookmarkEnd w:id="901"/>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6" type="#_x0000_t75" style="width:438.45pt;height:114.7pt" o:ole="">
            <v:imagedata r:id="rId111" o:title=""/>
          </v:shape>
          <o:OLEObject Type="Embed" ProgID="Visio.Drawing.11" ShapeID="_x0000_i1076" DrawAspect="Content" ObjectID="_1825839500" r:id="rId112"/>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902" w:name="_Toc49689776"/>
      <w:bookmarkStart w:id="903" w:name="_Toc56336861"/>
      <w:bookmarkStart w:id="904" w:name="_Toc34346516"/>
      <w:bookmarkStart w:id="905" w:name="_Toc34740593"/>
      <w:bookmarkStart w:id="906" w:name="_Toc34747952"/>
      <w:bookmarkStart w:id="907" w:name="_Toc34748328"/>
      <w:bookmarkStart w:id="908" w:name="_Toc34749318"/>
      <w:bookmarkStart w:id="909" w:name="_Toc11338387"/>
      <w:bookmarkStart w:id="910" w:name="_Toc27584994"/>
      <w:r>
        <w:t>In the case of redirection, the NF Service Consumer shall return 3xx status code, which shall contain a Location header with an URI pointing to an alternative notification endpoint</w:t>
      </w:r>
      <w:r w:rsidRPr="00DD52D7">
        <w:t>.</w:t>
      </w:r>
      <w:bookmarkStart w:id="911" w:name="_Toc73443677"/>
    </w:p>
    <w:p w14:paraId="07A7BE29" w14:textId="02615D9A" w:rsidR="00D50462" w:rsidRPr="006A7EE2" w:rsidRDefault="00D50462" w:rsidP="001901CD">
      <w:pPr>
        <w:pStyle w:val="Heading5"/>
      </w:pPr>
      <w:bookmarkStart w:id="912" w:name="_Toc215000452"/>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902"/>
      <w:bookmarkEnd w:id="903"/>
      <w:bookmarkEnd w:id="911"/>
      <w:bookmarkEnd w:id="912"/>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7" type="#_x0000_t75" style="width:355.25pt;height:118.75pt" o:ole="">
            <v:imagedata r:id="rId113" o:title=""/>
          </v:shape>
          <o:OLEObject Type="Embed" ProgID="Visio.Drawing.11" ShapeID="_x0000_i1077" DrawAspect="Content" ObjectID="_1825839501" r:id="rId114"/>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913" w:name="_Toc49689777"/>
      <w:bookmarkStart w:id="914" w:name="_Toc56336862"/>
      <w:r>
        <w:t>In the case of redirection, the NF Service Consumer shall return 3xx status code, which shall contain a Location header with an URI pointing to an alternative notification endpoint</w:t>
      </w:r>
      <w:r w:rsidRPr="00DD52D7">
        <w:t>.</w:t>
      </w:r>
      <w:bookmarkStart w:id="915" w:name="_Toc73443678"/>
    </w:p>
    <w:p w14:paraId="71ABA02A" w14:textId="15E12740" w:rsidR="0071107A" w:rsidRDefault="0071107A" w:rsidP="001901CD">
      <w:pPr>
        <w:pStyle w:val="Heading4"/>
      </w:pPr>
      <w:bookmarkStart w:id="916" w:name="_Toc215000453"/>
      <w:r>
        <w:t>5.3.2.7</w:t>
      </w:r>
      <w:r>
        <w:tab/>
        <w:t>Update</w:t>
      </w:r>
      <w:bookmarkEnd w:id="904"/>
      <w:bookmarkEnd w:id="905"/>
      <w:bookmarkEnd w:id="906"/>
      <w:bookmarkEnd w:id="907"/>
      <w:bookmarkEnd w:id="908"/>
      <w:bookmarkEnd w:id="913"/>
      <w:bookmarkEnd w:id="914"/>
      <w:bookmarkEnd w:id="915"/>
      <w:bookmarkEnd w:id="916"/>
    </w:p>
    <w:p w14:paraId="602C55BB" w14:textId="77777777" w:rsidR="0071107A" w:rsidRDefault="0071107A" w:rsidP="001901CD">
      <w:pPr>
        <w:pStyle w:val="Heading5"/>
      </w:pPr>
      <w:bookmarkStart w:id="917" w:name="_Toc34346517"/>
      <w:bookmarkStart w:id="918" w:name="_Toc34740594"/>
      <w:bookmarkStart w:id="919" w:name="_Toc34747953"/>
      <w:bookmarkStart w:id="920" w:name="_Toc34748329"/>
      <w:bookmarkStart w:id="921" w:name="_Toc34749319"/>
      <w:bookmarkStart w:id="922" w:name="_Toc49689778"/>
      <w:bookmarkStart w:id="923" w:name="_Toc56336863"/>
      <w:bookmarkStart w:id="924" w:name="_Toc73443679"/>
      <w:bookmarkStart w:id="925" w:name="_Toc215000454"/>
      <w:r>
        <w:t>5.3.2.7.1</w:t>
      </w:r>
      <w:r>
        <w:tab/>
        <w:t>General</w:t>
      </w:r>
      <w:bookmarkEnd w:id="917"/>
      <w:bookmarkEnd w:id="918"/>
      <w:bookmarkEnd w:id="919"/>
      <w:bookmarkEnd w:id="920"/>
      <w:bookmarkEnd w:id="921"/>
      <w:bookmarkEnd w:id="922"/>
      <w:bookmarkEnd w:id="923"/>
      <w:bookmarkEnd w:id="924"/>
      <w:bookmarkEnd w:id="925"/>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926" w:name="_Toc34346518"/>
      <w:bookmarkStart w:id="927" w:name="_Toc34740595"/>
      <w:bookmarkStart w:id="928" w:name="_Toc34747954"/>
      <w:bookmarkStart w:id="929" w:name="_Toc34748330"/>
      <w:bookmarkStart w:id="930" w:name="_Toc34749320"/>
      <w:bookmarkStart w:id="931" w:name="_Toc49689779"/>
      <w:bookmarkStart w:id="932" w:name="_Toc56336864"/>
      <w:bookmarkStart w:id="933" w:name="_Toc73443680"/>
      <w:bookmarkStart w:id="934" w:name="_Toc215000455"/>
      <w:r w:rsidRPr="006A7EE2">
        <w:t>5.3.2.</w:t>
      </w:r>
      <w:r>
        <w:t>7</w:t>
      </w:r>
      <w:r w:rsidRPr="006A7EE2">
        <w:t>.2</w:t>
      </w:r>
      <w:r w:rsidRPr="006A7EE2">
        <w:tab/>
      </w:r>
      <w:r>
        <w:t>Repository Data Creation or Update</w:t>
      </w:r>
      <w:bookmarkEnd w:id="926"/>
      <w:bookmarkEnd w:id="927"/>
      <w:bookmarkEnd w:id="928"/>
      <w:bookmarkEnd w:id="929"/>
      <w:bookmarkEnd w:id="930"/>
      <w:bookmarkEnd w:id="931"/>
      <w:bookmarkEnd w:id="932"/>
      <w:bookmarkEnd w:id="933"/>
      <w:bookmarkEnd w:id="934"/>
    </w:p>
    <w:p w14:paraId="3C7F4530" w14:textId="47DC16FB" w:rsidR="00C17A86" w:rsidRDefault="00C17A86" w:rsidP="00BC05CA">
      <w:r w:rsidRPr="006A7EE2">
        <w:t>Figure 5.3.2.</w:t>
      </w:r>
      <w:r>
        <w:t>7</w:t>
      </w:r>
      <w:r w:rsidRPr="006A7EE2">
        <w:t xml:space="preserve">.2-1 shows a scenario where the </w:t>
      </w:r>
      <w:r w:rsidR="00B52FE0">
        <w:t>NF service consumer (IMS AS or DCSF)</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616A6D27" w:rsidR="002945FE" w:rsidRPr="006A7EE2" w:rsidRDefault="00B52FE0" w:rsidP="002945FE">
      <w:pPr>
        <w:pStyle w:val="TH"/>
      </w:pPr>
      <w:r>
        <w:object w:dxaOrig="9408" w:dyaOrig="2994" w14:anchorId="5B7DB232">
          <v:shape id="_x0000_i1078" type="#_x0000_t75" style="width:410.3pt;height:130.65pt" o:ole="">
            <v:imagedata r:id="rId115" o:title=""/>
          </v:shape>
          <o:OLEObject Type="Embed" ProgID="Visio.Drawing.11" ShapeID="_x0000_i1078" DrawAspect="Content" ObjectID="_1825839502" r:id="rId116"/>
        </w:object>
      </w:r>
    </w:p>
    <w:p w14:paraId="5C9D58EE" w14:textId="4AEA666E" w:rsidR="00C17A86" w:rsidRPr="006A7EE2" w:rsidRDefault="00C17A86" w:rsidP="00C17A86">
      <w:pPr>
        <w:pStyle w:val="TF"/>
      </w:pPr>
      <w:r w:rsidRPr="006A7EE2">
        <w:t>Figure 5.3.2.</w:t>
      </w:r>
      <w:r>
        <w:t>7</w:t>
      </w:r>
      <w:r w:rsidRPr="006A7EE2">
        <w:t xml:space="preserve">.2-1: </w:t>
      </w:r>
      <w:r w:rsidR="00B52FE0">
        <w:t>C</w:t>
      </w:r>
      <w:r>
        <w:t>reating or updating repository data</w:t>
      </w:r>
    </w:p>
    <w:p w14:paraId="1B697868" w14:textId="1D686E11" w:rsidR="00C17A86" w:rsidRPr="006A7EE2" w:rsidRDefault="00C17A86" w:rsidP="00C17A86">
      <w:pPr>
        <w:pStyle w:val="B1"/>
        <w:rPr>
          <w:lang w:eastAsia="zh-CN"/>
        </w:rPr>
      </w:pPr>
      <w:r w:rsidRPr="006A7EE2">
        <w:t>1.</w:t>
      </w:r>
      <w:r w:rsidRPr="006A7EE2">
        <w:tab/>
        <w:t xml:space="preserve">The </w:t>
      </w:r>
      <w:r w:rsidR="00B52FE0">
        <w:t>NF service consumer</w:t>
      </w:r>
      <w:r w:rsidRPr="006A7EE2">
        <w:t xml:space="preserve"> sends a PUT request to the resource representing the UE's </w:t>
      </w:r>
      <w:r>
        <w:t>Repository Data for a requested Service Indication</w:t>
      </w:r>
      <w:r w:rsidRPr="006A7EE2">
        <w:t>.</w:t>
      </w:r>
    </w:p>
    <w:p w14:paraId="383CEE5F" w14:textId="4A534F6D" w:rsidR="00C17A86" w:rsidRPr="006A7EE2" w:rsidRDefault="00C17A86" w:rsidP="00C17A86">
      <w:pPr>
        <w:pStyle w:val="B1"/>
      </w:pPr>
      <w:r w:rsidRPr="006A7EE2">
        <w:rPr>
          <w:rFonts w:hint="eastAsia"/>
          <w:lang w:eastAsia="zh-CN"/>
        </w:rPr>
        <w:tab/>
      </w:r>
      <w:r>
        <w:rPr>
          <w:lang w:eastAsia="zh-CN"/>
        </w:rPr>
        <w:t xml:space="preserve">The </w:t>
      </w:r>
      <w:r w:rsidR="00B52FE0">
        <w:t>NF service consumer</w:t>
      </w:r>
      <w:r>
        <w:rPr>
          <w:lang w:eastAsia="zh-CN"/>
        </w:rPr>
        <w:t xml:space="preserve">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91AECD9"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NF service consumer</w:t>
      </w:r>
      <w:r>
        <w:rPr>
          <w:lang w:val="sv-SE"/>
        </w:rPr>
        <w:t xml:space="preserve">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935" w:name="_Toc34346519"/>
      <w:bookmarkStart w:id="936" w:name="_Toc34740596"/>
      <w:bookmarkStart w:id="937" w:name="_Toc34747955"/>
      <w:bookmarkStart w:id="938" w:name="_Toc34748331"/>
      <w:bookmarkStart w:id="939" w:name="_Toc34749321"/>
      <w:bookmarkStart w:id="940" w:name="_Toc49689780"/>
      <w:bookmarkStart w:id="941"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942" w:name="_Toc73443681"/>
      <w:bookmarkStart w:id="943" w:name="_Toc215000456"/>
      <w:r w:rsidRPr="006A7EE2">
        <w:t>5.3.2.</w:t>
      </w:r>
      <w:r>
        <w:t>7</w:t>
      </w:r>
      <w:r w:rsidRPr="006A7EE2">
        <w:t>.</w:t>
      </w:r>
      <w:r>
        <w:t>3</w:t>
      </w:r>
      <w:r w:rsidRPr="006A7EE2">
        <w:tab/>
      </w:r>
      <w:r>
        <w:t>Repository Data Deletion</w:t>
      </w:r>
      <w:bookmarkEnd w:id="935"/>
      <w:bookmarkEnd w:id="936"/>
      <w:bookmarkEnd w:id="937"/>
      <w:bookmarkEnd w:id="938"/>
      <w:bookmarkEnd w:id="939"/>
      <w:bookmarkEnd w:id="940"/>
      <w:bookmarkEnd w:id="941"/>
      <w:bookmarkEnd w:id="942"/>
      <w:bookmarkEnd w:id="943"/>
    </w:p>
    <w:p w14:paraId="634419B6" w14:textId="18FD4263" w:rsidR="00C17A86" w:rsidRDefault="00C17A86" w:rsidP="00C17A86">
      <w:r w:rsidRPr="006A7EE2">
        <w:t>Figure 5.3.2.</w:t>
      </w:r>
      <w:r>
        <w:t>7</w:t>
      </w:r>
      <w:r w:rsidRPr="006A7EE2">
        <w:t>.</w:t>
      </w:r>
      <w:r>
        <w:t>3</w:t>
      </w:r>
      <w:r w:rsidRPr="006A7EE2">
        <w:t xml:space="preserve">-1 shows a scenario where the </w:t>
      </w:r>
      <w:r w:rsidR="00B52FE0">
        <w:t>NF service consumer</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46E885B0" w:rsidR="00C17A86" w:rsidRPr="006A7EE2" w:rsidRDefault="00B52FE0" w:rsidP="002945FE">
      <w:pPr>
        <w:pStyle w:val="TH"/>
      </w:pPr>
      <w:r>
        <w:object w:dxaOrig="9408" w:dyaOrig="2994" w14:anchorId="3DE459BA">
          <v:shape id="_x0000_i1079" type="#_x0000_t75" style="width:470.4pt;height:149.95pt" o:ole="">
            <v:imagedata r:id="rId117" o:title=""/>
          </v:shape>
          <o:OLEObject Type="Embed" ProgID="Visio.Drawing.11" ShapeID="_x0000_i1079" DrawAspect="Content" ObjectID="_1825839503" r:id="rId118"/>
        </w:object>
      </w:r>
    </w:p>
    <w:p w14:paraId="508130AB" w14:textId="615D93D7" w:rsidR="00C17A86" w:rsidRPr="006A7EE2" w:rsidRDefault="00C17A86" w:rsidP="00C17A86">
      <w:pPr>
        <w:pStyle w:val="TF"/>
      </w:pPr>
      <w:r w:rsidRPr="006A7EE2">
        <w:t>Figure 5.3.2.</w:t>
      </w:r>
      <w:r>
        <w:t>7</w:t>
      </w:r>
      <w:r w:rsidRPr="006A7EE2">
        <w:t>.</w:t>
      </w:r>
      <w:r>
        <w:t>3</w:t>
      </w:r>
      <w:r w:rsidRPr="006A7EE2">
        <w:t xml:space="preserve">-1: </w:t>
      </w:r>
      <w:r w:rsidR="00B52FE0">
        <w:t>D</w:t>
      </w:r>
      <w:r>
        <w:t>eleting repository data</w:t>
      </w:r>
    </w:p>
    <w:p w14:paraId="0734EF82" w14:textId="5DFD9651" w:rsidR="00C17A86" w:rsidRPr="006A7EE2" w:rsidRDefault="00C17A86" w:rsidP="00C17A86">
      <w:pPr>
        <w:pStyle w:val="B1"/>
        <w:rPr>
          <w:lang w:eastAsia="zh-CN"/>
        </w:rPr>
      </w:pPr>
      <w:r w:rsidRPr="006A7EE2">
        <w:t>1.</w:t>
      </w:r>
      <w:r w:rsidRPr="006A7EE2">
        <w:tab/>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647C7AE3"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Pr>
          <w:lang w:val="sv-SE"/>
        </w:rPr>
        <w:t xml:space="preserve">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944" w:name="_Toc34346520"/>
      <w:bookmarkStart w:id="945" w:name="_Toc34740597"/>
      <w:bookmarkStart w:id="946" w:name="_Toc34747956"/>
      <w:bookmarkStart w:id="947" w:name="_Toc34748332"/>
      <w:bookmarkStart w:id="948" w:name="_Toc34749322"/>
      <w:bookmarkStart w:id="949" w:name="_Toc49689781"/>
      <w:bookmarkStart w:id="950"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951" w:name="_Toc73443682"/>
      <w:bookmarkStart w:id="952" w:name="_Toc215000457"/>
      <w:r w:rsidRPr="006A7EE2">
        <w:t>5.3.2.</w:t>
      </w:r>
      <w:r>
        <w:t>7</w:t>
      </w:r>
      <w:r w:rsidRPr="006A7EE2">
        <w:t>.</w:t>
      </w:r>
      <w:r w:rsidR="00C17A86">
        <w:t>4</w:t>
      </w:r>
      <w:r w:rsidRPr="006A7EE2">
        <w:tab/>
      </w:r>
      <w:bookmarkEnd w:id="909"/>
      <w:bookmarkEnd w:id="910"/>
      <w:r>
        <w:t>STN-SR update</w:t>
      </w:r>
      <w:bookmarkEnd w:id="944"/>
      <w:bookmarkEnd w:id="945"/>
      <w:bookmarkEnd w:id="946"/>
      <w:bookmarkEnd w:id="947"/>
      <w:bookmarkEnd w:id="948"/>
      <w:bookmarkEnd w:id="949"/>
      <w:bookmarkEnd w:id="950"/>
      <w:bookmarkEnd w:id="951"/>
      <w:bookmarkEnd w:id="952"/>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80" type="#_x0000_t75" style="width:427.25pt;height:135.9pt" o:ole="">
            <v:imagedata r:id="rId119" o:title=""/>
          </v:shape>
          <o:OLEObject Type="Embed" ProgID="Visio.Drawing.11" ShapeID="_x0000_i1080" DrawAspect="Content" ObjectID="_1825839504" r:id="rId120"/>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953" w:name="_Toc34346521"/>
      <w:bookmarkStart w:id="954" w:name="_Toc34740598"/>
      <w:bookmarkStart w:id="955" w:name="_Toc34747957"/>
      <w:bookmarkStart w:id="956" w:name="_Toc34748333"/>
      <w:bookmarkStart w:id="957" w:name="_Toc34749323"/>
      <w:bookmarkStart w:id="958" w:name="_Toc49689782"/>
      <w:bookmarkStart w:id="959"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960" w:name="_Toc73443683"/>
      <w:bookmarkStart w:id="961" w:name="_Toc215000458"/>
      <w:r w:rsidRPr="006A7EE2">
        <w:t>5.3.2.</w:t>
      </w:r>
      <w:r>
        <w:t>7</w:t>
      </w:r>
      <w:r w:rsidRPr="006A7EE2">
        <w:t>.</w:t>
      </w:r>
      <w:r w:rsidR="00C17A86">
        <w:t>5</w:t>
      </w:r>
      <w:r w:rsidRPr="006A7EE2">
        <w:tab/>
      </w:r>
      <w:r>
        <w:t>PSI activation state update</w:t>
      </w:r>
      <w:bookmarkEnd w:id="953"/>
      <w:bookmarkEnd w:id="954"/>
      <w:bookmarkEnd w:id="955"/>
      <w:bookmarkEnd w:id="956"/>
      <w:bookmarkEnd w:id="957"/>
      <w:bookmarkEnd w:id="958"/>
      <w:bookmarkEnd w:id="959"/>
      <w:bookmarkEnd w:id="960"/>
      <w:bookmarkEnd w:id="961"/>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81" type="#_x0000_t75" style="width:5in;height:114.7pt" o:ole="">
            <v:imagedata r:id="rId121" o:title=""/>
          </v:shape>
          <o:OLEObject Type="Embed" ProgID="Visio.Drawing.11" ShapeID="_x0000_i1081" DrawAspect="Content" ObjectID="_1825839505" r:id="rId122"/>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962" w:name="_Toc49689783"/>
      <w:bookmarkStart w:id="963" w:name="_Toc56336868"/>
      <w:bookmarkStart w:id="964" w:name="_Toc34346522"/>
      <w:bookmarkStart w:id="965" w:name="_Toc34740599"/>
      <w:bookmarkStart w:id="966" w:name="_Toc34747958"/>
      <w:bookmarkStart w:id="967" w:name="_Toc34748334"/>
      <w:bookmarkStart w:id="968"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969" w:name="_Toc73443684"/>
      <w:bookmarkStart w:id="970" w:name="_Toc215000459"/>
      <w:r w:rsidRPr="006A7EE2">
        <w:t>5.3.2.</w:t>
      </w:r>
      <w:r>
        <w:t>7</w:t>
      </w:r>
      <w:r w:rsidRPr="006A7EE2">
        <w:t>.</w:t>
      </w:r>
      <w:r>
        <w:t>6</w:t>
      </w:r>
      <w:r w:rsidRPr="006A7EE2">
        <w:tab/>
      </w:r>
      <w:r>
        <w:t>SMS Registration Information Creation or Update</w:t>
      </w:r>
      <w:bookmarkEnd w:id="962"/>
      <w:bookmarkEnd w:id="963"/>
      <w:bookmarkEnd w:id="969"/>
      <w:bookmarkEnd w:id="970"/>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82" type="#_x0000_t75" style="width:5in;height:114.7pt" o:ole="">
            <v:imagedata r:id="rId123" o:title=""/>
          </v:shape>
          <o:OLEObject Type="Embed" ProgID="Visio.Drawing.11" ShapeID="_x0000_i1082" DrawAspect="Content" ObjectID="_1825839506" r:id="rId124"/>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971" w:name="_Toc49689784"/>
      <w:bookmarkStart w:id="972"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973" w:name="_Toc73443685"/>
      <w:bookmarkStart w:id="974" w:name="_Toc215000460"/>
      <w:r w:rsidRPr="006A7EE2">
        <w:t>5.3.2.</w:t>
      </w:r>
      <w:r>
        <w:t>7</w:t>
      </w:r>
      <w:r w:rsidRPr="006A7EE2">
        <w:t>.</w:t>
      </w:r>
      <w:r>
        <w:t>7</w:t>
      </w:r>
      <w:r w:rsidRPr="006A7EE2">
        <w:tab/>
      </w:r>
      <w:r>
        <w:t>SMS Registration Information Deletion</w:t>
      </w:r>
      <w:bookmarkEnd w:id="971"/>
      <w:bookmarkEnd w:id="972"/>
      <w:bookmarkEnd w:id="973"/>
      <w:bookmarkEnd w:id="974"/>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83" type="#_x0000_t75" style="width:5in;height:114.7pt" o:ole="">
            <v:imagedata r:id="rId125" o:title=""/>
          </v:shape>
          <o:OLEObject Type="Embed" ProgID="Visio.Drawing.11" ShapeID="_x0000_i1083" DrawAspect="Content" ObjectID="_1825839507" r:id="rId126"/>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975" w:name="_Toc49689785"/>
      <w:bookmarkStart w:id="976"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977" w:name="_Toc73443686"/>
      <w:bookmarkStart w:id="978" w:name="_Toc215000461"/>
      <w:r w:rsidRPr="006A7EE2">
        <w:t>5.3.2.</w:t>
      </w:r>
      <w:r>
        <w:t>7</w:t>
      </w:r>
      <w:r w:rsidRPr="006A7EE2">
        <w:t>.</w:t>
      </w:r>
      <w:r>
        <w:t>8</w:t>
      </w:r>
      <w:r w:rsidRPr="006A7EE2">
        <w:tab/>
      </w:r>
      <w:r>
        <w:t>DSAI tag activation state update</w:t>
      </w:r>
      <w:bookmarkEnd w:id="975"/>
      <w:bookmarkEnd w:id="976"/>
      <w:bookmarkEnd w:id="977"/>
      <w:bookmarkEnd w:id="978"/>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84" type="#_x0000_t75" style="width:5in;height:114.7pt" o:ole="">
            <v:imagedata r:id="rId127" o:title=""/>
          </v:shape>
          <o:OLEObject Type="Embed" ProgID="Visio.Drawing.11" ShapeID="_x0000_i1084" DrawAspect="Content" ObjectID="_1825839508" r:id="rId128"/>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979" w:name="_Toc49689786"/>
      <w:bookmarkStart w:id="980"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981" w:name="_Toc73443687"/>
      <w:bookmarkStart w:id="982" w:name="_Toc215000462"/>
      <w:r w:rsidRPr="001901CD">
        <w:t>5.4</w:t>
      </w:r>
      <w:r w:rsidRPr="001901CD">
        <w:tab/>
        <w:t>Nhss_imsUEAuthentication Service</w:t>
      </w:r>
      <w:bookmarkEnd w:id="715"/>
      <w:bookmarkEnd w:id="716"/>
      <w:bookmarkEnd w:id="964"/>
      <w:bookmarkEnd w:id="965"/>
      <w:bookmarkEnd w:id="966"/>
      <w:bookmarkEnd w:id="967"/>
      <w:bookmarkEnd w:id="968"/>
      <w:bookmarkEnd w:id="979"/>
      <w:bookmarkEnd w:id="980"/>
      <w:bookmarkEnd w:id="981"/>
      <w:bookmarkEnd w:id="982"/>
    </w:p>
    <w:p w14:paraId="7CA84179" w14:textId="77777777" w:rsidR="00FC4C9C" w:rsidRPr="00F91D2F" w:rsidRDefault="00FC4C9C" w:rsidP="001901CD">
      <w:pPr>
        <w:pStyle w:val="Heading3"/>
      </w:pPr>
      <w:bookmarkStart w:id="983" w:name="_Toc21948876"/>
      <w:bookmarkStart w:id="984" w:name="_Toc24978750"/>
      <w:bookmarkStart w:id="985" w:name="_Toc34346523"/>
      <w:bookmarkStart w:id="986" w:name="_Toc34740600"/>
      <w:bookmarkStart w:id="987" w:name="_Toc34747959"/>
      <w:bookmarkStart w:id="988" w:name="_Toc34748335"/>
      <w:bookmarkStart w:id="989" w:name="_Toc34749325"/>
      <w:bookmarkStart w:id="990" w:name="_Toc49689787"/>
      <w:bookmarkStart w:id="991" w:name="_Toc56336872"/>
      <w:bookmarkStart w:id="992" w:name="_Toc73443688"/>
      <w:bookmarkStart w:id="993" w:name="_Toc215000463"/>
      <w:r w:rsidRPr="00F91D2F">
        <w:t>5.</w:t>
      </w:r>
      <w:r>
        <w:t>4</w:t>
      </w:r>
      <w:r w:rsidRPr="00F91D2F">
        <w:t>.1</w:t>
      </w:r>
      <w:r w:rsidRPr="00F91D2F">
        <w:tab/>
        <w:t>Service Description</w:t>
      </w:r>
      <w:bookmarkEnd w:id="983"/>
      <w:bookmarkEnd w:id="984"/>
      <w:bookmarkEnd w:id="985"/>
      <w:bookmarkEnd w:id="986"/>
      <w:bookmarkEnd w:id="987"/>
      <w:bookmarkEnd w:id="988"/>
      <w:bookmarkEnd w:id="989"/>
      <w:bookmarkEnd w:id="990"/>
      <w:bookmarkEnd w:id="991"/>
      <w:bookmarkEnd w:id="992"/>
      <w:bookmarkEnd w:id="993"/>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994" w:name="_Toc21948877"/>
      <w:bookmarkStart w:id="995" w:name="_Toc24978751"/>
      <w:bookmarkStart w:id="996" w:name="_Toc34346524"/>
      <w:bookmarkStart w:id="997" w:name="_Toc34740601"/>
      <w:bookmarkStart w:id="998" w:name="_Toc34747960"/>
      <w:bookmarkStart w:id="999" w:name="_Toc34748336"/>
      <w:bookmarkStart w:id="1000" w:name="_Toc34749326"/>
      <w:bookmarkStart w:id="1001" w:name="_Toc49689788"/>
      <w:bookmarkStart w:id="1002" w:name="_Toc56336873"/>
      <w:bookmarkStart w:id="1003" w:name="_Toc73443689"/>
      <w:bookmarkStart w:id="1004" w:name="_Toc215000464"/>
      <w:r w:rsidRPr="00F91D2F">
        <w:t>5.</w:t>
      </w:r>
      <w:r>
        <w:t>4</w:t>
      </w:r>
      <w:r w:rsidRPr="00F91D2F">
        <w:t>.2</w:t>
      </w:r>
      <w:r w:rsidRPr="00F91D2F">
        <w:tab/>
        <w:t>Service Operations</w:t>
      </w:r>
      <w:bookmarkEnd w:id="994"/>
      <w:bookmarkEnd w:id="995"/>
      <w:bookmarkEnd w:id="996"/>
      <w:bookmarkEnd w:id="997"/>
      <w:bookmarkEnd w:id="998"/>
      <w:bookmarkEnd w:id="999"/>
      <w:bookmarkEnd w:id="1000"/>
      <w:bookmarkEnd w:id="1001"/>
      <w:bookmarkEnd w:id="1002"/>
      <w:bookmarkEnd w:id="1003"/>
      <w:bookmarkEnd w:id="1004"/>
    </w:p>
    <w:p w14:paraId="524CDD2A" w14:textId="77777777" w:rsidR="00FC4C9C" w:rsidRPr="00F91D2F" w:rsidRDefault="00FC4C9C" w:rsidP="001901CD">
      <w:pPr>
        <w:pStyle w:val="Heading4"/>
      </w:pPr>
      <w:bookmarkStart w:id="1005" w:name="_Toc21948878"/>
      <w:bookmarkStart w:id="1006" w:name="_Toc24978752"/>
      <w:bookmarkStart w:id="1007" w:name="_Toc34346525"/>
      <w:bookmarkStart w:id="1008" w:name="_Toc34740602"/>
      <w:bookmarkStart w:id="1009" w:name="_Toc34747961"/>
      <w:bookmarkStart w:id="1010" w:name="_Toc34748337"/>
      <w:bookmarkStart w:id="1011" w:name="_Toc34749327"/>
      <w:bookmarkStart w:id="1012" w:name="_Toc49689789"/>
      <w:bookmarkStart w:id="1013" w:name="_Toc56336874"/>
      <w:bookmarkStart w:id="1014" w:name="_Toc73443690"/>
      <w:bookmarkStart w:id="1015" w:name="_Toc215000465"/>
      <w:r w:rsidRPr="00F91D2F">
        <w:t>5.</w:t>
      </w:r>
      <w:r>
        <w:t>4</w:t>
      </w:r>
      <w:r w:rsidRPr="00F91D2F">
        <w:t>.2.1</w:t>
      </w:r>
      <w:r w:rsidRPr="00F91D2F">
        <w:tab/>
        <w:t>Introduction</w:t>
      </w:r>
      <w:bookmarkEnd w:id="1005"/>
      <w:bookmarkEnd w:id="1006"/>
      <w:bookmarkEnd w:id="1007"/>
      <w:bookmarkEnd w:id="1008"/>
      <w:bookmarkEnd w:id="1009"/>
      <w:bookmarkEnd w:id="1010"/>
      <w:bookmarkEnd w:id="1011"/>
      <w:bookmarkEnd w:id="1012"/>
      <w:bookmarkEnd w:id="1013"/>
      <w:bookmarkEnd w:id="1014"/>
      <w:bookmarkEnd w:id="1015"/>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1016" w:name="_Toc21948879"/>
      <w:bookmarkStart w:id="1017" w:name="_Toc24978753"/>
      <w:bookmarkStart w:id="1018" w:name="_Toc34346526"/>
      <w:bookmarkStart w:id="1019" w:name="_Toc34740603"/>
      <w:bookmarkStart w:id="1020" w:name="_Toc34747962"/>
      <w:bookmarkStart w:id="1021" w:name="_Toc34748338"/>
      <w:bookmarkStart w:id="1022" w:name="_Toc34749328"/>
      <w:bookmarkStart w:id="1023" w:name="_Toc49689790"/>
      <w:bookmarkStart w:id="1024" w:name="_Toc56336875"/>
      <w:bookmarkStart w:id="1025" w:name="_Toc73443691"/>
      <w:bookmarkStart w:id="1026" w:name="_Toc215000466"/>
      <w:r w:rsidRPr="00F91D2F">
        <w:t>5.</w:t>
      </w:r>
      <w:r>
        <w:t>4</w:t>
      </w:r>
      <w:r w:rsidRPr="00F91D2F">
        <w:t>.2.2</w:t>
      </w:r>
      <w:r w:rsidRPr="00F91D2F">
        <w:tab/>
        <w:t>Get</w:t>
      </w:r>
      <w:bookmarkEnd w:id="1016"/>
      <w:bookmarkEnd w:id="1017"/>
      <w:bookmarkEnd w:id="1018"/>
      <w:bookmarkEnd w:id="1019"/>
      <w:bookmarkEnd w:id="1020"/>
      <w:bookmarkEnd w:id="1021"/>
      <w:bookmarkEnd w:id="1022"/>
      <w:bookmarkEnd w:id="1023"/>
      <w:bookmarkEnd w:id="1024"/>
      <w:bookmarkEnd w:id="1025"/>
      <w:bookmarkEnd w:id="1026"/>
    </w:p>
    <w:p w14:paraId="264624ED" w14:textId="77777777" w:rsidR="00FC4C9C" w:rsidRPr="00F91D2F" w:rsidRDefault="00FC4C9C" w:rsidP="001901CD">
      <w:pPr>
        <w:pStyle w:val="Heading5"/>
      </w:pPr>
      <w:bookmarkStart w:id="1027" w:name="_Toc21948880"/>
      <w:bookmarkStart w:id="1028" w:name="_Toc24978754"/>
      <w:bookmarkStart w:id="1029" w:name="_Toc34346527"/>
      <w:bookmarkStart w:id="1030" w:name="_Toc34740604"/>
      <w:bookmarkStart w:id="1031" w:name="_Toc34747963"/>
      <w:bookmarkStart w:id="1032" w:name="_Toc34748339"/>
      <w:bookmarkStart w:id="1033" w:name="_Toc34749329"/>
      <w:bookmarkStart w:id="1034" w:name="_Toc49689791"/>
      <w:bookmarkStart w:id="1035" w:name="_Toc56336876"/>
      <w:bookmarkStart w:id="1036" w:name="_Toc73443692"/>
      <w:bookmarkStart w:id="1037" w:name="_Toc215000467"/>
      <w:r w:rsidRPr="00F91D2F">
        <w:t>5.</w:t>
      </w:r>
      <w:r>
        <w:t>4</w:t>
      </w:r>
      <w:r w:rsidRPr="00F91D2F">
        <w:t>.2.2.1</w:t>
      </w:r>
      <w:r w:rsidRPr="00F91D2F">
        <w:tab/>
        <w:t>General</w:t>
      </w:r>
      <w:bookmarkEnd w:id="1027"/>
      <w:bookmarkEnd w:id="1028"/>
      <w:bookmarkEnd w:id="1029"/>
      <w:bookmarkEnd w:id="1030"/>
      <w:bookmarkEnd w:id="1031"/>
      <w:bookmarkEnd w:id="1032"/>
      <w:bookmarkEnd w:id="1033"/>
      <w:bookmarkEnd w:id="1034"/>
      <w:bookmarkEnd w:id="1035"/>
      <w:bookmarkEnd w:id="1036"/>
      <w:bookmarkEnd w:id="1037"/>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1038" w:name="_Toc11338422"/>
      <w:bookmarkStart w:id="1039" w:name="_Toc21948881"/>
      <w:bookmarkStart w:id="1040" w:name="_Toc24978755"/>
      <w:bookmarkStart w:id="1041" w:name="_Toc34346528"/>
      <w:bookmarkStart w:id="1042" w:name="_Toc34740605"/>
      <w:bookmarkStart w:id="1043" w:name="_Toc34747964"/>
      <w:bookmarkStart w:id="1044" w:name="_Toc34748340"/>
      <w:bookmarkStart w:id="1045" w:name="_Toc34749330"/>
      <w:bookmarkStart w:id="1046" w:name="_Toc49689792"/>
      <w:bookmarkStart w:id="1047" w:name="_Toc56336877"/>
      <w:bookmarkStart w:id="1048" w:name="_Toc73443693"/>
      <w:bookmarkStart w:id="1049" w:name="_Toc215000468"/>
      <w:r w:rsidRPr="000B71E3">
        <w:t>5.4.2.2.2</w:t>
      </w:r>
      <w:r w:rsidRPr="000B71E3">
        <w:tab/>
        <w:t>Authentication Information Retrieval</w:t>
      </w:r>
      <w:bookmarkEnd w:id="1038"/>
      <w:bookmarkEnd w:id="1039"/>
      <w:bookmarkEnd w:id="1040"/>
      <w:bookmarkEnd w:id="1041"/>
      <w:bookmarkEnd w:id="1042"/>
      <w:bookmarkEnd w:id="1043"/>
      <w:bookmarkEnd w:id="1044"/>
      <w:bookmarkEnd w:id="1045"/>
      <w:bookmarkEnd w:id="1046"/>
      <w:bookmarkEnd w:id="1047"/>
      <w:bookmarkEnd w:id="1048"/>
      <w:bookmarkEnd w:id="1049"/>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85" type="#_x0000_t75" style="width:368.6pt;height:118.25pt" o:ole="">
            <v:imagedata r:id="rId129" o:title=""/>
          </v:shape>
          <o:OLEObject Type="Embed" ProgID="Visio.Drawing.11" ShapeID="_x0000_i1085" DrawAspect="Content" ObjectID="_1825839509" r:id="rId130"/>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10E1E55F"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w:t>
      </w:r>
      <w:r w:rsidR="0038150D">
        <w:t>content</w:t>
      </w:r>
      <w:r>
        <w:t xml:space="preserve">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1050" w:name="_Toc215000469"/>
      <w:r w:rsidRPr="00F91D2F">
        <w:t>5.</w:t>
      </w:r>
      <w:r>
        <w:t>5</w:t>
      </w:r>
      <w:r w:rsidRPr="00F91D2F">
        <w:tab/>
        <w:t>Nhss_</w:t>
      </w:r>
      <w:r>
        <w:t>gbaSubscriberDataManagement</w:t>
      </w:r>
      <w:r w:rsidRPr="00F91D2F">
        <w:t xml:space="preserve"> Service</w:t>
      </w:r>
      <w:bookmarkEnd w:id="1050"/>
    </w:p>
    <w:p w14:paraId="50B78A31" w14:textId="6718024D" w:rsidR="002528DD" w:rsidRPr="00F91D2F" w:rsidRDefault="002528DD" w:rsidP="001901CD">
      <w:pPr>
        <w:pStyle w:val="Heading3"/>
      </w:pPr>
      <w:bookmarkStart w:id="1051" w:name="_Toc215000470"/>
      <w:r w:rsidRPr="00F91D2F">
        <w:t>5.</w:t>
      </w:r>
      <w:r w:rsidR="00294B86">
        <w:t>5</w:t>
      </w:r>
      <w:r w:rsidRPr="00F91D2F">
        <w:t>.1</w:t>
      </w:r>
      <w:r w:rsidRPr="00F91D2F">
        <w:tab/>
        <w:t>Service Description</w:t>
      </w:r>
      <w:bookmarkEnd w:id="1051"/>
    </w:p>
    <w:p w14:paraId="2C3D4E9F" w14:textId="4EEB58C6"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2.1.2.</w:t>
      </w:r>
    </w:p>
    <w:p w14:paraId="46FDF4EA" w14:textId="3D972902" w:rsidR="002528DD" w:rsidRPr="00F91D2F" w:rsidRDefault="002528DD" w:rsidP="001901CD">
      <w:pPr>
        <w:pStyle w:val="Heading3"/>
      </w:pPr>
      <w:bookmarkStart w:id="1052" w:name="_Toc215000471"/>
      <w:r w:rsidRPr="00F91D2F">
        <w:t>5.</w:t>
      </w:r>
      <w:r w:rsidR="00294B86">
        <w:t>5</w:t>
      </w:r>
      <w:r w:rsidRPr="00F91D2F">
        <w:t>.2</w:t>
      </w:r>
      <w:r w:rsidRPr="00F91D2F">
        <w:tab/>
        <w:t>Service Operations</w:t>
      </w:r>
      <w:bookmarkEnd w:id="1052"/>
    </w:p>
    <w:p w14:paraId="17A995F8" w14:textId="6CD81E7C" w:rsidR="002528DD" w:rsidRPr="00F91D2F" w:rsidRDefault="002528DD" w:rsidP="001901CD">
      <w:pPr>
        <w:pStyle w:val="Heading4"/>
      </w:pPr>
      <w:bookmarkStart w:id="1053" w:name="_Toc215000472"/>
      <w:r w:rsidRPr="00F91D2F">
        <w:t>5.</w:t>
      </w:r>
      <w:r w:rsidR="00294B86">
        <w:t>5</w:t>
      </w:r>
      <w:r w:rsidRPr="00F91D2F">
        <w:t>.2.1</w:t>
      </w:r>
      <w:r w:rsidRPr="00F91D2F">
        <w:tab/>
        <w:t>Introduction</w:t>
      </w:r>
      <w:bookmarkEnd w:id="1053"/>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1054" w:name="_Toc215000473"/>
      <w:r w:rsidRPr="00F91D2F">
        <w:t>5.</w:t>
      </w:r>
      <w:r w:rsidR="00294B86">
        <w:t>5</w:t>
      </w:r>
      <w:r w:rsidRPr="00F91D2F">
        <w:t>.2.2</w:t>
      </w:r>
      <w:r w:rsidRPr="00F91D2F">
        <w:tab/>
      </w:r>
      <w:r>
        <w:t>Get</w:t>
      </w:r>
      <w:bookmarkEnd w:id="1054"/>
    </w:p>
    <w:p w14:paraId="26C3F0DB" w14:textId="543C8263" w:rsidR="002528DD" w:rsidRPr="00F91D2F" w:rsidRDefault="002528DD" w:rsidP="001901CD">
      <w:pPr>
        <w:pStyle w:val="Heading5"/>
      </w:pPr>
      <w:bookmarkStart w:id="1055" w:name="_Toc215000474"/>
      <w:r w:rsidRPr="00F91D2F">
        <w:t>5.</w:t>
      </w:r>
      <w:r w:rsidR="00294B86">
        <w:t>5</w:t>
      </w:r>
      <w:r w:rsidRPr="00F91D2F">
        <w:t>.2.2.1</w:t>
      </w:r>
      <w:r w:rsidRPr="00F91D2F">
        <w:tab/>
        <w:t>General</w:t>
      </w:r>
      <w:bookmarkEnd w:id="1055"/>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1056" w:name="_Toc215000475"/>
      <w:r w:rsidRPr="00F91D2F">
        <w:t>5.</w:t>
      </w:r>
      <w:r w:rsidR="00294B86">
        <w:t>5</w:t>
      </w:r>
      <w:r w:rsidRPr="00F91D2F">
        <w:t>.2.2.2</w:t>
      </w:r>
      <w:r w:rsidRPr="00F91D2F">
        <w:tab/>
      </w:r>
      <w:r>
        <w:t>Retrieval of GBA subscriber data</w:t>
      </w:r>
      <w:bookmarkEnd w:id="1056"/>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6" type="#_x0000_t75" style="width:438.45pt;height:117.75pt" o:ole="">
            <v:imagedata r:id="rId131" o:title=""/>
          </v:shape>
          <o:OLEObject Type="Embed" ProgID="Visio.Drawing.11" ShapeID="_x0000_i1086" DrawAspect="Content" ObjectID="_1825839510" r:id="rId132"/>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1057" w:name="_Toc215000476"/>
      <w:r w:rsidRPr="00F91D2F">
        <w:t>5.</w:t>
      </w:r>
      <w:r w:rsidR="00294B86">
        <w:t>5</w:t>
      </w:r>
      <w:r w:rsidRPr="00F91D2F">
        <w:t>.2.</w:t>
      </w:r>
      <w:r>
        <w:t>3</w:t>
      </w:r>
      <w:r w:rsidRPr="00F91D2F">
        <w:tab/>
      </w:r>
      <w:r>
        <w:t>Subscribe</w:t>
      </w:r>
      <w:bookmarkEnd w:id="1057"/>
    </w:p>
    <w:p w14:paraId="0BDFFB55" w14:textId="7521673F" w:rsidR="002528DD" w:rsidRPr="00F91D2F" w:rsidRDefault="002528DD" w:rsidP="001901CD">
      <w:pPr>
        <w:pStyle w:val="Heading5"/>
      </w:pPr>
      <w:bookmarkStart w:id="1058" w:name="_Toc215000477"/>
      <w:r w:rsidRPr="00F91D2F">
        <w:t>5.</w:t>
      </w:r>
      <w:r w:rsidR="00294B86">
        <w:t>5</w:t>
      </w:r>
      <w:r w:rsidRPr="00F91D2F">
        <w:t>.2.</w:t>
      </w:r>
      <w:r>
        <w:t>3</w:t>
      </w:r>
      <w:r w:rsidRPr="00F91D2F">
        <w:t>.1</w:t>
      </w:r>
      <w:r w:rsidRPr="00F91D2F">
        <w:tab/>
        <w:t>General</w:t>
      </w:r>
      <w:bookmarkEnd w:id="1058"/>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1059" w:name="_Toc215000478"/>
      <w:r w:rsidRPr="00F91D2F">
        <w:t>5.</w:t>
      </w:r>
      <w:r w:rsidR="00294B86">
        <w:t>5</w:t>
      </w:r>
      <w:r w:rsidRPr="00F91D2F">
        <w:t>.2.</w:t>
      </w:r>
      <w:r>
        <w:t>3</w:t>
      </w:r>
      <w:r w:rsidRPr="00F91D2F">
        <w:t>.2</w:t>
      </w:r>
      <w:r w:rsidRPr="00F91D2F">
        <w:tab/>
      </w:r>
      <w:r>
        <w:t>Subscription to changes on the GBA subscriber data</w:t>
      </w:r>
      <w:bookmarkEnd w:id="1059"/>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7" type="#_x0000_t75" style="width:438.45pt;height:117.75pt" o:ole="">
            <v:imagedata r:id="rId133" o:title=""/>
          </v:shape>
          <o:OLEObject Type="Embed" ProgID="Visio.Drawing.11" ShapeID="_x0000_i1087" DrawAspect="Content" ObjectID="_1825839511" r:id="rId134"/>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1060" w:name="_Toc215000479"/>
      <w:r w:rsidRPr="00F91D2F">
        <w:t>5.</w:t>
      </w:r>
      <w:r w:rsidR="00294B86">
        <w:t>5</w:t>
      </w:r>
      <w:r w:rsidRPr="00F91D2F">
        <w:t>.2.</w:t>
      </w:r>
      <w:r>
        <w:t>4</w:t>
      </w:r>
      <w:r w:rsidRPr="00F91D2F">
        <w:tab/>
      </w:r>
      <w:r>
        <w:t>Unsubscribe</w:t>
      </w:r>
      <w:bookmarkEnd w:id="1060"/>
    </w:p>
    <w:p w14:paraId="6B75F2F6" w14:textId="66F3DDAC" w:rsidR="002528DD" w:rsidRPr="00F91D2F" w:rsidRDefault="002528DD" w:rsidP="001901CD">
      <w:pPr>
        <w:pStyle w:val="Heading5"/>
      </w:pPr>
      <w:bookmarkStart w:id="1061" w:name="_Toc215000480"/>
      <w:r w:rsidRPr="00F91D2F">
        <w:t>5.</w:t>
      </w:r>
      <w:r w:rsidR="00294B86">
        <w:t>5</w:t>
      </w:r>
      <w:r w:rsidRPr="00F91D2F">
        <w:t>.2.</w:t>
      </w:r>
      <w:r>
        <w:t>4</w:t>
      </w:r>
      <w:r w:rsidRPr="00F91D2F">
        <w:t>.1</w:t>
      </w:r>
      <w:r w:rsidRPr="00F91D2F">
        <w:tab/>
        <w:t>General</w:t>
      </w:r>
      <w:bookmarkEnd w:id="1061"/>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1062" w:name="_Toc215000481"/>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1062"/>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8" type="#_x0000_t75" style="width:438.45pt;height:117.75pt" o:ole="">
            <v:imagedata r:id="rId135" o:title=""/>
          </v:shape>
          <o:OLEObject Type="Embed" ProgID="Visio.Drawing.11" ShapeID="_x0000_i1088" DrawAspect="Content" ObjectID="_1825839512" r:id="rId136"/>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1063" w:name="_Toc215000482"/>
      <w:r w:rsidRPr="00F91D2F">
        <w:t>5.</w:t>
      </w:r>
      <w:r w:rsidR="00294B86">
        <w:t>5</w:t>
      </w:r>
      <w:r w:rsidRPr="00F91D2F">
        <w:t>.2.</w:t>
      </w:r>
      <w:r>
        <w:t>5</w:t>
      </w:r>
      <w:r w:rsidRPr="00F91D2F">
        <w:tab/>
      </w:r>
      <w:r>
        <w:t>Modification of Subscription</w:t>
      </w:r>
      <w:bookmarkEnd w:id="1063"/>
    </w:p>
    <w:p w14:paraId="3C8032B6" w14:textId="79578E41" w:rsidR="002528DD" w:rsidRPr="00F91D2F" w:rsidRDefault="002528DD" w:rsidP="001901CD">
      <w:pPr>
        <w:pStyle w:val="Heading5"/>
      </w:pPr>
      <w:bookmarkStart w:id="1064" w:name="_Toc215000483"/>
      <w:r w:rsidRPr="00F91D2F">
        <w:t>5.</w:t>
      </w:r>
      <w:r w:rsidR="00294B86">
        <w:t>5</w:t>
      </w:r>
      <w:r w:rsidRPr="00F91D2F">
        <w:t>.2.</w:t>
      </w:r>
      <w:r>
        <w:t>5</w:t>
      </w:r>
      <w:r w:rsidRPr="00F91D2F">
        <w:t>.1</w:t>
      </w:r>
      <w:r w:rsidRPr="00F91D2F">
        <w:tab/>
        <w:t>General</w:t>
      </w:r>
      <w:bookmarkEnd w:id="1064"/>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1065" w:name="_Toc215000484"/>
      <w:r w:rsidRPr="00F91D2F">
        <w:t>5.</w:t>
      </w:r>
      <w:r w:rsidR="00294B86">
        <w:t>5</w:t>
      </w:r>
      <w:r w:rsidRPr="00F91D2F">
        <w:t>.2.</w:t>
      </w:r>
      <w:r>
        <w:t>5</w:t>
      </w:r>
      <w:r w:rsidRPr="00F91D2F">
        <w:t>.2</w:t>
      </w:r>
      <w:r w:rsidRPr="00F91D2F">
        <w:tab/>
      </w:r>
      <w:r>
        <w:t>Modification of Subscription to changes on the GBA subscriber data</w:t>
      </w:r>
      <w:bookmarkEnd w:id="1065"/>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9" type="#_x0000_t75" style="width:471.6pt;height:168.8pt" o:ole="">
            <v:imagedata r:id="rId137" o:title=""/>
          </v:shape>
          <o:OLEObject Type="Embed" ProgID="Visio.Drawing.11" ShapeID="_x0000_i1089" DrawAspect="Content" ObjectID="_1825839513" r:id="rId138"/>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1066" w:name="_Toc215000485"/>
      <w:r w:rsidRPr="00F91D2F">
        <w:t>5.</w:t>
      </w:r>
      <w:r w:rsidR="00294B86">
        <w:t>5</w:t>
      </w:r>
      <w:r w:rsidRPr="00F91D2F">
        <w:t>.2.</w:t>
      </w:r>
      <w:r>
        <w:t>5</w:t>
      </w:r>
      <w:r w:rsidRPr="00F91D2F">
        <w:tab/>
      </w:r>
      <w:r>
        <w:t>Notify</w:t>
      </w:r>
      <w:bookmarkEnd w:id="1066"/>
    </w:p>
    <w:p w14:paraId="7F541AC7" w14:textId="43EE9EA7" w:rsidR="002528DD" w:rsidRPr="00F91D2F" w:rsidRDefault="002528DD" w:rsidP="001901CD">
      <w:pPr>
        <w:pStyle w:val="Heading5"/>
      </w:pPr>
      <w:bookmarkStart w:id="1067" w:name="_Toc215000486"/>
      <w:r w:rsidRPr="00F91D2F">
        <w:t>5.</w:t>
      </w:r>
      <w:r w:rsidR="00294B86">
        <w:t>5</w:t>
      </w:r>
      <w:r w:rsidRPr="00F91D2F">
        <w:t>.2.</w:t>
      </w:r>
      <w:r>
        <w:t>5</w:t>
      </w:r>
      <w:r w:rsidRPr="00F91D2F">
        <w:t>.1</w:t>
      </w:r>
      <w:r w:rsidRPr="00F91D2F">
        <w:tab/>
        <w:t>General</w:t>
      </w:r>
      <w:bookmarkEnd w:id="1067"/>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1068" w:name="_Toc215000487"/>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1068"/>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90" type="#_x0000_t75" style="width:438.45pt;height:117.75pt" o:ole="">
            <v:imagedata r:id="rId139" o:title=""/>
          </v:shape>
          <o:OLEObject Type="Embed" ProgID="Visio.Drawing.11" ShapeID="_x0000_i1090" DrawAspect="Content" ObjectID="_1825839514" r:id="rId140"/>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1069" w:name="_Toc215000488"/>
      <w:r w:rsidRPr="00F91D2F">
        <w:t>5.</w:t>
      </w:r>
      <w:r w:rsidR="00294B86">
        <w:t>6</w:t>
      </w:r>
      <w:r w:rsidRPr="00F91D2F">
        <w:tab/>
        <w:t>Nhss_</w:t>
      </w:r>
      <w:r>
        <w:t>gbaUEAuthentication</w:t>
      </w:r>
      <w:r w:rsidRPr="00F91D2F">
        <w:t xml:space="preserve"> Service</w:t>
      </w:r>
      <w:bookmarkEnd w:id="1069"/>
    </w:p>
    <w:p w14:paraId="311B0F9B" w14:textId="51A13457" w:rsidR="002528DD" w:rsidRPr="00F91D2F" w:rsidRDefault="002528DD" w:rsidP="001901CD">
      <w:pPr>
        <w:pStyle w:val="Heading3"/>
      </w:pPr>
      <w:bookmarkStart w:id="1070" w:name="_Toc215000489"/>
      <w:r w:rsidRPr="00F91D2F">
        <w:t>5.</w:t>
      </w:r>
      <w:r w:rsidR="00294B86">
        <w:t>6</w:t>
      </w:r>
      <w:r w:rsidRPr="00F91D2F">
        <w:t>.1</w:t>
      </w:r>
      <w:r w:rsidRPr="00F91D2F">
        <w:tab/>
        <w:t>Service Description</w:t>
      </w:r>
      <w:bookmarkEnd w:id="1070"/>
    </w:p>
    <w:p w14:paraId="76328738" w14:textId="2734CA96"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w:t>
      </w:r>
      <w:r>
        <w:t>3</w:t>
      </w:r>
      <w:r w:rsidRPr="00F91D2F">
        <w:t>.</w:t>
      </w:r>
    </w:p>
    <w:p w14:paraId="0B7A6E5A" w14:textId="4F2EB734" w:rsidR="002528DD" w:rsidRPr="00F91D2F" w:rsidRDefault="002528DD" w:rsidP="001901CD">
      <w:pPr>
        <w:pStyle w:val="Heading3"/>
      </w:pPr>
      <w:bookmarkStart w:id="1071" w:name="_Toc215000490"/>
      <w:r w:rsidRPr="00F91D2F">
        <w:t>5.</w:t>
      </w:r>
      <w:r w:rsidR="00294B86">
        <w:t>6</w:t>
      </w:r>
      <w:r w:rsidRPr="00F91D2F">
        <w:t>.2</w:t>
      </w:r>
      <w:r w:rsidRPr="00F91D2F">
        <w:tab/>
        <w:t>Service Operations</w:t>
      </w:r>
      <w:bookmarkEnd w:id="1071"/>
    </w:p>
    <w:p w14:paraId="72E821AC" w14:textId="114C45C8" w:rsidR="002528DD" w:rsidRPr="00F91D2F" w:rsidRDefault="002528DD" w:rsidP="001901CD">
      <w:pPr>
        <w:pStyle w:val="Heading4"/>
      </w:pPr>
      <w:bookmarkStart w:id="1072" w:name="_Toc215000491"/>
      <w:r w:rsidRPr="00F91D2F">
        <w:t>5.</w:t>
      </w:r>
      <w:r w:rsidR="00294B86">
        <w:t>6</w:t>
      </w:r>
      <w:r w:rsidRPr="00F91D2F">
        <w:t>.2.1</w:t>
      </w:r>
      <w:r w:rsidRPr="00F91D2F">
        <w:tab/>
        <w:t>Introduction</w:t>
      </w:r>
      <w:bookmarkEnd w:id="1072"/>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1073" w:name="_Toc215000492"/>
      <w:r w:rsidRPr="00F91D2F">
        <w:t>5.</w:t>
      </w:r>
      <w:r w:rsidR="00294B86">
        <w:t>6</w:t>
      </w:r>
      <w:r w:rsidRPr="00F91D2F">
        <w:t>.2.2</w:t>
      </w:r>
      <w:r w:rsidRPr="00F91D2F">
        <w:tab/>
      </w:r>
      <w:r>
        <w:t>Get</w:t>
      </w:r>
      <w:bookmarkEnd w:id="1073"/>
    </w:p>
    <w:p w14:paraId="794FFBCB" w14:textId="179F0BF3" w:rsidR="002528DD" w:rsidRPr="00F91D2F" w:rsidRDefault="002528DD" w:rsidP="001901CD">
      <w:pPr>
        <w:pStyle w:val="Heading5"/>
      </w:pPr>
      <w:bookmarkStart w:id="1074" w:name="_Toc215000493"/>
      <w:r w:rsidRPr="00F91D2F">
        <w:t>5.</w:t>
      </w:r>
      <w:r w:rsidR="00294B86">
        <w:t>6</w:t>
      </w:r>
      <w:r w:rsidRPr="00F91D2F">
        <w:t>.2.2.1</w:t>
      </w:r>
      <w:r w:rsidRPr="00F91D2F">
        <w:tab/>
        <w:t>General</w:t>
      </w:r>
      <w:bookmarkEnd w:id="1074"/>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1075" w:name="_Toc215000494"/>
      <w:r w:rsidRPr="00F91D2F">
        <w:t>5.</w:t>
      </w:r>
      <w:r w:rsidR="00294B86">
        <w:t>6</w:t>
      </w:r>
      <w:r w:rsidRPr="00F91D2F">
        <w:t>.2.2.2</w:t>
      </w:r>
      <w:r w:rsidRPr="00F91D2F">
        <w:tab/>
      </w:r>
      <w:r>
        <w:t>Request UE authentication data</w:t>
      </w:r>
      <w:bookmarkEnd w:id="1075"/>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91" type="#_x0000_t75" style="width:471.6pt;height:174.75pt" o:ole="">
            <v:imagedata r:id="rId141" o:title=""/>
          </v:shape>
          <o:OLEObject Type="Embed" ProgID="Visio.Drawing.11" ShapeID="_x0000_i1091" DrawAspect="Content" ObjectID="_1825839515" r:id="rId142"/>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7B10A61" w14:textId="56AFBD49" w:rsidR="00BE4AE0" w:rsidRPr="00F91D2F" w:rsidRDefault="00BE4AE0" w:rsidP="00BE4AE0">
      <w:pPr>
        <w:pStyle w:val="Heading2"/>
      </w:pPr>
      <w:bookmarkStart w:id="1076" w:name="_Toc215000495"/>
      <w:bookmarkStart w:id="1077" w:name="_Toc21948882"/>
      <w:bookmarkStart w:id="1078" w:name="_Toc24978756"/>
      <w:bookmarkStart w:id="1079" w:name="_Toc34346529"/>
      <w:bookmarkStart w:id="1080" w:name="_Toc34740606"/>
      <w:bookmarkStart w:id="1081" w:name="_Toc34747965"/>
      <w:bookmarkStart w:id="1082" w:name="_Toc34748341"/>
      <w:bookmarkStart w:id="1083" w:name="_Toc34749331"/>
      <w:bookmarkStart w:id="1084" w:name="_Toc49689793"/>
      <w:bookmarkStart w:id="1085" w:name="_Toc56336878"/>
      <w:bookmarkStart w:id="1086" w:name="_Toc73443694"/>
      <w:r w:rsidRPr="00F91D2F">
        <w:t>5.</w:t>
      </w:r>
      <w:r>
        <w:t>7</w:t>
      </w:r>
      <w:r w:rsidRPr="00F91D2F">
        <w:tab/>
        <w:t>Nhss_</w:t>
      </w:r>
      <w:r>
        <w:rPr>
          <w:rFonts w:hint="eastAsia"/>
          <w:lang w:eastAsia="zh-CN"/>
        </w:rPr>
        <w:t>imsEventExposure</w:t>
      </w:r>
      <w:r w:rsidRPr="00F91D2F">
        <w:t xml:space="preserve"> Service</w:t>
      </w:r>
      <w:bookmarkEnd w:id="1076"/>
    </w:p>
    <w:p w14:paraId="3DE807A0" w14:textId="12FCD435" w:rsidR="00BE4AE0" w:rsidRPr="00F91D2F" w:rsidRDefault="00BE4AE0" w:rsidP="00BE4AE0">
      <w:pPr>
        <w:pStyle w:val="Heading3"/>
      </w:pPr>
      <w:bookmarkStart w:id="1087" w:name="_Toc169768760"/>
      <w:bookmarkStart w:id="1088" w:name="_Toc215000496"/>
      <w:r w:rsidRPr="00F91D2F">
        <w:t>5.</w:t>
      </w:r>
      <w:r>
        <w:t>7</w:t>
      </w:r>
      <w:r w:rsidRPr="00F91D2F">
        <w:t>.1</w:t>
      </w:r>
      <w:r w:rsidRPr="00F91D2F">
        <w:tab/>
        <w:t>Service Description</w:t>
      </w:r>
      <w:bookmarkEnd w:id="1087"/>
      <w:bookmarkEnd w:id="1088"/>
    </w:p>
    <w:p w14:paraId="09795D8B" w14:textId="77777777" w:rsidR="00BE4AE0" w:rsidRPr="00F91D2F" w:rsidRDefault="00BE4AE0" w:rsidP="00BE4AE0">
      <w:r w:rsidRPr="00F91D2F">
        <w:t xml:space="preserve">See </w:t>
      </w:r>
      <w:r>
        <w:t>3GPP TS </w:t>
      </w:r>
      <w:r>
        <w:rPr>
          <w:rFonts w:hint="eastAsia"/>
          <w:lang w:eastAsia="zh-CN"/>
        </w:rPr>
        <w:t>23.228</w:t>
      </w:r>
      <w:r>
        <w:t> [</w:t>
      </w:r>
      <w:r w:rsidRPr="00F91D2F">
        <w:t>6], clause</w:t>
      </w:r>
      <w:r>
        <w:t> </w:t>
      </w:r>
      <w:r>
        <w:rPr>
          <w:rFonts w:hint="eastAsia"/>
          <w:lang w:eastAsia="zh-CN"/>
        </w:rPr>
        <w:t>AA</w:t>
      </w:r>
      <w:r w:rsidRPr="003E5B4E">
        <w:t>.2.1.</w:t>
      </w:r>
      <w:r w:rsidRPr="003E5B4E">
        <w:rPr>
          <w:rFonts w:hint="eastAsia"/>
          <w:lang w:eastAsia="zh-CN"/>
        </w:rPr>
        <w:t>5</w:t>
      </w:r>
      <w:r w:rsidRPr="00F91D2F">
        <w:t>.</w:t>
      </w:r>
    </w:p>
    <w:p w14:paraId="10065DDD" w14:textId="5B948F1D" w:rsidR="00BE4AE0" w:rsidRPr="00F91D2F" w:rsidRDefault="00BE4AE0" w:rsidP="00BE4AE0">
      <w:pPr>
        <w:pStyle w:val="Heading3"/>
      </w:pPr>
      <w:bookmarkStart w:id="1089" w:name="_Toc169768761"/>
      <w:bookmarkStart w:id="1090" w:name="_Toc215000497"/>
      <w:r w:rsidRPr="00F91D2F">
        <w:t>5.</w:t>
      </w:r>
      <w:r>
        <w:t>7</w:t>
      </w:r>
      <w:r w:rsidRPr="00F91D2F">
        <w:t>.2</w:t>
      </w:r>
      <w:r w:rsidRPr="00F91D2F">
        <w:tab/>
        <w:t>Service Operations</w:t>
      </w:r>
      <w:bookmarkEnd w:id="1089"/>
      <w:bookmarkEnd w:id="1090"/>
    </w:p>
    <w:p w14:paraId="5F4B9BE2" w14:textId="6B7CBCD3" w:rsidR="00BE4AE0" w:rsidRPr="00F91D2F" w:rsidRDefault="00BE4AE0" w:rsidP="00BE4AE0">
      <w:pPr>
        <w:pStyle w:val="Heading4"/>
      </w:pPr>
      <w:bookmarkStart w:id="1091" w:name="_Toc169768762"/>
      <w:bookmarkStart w:id="1092" w:name="_Toc215000498"/>
      <w:r w:rsidRPr="00F91D2F">
        <w:t>5.</w:t>
      </w:r>
      <w:r>
        <w:t>7</w:t>
      </w:r>
      <w:r w:rsidRPr="00F91D2F">
        <w:t>.2.1</w:t>
      </w:r>
      <w:r w:rsidRPr="00F91D2F">
        <w:tab/>
        <w:t>Introduction</w:t>
      </w:r>
      <w:bookmarkEnd w:id="1091"/>
      <w:bookmarkEnd w:id="1092"/>
    </w:p>
    <w:p w14:paraId="72A81A92" w14:textId="77777777" w:rsidR="00BE4AE0" w:rsidRPr="00F91D2F" w:rsidRDefault="00BE4AE0" w:rsidP="00BE4AE0">
      <w:r w:rsidRPr="00F91D2F">
        <w:t>For the Nhss_</w:t>
      </w:r>
      <w:r>
        <w:rPr>
          <w:rFonts w:hint="eastAsia"/>
          <w:lang w:eastAsia="zh-CN"/>
        </w:rPr>
        <w:t>imsEventExposure</w:t>
      </w:r>
      <w:r w:rsidRPr="00F91D2F">
        <w:t xml:space="preserve"> service the following service operations are defined:</w:t>
      </w:r>
    </w:p>
    <w:p w14:paraId="36103B57" w14:textId="77777777" w:rsidR="00BE4AE0" w:rsidRPr="00F91D2F" w:rsidRDefault="00BE4AE0" w:rsidP="00BE4AE0">
      <w:pPr>
        <w:pStyle w:val="B1"/>
      </w:pPr>
      <w:r w:rsidRPr="00F91D2F">
        <w:t>-</w:t>
      </w:r>
      <w:r w:rsidRPr="00F91D2F">
        <w:tab/>
      </w:r>
      <w:r>
        <w:t>Subscribe</w:t>
      </w:r>
    </w:p>
    <w:p w14:paraId="27C14C74" w14:textId="77777777" w:rsidR="00BE4AE0" w:rsidRDefault="00BE4AE0" w:rsidP="00BE4AE0">
      <w:pPr>
        <w:pStyle w:val="B1"/>
      </w:pPr>
      <w:r w:rsidRPr="00F91D2F">
        <w:t>-</w:t>
      </w:r>
      <w:r w:rsidRPr="00F91D2F">
        <w:tab/>
      </w:r>
      <w:r>
        <w:t>Unsubscribe</w:t>
      </w:r>
    </w:p>
    <w:p w14:paraId="3D9EBB6F" w14:textId="77777777" w:rsidR="00BE4AE0" w:rsidRDefault="00BE4AE0" w:rsidP="00BE4AE0">
      <w:pPr>
        <w:pStyle w:val="B1"/>
        <w:rPr>
          <w:lang w:eastAsia="zh-CN"/>
        </w:rPr>
      </w:pPr>
      <w:r>
        <w:rPr>
          <w:rFonts w:hint="eastAsia"/>
          <w:lang w:eastAsia="zh-CN"/>
        </w:rPr>
        <w:t>-</w:t>
      </w:r>
      <w:r>
        <w:rPr>
          <w:lang w:eastAsia="zh-CN"/>
        </w:rPr>
        <w:tab/>
      </w:r>
      <w:r>
        <w:t>Modification of subscription</w:t>
      </w:r>
    </w:p>
    <w:p w14:paraId="0D895B22" w14:textId="77777777" w:rsidR="00BE4AE0" w:rsidRPr="00F91D2F" w:rsidRDefault="00BE4AE0" w:rsidP="00BE4AE0">
      <w:r w:rsidRPr="00F91D2F">
        <w:t>The Nhss_</w:t>
      </w:r>
      <w:r>
        <w:rPr>
          <w:rFonts w:hint="eastAsia"/>
          <w:lang w:eastAsia="zh-CN"/>
        </w:rPr>
        <w:t>imsEventExposure</w:t>
      </w:r>
      <w:r w:rsidRPr="00F91D2F">
        <w:t xml:space="preserve"> Service is used by Consumer NFs (</w:t>
      </w:r>
      <w:r>
        <w:rPr>
          <w:rFonts w:hint="eastAsia"/>
          <w:lang w:eastAsia="zh-CN"/>
        </w:rPr>
        <w:t>e.g., NEF</w:t>
      </w:r>
      <w:r w:rsidRPr="00F91D2F">
        <w:t>) to:</w:t>
      </w:r>
    </w:p>
    <w:p w14:paraId="6979D79A" w14:textId="77777777" w:rsidR="00BE4AE0" w:rsidRDefault="00BE4AE0" w:rsidP="00BE4AE0">
      <w:pPr>
        <w:pStyle w:val="B1"/>
      </w:pPr>
      <w:r>
        <w:t>-</w:t>
      </w:r>
      <w:r>
        <w:tab/>
      </w:r>
      <w:r w:rsidRPr="00CF7463">
        <w:t>subscribe</w:t>
      </w:r>
      <w:r>
        <w:t>/unsubscribe</w:t>
      </w:r>
      <w:r w:rsidRPr="00CF7463">
        <w:t xml:space="preserve"> </w:t>
      </w:r>
      <w:r>
        <w:rPr>
          <w:rFonts w:hint="eastAsia"/>
          <w:lang w:eastAsia="zh-CN"/>
        </w:rPr>
        <w:t xml:space="preserve">for a specific </w:t>
      </w:r>
      <w:r w:rsidRPr="00816C8D">
        <w:t xml:space="preserve">subscriber </w:t>
      </w:r>
      <w:r>
        <w:rPr>
          <w:rFonts w:hint="eastAsia"/>
          <w:lang w:eastAsia="zh-CN"/>
        </w:rPr>
        <w:t>related IMS event.</w:t>
      </w:r>
    </w:p>
    <w:p w14:paraId="02512E41" w14:textId="52CF6F3C" w:rsidR="00BE4AE0" w:rsidRPr="00F91D2F" w:rsidRDefault="00BE4AE0" w:rsidP="00BE4AE0">
      <w:pPr>
        <w:pStyle w:val="Heading4"/>
      </w:pPr>
      <w:bookmarkStart w:id="1093" w:name="_Toc169768766"/>
      <w:bookmarkStart w:id="1094" w:name="_Toc215000499"/>
      <w:r w:rsidRPr="00F91D2F">
        <w:t>5.</w:t>
      </w:r>
      <w:r>
        <w:t>7</w:t>
      </w:r>
      <w:r w:rsidRPr="00F91D2F">
        <w:t>.2.</w:t>
      </w:r>
      <w:r>
        <w:rPr>
          <w:rFonts w:hint="eastAsia"/>
          <w:lang w:eastAsia="zh-CN"/>
        </w:rPr>
        <w:t>2</w:t>
      </w:r>
      <w:r w:rsidRPr="00F91D2F">
        <w:tab/>
      </w:r>
      <w:r>
        <w:t>Subscribe</w:t>
      </w:r>
      <w:bookmarkEnd w:id="1093"/>
      <w:bookmarkEnd w:id="1094"/>
    </w:p>
    <w:p w14:paraId="7F681806" w14:textId="0C4599BD" w:rsidR="00BE4AE0" w:rsidRPr="00F91D2F" w:rsidRDefault="00BE4AE0" w:rsidP="00BE4AE0">
      <w:pPr>
        <w:pStyle w:val="Heading5"/>
      </w:pPr>
      <w:bookmarkStart w:id="1095" w:name="_Toc169768767"/>
      <w:bookmarkStart w:id="1096" w:name="_Toc215000500"/>
      <w:r w:rsidRPr="00F91D2F">
        <w:t>5.</w:t>
      </w:r>
      <w:r>
        <w:t>7</w:t>
      </w:r>
      <w:r w:rsidRPr="00F91D2F">
        <w:t>.2.</w:t>
      </w:r>
      <w:r>
        <w:rPr>
          <w:rFonts w:hint="eastAsia"/>
          <w:lang w:eastAsia="zh-CN"/>
        </w:rPr>
        <w:t>2</w:t>
      </w:r>
      <w:r w:rsidRPr="00F91D2F">
        <w:t>.1</w:t>
      </w:r>
      <w:r w:rsidRPr="00F91D2F">
        <w:tab/>
        <w:t>General</w:t>
      </w:r>
      <w:bookmarkEnd w:id="1095"/>
      <w:bookmarkEnd w:id="1096"/>
    </w:p>
    <w:p w14:paraId="576EA906" w14:textId="77777777" w:rsidR="00BE4AE0" w:rsidRPr="00F91D2F" w:rsidRDefault="00BE4AE0" w:rsidP="00BE4AE0">
      <w:r w:rsidRPr="00F91D2F">
        <w:t xml:space="preserve">The following procedures using the </w:t>
      </w:r>
      <w:r>
        <w:t>Subscribe</w:t>
      </w:r>
      <w:r w:rsidRPr="00F91D2F">
        <w:t xml:space="preserve"> service operation are supported:</w:t>
      </w:r>
    </w:p>
    <w:p w14:paraId="4B572BE9" w14:textId="77777777" w:rsidR="00BE4AE0" w:rsidRPr="00F91D2F" w:rsidRDefault="00BE4AE0" w:rsidP="00BE4AE0">
      <w:pPr>
        <w:pStyle w:val="B1"/>
      </w:pPr>
      <w:r w:rsidRPr="00F91D2F">
        <w:t>-</w:t>
      </w:r>
      <w:r w:rsidRPr="00F91D2F">
        <w:tab/>
      </w:r>
      <w:r>
        <w:t>Subscription to</w:t>
      </w:r>
      <w:r>
        <w:rPr>
          <w:rFonts w:hint="eastAsia"/>
          <w:lang w:eastAsia="zh-CN"/>
        </w:rPr>
        <w:t xml:space="preserve"> specific subscriber related IMS e</w:t>
      </w:r>
      <w:r w:rsidRPr="00816C8D">
        <w:t>vent</w:t>
      </w:r>
      <w:r>
        <w:rPr>
          <w:rFonts w:hint="eastAsia"/>
          <w:lang w:eastAsia="zh-CN"/>
        </w:rPr>
        <w:t xml:space="preserve">s, e.g., </w:t>
      </w:r>
      <w:r w:rsidRPr="007F59B9">
        <w:rPr>
          <w:lang w:eastAsia="zh-CN"/>
        </w:rPr>
        <w:t xml:space="preserve">Bootstrap Data Channel </w:t>
      </w:r>
      <w:r>
        <w:rPr>
          <w:rFonts w:hint="eastAsia"/>
          <w:lang w:eastAsia="zh-CN"/>
        </w:rPr>
        <w:t>E</w:t>
      </w:r>
      <w:r w:rsidRPr="007F59B9">
        <w:rPr>
          <w:lang w:eastAsia="zh-CN"/>
        </w:rPr>
        <w:t>stablishment</w:t>
      </w:r>
      <w:r>
        <w:rPr>
          <w:rFonts w:hint="eastAsia"/>
          <w:lang w:eastAsia="zh-CN"/>
        </w:rPr>
        <w:t xml:space="preserve">, </w:t>
      </w:r>
      <w:r w:rsidRPr="00816C8D">
        <w:rPr>
          <w:lang w:eastAsia="ko-KR"/>
        </w:rPr>
        <w:t xml:space="preserve">Application Data Channel </w:t>
      </w:r>
      <w:r>
        <w:rPr>
          <w:rFonts w:hint="eastAsia"/>
          <w:lang w:eastAsia="zh-CN"/>
        </w:rPr>
        <w:t>E</w:t>
      </w:r>
      <w:r w:rsidRPr="00816C8D">
        <w:rPr>
          <w:lang w:eastAsia="ko-KR"/>
        </w:rPr>
        <w:t>stablishment</w:t>
      </w:r>
      <w:r>
        <w:rPr>
          <w:rFonts w:hint="eastAsia"/>
          <w:lang w:eastAsia="zh-CN"/>
        </w:rPr>
        <w:t>.</w:t>
      </w:r>
    </w:p>
    <w:p w14:paraId="6A3C7697" w14:textId="576C646B" w:rsidR="00BE4AE0" w:rsidRPr="00F91D2F" w:rsidRDefault="00BE4AE0" w:rsidP="00BE4AE0">
      <w:pPr>
        <w:pStyle w:val="Heading5"/>
      </w:pPr>
      <w:bookmarkStart w:id="1097" w:name="_Toc169768768"/>
      <w:bookmarkStart w:id="1098" w:name="_Toc215000501"/>
      <w:r w:rsidRPr="00F91D2F">
        <w:t>5.</w:t>
      </w:r>
      <w:r>
        <w:t>7</w:t>
      </w:r>
      <w:r w:rsidRPr="00F91D2F">
        <w:t>.2.</w:t>
      </w:r>
      <w:r>
        <w:rPr>
          <w:rFonts w:hint="eastAsia"/>
          <w:lang w:eastAsia="zh-CN"/>
        </w:rPr>
        <w:t>2</w:t>
      </w:r>
      <w:r w:rsidRPr="00F91D2F">
        <w:t>.2</w:t>
      </w:r>
      <w:r w:rsidRPr="00F91D2F">
        <w:tab/>
      </w:r>
      <w:r>
        <w:t xml:space="preserve">Subscription to </w:t>
      </w:r>
      <w:r>
        <w:rPr>
          <w:rFonts w:hint="eastAsia"/>
          <w:lang w:eastAsia="zh-CN"/>
        </w:rPr>
        <w:t xml:space="preserve">a specific subscriber related </w:t>
      </w:r>
      <w:bookmarkEnd w:id="1097"/>
      <w:r>
        <w:rPr>
          <w:rFonts w:hint="eastAsia"/>
          <w:lang w:eastAsia="zh-CN"/>
        </w:rPr>
        <w:t>IMS e</w:t>
      </w:r>
      <w:r w:rsidRPr="00816C8D">
        <w:t>vent</w:t>
      </w:r>
      <w:bookmarkEnd w:id="1098"/>
    </w:p>
    <w:p w14:paraId="2C9E5CBE" w14:textId="5FBE8771" w:rsidR="00BE4AE0" w:rsidRPr="00F91D2F" w:rsidRDefault="00BE4AE0" w:rsidP="00BE4AE0">
      <w:r w:rsidRPr="00F91D2F">
        <w:t>Figure</w:t>
      </w:r>
      <w:r>
        <w:t> </w:t>
      </w:r>
      <w:r w:rsidRPr="00F91D2F">
        <w:t>5.</w:t>
      </w:r>
      <w:r>
        <w:t>7</w:t>
      </w:r>
      <w:r w:rsidRPr="00F91D2F">
        <w:t>.2.</w:t>
      </w:r>
      <w:r>
        <w:rPr>
          <w:rFonts w:hint="eastAsia"/>
          <w:lang w:eastAsia="zh-CN"/>
        </w:rPr>
        <w:t>2</w:t>
      </w:r>
      <w:r w:rsidRPr="00F91D2F">
        <w:t xml:space="preserve">.2-1 shows a scenario where the </w:t>
      </w:r>
      <w:r>
        <w:rPr>
          <w:rFonts w:hint="eastAsia"/>
          <w:lang w:eastAsia="zh-CN"/>
        </w:rPr>
        <w:t>consumer</w:t>
      </w:r>
      <w:r w:rsidRPr="00F91D2F">
        <w:t xml:space="preserve"> sends a request to the HSS</w:t>
      </w:r>
      <w:r>
        <w:t xml:space="preserve"> to subscribe </w:t>
      </w:r>
      <w:r>
        <w:rPr>
          <w:rFonts w:hint="eastAsia"/>
          <w:lang w:eastAsia="zh-CN"/>
        </w:rPr>
        <w:t xml:space="preserve">a specific </w:t>
      </w:r>
      <w:r>
        <w:rPr>
          <w:lang w:eastAsia="zh-CN"/>
        </w:rPr>
        <w:t>subscriber</w:t>
      </w:r>
      <w:r>
        <w:rPr>
          <w:rFonts w:hint="eastAsia"/>
          <w:lang w:eastAsia="zh-CN"/>
        </w:rPr>
        <w:t xml:space="preserve"> related IMS event</w:t>
      </w:r>
      <w:r w:rsidRPr="00F91D2F">
        <w:t xml:space="preserve">. The request contains </w:t>
      </w:r>
      <w:r>
        <w:rPr>
          <w:rFonts w:hint="eastAsia"/>
          <w:lang w:eastAsia="zh-CN"/>
        </w:rPr>
        <w:t xml:space="preserve">a </w:t>
      </w:r>
      <w:r w:rsidRPr="00F91D2F">
        <w:t>UE's identity</w:t>
      </w:r>
      <w:r>
        <w:rPr>
          <w:rFonts w:hint="eastAsia"/>
          <w:lang w:eastAsia="zh-CN"/>
        </w:rPr>
        <w:t xml:space="preserve"> </w:t>
      </w:r>
      <w:r w:rsidRPr="00F91D2F">
        <w:t xml:space="preserve">(/{imsUeId}) which shall be </w:t>
      </w:r>
      <w:r>
        <w:t>IMPU</w:t>
      </w:r>
      <w:r w:rsidRPr="00F91D2F">
        <w:t>.</w:t>
      </w:r>
    </w:p>
    <w:p w14:paraId="5258AF5A" w14:textId="77777777" w:rsidR="00BE4AE0" w:rsidRPr="00F91D2F" w:rsidRDefault="00BE4AE0" w:rsidP="00BE4AE0">
      <w:pPr>
        <w:pStyle w:val="TH"/>
      </w:pPr>
      <w:r w:rsidRPr="00F91D2F">
        <w:object w:dxaOrig="8707" w:dyaOrig="2392" w14:anchorId="59E475AF">
          <v:shape id="_x0000_i1092" type="#_x0000_t75" style="width:437pt;height:117.75pt" o:ole="">
            <v:imagedata r:id="rId143" o:title=""/>
          </v:shape>
          <o:OLEObject Type="Embed" ProgID="Visio.Drawing.11" ShapeID="_x0000_i1092" DrawAspect="Content" ObjectID="_1825839516" r:id="rId144"/>
        </w:object>
      </w:r>
    </w:p>
    <w:p w14:paraId="2F4BF0BB" w14:textId="212D7CDA" w:rsidR="00BE4AE0" w:rsidRPr="00F91D2F" w:rsidRDefault="00BE4AE0" w:rsidP="00BE4AE0">
      <w:pPr>
        <w:pStyle w:val="TF"/>
      </w:pPr>
      <w:r w:rsidRPr="00F91D2F">
        <w:t>Figure 5.</w:t>
      </w:r>
      <w:r>
        <w:t>7</w:t>
      </w:r>
      <w:r w:rsidRPr="00F91D2F">
        <w:t>.2.</w:t>
      </w:r>
      <w:r>
        <w:rPr>
          <w:rFonts w:hint="eastAsia"/>
          <w:lang w:eastAsia="zh-CN"/>
        </w:rPr>
        <w:t>2</w:t>
      </w:r>
      <w:r w:rsidRPr="00F91D2F">
        <w:t xml:space="preserve">.2-1: </w:t>
      </w:r>
      <w:r>
        <w:t xml:space="preserve">Subscription to </w:t>
      </w:r>
      <w:r>
        <w:rPr>
          <w:rFonts w:hint="eastAsia"/>
          <w:lang w:eastAsia="zh-CN"/>
        </w:rPr>
        <w:t>a specific subscriber related IMS e</w:t>
      </w:r>
      <w:r w:rsidRPr="00816C8D">
        <w:t>vent</w:t>
      </w:r>
    </w:p>
    <w:p w14:paraId="0F5EF208" w14:textId="409140B1" w:rsidR="00BE4AE0" w:rsidRPr="00F91D2F" w:rsidRDefault="00BE4AE0" w:rsidP="00BE4AE0">
      <w:pPr>
        <w:pStyle w:val="B1"/>
      </w:pPr>
      <w:r>
        <w:t>1.</w:t>
      </w:r>
      <w:r>
        <w:tab/>
      </w:r>
      <w:r w:rsidRPr="00F91D2F">
        <w:t xml:space="preserve">The </w:t>
      </w:r>
      <w:r>
        <w:rPr>
          <w:rFonts w:hint="eastAsia"/>
          <w:lang w:eastAsia="zh-CN"/>
        </w:rPr>
        <w:t>NF consumer</w:t>
      </w:r>
      <w:r w:rsidRPr="00F91D2F">
        <w:t xml:space="preserve"> sends a </w:t>
      </w:r>
      <w:r>
        <w:t>POST</w:t>
      </w:r>
      <w:r w:rsidRPr="00F91D2F">
        <w:t xml:space="preserve"> request to the </w:t>
      </w:r>
      <w:r>
        <w:t xml:space="preserve">collection </w:t>
      </w:r>
      <w:r w:rsidRPr="00F91D2F">
        <w:t>resource "</w:t>
      </w:r>
      <w:r>
        <w:rPr>
          <w:rFonts w:hint="eastAsia"/>
          <w:lang w:eastAsia="zh-CN"/>
        </w:rPr>
        <w:t>ee-subscriptions</w:t>
      </w:r>
      <w:r w:rsidRPr="00F91D2F">
        <w:t>"</w:t>
      </w:r>
      <w:r>
        <w:rPr>
          <w:rFonts w:hint="eastAsia"/>
          <w:lang w:eastAsia="zh-CN"/>
        </w:rPr>
        <w:t xml:space="preserve"> </w:t>
      </w:r>
      <w:r w:rsidRPr="00F91D2F">
        <w:t xml:space="preserve">representing the </w:t>
      </w:r>
      <w:r>
        <w:t xml:space="preserve">subscriptions on the </w:t>
      </w:r>
      <w:r w:rsidRPr="00F91D2F">
        <w:t>UE's</w:t>
      </w:r>
      <w:r>
        <w:rPr>
          <w:rFonts w:hint="eastAsia"/>
          <w:lang w:eastAsia="zh-CN"/>
        </w:rPr>
        <w:t xml:space="preserve"> IMS events</w:t>
      </w:r>
      <w:r>
        <w:t xml:space="preserve">. The request body </w:t>
      </w:r>
      <w:r w:rsidR="00FA329A">
        <w:t xml:space="preserve">shall </w:t>
      </w:r>
      <w:r>
        <w:t xml:space="preserve">contain a </w:t>
      </w:r>
      <w:r w:rsidR="00FA329A">
        <w:t xml:space="preserve">callback </w:t>
      </w:r>
      <w:r>
        <w:t xml:space="preserve">URI where subsequent </w:t>
      </w:r>
      <w:r w:rsidR="00FA329A">
        <w:t xml:space="preserve">event </w:t>
      </w:r>
      <w:r>
        <w:t>notification</w:t>
      </w:r>
      <w:r w:rsidR="00FA329A">
        <w:t>s</w:t>
      </w:r>
      <w:r>
        <w:t xml:space="preserve"> shall be sent by</w:t>
      </w:r>
      <w:r>
        <w:rPr>
          <w:rFonts w:hint="eastAsia"/>
          <w:lang w:eastAsia="zh-CN"/>
        </w:rPr>
        <w:t xml:space="preserve"> IMS AS</w:t>
      </w:r>
      <w:r w:rsidR="00FA329A">
        <w:rPr>
          <w:lang w:eastAsia="zh-CN"/>
        </w:rPr>
        <w:t xml:space="preserve"> and may contain another callback URI where revocation notifications may be sent by HSS</w:t>
      </w:r>
      <w:r>
        <w:t>.</w:t>
      </w:r>
    </w:p>
    <w:p w14:paraId="4877C3F2" w14:textId="77777777" w:rsidR="00BE4AE0" w:rsidRPr="00F91D2F" w:rsidRDefault="00BE4AE0" w:rsidP="00BE4AE0">
      <w:pPr>
        <w:pStyle w:val="B1"/>
      </w:pPr>
      <w:r w:rsidRPr="00F91D2F">
        <w:t>2a.</w:t>
      </w:r>
      <w:r>
        <w:tab/>
        <w:t>Upon success, the HSS</w:t>
      </w:r>
      <w:r w:rsidRPr="00F91D2F">
        <w:t xml:space="preserve"> </w:t>
      </w:r>
      <w:r>
        <w:rPr>
          <w:rFonts w:hint="eastAsia"/>
          <w:lang w:eastAsia="zh-CN"/>
        </w:rPr>
        <w:t xml:space="preserve">shall include a </w:t>
      </w:r>
      <w:r>
        <w:t>HTTP Location header to provide the location of the newly created resource (</w:t>
      </w:r>
      <w:r>
        <w:rPr>
          <w:rFonts w:hint="eastAsia"/>
          <w:lang w:eastAsia="zh-CN"/>
        </w:rPr>
        <w:t>ee-</w:t>
      </w:r>
      <w:r>
        <w:t>subscription</w:t>
      </w:r>
      <w:r>
        <w:rPr>
          <w:rFonts w:hint="eastAsia"/>
          <w:lang w:eastAsia="zh-CN"/>
        </w:rPr>
        <w:t>s</w:t>
      </w:r>
      <w:r>
        <w:t>) together with the status code "20</w:t>
      </w:r>
      <w:r>
        <w:rPr>
          <w:rFonts w:hint="eastAsia"/>
          <w:lang w:eastAsia="zh-CN"/>
        </w:rPr>
        <w:t>1 Created</w:t>
      </w:r>
      <w:r>
        <w:t>" in the response message indicating that the requested resource is created</w:t>
      </w:r>
      <w:r w:rsidRPr="00F91D2F">
        <w:t>.</w:t>
      </w:r>
    </w:p>
    <w:p w14:paraId="35A4E6BE" w14:textId="0B557ED1" w:rsidR="00BE4AE0" w:rsidRDefault="00BE4AE0" w:rsidP="00BE4AE0">
      <w:pPr>
        <w:pStyle w:val="B1"/>
      </w:pPr>
      <w:r w:rsidRPr="00F91D2F">
        <w:t>2</w:t>
      </w:r>
      <w:r>
        <w:t>b</w:t>
      </w:r>
      <w:r w:rsidRPr="00F91D2F">
        <w:t>.</w:t>
      </w:r>
      <w:r w:rsidRPr="00F91D2F">
        <w:tab/>
      </w:r>
      <w:r w:rsidRPr="003B2883">
        <w:t xml:space="preserve">On failure, one of the HTTP status code listed in </w:t>
      </w:r>
      <w:r>
        <w:t>t</w:t>
      </w:r>
      <w:r w:rsidRPr="003B2883">
        <w:t>able</w:t>
      </w:r>
      <w:r>
        <w:t> </w:t>
      </w:r>
      <w:r w:rsidRPr="003B2883">
        <w:t>6.</w:t>
      </w:r>
      <w:r w:rsidR="0085750E">
        <w:t>6</w:t>
      </w:r>
      <w:r>
        <w:rPr>
          <w:rFonts w:hint="eastAsia"/>
          <w:lang w:eastAsia="zh-CN"/>
        </w:rPr>
        <w:t>.</w:t>
      </w:r>
      <w:r w:rsidRPr="003B2883">
        <w:t>3.2.3.1-3 shall be returned. For a 4xx/5xx response, the message body shall contain a ProblemDetails structure with the "cause" attribute set to one of the application error</w:t>
      </w:r>
      <w:r>
        <w:t>s</w:t>
      </w:r>
      <w:r w:rsidRPr="003B2883">
        <w:t xml:space="preserve"> listed in </w:t>
      </w:r>
      <w:r>
        <w:t>t</w:t>
      </w:r>
      <w:r w:rsidRPr="003B2883">
        <w:t>able</w:t>
      </w:r>
      <w:r>
        <w:t> </w:t>
      </w:r>
      <w:r w:rsidRPr="003B2883">
        <w:t>6.</w:t>
      </w:r>
      <w:r w:rsidR="0085750E">
        <w:t>6</w:t>
      </w:r>
      <w:r w:rsidRPr="003B2883">
        <w:t>.</w:t>
      </w:r>
      <w:r>
        <w:t>3</w:t>
      </w:r>
      <w:r w:rsidRPr="003B2883">
        <w:t>.2.3.1-3.</w:t>
      </w:r>
    </w:p>
    <w:p w14:paraId="1234D9F9" w14:textId="27C2CAB7" w:rsidR="00BE4AE0" w:rsidRDefault="00B14067" w:rsidP="00B14067">
      <w:pPr>
        <w:pStyle w:val="B2"/>
      </w:pPr>
      <w:r w:rsidRPr="00F91D2F">
        <w:t>-</w:t>
      </w:r>
      <w:r w:rsidRPr="00F91D2F">
        <w:tab/>
      </w:r>
      <w:r w:rsidR="00BE4AE0" w:rsidRPr="00F91D2F">
        <w:t xml:space="preserve">If the operation </w:t>
      </w:r>
      <w:r w:rsidR="00BE4AE0">
        <w:t xml:space="preserve">is not authorized due to, e.g. the requesting node not being authorized to subscribe to </w:t>
      </w:r>
      <w:r w:rsidR="00BE4AE0">
        <w:rPr>
          <w:rFonts w:hint="eastAsia"/>
          <w:lang w:eastAsia="zh-CN"/>
        </w:rPr>
        <w:t>a specific subscriber related IMS e</w:t>
      </w:r>
      <w:r w:rsidR="00BE4AE0" w:rsidRPr="00816C8D">
        <w:t>vent</w:t>
      </w:r>
      <w:r w:rsidR="00BE4AE0" w:rsidRPr="00F91D2F">
        <w:t>, HTTP status code "403 Forbidden" sh</w:t>
      </w:r>
      <w:r w:rsidR="00BE4AE0">
        <w:t>all</w:t>
      </w:r>
      <w:r w:rsidR="00BE4AE0" w:rsidRPr="00F91D2F">
        <w:t xml:space="preserve"> be returned including additional error information in the response body (in "ProblemDetails"</w:t>
      </w:r>
      <w:r w:rsidR="00BE4AE0">
        <w:t xml:space="preserve"> data structure</w:t>
      </w:r>
      <w:r w:rsidR="00BE4AE0" w:rsidRPr="00F91D2F">
        <w:t>).</w:t>
      </w:r>
    </w:p>
    <w:p w14:paraId="109ADBDC" w14:textId="277D1116" w:rsidR="00BE4AE0" w:rsidRPr="00F91D2F" w:rsidRDefault="00B14067" w:rsidP="00B14067">
      <w:pPr>
        <w:pStyle w:val="B2"/>
      </w:pPr>
      <w:r w:rsidRPr="00F91D2F">
        <w:t>-</w:t>
      </w:r>
      <w:r w:rsidRPr="00F91D2F">
        <w:tab/>
      </w:r>
      <w:r w:rsidR="00BE4AE0" w:rsidRPr="00F91D2F">
        <w:t xml:space="preserve">If the </w:t>
      </w:r>
      <w:r w:rsidR="00BE4AE0">
        <w:t>UE identity is not found</w:t>
      </w:r>
      <w:r w:rsidR="00BE4AE0" w:rsidRPr="00F91D2F">
        <w:t xml:space="preserve"> </w:t>
      </w:r>
      <w:r w:rsidR="00BE4AE0">
        <w:t xml:space="preserve">in HSS, </w:t>
      </w:r>
      <w:r w:rsidR="00BE4AE0" w:rsidRPr="00F91D2F">
        <w:t>HTTP status code "40</w:t>
      </w:r>
      <w:r w:rsidR="00BE4AE0">
        <w:t>4</w:t>
      </w:r>
      <w:r w:rsidR="00BE4AE0" w:rsidRPr="00F91D2F">
        <w:t xml:space="preserve"> </w:t>
      </w:r>
      <w:r w:rsidR="00BE4AE0">
        <w:t>Not Found</w:t>
      </w:r>
      <w:r w:rsidR="00BE4AE0" w:rsidRPr="00F91D2F">
        <w:t>" sh</w:t>
      </w:r>
      <w:r w:rsidR="00BE4AE0">
        <w:t>all</w:t>
      </w:r>
      <w:r w:rsidR="00BE4AE0" w:rsidRPr="00F91D2F">
        <w:t xml:space="preserve"> be returned including additional error information in the response body (in "ProblemDetails" </w:t>
      </w:r>
      <w:r w:rsidR="00BE4AE0">
        <w:t>data structure</w:t>
      </w:r>
      <w:r w:rsidR="00BE4AE0" w:rsidRPr="00F91D2F">
        <w:t>).</w:t>
      </w:r>
    </w:p>
    <w:p w14:paraId="1FF13574" w14:textId="77777777" w:rsidR="00BE4AE0" w:rsidRPr="00DA1B24" w:rsidRDefault="00BE4AE0" w:rsidP="00BE4AE0">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039C7544" w14:textId="49F6385C" w:rsidR="00BE4AE0" w:rsidRPr="00F91D2F" w:rsidRDefault="00BE4AE0" w:rsidP="00BE4AE0">
      <w:pPr>
        <w:pStyle w:val="Heading4"/>
      </w:pPr>
      <w:bookmarkStart w:id="1099" w:name="_Toc169768769"/>
      <w:bookmarkStart w:id="1100" w:name="_Toc215000502"/>
      <w:r w:rsidRPr="00F91D2F">
        <w:t>5.</w:t>
      </w:r>
      <w:r>
        <w:t>7</w:t>
      </w:r>
      <w:r w:rsidRPr="00F91D2F">
        <w:t>.2.</w:t>
      </w:r>
      <w:r>
        <w:rPr>
          <w:rFonts w:hint="eastAsia"/>
          <w:lang w:eastAsia="zh-CN"/>
        </w:rPr>
        <w:t>3</w:t>
      </w:r>
      <w:r w:rsidRPr="00F91D2F">
        <w:tab/>
      </w:r>
      <w:r>
        <w:t>Unsubscribe</w:t>
      </w:r>
      <w:bookmarkEnd w:id="1099"/>
      <w:bookmarkEnd w:id="1100"/>
    </w:p>
    <w:p w14:paraId="244B682E" w14:textId="7D906338" w:rsidR="00BE4AE0" w:rsidRPr="00F91D2F" w:rsidRDefault="00BE4AE0" w:rsidP="00BE4AE0">
      <w:pPr>
        <w:pStyle w:val="Heading5"/>
      </w:pPr>
      <w:bookmarkStart w:id="1101" w:name="_Toc169768770"/>
      <w:bookmarkStart w:id="1102" w:name="_Toc215000503"/>
      <w:r w:rsidRPr="00F91D2F">
        <w:t>5.</w:t>
      </w:r>
      <w:r>
        <w:t>7</w:t>
      </w:r>
      <w:r w:rsidRPr="00F91D2F">
        <w:t>.2.</w:t>
      </w:r>
      <w:r>
        <w:rPr>
          <w:rFonts w:hint="eastAsia"/>
          <w:lang w:eastAsia="zh-CN"/>
        </w:rPr>
        <w:t>3</w:t>
      </w:r>
      <w:r w:rsidRPr="00F91D2F">
        <w:t>.1</w:t>
      </w:r>
      <w:r w:rsidRPr="00F91D2F">
        <w:tab/>
        <w:t>General</w:t>
      </w:r>
      <w:bookmarkEnd w:id="1101"/>
      <w:bookmarkEnd w:id="1102"/>
    </w:p>
    <w:p w14:paraId="7BE86235" w14:textId="77777777" w:rsidR="00BE4AE0" w:rsidRPr="00F91D2F" w:rsidRDefault="00BE4AE0" w:rsidP="00BE4AE0">
      <w:r w:rsidRPr="00F91D2F">
        <w:t xml:space="preserve">The following procedures using the </w:t>
      </w:r>
      <w:r>
        <w:t>Unsubscribe</w:t>
      </w:r>
      <w:r w:rsidRPr="00F91D2F">
        <w:t xml:space="preserve"> service operation are supported:</w:t>
      </w:r>
    </w:p>
    <w:p w14:paraId="1D0C7F9F" w14:textId="77777777" w:rsidR="00BE4AE0" w:rsidRPr="00F91D2F" w:rsidRDefault="00BE4AE0" w:rsidP="00B14067">
      <w:pPr>
        <w:pStyle w:val="B1"/>
      </w:pPr>
      <w:r w:rsidRPr="00F91D2F">
        <w:t>-</w:t>
      </w:r>
      <w:r w:rsidRPr="00F91D2F">
        <w:tab/>
      </w:r>
      <w:r>
        <w:t xml:space="preserve">Unsubscribe to </w:t>
      </w:r>
      <w:r>
        <w:rPr>
          <w:rFonts w:hint="eastAsia"/>
          <w:lang w:eastAsia="zh-CN"/>
        </w:rPr>
        <w:t>a specific subscriber related IMS e</w:t>
      </w:r>
      <w:r w:rsidRPr="00816C8D">
        <w:t>vent</w:t>
      </w:r>
      <w:r>
        <w:rPr>
          <w:rFonts w:hint="eastAsia"/>
          <w:lang w:eastAsia="zh-CN"/>
        </w:rPr>
        <w:t>.</w:t>
      </w:r>
    </w:p>
    <w:p w14:paraId="0388ADB0" w14:textId="05FFA382" w:rsidR="00BE4AE0" w:rsidRPr="00F91D2F" w:rsidRDefault="00BE4AE0" w:rsidP="00BE4AE0">
      <w:pPr>
        <w:pStyle w:val="Heading5"/>
      </w:pPr>
      <w:bookmarkStart w:id="1103" w:name="_Toc169768771"/>
      <w:bookmarkStart w:id="1104" w:name="_Toc215000504"/>
      <w:r w:rsidRPr="00F91D2F">
        <w:t>5.</w:t>
      </w:r>
      <w:r>
        <w:t>7</w:t>
      </w:r>
      <w:r w:rsidRPr="00F91D2F">
        <w:t>.2.</w:t>
      </w:r>
      <w:r>
        <w:rPr>
          <w:rFonts w:hint="eastAsia"/>
          <w:lang w:eastAsia="zh-CN"/>
        </w:rPr>
        <w:t>3</w:t>
      </w:r>
      <w:r w:rsidRPr="00F91D2F">
        <w:t>.2</w:t>
      </w:r>
      <w:r w:rsidRPr="00F91D2F">
        <w:tab/>
      </w:r>
      <w:r>
        <w:t>Unsubscribe</w:t>
      </w:r>
      <w:r w:rsidRPr="00DA1B24">
        <w:t xml:space="preserve"> </w:t>
      </w:r>
      <w:r>
        <w:t xml:space="preserve">to </w:t>
      </w:r>
      <w:r>
        <w:rPr>
          <w:rFonts w:hint="eastAsia"/>
          <w:lang w:eastAsia="zh-CN"/>
        </w:rPr>
        <w:t>a specific subscriber related IMS e</w:t>
      </w:r>
      <w:r w:rsidRPr="00816C8D">
        <w:t>vent</w:t>
      </w:r>
      <w:bookmarkEnd w:id="1103"/>
      <w:bookmarkEnd w:id="1104"/>
    </w:p>
    <w:p w14:paraId="2D7BF1E2" w14:textId="73BC64AA" w:rsidR="00BE4AE0" w:rsidRPr="00F91D2F" w:rsidRDefault="00BE4AE0" w:rsidP="00BE4AE0">
      <w:r w:rsidRPr="00F91D2F">
        <w:t>Figure</w:t>
      </w:r>
      <w:r>
        <w:t> </w:t>
      </w:r>
      <w:r w:rsidRPr="00F91D2F">
        <w:t>5.</w:t>
      </w:r>
      <w:r>
        <w:t>7</w:t>
      </w:r>
      <w:r w:rsidRPr="00F91D2F">
        <w:t>.2.</w:t>
      </w:r>
      <w:r>
        <w:rPr>
          <w:rFonts w:hint="eastAsia"/>
          <w:lang w:eastAsia="zh-CN"/>
        </w:rPr>
        <w:t>3</w:t>
      </w:r>
      <w:r w:rsidRPr="00F91D2F">
        <w:t xml:space="preserve">.2-1 shows a scenario where the </w:t>
      </w:r>
      <w:r>
        <w:rPr>
          <w:rFonts w:hint="eastAsia"/>
          <w:lang w:eastAsia="zh-CN"/>
        </w:rPr>
        <w:t>NF consumer</w:t>
      </w:r>
      <w:r w:rsidRPr="00F91D2F">
        <w:t xml:space="preserve"> sends a request to the HSS</w:t>
      </w:r>
      <w:r>
        <w:t xml:space="preserve"> to unsubscribe </w:t>
      </w:r>
      <w:r>
        <w:rPr>
          <w:rFonts w:hint="eastAsia"/>
          <w:lang w:eastAsia="zh-CN"/>
        </w:rPr>
        <w:t>to a specific subscriber related IMS e</w:t>
      </w:r>
      <w:r w:rsidRPr="00816C8D">
        <w:t>vent</w:t>
      </w:r>
      <w:r w:rsidRPr="00F91D2F">
        <w:t xml:space="preserve">. The request contains the UE's identity (/{imsUeId}) which shall be </w:t>
      </w:r>
      <w:r>
        <w:t>IMPU</w:t>
      </w:r>
      <w:r w:rsidRPr="00F91D2F">
        <w:t>.</w:t>
      </w:r>
    </w:p>
    <w:p w14:paraId="06FB46BE" w14:textId="77777777" w:rsidR="00BE4AE0" w:rsidRPr="00F91D2F" w:rsidRDefault="00BE4AE0" w:rsidP="00BE4AE0">
      <w:pPr>
        <w:pStyle w:val="TH"/>
      </w:pPr>
      <w:r w:rsidRPr="00F91D2F">
        <w:object w:dxaOrig="8707" w:dyaOrig="2392" w14:anchorId="2C83AE44">
          <v:shape id="_x0000_i1093" type="#_x0000_t75" style="width:437pt;height:117.75pt" o:ole="">
            <v:imagedata r:id="rId145" o:title=""/>
          </v:shape>
          <o:OLEObject Type="Embed" ProgID="Visio.Drawing.11" ShapeID="_x0000_i1093" DrawAspect="Content" ObjectID="_1825839517" r:id="rId146"/>
        </w:object>
      </w:r>
    </w:p>
    <w:p w14:paraId="70D5A01E" w14:textId="7093B2D5" w:rsidR="00BE4AE0" w:rsidRPr="00F91D2F" w:rsidRDefault="00BE4AE0" w:rsidP="00BE4AE0">
      <w:pPr>
        <w:pStyle w:val="TF"/>
      </w:pPr>
      <w:r w:rsidRPr="00F91D2F">
        <w:t>Figure 5.</w:t>
      </w:r>
      <w:r>
        <w:t>7</w:t>
      </w:r>
      <w:r w:rsidRPr="00F91D2F">
        <w:t>.2.</w:t>
      </w:r>
      <w:r>
        <w:rPr>
          <w:rFonts w:hint="eastAsia"/>
          <w:lang w:eastAsia="zh-CN"/>
        </w:rPr>
        <w:t>3</w:t>
      </w:r>
      <w:r w:rsidRPr="00F91D2F">
        <w:t xml:space="preserve">.2-1: </w:t>
      </w:r>
      <w:r>
        <w:t xml:space="preserve">Deletion of a subscription to </w:t>
      </w:r>
      <w:r>
        <w:rPr>
          <w:rFonts w:hint="eastAsia"/>
          <w:lang w:eastAsia="zh-CN"/>
        </w:rPr>
        <w:t>a specific subscriber related IMS e</w:t>
      </w:r>
      <w:r w:rsidRPr="00816C8D">
        <w:t>vent</w:t>
      </w:r>
    </w:p>
    <w:p w14:paraId="4E6C8879" w14:textId="77777777" w:rsidR="00BE4AE0" w:rsidRPr="00F91D2F" w:rsidRDefault="00BE4AE0" w:rsidP="00BE4AE0">
      <w:pPr>
        <w:pStyle w:val="B1"/>
      </w:pPr>
      <w:r>
        <w:t>1.</w:t>
      </w:r>
      <w:r>
        <w:tab/>
      </w:r>
      <w:r w:rsidRPr="00F91D2F">
        <w:t xml:space="preserve">The </w:t>
      </w:r>
      <w:r>
        <w:rPr>
          <w:rFonts w:hint="eastAsia"/>
          <w:lang w:eastAsia="zh-CN"/>
        </w:rPr>
        <w:t>consumer</w:t>
      </w:r>
      <w:r w:rsidRPr="00F91D2F">
        <w:t xml:space="preserve"> sends a </w:t>
      </w:r>
      <w:r>
        <w:t>DELETE</w:t>
      </w:r>
      <w:r w:rsidRPr="00F91D2F">
        <w:t xml:space="preserve"> request to the resource representing the </w:t>
      </w:r>
      <w:r>
        <w:t xml:space="preserve">individual subscription (subscriptionID) to </w:t>
      </w:r>
      <w:r>
        <w:rPr>
          <w:rFonts w:hint="eastAsia"/>
          <w:lang w:eastAsia="zh-CN"/>
        </w:rPr>
        <w:t>a specific subscriber related IMS e</w:t>
      </w:r>
      <w:r w:rsidRPr="00816C8D">
        <w:t>vent</w:t>
      </w:r>
      <w:r>
        <w:t>.</w:t>
      </w:r>
    </w:p>
    <w:p w14:paraId="34BC6140" w14:textId="77777777" w:rsidR="00BE4AE0" w:rsidRPr="00F91D2F" w:rsidRDefault="00BE4AE0" w:rsidP="00BE4AE0">
      <w:pPr>
        <w:pStyle w:val="B1"/>
      </w:pPr>
      <w:r w:rsidRPr="00F91D2F">
        <w:t>2a.</w:t>
      </w:r>
      <w:r>
        <w:tab/>
        <w:t>Upon success, the HSS</w:t>
      </w:r>
      <w:r w:rsidRPr="00F91D2F">
        <w:t xml:space="preserve"> responds with </w:t>
      </w:r>
      <w:r>
        <w:t>"204 No Content"</w:t>
      </w:r>
      <w:r w:rsidRPr="00500CAF">
        <w:t xml:space="preserve"> in the response message to indicate that the resource identified by the subscription ID has been successfully deleted</w:t>
      </w:r>
      <w:r w:rsidRPr="00F91D2F">
        <w:t>.</w:t>
      </w:r>
    </w:p>
    <w:p w14:paraId="39EB9F2E" w14:textId="35ADF37A" w:rsidR="00BE4AE0" w:rsidRDefault="00BE4AE0" w:rsidP="00BE4AE0">
      <w:pPr>
        <w:pStyle w:val="B1"/>
      </w:pPr>
      <w:r w:rsidRPr="00F91D2F">
        <w:t>2</w:t>
      </w:r>
      <w:r>
        <w:rPr>
          <w:rFonts w:hint="eastAsia"/>
          <w:lang w:eastAsia="zh-CN"/>
        </w:rPr>
        <w:t>b</w:t>
      </w:r>
      <w:r w:rsidRPr="00F91D2F">
        <w:t>.</w:t>
      </w:r>
      <w:r w:rsidRPr="00F91D2F">
        <w:tab/>
      </w:r>
      <w:r w:rsidRPr="00B910B8">
        <w:t>On failure</w:t>
      </w:r>
      <w:r>
        <w:t>, one of the HTTP status code listed in table </w:t>
      </w:r>
      <w:r w:rsidRPr="003B2883">
        <w:t>6.</w:t>
      </w:r>
      <w:r w:rsidR="0085750E">
        <w:t>6</w:t>
      </w:r>
      <w:r w:rsidRPr="003B2883">
        <w:t>.3.3.3.</w:t>
      </w:r>
      <w:r>
        <w:rPr>
          <w:rFonts w:hint="eastAsia"/>
          <w:lang w:eastAsia="zh-CN"/>
        </w:rPr>
        <w:t>1</w:t>
      </w:r>
      <w:r w:rsidRPr="003B2883">
        <w:t>-3</w:t>
      </w:r>
      <w:r>
        <w:t xml:space="preserve"> indicating the error</w:t>
      </w:r>
      <w:r w:rsidRPr="003B2883">
        <w:t xml:space="preserve"> shall be returned. For a 4xx/5xx response, the message body shall contain a ProblemDetails structu</w:t>
      </w:r>
      <w:r>
        <w:t>r</w:t>
      </w:r>
      <w:r w:rsidRPr="003B2883">
        <w:t>e with the "cause" attribute set to one of the application error</w:t>
      </w:r>
      <w:r>
        <w:t>s</w:t>
      </w:r>
      <w:r w:rsidRPr="003B2883">
        <w:t xml:space="preserve"> listed in </w:t>
      </w:r>
      <w:r>
        <w:t>t</w:t>
      </w:r>
      <w:r w:rsidRPr="003B2883">
        <w:t>able</w:t>
      </w:r>
      <w:r>
        <w:t> </w:t>
      </w:r>
      <w:r w:rsidRPr="003B2883">
        <w:t>6.</w:t>
      </w:r>
      <w:r w:rsidR="0085750E">
        <w:t>6</w:t>
      </w:r>
      <w:r w:rsidRPr="003B2883">
        <w:t>.3.3.3.</w:t>
      </w:r>
      <w:r>
        <w:rPr>
          <w:rFonts w:hint="eastAsia"/>
          <w:lang w:eastAsia="zh-CN"/>
        </w:rPr>
        <w:t>1</w:t>
      </w:r>
      <w:r w:rsidRPr="003B2883">
        <w:t>-3.</w:t>
      </w:r>
    </w:p>
    <w:p w14:paraId="1F4673C4" w14:textId="77777777" w:rsidR="00BE4AE0" w:rsidRPr="00DA1B24" w:rsidRDefault="00BE4AE0" w:rsidP="00BE4AE0">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6CD3E7B0" w14:textId="1E10F847" w:rsidR="00BE4AE0" w:rsidRPr="00F91D2F" w:rsidRDefault="00BE4AE0" w:rsidP="00BE4AE0">
      <w:pPr>
        <w:pStyle w:val="Heading4"/>
      </w:pPr>
      <w:bookmarkStart w:id="1105" w:name="_Toc186723726"/>
      <w:bookmarkStart w:id="1106" w:name="_Toc215000505"/>
      <w:r w:rsidRPr="00F91D2F">
        <w:t>5.</w:t>
      </w:r>
      <w:r>
        <w:t>7</w:t>
      </w:r>
      <w:r w:rsidRPr="00F91D2F">
        <w:t>.2.</w:t>
      </w:r>
      <w:r>
        <w:rPr>
          <w:rFonts w:hint="eastAsia"/>
          <w:lang w:eastAsia="zh-CN"/>
        </w:rPr>
        <w:t>4</w:t>
      </w:r>
      <w:r w:rsidRPr="00F91D2F">
        <w:tab/>
      </w:r>
      <w:r>
        <w:t>Modification of Subscription</w:t>
      </w:r>
      <w:bookmarkEnd w:id="1105"/>
      <w:bookmarkEnd w:id="1106"/>
    </w:p>
    <w:p w14:paraId="186C41B4" w14:textId="6E923178" w:rsidR="00BE4AE0" w:rsidRPr="00F91D2F" w:rsidRDefault="00BE4AE0" w:rsidP="00BE4AE0">
      <w:pPr>
        <w:pStyle w:val="Heading5"/>
      </w:pPr>
      <w:bookmarkStart w:id="1107" w:name="_Toc186723727"/>
      <w:bookmarkStart w:id="1108" w:name="_Toc215000506"/>
      <w:r w:rsidRPr="00F91D2F">
        <w:t>5.</w:t>
      </w:r>
      <w:r>
        <w:t>7</w:t>
      </w:r>
      <w:r w:rsidRPr="00F91D2F">
        <w:t>.2.</w:t>
      </w:r>
      <w:r>
        <w:rPr>
          <w:rFonts w:hint="eastAsia"/>
          <w:lang w:eastAsia="zh-CN"/>
        </w:rPr>
        <w:t>4</w:t>
      </w:r>
      <w:r w:rsidRPr="00F91D2F">
        <w:t>.1</w:t>
      </w:r>
      <w:r w:rsidRPr="00F91D2F">
        <w:tab/>
        <w:t>General</w:t>
      </w:r>
      <w:bookmarkEnd w:id="1107"/>
      <w:bookmarkEnd w:id="1108"/>
    </w:p>
    <w:p w14:paraId="0C214620" w14:textId="77777777" w:rsidR="00BE4AE0" w:rsidRPr="00F91D2F" w:rsidRDefault="00BE4AE0" w:rsidP="00BE4AE0">
      <w:r w:rsidRPr="00F91D2F">
        <w:t xml:space="preserve">The following procedures using the </w:t>
      </w:r>
      <w:r>
        <w:t>Modification of Subscription</w:t>
      </w:r>
      <w:r w:rsidRPr="00F91D2F">
        <w:t xml:space="preserve"> service operation are supported:</w:t>
      </w:r>
    </w:p>
    <w:p w14:paraId="738BE1C9" w14:textId="77777777" w:rsidR="00BE4AE0" w:rsidRPr="00F91D2F" w:rsidRDefault="00BE4AE0" w:rsidP="00BE4AE0">
      <w:pPr>
        <w:pStyle w:val="B1"/>
      </w:pPr>
      <w:r w:rsidRPr="00F91D2F">
        <w:t>-</w:t>
      </w:r>
      <w:r w:rsidRPr="00F91D2F">
        <w:tab/>
      </w:r>
      <w:r>
        <w:t xml:space="preserve">Modification of Subscription to </w:t>
      </w:r>
      <w:r>
        <w:rPr>
          <w:rFonts w:hint="eastAsia"/>
          <w:lang w:eastAsia="zh-CN"/>
        </w:rPr>
        <w:t>a specific subscriber related IMS e</w:t>
      </w:r>
      <w:r w:rsidRPr="00816C8D">
        <w:t>vent</w:t>
      </w:r>
      <w:r>
        <w:rPr>
          <w:rFonts w:hint="eastAsia"/>
          <w:lang w:eastAsia="zh-CN"/>
        </w:rPr>
        <w:t>.</w:t>
      </w:r>
    </w:p>
    <w:p w14:paraId="5861C3A5" w14:textId="4716E077" w:rsidR="00BE4AE0" w:rsidRPr="00F91D2F" w:rsidRDefault="00BE4AE0" w:rsidP="00BE4AE0">
      <w:pPr>
        <w:pStyle w:val="Heading5"/>
      </w:pPr>
      <w:bookmarkStart w:id="1109" w:name="_Toc186723728"/>
      <w:bookmarkStart w:id="1110" w:name="_Toc215000507"/>
      <w:r w:rsidRPr="00F91D2F">
        <w:t>5.</w:t>
      </w:r>
      <w:r>
        <w:t>7</w:t>
      </w:r>
      <w:r w:rsidRPr="00F91D2F">
        <w:t>.2.</w:t>
      </w:r>
      <w:r>
        <w:rPr>
          <w:rFonts w:hint="eastAsia"/>
          <w:lang w:eastAsia="zh-CN"/>
        </w:rPr>
        <w:t>4</w:t>
      </w:r>
      <w:r w:rsidRPr="00F91D2F">
        <w:t>.2</w:t>
      </w:r>
      <w:r w:rsidRPr="00F91D2F">
        <w:tab/>
      </w:r>
      <w:r>
        <w:t xml:space="preserve">Modification of Subscription to </w:t>
      </w:r>
      <w:r>
        <w:rPr>
          <w:rFonts w:hint="eastAsia"/>
          <w:lang w:eastAsia="zh-CN"/>
        </w:rPr>
        <w:t>a specific subscriber related IMS e</w:t>
      </w:r>
      <w:r w:rsidRPr="00816C8D">
        <w:t>vent</w:t>
      </w:r>
      <w:bookmarkEnd w:id="1109"/>
      <w:bookmarkEnd w:id="1110"/>
    </w:p>
    <w:p w14:paraId="399B72E0" w14:textId="1CEAE052" w:rsidR="00BE4AE0" w:rsidRPr="00F91D2F" w:rsidRDefault="00BE4AE0" w:rsidP="00BE4AE0">
      <w:r w:rsidRPr="00F91D2F">
        <w:t>Figure</w:t>
      </w:r>
      <w:r>
        <w:t> </w:t>
      </w:r>
      <w:r w:rsidRPr="00F91D2F">
        <w:t>5.</w:t>
      </w:r>
      <w:r>
        <w:t>7</w:t>
      </w:r>
      <w:r w:rsidRPr="00F91D2F">
        <w:t>.2.</w:t>
      </w:r>
      <w:r>
        <w:rPr>
          <w:rFonts w:hint="eastAsia"/>
          <w:lang w:eastAsia="zh-CN"/>
        </w:rPr>
        <w:t>4</w:t>
      </w:r>
      <w:r w:rsidRPr="00F91D2F">
        <w:t xml:space="preserve">.2-1 shows a scenario where the </w:t>
      </w:r>
      <w:r>
        <w:rPr>
          <w:rFonts w:hint="eastAsia"/>
          <w:lang w:eastAsia="zh-CN"/>
        </w:rPr>
        <w:t>NF consumer</w:t>
      </w:r>
      <w:r w:rsidRPr="00F91D2F">
        <w:t xml:space="preserve"> sends a request to the HSS</w:t>
      </w:r>
      <w:r>
        <w:t xml:space="preserve"> to modify a previously subscri</w:t>
      </w:r>
      <w:r>
        <w:rPr>
          <w:rFonts w:hint="eastAsia"/>
          <w:lang w:eastAsia="zh-CN"/>
        </w:rPr>
        <w:t>bed</w:t>
      </w:r>
      <w:r>
        <w:t xml:space="preserve"> </w:t>
      </w:r>
      <w:r>
        <w:rPr>
          <w:rFonts w:hint="eastAsia"/>
          <w:lang w:eastAsia="zh-CN"/>
        </w:rPr>
        <w:t>IMS e</w:t>
      </w:r>
      <w:r w:rsidRPr="00816C8D">
        <w:t>vent</w:t>
      </w:r>
      <w:r>
        <w:rPr>
          <w:rFonts w:hint="eastAsia"/>
          <w:lang w:eastAsia="zh-CN"/>
        </w:rPr>
        <w:t xml:space="preserve"> for a specific subscriber</w:t>
      </w:r>
      <w:r w:rsidRPr="00F91D2F">
        <w:t xml:space="preserve">. The request contains the UE's identity (/{imsUeId}) which shall be </w:t>
      </w:r>
      <w:r>
        <w:t>IMPU</w:t>
      </w:r>
      <w:r w:rsidRPr="00F91D2F">
        <w:t>.</w:t>
      </w:r>
    </w:p>
    <w:p w14:paraId="1B92BE5D" w14:textId="77777777" w:rsidR="00BE4AE0" w:rsidRPr="00F91D2F" w:rsidRDefault="00BE4AE0" w:rsidP="00BE4AE0">
      <w:pPr>
        <w:pStyle w:val="TH"/>
      </w:pPr>
      <w:r w:rsidRPr="00F91D2F">
        <w:object w:dxaOrig="9413" w:dyaOrig="3458" w14:anchorId="52C12B90">
          <v:shape id="_x0000_i1094" type="#_x0000_t75" style="width:471.6pt;height:169.05pt" o:ole="">
            <v:imagedata r:id="rId147" o:title=""/>
          </v:shape>
          <o:OLEObject Type="Embed" ProgID="Visio.Drawing.11" ShapeID="_x0000_i1094" DrawAspect="Content" ObjectID="_1825839518" r:id="rId148"/>
        </w:object>
      </w:r>
    </w:p>
    <w:p w14:paraId="679DB818" w14:textId="0CEBA334" w:rsidR="00BE4AE0" w:rsidRPr="00F91D2F" w:rsidRDefault="00BE4AE0" w:rsidP="00BE4AE0">
      <w:pPr>
        <w:pStyle w:val="TF"/>
      </w:pPr>
      <w:r w:rsidRPr="00F91D2F">
        <w:t>Figure 5.</w:t>
      </w:r>
      <w:r>
        <w:t>7</w:t>
      </w:r>
      <w:r w:rsidRPr="00F91D2F">
        <w:t>.2.</w:t>
      </w:r>
      <w:r>
        <w:rPr>
          <w:rFonts w:hint="eastAsia"/>
          <w:lang w:eastAsia="zh-CN"/>
        </w:rPr>
        <w:t>4</w:t>
      </w:r>
      <w:r w:rsidRPr="00F91D2F">
        <w:t xml:space="preserve">.2-1: </w:t>
      </w:r>
      <w:r>
        <w:t xml:space="preserve">Modification of Subscription to </w:t>
      </w:r>
      <w:r>
        <w:rPr>
          <w:rFonts w:hint="eastAsia"/>
          <w:lang w:eastAsia="zh-CN"/>
        </w:rPr>
        <w:t>a</w:t>
      </w:r>
      <w:r>
        <w:t xml:space="preserve"> </w:t>
      </w:r>
      <w:r w:rsidRPr="00816C8D">
        <w:t xml:space="preserve">specific subscriber </w:t>
      </w:r>
      <w:r>
        <w:rPr>
          <w:rFonts w:hint="eastAsia"/>
          <w:lang w:eastAsia="zh-CN"/>
        </w:rPr>
        <w:t xml:space="preserve">related IMS </w:t>
      </w:r>
      <w:r w:rsidRPr="00816C8D">
        <w:t>event</w:t>
      </w:r>
    </w:p>
    <w:p w14:paraId="28AC6768" w14:textId="77777777" w:rsidR="00BE4AE0" w:rsidRDefault="00BE4AE0" w:rsidP="00BE4AE0">
      <w:pPr>
        <w:pStyle w:val="B1"/>
      </w:pPr>
      <w:r>
        <w:t>1.</w:t>
      </w:r>
      <w:r>
        <w:tab/>
      </w:r>
      <w:r w:rsidRPr="00F91D2F">
        <w:t xml:space="preserve">The </w:t>
      </w:r>
      <w:r>
        <w:rPr>
          <w:rFonts w:hint="eastAsia"/>
          <w:lang w:eastAsia="zh-CN"/>
        </w:rPr>
        <w:t xml:space="preserve">NF consumer </w:t>
      </w:r>
      <w:r w:rsidRPr="00F91D2F">
        <w:t xml:space="preserve">sends a </w:t>
      </w:r>
      <w:r>
        <w:t>P</w:t>
      </w:r>
      <w:r>
        <w:rPr>
          <w:rFonts w:hint="eastAsia"/>
          <w:lang w:eastAsia="zh-CN"/>
        </w:rPr>
        <w:t>ATCH</w:t>
      </w:r>
      <w:r w:rsidRPr="00F91D2F">
        <w:t xml:space="preserve"> request to the resource representing the </w:t>
      </w:r>
      <w:r>
        <w:t xml:space="preserve">individual subscription to </w:t>
      </w:r>
      <w:r>
        <w:rPr>
          <w:rFonts w:hint="eastAsia"/>
          <w:lang w:eastAsia="zh-CN"/>
        </w:rPr>
        <w:t>a</w:t>
      </w:r>
      <w:r>
        <w:t xml:space="preserve"> </w:t>
      </w:r>
      <w:r w:rsidRPr="00816C8D">
        <w:t>specific subscriber</w:t>
      </w:r>
      <w:r>
        <w:t xml:space="preserve"> (identified by its subscriptionID)</w:t>
      </w:r>
      <w:r>
        <w:rPr>
          <w:rFonts w:hint="eastAsia"/>
          <w:lang w:eastAsia="zh-CN"/>
        </w:rPr>
        <w:t xml:space="preserve"> </w:t>
      </w:r>
      <w:r w:rsidRPr="003B2883">
        <w:t xml:space="preserve">to modify </w:t>
      </w:r>
      <w:r>
        <w:rPr>
          <w:rFonts w:hint="eastAsia"/>
          <w:lang w:eastAsia="zh-CN"/>
        </w:rPr>
        <w:t>the subscription</w:t>
      </w:r>
      <w:r>
        <w:t>.</w:t>
      </w:r>
      <w:r>
        <w:rPr>
          <w:rFonts w:hint="eastAsia"/>
          <w:lang w:eastAsia="zh-CN"/>
        </w:rPr>
        <w:t xml:space="preserve"> </w:t>
      </w:r>
      <w:r w:rsidRPr="00690A26">
        <w:t xml:space="preserve">The </w:t>
      </w:r>
      <w:r>
        <w:t>content</w:t>
      </w:r>
      <w:r w:rsidRPr="00690A26">
        <w:t xml:space="preserve"> of the PATCH request shall contain the list of operations (add/delete/replace) to be applied to the </w:t>
      </w:r>
      <w:r>
        <w:t>subscription</w:t>
      </w:r>
      <w:r w:rsidRPr="00690A26">
        <w:t xml:space="preserve">; these operations may be directed to individual parameters of the </w:t>
      </w:r>
      <w:r>
        <w:t>subscription or to the list of the subscribed events</w:t>
      </w:r>
      <w:r w:rsidRPr="00690A26">
        <w:t xml:space="preserve">. </w:t>
      </w:r>
    </w:p>
    <w:p w14:paraId="7907CFD4" w14:textId="77777777" w:rsidR="00BE4AE0" w:rsidRDefault="00BE4AE0" w:rsidP="00BE4AE0">
      <w:pPr>
        <w:pStyle w:val="B1"/>
      </w:pPr>
      <w:r w:rsidRPr="00F91D2F">
        <w:t>2a.</w:t>
      </w:r>
      <w:r>
        <w:tab/>
        <w:t>Upon success, if the change is to delete the events to be subscribed</w:t>
      </w:r>
      <w:r w:rsidRPr="003B2883">
        <w:t xml:space="preserve"> </w:t>
      </w:r>
      <w:r>
        <w:t xml:space="preserve">and </w:t>
      </w:r>
      <w:r>
        <w:rPr>
          <w:rFonts w:hint="eastAsia"/>
          <w:lang w:eastAsia="zh-CN"/>
        </w:rPr>
        <w:t>HSS</w:t>
      </w:r>
      <w:r>
        <w:t xml:space="preserve"> accepts the request change, </w:t>
      </w:r>
      <w:r w:rsidRPr="003B2883">
        <w:t xml:space="preserve">the </w:t>
      </w:r>
      <w:r>
        <w:rPr>
          <w:rFonts w:hint="eastAsia"/>
          <w:lang w:eastAsia="zh-CN"/>
        </w:rPr>
        <w:t>HSS</w:t>
      </w:r>
      <w:r>
        <w:t xml:space="preserve"> </w:t>
      </w:r>
      <w:r w:rsidRPr="003B2883">
        <w:t xml:space="preserve">shall return </w:t>
      </w:r>
      <w:r>
        <w:t>the status code 204 No Content.</w:t>
      </w:r>
    </w:p>
    <w:p w14:paraId="3BBCEA0F" w14:textId="77777777" w:rsidR="00BE4AE0" w:rsidRDefault="00BE4AE0" w:rsidP="00BE4AE0">
      <w:pPr>
        <w:pStyle w:val="B1"/>
      </w:pPr>
      <w:r>
        <w:t xml:space="preserve">2b. </w:t>
      </w:r>
      <w:r w:rsidRPr="003B2883">
        <w:t xml:space="preserve">On success, </w:t>
      </w:r>
      <w:r>
        <w:t xml:space="preserve">if the change is to add new events to be subscribed or to update the existing subscribed event within a subscription </w:t>
      </w:r>
      <w:r>
        <w:rPr>
          <w:rFonts w:hint="eastAsia"/>
          <w:lang w:eastAsia="zh-CN"/>
        </w:rPr>
        <w:t>and</w:t>
      </w:r>
      <w:r>
        <w:rPr>
          <w:lang w:eastAsia="zh-CN"/>
        </w:rPr>
        <w:t xml:space="preserve"> the</w:t>
      </w:r>
      <w:r>
        <w:t xml:space="preserve"> </w:t>
      </w:r>
      <w:r>
        <w:rPr>
          <w:rFonts w:hint="eastAsia"/>
          <w:lang w:eastAsia="zh-CN"/>
        </w:rPr>
        <w:t xml:space="preserve">HSS </w:t>
      </w:r>
      <w:r>
        <w:t xml:space="preserve">accepts </w:t>
      </w:r>
      <w:r w:rsidRPr="003B2883">
        <w:t>the request</w:t>
      </w:r>
      <w:r>
        <w:t xml:space="preserve"> change</w:t>
      </w:r>
      <w:r w:rsidRPr="003B2883">
        <w:t xml:space="preserve">, the </w:t>
      </w:r>
      <w:r>
        <w:rPr>
          <w:rFonts w:hint="eastAsia"/>
          <w:lang w:eastAsia="zh-CN"/>
        </w:rPr>
        <w:t>HSS</w:t>
      </w:r>
      <w:r>
        <w:t xml:space="preserve"> </w:t>
      </w:r>
      <w:r w:rsidRPr="003B2883">
        <w:t xml:space="preserve">shall return </w:t>
      </w:r>
      <w:r>
        <w:t>the status code 200 OK. The response shall contain the new resource representation of the resource.</w:t>
      </w:r>
    </w:p>
    <w:p w14:paraId="596C069B" w14:textId="3C47026C" w:rsidR="00BE4AE0" w:rsidRDefault="00BE4AE0" w:rsidP="00BE4AE0">
      <w:pPr>
        <w:pStyle w:val="B1"/>
      </w:pPr>
      <w:r>
        <w:rPr>
          <w:lang w:eastAsia="zh-CN"/>
        </w:rPr>
        <w:t>2</w:t>
      </w:r>
      <w:r>
        <w:rPr>
          <w:rFonts w:hint="eastAsia"/>
          <w:lang w:eastAsia="zh-CN"/>
        </w:rPr>
        <w:t>c.</w:t>
      </w:r>
      <w:r>
        <w:rPr>
          <w:lang w:eastAsia="zh-CN"/>
        </w:rPr>
        <w:tab/>
      </w:r>
      <w:r w:rsidRPr="003B2883">
        <w:t xml:space="preserve">On failure, one of the HTTP status code listed in </w:t>
      </w:r>
      <w:r>
        <w:t>t</w:t>
      </w:r>
      <w:r w:rsidRPr="003B2883">
        <w:t>able</w:t>
      </w:r>
      <w:r>
        <w:t> </w:t>
      </w:r>
      <w:r w:rsidRPr="003B2883">
        <w:t>6.</w:t>
      </w:r>
      <w:r w:rsidR="0085750E">
        <w:t>6</w:t>
      </w:r>
      <w:r w:rsidRPr="003B2883">
        <w:t>.3.</w:t>
      </w:r>
      <w:r>
        <w:rPr>
          <w:rFonts w:hint="eastAsia"/>
          <w:lang w:eastAsia="zh-CN"/>
        </w:rPr>
        <w:t>3</w:t>
      </w:r>
      <w:r w:rsidRPr="003B2883">
        <w:t>.3.</w:t>
      </w:r>
      <w:r>
        <w:t>2</w:t>
      </w:r>
      <w:r w:rsidRPr="003B2883">
        <w:t>-3</w:t>
      </w:r>
      <w:r>
        <w:t xml:space="preserve"> indicating the error</w:t>
      </w:r>
      <w:r w:rsidRPr="003B2883">
        <w:t xml:space="preserve"> shall be returned. For a 4xx/5xx response, the message body shall contain a ProblemDetails structure with the "cause" attribute set to one of the application error</w:t>
      </w:r>
      <w:r>
        <w:t>s</w:t>
      </w:r>
      <w:r w:rsidRPr="003B2883">
        <w:t xml:space="preserve"> listed in </w:t>
      </w:r>
      <w:r>
        <w:t>t</w:t>
      </w:r>
      <w:r w:rsidRPr="003B2883">
        <w:t>able</w:t>
      </w:r>
      <w:r>
        <w:t> </w:t>
      </w:r>
      <w:r w:rsidRPr="003B2883">
        <w:t>6.</w:t>
      </w:r>
      <w:r w:rsidR="0085750E">
        <w:t>6</w:t>
      </w:r>
      <w:r w:rsidRPr="003B2883">
        <w:t>.</w:t>
      </w:r>
      <w:r>
        <w:t>3</w:t>
      </w:r>
      <w:r w:rsidRPr="003B2883">
        <w:t>.</w:t>
      </w:r>
      <w:r>
        <w:t>3</w:t>
      </w:r>
      <w:r w:rsidRPr="003B2883">
        <w:t>.3.</w:t>
      </w:r>
      <w:r>
        <w:t>2</w:t>
      </w:r>
      <w:r w:rsidRPr="003B2883">
        <w:t>-3.</w:t>
      </w:r>
    </w:p>
    <w:p w14:paraId="20465B40" w14:textId="77777777" w:rsidR="00BE4AE0" w:rsidRDefault="00BE4AE0" w:rsidP="00BE4AE0">
      <w:pPr>
        <w:pStyle w:val="B2"/>
      </w:pPr>
      <w:r>
        <w:rPr>
          <w:rFonts w:hint="eastAsia"/>
          <w:lang w:eastAsia="zh-CN"/>
        </w:rPr>
        <w:t>-</w:t>
      </w:r>
      <w:r w:rsidRPr="00F91D2F">
        <w:tab/>
        <w:t xml:space="preserve">If the operation </w:t>
      </w:r>
      <w:r>
        <w:t xml:space="preserve">is not authorized due to the requesting node not being authorized to modify the subscription to </w:t>
      </w:r>
      <w:r>
        <w:rPr>
          <w:rFonts w:hint="eastAsia"/>
          <w:lang w:eastAsia="zh-CN"/>
        </w:rPr>
        <w:t>a</w:t>
      </w:r>
      <w:r>
        <w:t xml:space="preserve"> </w:t>
      </w:r>
      <w:r w:rsidRPr="00816C8D">
        <w:t xml:space="preserve">specific subscriber </w:t>
      </w:r>
      <w:r>
        <w:rPr>
          <w:rFonts w:hint="eastAsia"/>
          <w:lang w:eastAsia="zh-CN"/>
        </w:rPr>
        <w:t xml:space="preserve">related IMS </w:t>
      </w:r>
      <w:r w:rsidRPr="00816C8D">
        <w:t>event</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46277227" w14:textId="77777777" w:rsidR="00BE4AE0" w:rsidRPr="00F91D2F" w:rsidRDefault="00BE4AE0" w:rsidP="00BE4AE0">
      <w:pPr>
        <w:pStyle w:val="B2"/>
      </w:pPr>
      <w:r>
        <w:rPr>
          <w:rFonts w:hint="eastAsia"/>
          <w:lang w:eastAsia="zh-CN"/>
        </w:rPr>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2531C14" w14:textId="77777777" w:rsidR="00BE4AE0" w:rsidRPr="00DA1B24" w:rsidRDefault="00BE4AE0" w:rsidP="00BE4AE0">
      <w:pPr>
        <w:pStyle w:val="B1"/>
      </w:pPr>
      <w:r>
        <w:rPr>
          <w:rFonts w:hint="eastAsia"/>
          <w:lang w:eastAsia="zh-CN"/>
        </w:rPr>
        <w:t>2d.</w:t>
      </w:r>
      <w:r>
        <w:rPr>
          <w:lang w:eastAsia="zh-CN"/>
        </w:rPr>
        <w:tab/>
      </w:r>
      <w:r>
        <w:t>In the case of redirection, the HSS shall return 3xx status code, which shall contain a Location header with an URI pointing to the endpoint of another HSS (service) instance</w:t>
      </w:r>
      <w:r w:rsidRPr="00DD52D7">
        <w:t>.</w:t>
      </w:r>
    </w:p>
    <w:p w14:paraId="516B736E" w14:textId="5184B702" w:rsidR="00FA329A" w:rsidRPr="00FA329A" w:rsidRDefault="00FA329A" w:rsidP="00A16D3D">
      <w:pPr>
        <w:pStyle w:val="Heading4"/>
        <w:rPr>
          <w:lang w:eastAsia="en-US"/>
        </w:rPr>
      </w:pPr>
      <w:bookmarkStart w:id="1111" w:name="_Toc199239382"/>
      <w:bookmarkStart w:id="1112" w:name="_Toc215000508"/>
      <w:r w:rsidRPr="00FA329A">
        <w:rPr>
          <w:lang w:eastAsia="en-US"/>
        </w:rPr>
        <w:t>5.7.2.</w:t>
      </w:r>
      <w:r>
        <w:rPr>
          <w:lang w:eastAsia="en-US"/>
        </w:rPr>
        <w:t>5</w:t>
      </w:r>
      <w:r w:rsidRPr="00FA329A">
        <w:rPr>
          <w:lang w:eastAsia="en-US"/>
        </w:rPr>
        <w:tab/>
        <w:t>Notification</w:t>
      </w:r>
      <w:bookmarkEnd w:id="1111"/>
      <w:bookmarkEnd w:id="1112"/>
    </w:p>
    <w:p w14:paraId="223817DB" w14:textId="2332036D" w:rsidR="00FA329A" w:rsidRPr="00FA329A" w:rsidRDefault="00FA329A" w:rsidP="00A16D3D">
      <w:pPr>
        <w:pStyle w:val="Heading5"/>
        <w:rPr>
          <w:lang w:eastAsia="en-US"/>
        </w:rPr>
      </w:pPr>
      <w:bookmarkStart w:id="1113" w:name="_Toc199239383"/>
      <w:bookmarkStart w:id="1114" w:name="_Toc215000509"/>
      <w:r w:rsidRPr="00FA329A">
        <w:rPr>
          <w:lang w:eastAsia="en-US"/>
        </w:rPr>
        <w:t>5.7.2.</w:t>
      </w:r>
      <w:r>
        <w:rPr>
          <w:lang w:eastAsia="en-US"/>
        </w:rPr>
        <w:t>5</w:t>
      </w:r>
      <w:r w:rsidRPr="00FA329A">
        <w:rPr>
          <w:lang w:eastAsia="en-US"/>
        </w:rPr>
        <w:t>.1</w:t>
      </w:r>
      <w:r w:rsidRPr="00FA329A">
        <w:rPr>
          <w:lang w:eastAsia="en-US"/>
        </w:rPr>
        <w:tab/>
        <w:t>General</w:t>
      </w:r>
      <w:bookmarkEnd w:id="1113"/>
      <w:bookmarkEnd w:id="1114"/>
    </w:p>
    <w:p w14:paraId="5CF7FEAE" w14:textId="77777777" w:rsidR="00FA329A" w:rsidRPr="00FA329A" w:rsidRDefault="00FA329A" w:rsidP="00FA329A">
      <w:pPr>
        <w:overflowPunct/>
        <w:autoSpaceDE/>
        <w:autoSpaceDN/>
        <w:adjustRightInd/>
        <w:textAlignment w:val="auto"/>
        <w:rPr>
          <w:lang w:eastAsia="en-US"/>
        </w:rPr>
      </w:pPr>
      <w:r w:rsidRPr="00FA329A">
        <w:rPr>
          <w:lang w:eastAsia="en-US"/>
        </w:rPr>
        <w:t>The following procedures using the Notification service operation are supported:</w:t>
      </w:r>
    </w:p>
    <w:p w14:paraId="30F2360C" w14:textId="77777777" w:rsidR="00FA329A" w:rsidRPr="00FA329A" w:rsidRDefault="00FA329A" w:rsidP="00A16D3D">
      <w:pPr>
        <w:pStyle w:val="B1"/>
        <w:rPr>
          <w:lang w:eastAsia="zh-CN"/>
        </w:rPr>
      </w:pPr>
      <w:r w:rsidRPr="00FA329A">
        <w:rPr>
          <w:lang w:eastAsia="en-US"/>
        </w:rPr>
        <w:t>-</w:t>
      </w:r>
      <w:r w:rsidRPr="00FA329A">
        <w:rPr>
          <w:lang w:eastAsia="en-US"/>
        </w:rPr>
        <w:tab/>
        <w:t>Monitoring Revocation Notification</w:t>
      </w:r>
      <w:r w:rsidRPr="00FA329A">
        <w:rPr>
          <w:lang w:eastAsia="zh-CN"/>
        </w:rPr>
        <w:t>;</w:t>
      </w:r>
    </w:p>
    <w:p w14:paraId="57104638" w14:textId="0B782066" w:rsidR="00FA329A" w:rsidRPr="00FA329A" w:rsidRDefault="00FA329A" w:rsidP="00A16D3D">
      <w:pPr>
        <w:pStyle w:val="Heading5"/>
        <w:rPr>
          <w:lang w:eastAsia="en-US"/>
        </w:rPr>
      </w:pPr>
      <w:bookmarkStart w:id="1115" w:name="_Toc199239384"/>
      <w:bookmarkStart w:id="1116" w:name="_Toc215000510"/>
      <w:r w:rsidRPr="00FA329A">
        <w:rPr>
          <w:lang w:eastAsia="en-US"/>
        </w:rPr>
        <w:t>5.7.2.</w:t>
      </w:r>
      <w:r>
        <w:rPr>
          <w:lang w:eastAsia="en-US"/>
        </w:rPr>
        <w:t>5</w:t>
      </w:r>
      <w:r w:rsidRPr="00FA329A">
        <w:rPr>
          <w:lang w:eastAsia="en-US"/>
        </w:rPr>
        <w:t>.2</w:t>
      </w:r>
      <w:r w:rsidRPr="00FA329A">
        <w:rPr>
          <w:lang w:eastAsia="en-US"/>
        </w:rPr>
        <w:tab/>
      </w:r>
      <w:bookmarkEnd w:id="1115"/>
      <w:r w:rsidRPr="00FA329A">
        <w:rPr>
          <w:lang w:eastAsia="en-US"/>
        </w:rPr>
        <w:t>IMS Monitoring Revocation Notification</w:t>
      </w:r>
      <w:bookmarkEnd w:id="1116"/>
    </w:p>
    <w:p w14:paraId="2662C6B6" w14:textId="6BD1030A" w:rsidR="00FA329A" w:rsidRPr="00FA329A" w:rsidRDefault="00FA329A" w:rsidP="00FA329A">
      <w:pPr>
        <w:overflowPunct/>
        <w:autoSpaceDE/>
        <w:autoSpaceDN/>
        <w:adjustRightInd/>
        <w:textAlignment w:val="auto"/>
        <w:rPr>
          <w:lang w:eastAsia="en-US"/>
        </w:rPr>
      </w:pPr>
      <w:r w:rsidRPr="00FA329A">
        <w:rPr>
          <w:lang w:eastAsia="en-US"/>
        </w:rPr>
        <w:t>Figure 5.7.2.</w:t>
      </w:r>
      <w:r>
        <w:rPr>
          <w:lang w:eastAsia="en-US"/>
        </w:rPr>
        <w:t>5</w:t>
      </w:r>
      <w:r w:rsidRPr="00FA329A">
        <w:rPr>
          <w:lang w:eastAsia="en-US"/>
        </w:rPr>
        <w:t>.2-1 shows a scenario where the HSS notifies the NF service consumer (that has subscribed to receive such notification) about revocation of the Event Exposure Subscription. The request contains the notification URI as previously received in the ImsEeSubscription.</w:t>
      </w:r>
    </w:p>
    <w:p w14:paraId="366DEAF7" w14:textId="77777777" w:rsidR="00FA329A" w:rsidRPr="00FA329A" w:rsidRDefault="00FA329A" w:rsidP="00A16D3D">
      <w:pPr>
        <w:pStyle w:val="TH"/>
        <w:rPr>
          <w:lang w:eastAsia="en-US"/>
        </w:rPr>
      </w:pPr>
      <w:r w:rsidRPr="00FA329A">
        <w:rPr>
          <w:lang w:eastAsia="en-US"/>
        </w:rPr>
        <w:object w:dxaOrig="8700" w:dyaOrig="2325" w14:anchorId="0DE2D0A8">
          <v:shape id="_x0000_i1095" type="#_x0000_t75" style="width:437.7pt;height:113.95pt" o:ole="">
            <v:imagedata r:id="rId149" o:title=""/>
          </v:shape>
          <o:OLEObject Type="Embed" ProgID="Visio.Drawing.11" ShapeID="_x0000_i1095" DrawAspect="Content" ObjectID="_1825839519" r:id="rId150"/>
        </w:object>
      </w:r>
    </w:p>
    <w:p w14:paraId="31DBDE12" w14:textId="55F83966" w:rsidR="00FA329A" w:rsidRPr="00FA329A" w:rsidRDefault="00FA329A" w:rsidP="00A16D3D">
      <w:pPr>
        <w:pStyle w:val="TF"/>
        <w:rPr>
          <w:lang w:eastAsia="en-US"/>
        </w:rPr>
      </w:pPr>
      <w:r w:rsidRPr="00FA329A">
        <w:rPr>
          <w:lang w:eastAsia="en-US"/>
        </w:rPr>
        <w:t>Figure 5.7.2.</w:t>
      </w:r>
      <w:r>
        <w:rPr>
          <w:lang w:eastAsia="en-US"/>
        </w:rPr>
        <w:t>5</w:t>
      </w:r>
      <w:r w:rsidRPr="00FA329A">
        <w:rPr>
          <w:lang w:eastAsia="en-US"/>
        </w:rPr>
        <w:t>.2-1: IMS Event Exposure Monitoring Revocation</w:t>
      </w:r>
    </w:p>
    <w:p w14:paraId="5AE3384C" w14:textId="77777777" w:rsidR="00FA329A" w:rsidRPr="00FA329A" w:rsidRDefault="00FA329A" w:rsidP="00A16D3D">
      <w:pPr>
        <w:pStyle w:val="B1"/>
        <w:rPr>
          <w:lang w:eastAsia="en-US"/>
        </w:rPr>
      </w:pPr>
      <w:r w:rsidRPr="00FA329A">
        <w:rPr>
          <w:lang w:eastAsia="en-US"/>
        </w:rPr>
        <w:t>1.</w:t>
      </w:r>
      <w:r w:rsidRPr="00FA329A">
        <w:rPr>
          <w:lang w:eastAsia="en-US"/>
        </w:rPr>
        <w:tab/>
        <w:t>The HSS sends a POST request to the revocation notificationURI as provided by the NF service consumer during the subscription.</w:t>
      </w:r>
    </w:p>
    <w:p w14:paraId="59F39AB1" w14:textId="77777777" w:rsidR="00FA329A" w:rsidRPr="00FA329A" w:rsidRDefault="00FA329A" w:rsidP="00A16D3D">
      <w:pPr>
        <w:pStyle w:val="B1"/>
        <w:rPr>
          <w:lang w:eastAsia="en-US"/>
        </w:rPr>
      </w:pPr>
      <w:r w:rsidRPr="00FA329A">
        <w:rPr>
          <w:lang w:eastAsia="en-US"/>
        </w:rPr>
        <w:t>2.</w:t>
      </w:r>
      <w:r w:rsidRPr="00FA329A">
        <w:rPr>
          <w:lang w:eastAsia="en-US"/>
        </w:rPr>
        <w:tab/>
        <w:t>The NF service consumer responds with "204 No Content".</w:t>
      </w:r>
    </w:p>
    <w:p w14:paraId="71826565" w14:textId="77777777" w:rsidR="00FA329A" w:rsidRPr="00FA329A" w:rsidRDefault="00FA329A" w:rsidP="00FA329A">
      <w:pPr>
        <w:overflowPunct/>
        <w:autoSpaceDE/>
        <w:autoSpaceDN/>
        <w:adjustRightInd/>
        <w:textAlignment w:val="auto"/>
        <w:rPr>
          <w:lang w:eastAsia="en-US"/>
        </w:rPr>
      </w:pPr>
      <w:r w:rsidRPr="00FA329A">
        <w:rPr>
          <w:lang w:eastAsia="en-US"/>
        </w:rPr>
        <w:t>On failure, the appropriate HTTP status code indicating the error shall be returned and appropriate additional error information should be returned in the POST response body.</w:t>
      </w:r>
    </w:p>
    <w:p w14:paraId="3278BF84" w14:textId="77777777" w:rsidR="00FA329A" w:rsidRPr="00FA329A" w:rsidRDefault="00FA329A" w:rsidP="00FA329A">
      <w:pPr>
        <w:overflowPunct/>
        <w:autoSpaceDE/>
        <w:autoSpaceDN/>
        <w:adjustRightInd/>
        <w:textAlignment w:val="auto"/>
        <w:rPr>
          <w:lang w:eastAsia="en-US"/>
        </w:rPr>
      </w:pPr>
      <w:r w:rsidRPr="00FA329A">
        <w:rPr>
          <w:lang w:eastAsia="en-US"/>
        </w:rPr>
        <w:t>In the case of redirection, the NF Service Consumer shall return 3xx status code, which shall contain a Location header with an URI pointing to an alternative notification endpoint.</w:t>
      </w:r>
    </w:p>
    <w:p w14:paraId="508FBB16" w14:textId="77777777" w:rsidR="00FC4C9C" w:rsidRPr="00F91D2F" w:rsidRDefault="00FC4C9C" w:rsidP="001901CD">
      <w:pPr>
        <w:pStyle w:val="Heading1"/>
      </w:pPr>
      <w:bookmarkStart w:id="1117" w:name="_Toc215000511"/>
      <w:r w:rsidRPr="00F91D2F">
        <w:t>6</w:t>
      </w:r>
      <w:r w:rsidRPr="00F91D2F">
        <w:tab/>
        <w:t>API Definitions</w:t>
      </w:r>
      <w:bookmarkEnd w:id="1077"/>
      <w:bookmarkEnd w:id="1078"/>
      <w:bookmarkEnd w:id="1079"/>
      <w:bookmarkEnd w:id="1080"/>
      <w:bookmarkEnd w:id="1081"/>
      <w:bookmarkEnd w:id="1082"/>
      <w:bookmarkEnd w:id="1083"/>
      <w:bookmarkEnd w:id="1084"/>
      <w:bookmarkEnd w:id="1085"/>
      <w:bookmarkEnd w:id="1086"/>
      <w:bookmarkEnd w:id="1117"/>
    </w:p>
    <w:p w14:paraId="35090B51" w14:textId="77777777" w:rsidR="00FC4C9C" w:rsidRPr="00F91D2F" w:rsidRDefault="00FC4C9C" w:rsidP="001901CD">
      <w:pPr>
        <w:pStyle w:val="Heading2"/>
      </w:pPr>
      <w:bookmarkStart w:id="1118" w:name="_Toc21948883"/>
      <w:bookmarkStart w:id="1119" w:name="_Toc24978757"/>
      <w:bookmarkStart w:id="1120" w:name="_Toc34346530"/>
      <w:bookmarkStart w:id="1121" w:name="_Toc34740607"/>
      <w:bookmarkStart w:id="1122" w:name="_Toc34747966"/>
      <w:bookmarkStart w:id="1123" w:name="_Toc34748342"/>
      <w:bookmarkStart w:id="1124" w:name="_Toc34749332"/>
      <w:bookmarkStart w:id="1125" w:name="_Toc49689794"/>
      <w:bookmarkStart w:id="1126" w:name="_Toc56336879"/>
      <w:bookmarkStart w:id="1127" w:name="_Toc73443695"/>
      <w:bookmarkStart w:id="1128" w:name="_Toc215000512"/>
      <w:r w:rsidRPr="00F91D2F">
        <w:t>6.1</w:t>
      </w:r>
      <w:r w:rsidRPr="00F91D2F">
        <w:tab/>
        <w:t>Nhss_imsUEContextManagement Service API</w:t>
      </w:r>
      <w:bookmarkEnd w:id="1118"/>
      <w:bookmarkEnd w:id="1119"/>
      <w:bookmarkEnd w:id="1120"/>
      <w:bookmarkEnd w:id="1121"/>
      <w:bookmarkEnd w:id="1122"/>
      <w:bookmarkEnd w:id="1123"/>
      <w:bookmarkEnd w:id="1124"/>
      <w:bookmarkEnd w:id="1125"/>
      <w:bookmarkEnd w:id="1126"/>
      <w:bookmarkEnd w:id="1127"/>
      <w:bookmarkEnd w:id="1128"/>
    </w:p>
    <w:p w14:paraId="3703F17A" w14:textId="77777777" w:rsidR="00FC4C9C" w:rsidRPr="00F91D2F" w:rsidRDefault="00FC4C9C" w:rsidP="001901CD">
      <w:pPr>
        <w:pStyle w:val="Heading3"/>
      </w:pPr>
      <w:bookmarkStart w:id="1129" w:name="_Toc21948884"/>
      <w:bookmarkStart w:id="1130" w:name="_Toc24978758"/>
      <w:bookmarkStart w:id="1131" w:name="_Toc34346531"/>
      <w:bookmarkStart w:id="1132" w:name="_Toc34740608"/>
      <w:bookmarkStart w:id="1133" w:name="_Toc34747967"/>
      <w:bookmarkStart w:id="1134" w:name="_Toc34748343"/>
      <w:bookmarkStart w:id="1135" w:name="_Toc34749333"/>
      <w:bookmarkStart w:id="1136" w:name="_Toc49689795"/>
      <w:bookmarkStart w:id="1137" w:name="_Toc56336880"/>
      <w:bookmarkStart w:id="1138" w:name="_Toc73443696"/>
      <w:bookmarkStart w:id="1139" w:name="_Toc215000513"/>
      <w:r w:rsidRPr="00F91D2F">
        <w:t>6.1.1</w:t>
      </w:r>
      <w:r w:rsidRPr="00F91D2F">
        <w:tab/>
        <w:t>Introduction</w:t>
      </w:r>
      <w:bookmarkEnd w:id="1129"/>
      <w:bookmarkEnd w:id="1130"/>
      <w:bookmarkEnd w:id="1131"/>
      <w:bookmarkEnd w:id="1132"/>
      <w:bookmarkEnd w:id="1133"/>
      <w:bookmarkEnd w:id="1134"/>
      <w:bookmarkEnd w:id="1135"/>
      <w:bookmarkEnd w:id="1136"/>
      <w:bookmarkEnd w:id="1137"/>
      <w:bookmarkEnd w:id="1138"/>
      <w:bookmarkEnd w:id="1139"/>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1140" w:name="_Toc21948885"/>
      <w:bookmarkStart w:id="1141" w:name="_Toc24978759"/>
      <w:bookmarkStart w:id="1142" w:name="_Toc34346532"/>
      <w:bookmarkStart w:id="1143" w:name="_Toc34740609"/>
      <w:bookmarkStart w:id="1144" w:name="_Toc34747968"/>
      <w:bookmarkStart w:id="1145" w:name="_Toc34748344"/>
      <w:bookmarkStart w:id="1146" w:name="_Toc34749334"/>
      <w:bookmarkStart w:id="1147" w:name="_Toc49689796"/>
      <w:bookmarkStart w:id="1148" w:name="_Toc56336881"/>
      <w:bookmarkStart w:id="1149" w:name="_Toc73443697"/>
      <w:bookmarkStart w:id="1150" w:name="_Toc215000514"/>
      <w:r w:rsidRPr="00F91D2F">
        <w:t>6.1.2</w:t>
      </w:r>
      <w:r w:rsidRPr="00F91D2F">
        <w:tab/>
        <w:t>Usage of HTTP</w:t>
      </w:r>
      <w:bookmarkEnd w:id="1140"/>
      <w:bookmarkEnd w:id="1141"/>
      <w:bookmarkEnd w:id="1142"/>
      <w:bookmarkEnd w:id="1143"/>
      <w:bookmarkEnd w:id="1144"/>
      <w:bookmarkEnd w:id="1145"/>
      <w:bookmarkEnd w:id="1146"/>
      <w:bookmarkEnd w:id="1147"/>
      <w:bookmarkEnd w:id="1148"/>
      <w:bookmarkEnd w:id="1149"/>
      <w:bookmarkEnd w:id="1150"/>
    </w:p>
    <w:p w14:paraId="3A00CD6E" w14:textId="77777777" w:rsidR="00FC4C9C" w:rsidRPr="00F91D2F" w:rsidRDefault="00FC4C9C" w:rsidP="001901CD">
      <w:pPr>
        <w:pStyle w:val="Heading4"/>
      </w:pPr>
      <w:bookmarkStart w:id="1151" w:name="_Toc21948886"/>
      <w:bookmarkStart w:id="1152" w:name="_Toc24978760"/>
      <w:bookmarkStart w:id="1153" w:name="_Toc34346533"/>
      <w:bookmarkStart w:id="1154" w:name="_Toc34740610"/>
      <w:bookmarkStart w:id="1155" w:name="_Toc34747969"/>
      <w:bookmarkStart w:id="1156" w:name="_Toc34748345"/>
      <w:bookmarkStart w:id="1157" w:name="_Toc34749335"/>
      <w:bookmarkStart w:id="1158" w:name="_Toc49689797"/>
      <w:bookmarkStart w:id="1159" w:name="_Toc56336882"/>
      <w:bookmarkStart w:id="1160" w:name="_Toc73443698"/>
      <w:bookmarkStart w:id="1161" w:name="_Toc215000515"/>
      <w:r w:rsidRPr="00F91D2F">
        <w:t>6.1.2.1</w:t>
      </w:r>
      <w:r w:rsidRPr="00F91D2F">
        <w:tab/>
        <w:t>General</w:t>
      </w:r>
      <w:bookmarkEnd w:id="1151"/>
      <w:bookmarkEnd w:id="1152"/>
      <w:bookmarkEnd w:id="1153"/>
      <w:bookmarkEnd w:id="1154"/>
      <w:bookmarkEnd w:id="1155"/>
      <w:bookmarkEnd w:id="1156"/>
      <w:bookmarkEnd w:id="1157"/>
      <w:bookmarkEnd w:id="1158"/>
      <w:bookmarkEnd w:id="1159"/>
      <w:bookmarkEnd w:id="1160"/>
      <w:bookmarkEnd w:id="1161"/>
    </w:p>
    <w:p w14:paraId="4BD5D4CB" w14:textId="3FD1B0CF" w:rsidR="00FC4C9C" w:rsidRPr="00F91D2F" w:rsidRDefault="00FC4C9C" w:rsidP="00FC4C9C">
      <w:r w:rsidRPr="00F91D2F">
        <w:t xml:space="preserve">HTTP/2, as defined in </w:t>
      </w:r>
      <w:r w:rsidR="003C2CED">
        <w:t>IETF RFC </w:t>
      </w:r>
      <w:r w:rsidR="0038150D">
        <w:t>9113</w:t>
      </w:r>
      <w:r w:rsidR="003C2CED">
        <w:t> </w:t>
      </w:r>
      <w:r w:rsidR="003F73AD">
        <w:t>[</w:t>
      </w:r>
      <w:r w:rsidRPr="00F91D2F">
        <w:t xml:space="preserve">8], shall be used as specified in </w:t>
      </w:r>
      <w:r w:rsidR="006163D7" w:rsidRPr="00F91D2F">
        <w:t>clause</w:t>
      </w:r>
      <w:r w:rsidR="006163D7">
        <w:t> </w:t>
      </w:r>
      <w:r w:rsidR="006163D7" w:rsidRPr="00F91D2F">
        <w:t>5</w:t>
      </w:r>
      <w:r w:rsidRPr="00F91D2F">
        <w:t xml:space="preserve"> of </w:t>
      </w:r>
      <w:r w:rsidR="003C2CED">
        <w:t>3GPP TS 2</w:t>
      </w:r>
      <w:r w:rsidR="003C2CED" w:rsidRPr="00F91D2F">
        <w:t>9.500</w:t>
      </w:r>
      <w:r w:rsidR="003C2CED">
        <w:t> [</w:t>
      </w:r>
      <w:r w:rsidRPr="00F91D2F">
        <w:t>4].</w:t>
      </w:r>
    </w:p>
    <w:p w14:paraId="655155CC" w14:textId="6413A07E"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1162" w:name="_Toc21948887"/>
      <w:bookmarkStart w:id="1163" w:name="_Toc24978761"/>
      <w:bookmarkStart w:id="1164" w:name="_Toc34346534"/>
      <w:bookmarkStart w:id="1165" w:name="_Toc34740611"/>
      <w:bookmarkStart w:id="1166" w:name="_Toc34747970"/>
      <w:bookmarkStart w:id="1167" w:name="_Toc34748346"/>
      <w:bookmarkStart w:id="1168" w:name="_Toc34749336"/>
      <w:bookmarkStart w:id="1169" w:name="_Toc49689798"/>
      <w:bookmarkStart w:id="1170" w:name="_Toc56336883"/>
      <w:bookmarkStart w:id="1171" w:name="_Toc73443699"/>
      <w:bookmarkStart w:id="1172" w:name="_Toc215000516"/>
      <w:r w:rsidRPr="00F91D2F">
        <w:t>6.1.2.2</w:t>
      </w:r>
      <w:r w:rsidRPr="00F91D2F">
        <w:tab/>
        <w:t>HTTP standard headers</w:t>
      </w:r>
      <w:bookmarkEnd w:id="1162"/>
      <w:bookmarkEnd w:id="1163"/>
      <w:bookmarkEnd w:id="1164"/>
      <w:bookmarkEnd w:id="1165"/>
      <w:bookmarkEnd w:id="1166"/>
      <w:bookmarkEnd w:id="1167"/>
      <w:bookmarkEnd w:id="1168"/>
      <w:bookmarkEnd w:id="1169"/>
      <w:bookmarkEnd w:id="1170"/>
      <w:bookmarkEnd w:id="1171"/>
      <w:bookmarkEnd w:id="1172"/>
    </w:p>
    <w:p w14:paraId="1A79EC95" w14:textId="77777777" w:rsidR="00FC4C9C" w:rsidRPr="00F91D2F" w:rsidRDefault="00FC4C9C" w:rsidP="001901CD">
      <w:pPr>
        <w:pStyle w:val="Heading5"/>
        <w:rPr>
          <w:lang w:eastAsia="zh-CN"/>
        </w:rPr>
      </w:pPr>
      <w:bookmarkStart w:id="1173" w:name="_Toc21948888"/>
      <w:bookmarkStart w:id="1174" w:name="_Toc24978762"/>
      <w:bookmarkStart w:id="1175" w:name="_Toc34346535"/>
      <w:bookmarkStart w:id="1176" w:name="_Toc34740612"/>
      <w:bookmarkStart w:id="1177" w:name="_Toc34747971"/>
      <w:bookmarkStart w:id="1178" w:name="_Toc34748347"/>
      <w:bookmarkStart w:id="1179" w:name="_Toc34749337"/>
      <w:bookmarkStart w:id="1180" w:name="_Toc49689799"/>
      <w:bookmarkStart w:id="1181" w:name="_Toc56336884"/>
      <w:bookmarkStart w:id="1182" w:name="_Toc73443700"/>
      <w:bookmarkStart w:id="1183" w:name="_Toc215000517"/>
      <w:r w:rsidRPr="00F91D2F">
        <w:t>6.1.2.2.1</w:t>
      </w:r>
      <w:r w:rsidRPr="00F91D2F">
        <w:rPr>
          <w:lang w:eastAsia="zh-CN"/>
        </w:rPr>
        <w:tab/>
        <w:t>General</w:t>
      </w:r>
      <w:bookmarkEnd w:id="1173"/>
      <w:bookmarkEnd w:id="1174"/>
      <w:bookmarkEnd w:id="1175"/>
      <w:bookmarkEnd w:id="1176"/>
      <w:bookmarkEnd w:id="1177"/>
      <w:bookmarkEnd w:id="1178"/>
      <w:bookmarkEnd w:id="1179"/>
      <w:bookmarkEnd w:id="1180"/>
      <w:bookmarkEnd w:id="1181"/>
      <w:bookmarkEnd w:id="1182"/>
      <w:bookmarkEnd w:id="1183"/>
    </w:p>
    <w:p w14:paraId="5275DD61" w14:textId="6D676D7E"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1184" w:name="_Toc21948889"/>
      <w:bookmarkStart w:id="1185" w:name="_Toc24978763"/>
      <w:bookmarkStart w:id="1186" w:name="_Toc34346536"/>
      <w:bookmarkStart w:id="1187" w:name="_Toc34740613"/>
      <w:bookmarkStart w:id="1188" w:name="_Toc34747972"/>
      <w:bookmarkStart w:id="1189" w:name="_Toc34748348"/>
      <w:bookmarkStart w:id="1190" w:name="_Toc34749338"/>
      <w:bookmarkStart w:id="1191" w:name="_Toc49689800"/>
      <w:bookmarkStart w:id="1192" w:name="_Toc56336885"/>
      <w:bookmarkStart w:id="1193" w:name="_Toc73443701"/>
      <w:bookmarkStart w:id="1194" w:name="_Toc215000518"/>
      <w:r w:rsidRPr="00F91D2F">
        <w:t>6.1.2.2.2</w:t>
      </w:r>
      <w:r w:rsidRPr="00F91D2F">
        <w:tab/>
        <w:t>Content type</w:t>
      </w:r>
      <w:bookmarkEnd w:id="1184"/>
      <w:bookmarkEnd w:id="1185"/>
      <w:bookmarkEnd w:id="1186"/>
      <w:bookmarkEnd w:id="1187"/>
      <w:bookmarkEnd w:id="1188"/>
      <w:bookmarkEnd w:id="1189"/>
      <w:bookmarkEnd w:id="1190"/>
      <w:bookmarkEnd w:id="1191"/>
      <w:bookmarkEnd w:id="1192"/>
      <w:bookmarkEnd w:id="1193"/>
      <w:bookmarkEnd w:id="1194"/>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B2AE9CB"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1195" w:name="_Toc21948890"/>
      <w:bookmarkStart w:id="1196" w:name="_Toc24978764"/>
      <w:bookmarkStart w:id="1197" w:name="_Toc34346537"/>
      <w:bookmarkStart w:id="1198" w:name="_Toc34740614"/>
      <w:bookmarkStart w:id="1199" w:name="_Toc34747973"/>
      <w:bookmarkStart w:id="1200" w:name="_Toc34748349"/>
      <w:bookmarkStart w:id="1201" w:name="_Toc34749339"/>
      <w:bookmarkStart w:id="1202" w:name="_Toc49689801"/>
      <w:bookmarkStart w:id="1203" w:name="_Toc56336886"/>
      <w:bookmarkStart w:id="1204" w:name="_Toc73443702"/>
      <w:bookmarkStart w:id="1205" w:name="_Toc215000519"/>
      <w:r w:rsidRPr="00F91D2F">
        <w:t>6.1.2.3</w:t>
      </w:r>
      <w:r w:rsidRPr="00F91D2F">
        <w:tab/>
        <w:t>HTTP custom headers</w:t>
      </w:r>
      <w:bookmarkEnd w:id="1195"/>
      <w:bookmarkEnd w:id="1196"/>
      <w:bookmarkEnd w:id="1197"/>
      <w:bookmarkEnd w:id="1198"/>
      <w:bookmarkEnd w:id="1199"/>
      <w:bookmarkEnd w:id="1200"/>
      <w:bookmarkEnd w:id="1201"/>
      <w:bookmarkEnd w:id="1202"/>
      <w:bookmarkEnd w:id="1203"/>
      <w:bookmarkEnd w:id="1204"/>
      <w:bookmarkEnd w:id="1205"/>
    </w:p>
    <w:p w14:paraId="72866BAA" w14:textId="77777777" w:rsidR="00FC4C9C" w:rsidRPr="00F91D2F" w:rsidRDefault="00FC4C9C" w:rsidP="001901CD">
      <w:pPr>
        <w:pStyle w:val="Heading5"/>
        <w:rPr>
          <w:lang w:eastAsia="zh-CN"/>
        </w:rPr>
      </w:pPr>
      <w:bookmarkStart w:id="1206" w:name="_Toc21948891"/>
      <w:bookmarkStart w:id="1207" w:name="_Toc24978765"/>
      <w:bookmarkStart w:id="1208" w:name="_Toc34346538"/>
      <w:bookmarkStart w:id="1209" w:name="_Toc34740615"/>
      <w:bookmarkStart w:id="1210" w:name="_Toc34747974"/>
      <w:bookmarkStart w:id="1211" w:name="_Toc34748350"/>
      <w:bookmarkStart w:id="1212" w:name="_Toc34749340"/>
      <w:bookmarkStart w:id="1213" w:name="_Toc49689802"/>
      <w:bookmarkStart w:id="1214" w:name="_Toc56336887"/>
      <w:bookmarkStart w:id="1215" w:name="_Toc73443703"/>
      <w:bookmarkStart w:id="1216" w:name="_Toc215000520"/>
      <w:r w:rsidRPr="00F91D2F">
        <w:t>6.1.2.3.1</w:t>
      </w:r>
      <w:r w:rsidRPr="00F91D2F">
        <w:rPr>
          <w:lang w:eastAsia="zh-CN"/>
        </w:rPr>
        <w:tab/>
        <w:t>General</w:t>
      </w:r>
      <w:bookmarkEnd w:id="1206"/>
      <w:bookmarkEnd w:id="1207"/>
      <w:bookmarkEnd w:id="1208"/>
      <w:bookmarkEnd w:id="1209"/>
      <w:bookmarkEnd w:id="1210"/>
      <w:bookmarkEnd w:id="1211"/>
      <w:bookmarkEnd w:id="1212"/>
      <w:bookmarkEnd w:id="1213"/>
      <w:bookmarkEnd w:id="1214"/>
      <w:bookmarkEnd w:id="1215"/>
      <w:bookmarkEnd w:id="1216"/>
    </w:p>
    <w:p w14:paraId="29DD5B5C" w14:textId="33E07728"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1217" w:name="_Toc21948892"/>
      <w:bookmarkStart w:id="1218" w:name="_Toc24978766"/>
      <w:bookmarkStart w:id="1219" w:name="_Toc34346539"/>
      <w:bookmarkStart w:id="1220" w:name="_Toc34740616"/>
      <w:bookmarkStart w:id="1221" w:name="_Toc34747975"/>
      <w:bookmarkStart w:id="1222" w:name="_Toc34748351"/>
      <w:bookmarkStart w:id="1223" w:name="_Toc34749341"/>
      <w:bookmarkStart w:id="1224" w:name="_Toc49689803"/>
      <w:bookmarkStart w:id="1225" w:name="_Toc56336888"/>
      <w:bookmarkStart w:id="1226" w:name="_Toc73443704"/>
      <w:bookmarkStart w:id="1227" w:name="_Toc215000521"/>
      <w:r w:rsidRPr="00F91D2F">
        <w:t>6.1.3</w:t>
      </w:r>
      <w:r w:rsidRPr="00F91D2F">
        <w:tab/>
        <w:t>Resources</w:t>
      </w:r>
      <w:bookmarkEnd w:id="1217"/>
      <w:bookmarkEnd w:id="1218"/>
      <w:bookmarkEnd w:id="1219"/>
      <w:bookmarkEnd w:id="1220"/>
      <w:bookmarkEnd w:id="1221"/>
      <w:bookmarkEnd w:id="1222"/>
      <w:bookmarkEnd w:id="1223"/>
      <w:bookmarkEnd w:id="1224"/>
      <w:bookmarkEnd w:id="1225"/>
      <w:bookmarkEnd w:id="1226"/>
      <w:bookmarkEnd w:id="1227"/>
    </w:p>
    <w:p w14:paraId="15A72066" w14:textId="77777777" w:rsidR="00FC4C9C" w:rsidRPr="00F91D2F" w:rsidRDefault="00FC4C9C" w:rsidP="001901CD">
      <w:pPr>
        <w:pStyle w:val="Heading4"/>
      </w:pPr>
      <w:bookmarkStart w:id="1228" w:name="_Toc21948893"/>
      <w:bookmarkStart w:id="1229" w:name="_Toc24978767"/>
      <w:bookmarkStart w:id="1230" w:name="_Toc34346540"/>
      <w:bookmarkStart w:id="1231" w:name="_Toc34740617"/>
      <w:bookmarkStart w:id="1232" w:name="_Toc34747976"/>
      <w:bookmarkStart w:id="1233" w:name="_Toc34748352"/>
      <w:bookmarkStart w:id="1234" w:name="_Toc34749342"/>
      <w:bookmarkStart w:id="1235" w:name="_Toc49689804"/>
      <w:bookmarkStart w:id="1236" w:name="_Toc56336889"/>
      <w:bookmarkStart w:id="1237" w:name="_Toc73443705"/>
      <w:bookmarkStart w:id="1238" w:name="_Toc215000522"/>
      <w:r w:rsidRPr="00F91D2F">
        <w:t>6.1.3.1</w:t>
      </w:r>
      <w:r w:rsidRPr="00F91D2F">
        <w:tab/>
        <w:t>Overview</w:t>
      </w:r>
      <w:bookmarkEnd w:id="1228"/>
      <w:bookmarkEnd w:id="1229"/>
      <w:bookmarkEnd w:id="1230"/>
      <w:bookmarkEnd w:id="1231"/>
      <w:bookmarkEnd w:id="1232"/>
      <w:bookmarkEnd w:id="1233"/>
      <w:bookmarkEnd w:id="1234"/>
      <w:bookmarkEnd w:id="1235"/>
      <w:bookmarkEnd w:id="1236"/>
      <w:bookmarkEnd w:id="1237"/>
      <w:bookmarkEnd w:id="1238"/>
    </w:p>
    <w:p w14:paraId="479298C9" w14:textId="5E6CF92D" w:rsidR="00FC4C9C" w:rsidRPr="00F91D2F" w:rsidRDefault="00CF1AAB" w:rsidP="00FC4C9C">
      <w:pPr>
        <w:pStyle w:val="TH"/>
      </w:pPr>
      <w:r>
        <w:object w:dxaOrig="5759" w:dyaOrig="5505" w14:anchorId="7E55B607">
          <v:shape id="_x0000_i1096" type="#_x0000_t75" style="width:287.3pt;height:275.35pt" o:ole="">
            <v:imagedata r:id="rId151" o:title=""/>
          </v:shape>
          <o:OLEObject Type="Embed" ProgID="Visio.Drawing.15" ShapeID="_x0000_i1096" DrawAspect="Content" ObjectID="_1825839520" r:id="rId152"/>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r w:rsidR="00CF1AAB" w:rsidRPr="00F91D2F" w14:paraId="6A61FE7D" w14:textId="77777777" w:rsidTr="008C5B98">
        <w:trPr>
          <w:jc w:val="center"/>
        </w:trPr>
        <w:tc>
          <w:tcPr>
            <w:tcW w:w="2405" w:type="dxa"/>
            <w:tcBorders>
              <w:left w:val="single" w:sz="4" w:space="0" w:color="auto"/>
              <w:right w:val="single" w:sz="4" w:space="0" w:color="auto"/>
            </w:tcBorders>
            <w:vAlign w:val="center"/>
          </w:tcPr>
          <w:p w14:paraId="4E59BC58" w14:textId="77777777" w:rsidR="00CF1AAB" w:rsidRDefault="00CF1AAB" w:rsidP="00CF1AAB">
            <w:pPr>
              <w:pStyle w:val="TAL"/>
              <w:rPr>
                <w:lang w:eastAsia="zh-CN"/>
              </w:rPr>
            </w:pPr>
            <w:r>
              <w:rPr>
                <w:rFonts w:hint="eastAsia"/>
                <w:lang w:eastAsia="zh-CN"/>
              </w:rPr>
              <w:t>ImsAs Registrations</w:t>
            </w:r>
          </w:p>
          <w:p w14:paraId="698F8B7A" w14:textId="639B6DA2" w:rsidR="00CF1AAB" w:rsidRDefault="00CF1AAB" w:rsidP="00CF1AAB">
            <w:pPr>
              <w:pStyle w:val="TAL"/>
              <w:rPr>
                <w:lang w:eastAsia="zh-CN"/>
              </w:rPr>
            </w:pPr>
            <w:r>
              <w:rPr>
                <w:rFonts w:hint="eastAsia"/>
                <w:lang w:eastAsia="zh-CN"/>
              </w:rPr>
              <w:t>(Store)</w:t>
            </w:r>
          </w:p>
        </w:tc>
        <w:tc>
          <w:tcPr>
            <w:tcW w:w="2693" w:type="dxa"/>
            <w:tcBorders>
              <w:left w:val="single" w:sz="4" w:space="0" w:color="auto"/>
              <w:right w:val="single" w:sz="4" w:space="0" w:color="auto"/>
            </w:tcBorders>
            <w:vAlign w:val="center"/>
          </w:tcPr>
          <w:p w14:paraId="42E6A8F4" w14:textId="5CC9CEBE" w:rsidR="00CF1AAB" w:rsidRPr="000A17BE" w:rsidRDefault="00CF1AAB" w:rsidP="00CF1AAB">
            <w:pPr>
              <w:pStyle w:val="TAL"/>
            </w:pPr>
            <w:r w:rsidRPr="000A17BE">
              <w:t>/{imsUeId}/</w:t>
            </w:r>
            <w:r>
              <w:t>imsas-registration</w:t>
            </w:r>
            <w:r>
              <w:rPr>
                <w:rFonts w:hint="eastAsia"/>
                <w:lang w:eastAsia="zh-CN"/>
              </w:rPr>
              <w:t>s</w:t>
            </w:r>
          </w:p>
        </w:tc>
        <w:tc>
          <w:tcPr>
            <w:tcW w:w="1701" w:type="dxa"/>
            <w:tcBorders>
              <w:top w:val="single" w:sz="4" w:space="0" w:color="auto"/>
              <w:left w:val="single" w:sz="4" w:space="0" w:color="auto"/>
              <w:bottom w:val="single" w:sz="4" w:space="0" w:color="auto"/>
              <w:right w:val="single" w:sz="4" w:space="0" w:color="auto"/>
            </w:tcBorders>
          </w:tcPr>
          <w:p w14:paraId="25EC661E" w14:textId="450D48A2" w:rsidR="00CF1AAB" w:rsidRDefault="00CF1AAB" w:rsidP="00CF1AAB">
            <w:pPr>
              <w:pStyle w:val="TAL"/>
            </w:pPr>
            <w:r>
              <w:rPr>
                <w:rFonts w:hint="eastAsia"/>
                <w:lang w:eastAsia="zh-CN"/>
              </w:rPr>
              <w:t>GET</w:t>
            </w:r>
          </w:p>
        </w:tc>
        <w:tc>
          <w:tcPr>
            <w:tcW w:w="2831" w:type="dxa"/>
            <w:tcBorders>
              <w:top w:val="single" w:sz="4" w:space="0" w:color="auto"/>
              <w:left w:val="single" w:sz="4" w:space="0" w:color="auto"/>
              <w:bottom w:val="single" w:sz="4" w:space="0" w:color="auto"/>
              <w:right w:val="single" w:sz="4" w:space="0" w:color="auto"/>
            </w:tcBorders>
          </w:tcPr>
          <w:p w14:paraId="79165FB1" w14:textId="29A84120" w:rsidR="00CF1AAB" w:rsidRDefault="00CF1AAB" w:rsidP="00CF1AAB">
            <w:pPr>
              <w:pStyle w:val="TAL"/>
              <w:rPr>
                <w:lang w:eastAsia="zh-CN"/>
              </w:rPr>
            </w:pPr>
            <w:r>
              <w:rPr>
                <w:rFonts w:hint="eastAsia"/>
                <w:lang w:eastAsia="zh-CN"/>
              </w:rPr>
              <w:t>R</w:t>
            </w:r>
            <w:r>
              <w:rPr>
                <w:lang w:eastAsia="zh-CN"/>
              </w:rPr>
              <w:t>etrieve the</w:t>
            </w:r>
            <w:r>
              <w:rPr>
                <w:rFonts w:hint="eastAsia"/>
                <w:lang w:eastAsia="zh-CN"/>
              </w:rPr>
              <w:t xml:space="preserve"> information of</w:t>
            </w:r>
            <w:r>
              <w:rPr>
                <w:lang w:eastAsia="zh-CN"/>
              </w:rPr>
              <w:t xml:space="preserve"> </w:t>
            </w:r>
            <w:r>
              <w:rPr>
                <w:rFonts w:hint="eastAsia"/>
                <w:lang w:eastAsia="zh-CN"/>
              </w:rPr>
              <w:t>IMS AS served the UE</w:t>
            </w:r>
            <w:r>
              <w:rPr>
                <w:lang w:eastAsia="zh-CN"/>
              </w:rPr>
              <w:t>.</w:t>
            </w:r>
          </w:p>
        </w:tc>
      </w:tr>
      <w:tr w:rsidR="00CF1AAB" w:rsidRPr="00F91D2F" w14:paraId="0DFCC9EB" w14:textId="77777777" w:rsidTr="008C5B98">
        <w:trPr>
          <w:jc w:val="center"/>
        </w:trPr>
        <w:tc>
          <w:tcPr>
            <w:tcW w:w="2405" w:type="dxa"/>
            <w:vMerge w:val="restart"/>
            <w:tcBorders>
              <w:left w:val="single" w:sz="4" w:space="0" w:color="auto"/>
              <w:right w:val="single" w:sz="4" w:space="0" w:color="auto"/>
            </w:tcBorders>
            <w:vAlign w:val="center"/>
          </w:tcPr>
          <w:p w14:paraId="67ABE4E0" w14:textId="77777777" w:rsidR="00CF1AAB" w:rsidRDefault="00CF1AAB" w:rsidP="00CF1AAB">
            <w:pPr>
              <w:pStyle w:val="TAL"/>
              <w:rPr>
                <w:lang w:eastAsia="zh-CN"/>
              </w:rPr>
            </w:pPr>
            <w:r>
              <w:rPr>
                <w:rFonts w:hint="eastAsia"/>
                <w:lang w:eastAsia="zh-CN"/>
              </w:rPr>
              <w:t xml:space="preserve">Individual </w:t>
            </w:r>
            <w:r>
              <w:rPr>
                <w:lang w:eastAsia="zh-CN"/>
              </w:rPr>
              <w:t>Imsas Registration</w:t>
            </w:r>
            <w:r>
              <w:rPr>
                <w:rFonts w:hint="eastAsia"/>
                <w:lang w:eastAsia="zh-CN"/>
              </w:rPr>
              <w:t xml:space="preserve"> Information</w:t>
            </w:r>
          </w:p>
          <w:p w14:paraId="0DEF4E97" w14:textId="487845F5" w:rsidR="00CF1AAB" w:rsidRDefault="00CF1AAB" w:rsidP="00CF1AAB">
            <w:pPr>
              <w:pStyle w:val="TAL"/>
              <w:rPr>
                <w:lang w:eastAsia="zh-CN"/>
              </w:rPr>
            </w:pPr>
            <w:r>
              <w:rPr>
                <w:rFonts w:hint="eastAsia"/>
                <w:lang w:eastAsia="zh-CN"/>
              </w:rPr>
              <w:t>(</w:t>
            </w:r>
            <w:r>
              <w:rPr>
                <w:lang w:eastAsia="zh-CN"/>
              </w:rPr>
              <w:t>Document)</w:t>
            </w:r>
          </w:p>
        </w:tc>
        <w:tc>
          <w:tcPr>
            <w:tcW w:w="2693" w:type="dxa"/>
            <w:vMerge w:val="restart"/>
            <w:tcBorders>
              <w:left w:val="single" w:sz="4" w:space="0" w:color="auto"/>
              <w:right w:val="single" w:sz="4" w:space="0" w:color="auto"/>
            </w:tcBorders>
            <w:vAlign w:val="center"/>
          </w:tcPr>
          <w:p w14:paraId="30A6B13A" w14:textId="042C846E" w:rsidR="00CF1AAB" w:rsidRPr="000A17BE" w:rsidRDefault="00CF1AAB" w:rsidP="00CF1AAB">
            <w:pPr>
              <w:pStyle w:val="TAL"/>
            </w:pPr>
            <w:r w:rsidRPr="000A17BE">
              <w:t>/{imsUeId}/</w:t>
            </w:r>
            <w:r>
              <w:t>imsas-registrations/{instanceId}</w:t>
            </w:r>
          </w:p>
        </w:tc>
        <w:tc>
          <w:tcPr>
            <w:tcW w:w="1701" w:type="dxa"/>
            <w:tcBorders>
              <w:top w:val="single" w:sz="4" w:space="0" w:color="auto"/>
              <w:left w:val="single" w:sz="4" w:space="0" w:color="auto"/>
              <w:bottom w:val="single" w:sz="4" w:space="0" w:color="auto"/>
              <w:right w:val="single" w:sz="4" w:space="0" w:color="auto"/>
            </w:tcBorders>
          </w:tcPr>
          <w:p w14:paraId="05E9C4A8" w14:textId="1A6F8C6F" w:rsidR="00CF1AAB" w:rsidRDefault="00CF1AAB" w:rsidP="00CF1AAB">
            <w:pPr>
              <w:pStyle w:val="TAL"/>
              <w:rPr>
                <w:lang w:eastAsia="zh-CN"/>
              </w:rPr>
            </w:pPr>
            <w:r>
              <w:t>GET</w:t>
            </w:r>
          </w:p>
        </w:tc>
        <w:tc>
          <w:tcPr>
            <w:tcW w:w="2831" w:type="dxa"/>
            <w:tcBorders>
              <w:top w:val="single" w:sz="4" w:space="0" w:color="auto"/>
              <w:left w:val="single" w:sz="4" w:space="0" w:color="auto"/>
              <w:bottom w:val="single" w:sz="4" w:space="0" w:color="auto"/>
              <w:right w:val="single" w:sz="4" w:space="0" w:color="auto"/>
            </w:tcBorders>
          </w:tcPr>
          <w:p w14:paraId="742A188D" w14:textId="446B44C2" w:rsidR="00CF1AAB" w:rsidRDefault="00CF1AAB" w:rsidP="00CF1AAB">
            <w:pPr>
              <w:pStyle w:val="TAL"/>
              <w:rPr>
                <w:lang w:eastAsia="zh-CN"/>
              </w:rPr>
            </w:pPr>
            <w:r>
              <w:rPr>
                <w:rFonts w:hint="eastAsia"/>
                <w:lang w:eastAsia="zh-CN"/>
              </w:rPr>
              <w:t>R</w:t>
            </w:r>
            <w:r>
              <w:rPr>
                <w:lang w:eastAsia="zh-CN"/>
              </w:rPr>
              <w:t>etrieve the IMS AS of the UE</w:t>
            </w:r>
          </w:p>
        </w:tc>
      </w:tr>
      <w:tr w:rsidR="00CF1AAB" w:rsidRPr="00F91D2F" w14:paraId="46940C3B" w14:textId="77777777" w:rsidTr="00211D99">
        <w:trPr>
          <w:jc w:val="center"/>
        </w:trPr>
        <w:tc>
          <w:tcPr>
            <w:tcW w:w="2405" w:type="dxa"/>
            <w:vMerge/>
            <w:tcBorders>
              <w:left w:val="single" w:sz="4" w:space="0" w:color="auto"/>
              <w:right w:val="single" w:sz="4" w:space="0" w:color="auto"/>
            </w:tcBorders>
            <w:vAlign w:val="center"/>
          </w:tcPr>
          <w:p w14:paraId="26719147" w14:textId="7115AD72" w:rsidR="00CF1AAB" w:rsidRDefault="00CF1AAB" w:rsidP="00CF1AAB">
            <w:pPr>
              <w:pStyle w:val="TAL"/>
            </w:pPr>
          </w:p>
        </w:tc>
        <w:tc>
          <w:tcPr>
            <w:tcW w:w="2693" w:type="dxa"/>
            <w:vMerge/>
            <w:tcBorders>
              <w:left w:val="single" w:sz="4" w:space="0" w:color="auto"/>
              <w:right w:val="single" w:sz="4" w:space="0" w:color="auto"/>
            </w:tcBorders>
            <w:vAlign w:val="center"/>
          </w:tcPr>
          <w:p w14:paraId="6DDF2323" w14:textId="470E219E" w:rsidR="00CF1AAB" w:rsidRPr="000A17BE" w:rsidRDefault="00CF1AAB" w:rsidP="00CF1AAB">
            <w:pPr>
              <w:pStyle w:val="TAL"/>
            </w:pPr>
          </w:p>
        </w:tc>
        <w:tc>
          <w:tcPr>
            <w:tcW w:w="1701" w:type="dxa"/>
            <w:tcBorders>
              <w:top w:val="single" w:sz="4" w:space="0" w:color="auto"/>
              <w:left w:val="single" w:sz="4" w:space="0" w:color="auto"/>
              <w:bottom w:val="single" w:sz="4" w:space="0" w:color="auto"/>
              <w:right w:val="single" w:sz="4" w:space="0" w:color="auto"/>
            </w:tcBorders>
          </w:tcPr>
          <w:p w14:paraId="2453E775" w14:textId="08698236" w:rsidR="00CF1AAB" w:rsidRDefault="00CF1AAB" w:rsidP="00CF1AAB">
            <w:pPr>
              <w:pStyle w:val="TAL"/>
            </w:pPr>
            <w:r>
              <w:rPr>
                <w:rFonts w:hint="eastAsia"/>
                <w:lang w:eastAsia="zh-CN"/>
              </w:rPr>
              <w:t>P</w:t>
            </w:r>
            <w:r>
              <w:rPr>
                <w:lang w:eastAsia="zh-CN"/>
              </w:rPr>
              <w:t>UT</w:t>
            </w:r>
          </w:p>
        </w:tc>
        <w:tc>
          <w:tcPr>
            <w:tcW w:w="2831" w:type="dxa"/>
            <w:tcBorders>
              <w:top w:val="single" w:sz="4" w:space="0" w:color="auto"/>
              <w:left w:val="single" w:sz="4" w:space="0" w:color="auto"/>
              <w:bottom w:val="single" w:sz="4" w:space="0" w:color="auto"/>
              <w:right w:val="single" w:sz="4" w:space="0" w:color="auto"/>
            </w:tcBorders>
          </w:tcPr>
          <w:p w14:paraId="41E34327" w14:textId="52B51667" w:rsidR="00CF1AAB" w:rsidRDefault="00CF1AAB" w:rsidP="00CF1AAB">
            <w:pPr>
              <w:pStyle w:val="TAL"/>
              <w:rPr>
                <w:lang w:eastAsia="zh-CN"/>
              </w:rPr>
            </w:pPr>
            <w:r>
              <w:rPr>
                <w:rFonts w:hint="eastAsia"/>
                <w:lang w:eastAsia="zh-CN"/>
              </w:rPr>
              <w:t>C</w:t>
            </w:r>
            <w:r>
              <w:rPr>
                <w:lang w:eastAsia="zh-CN"/>
              </w:rPr>
              <w:t>reate or update the IMS AS registration state of the UE</w:t>
            </w:r>
          </w:p>
        </w:tc>
      </w:tr>
      <w:tr w:rsidR="00CF1AAB" w:rsidRPr="00F91D2F" w14:paraId="4CD7C2E3" w14:textId="77777777" w:rsidTr="00211D99">
        <w:trPr>
          <w:jc w:val="center"/>
        </w:trPr>
        <w:tc>
          <w:tcPr>
            <w:tcW w:w="2405" w:type="dxa"/>
            <w:vMerge/>
            <w:tcBorders>
              <w:left w:val="single" w:sz="4" w:space="0" w:color="auto"/>
              <w:right w:val="single" w:sz="4" w:space="0" w:color="auto"/>
            </w:tcBorders>
            <w:vAlign w:val="center"/>
          </w:tcPr>
          <w:p w14:paraId="18838469" w14:textId="77777777" w:rsidR="00CF1AAB" w:rsidRDefault="00CF1AAB" w:rsidP="00CF1AAB">
            <w:pPr>
              <w:pStyle w:val="TAL"/>
              <w:rPr>
                <w:lang w:eastAsia="zh-CN"/>
              </w:rPr>
            </w:pPr>
          </w:p>
        </w:tc>
        <w:tc>
          <w:tcPr>
            <w:tcW w:w="2693" w:type="dxa"/>
            <w:vMerge/>
            <w:tcBorders>
              <w:left w:val="single" w:sz="4" w:space="0" w:color="auto"/>
              <w:right w:val="single" w:sz="4" w:space="0" w:color="auto"/>
            </w:tcBorders>
            <w:vAlign w:val="center"/>
          </w:tcPr>
          <w:p w14:paraId="087B687F" w14:textId="77777777" w:rsidR="00CF1AAB" w:rsidRPr="000A17BE" w:rsidRDefault="00CF1AAB" w:rsidP="00CF1AAB">
            <w:pPr>
              <w:pStyle w:val="TAL"/>
            </w:pPr>
          </w:p>
        </w:tc>
        <w:tc>
          <w:tcPr>
            <w:tcW w:w="1701" w:type="dxa"/>
            <w:tcBorders>
              <w:top w:val="single" w:sz="4" w:space="0" w:color="auto"/>
              <w:left w:val="single" w:sz="4" w:space="0" w:color="auto"/>
              <w:bottom w:val="single" w:sz="4" w:space="0" w:color="auto"/>
              <w:right w:val="single" w:sz="4" w:space="0" w:color="auto"/>
            </w:tcBorders>
          </w:tcPr>
          <w:p w14:paraId="01647408" w14:textId="7337642F" w:rsidR="00CF1AAB" w:rsidRDefault="00CF1AAB" w:rsidP="00CF1AAB">
            <w:pPr>
              <w:pStyle w:val="TAL"/>
              <w:rPr>
                <w:lang w:eastAsia="zh-CN"/>
              </w:rPr>
            </w:pPr>
            <w:r w:rsidRPr="00551B38">
              <w:rPr>
                <w:lang w:eastAsia="zh-CN"/>
              </w:rPr>
              <w:t>DELETE</w:t>
            </w:r>
          </w:p>
        </w:tc>
        <w:tc>
          <w:tcPr>
            <w:tcW w:w="2831" w:type="dxa"/>
            <w:tcBorders>
              <w:top w:val="single" w:sz="4" w:space="0" w:color="auto"/>
              <w:left w:val="single" w:sz="4" w:space="0" w:color="auto"/>
              <w:bottom w:val="single" w:sz="4" w:space="0" w:color="auto"/>
              <w:right w:val="single" w:sz="4" w:space="0" w:color="auto"/>
            </w:tcBorders>
          </w:tcPr>
          <w:p w14:paraId="05C40A9C" w14:textId="24782FB8" w:rsidR="00CF1AAB" w:rsidRDefault="00CF1AAB" w:rsidP="00CF1AAB">
            <w:pPr>
              <w:pStyle w:val="TAL"/>
              <w:rPr>
                <w:lang w:eastAsia="zh-CN"/>
              </w:rPr>
            </w:pPr>
            <w:r w:rsidRPr="00551B38">
              <w:rPr>
                <w:lang w:eastAsia="zh-CN"/>
              </w:rPr>
              <w:t>Delete the IMS AS registration of the UE</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1239" w:name="_Toc21948894"/>
      <w:bookmarkStart w:id="1240" w:name="_Toc24978768"/>
      <w:bookmarkStart w:id="1241" w:name="_Toc34346541"/>
      <w:bookmarkStart w:id="1242" w:name="_Toc34740618"/>
      <w:bookmarkStart w:id="1243" w:name="_Toc34747977"/>
      <w:bookmarkStart w:id="1244" w:name="_Toc34748353"/>
      <w:bookmarkStart w:id="1245" w:name="_Toc34749343"/>
      <w:bookmarkStart w:id="1246" w:name="_Toc49689805"/>
      <w:bookmarkStart w:id="1247" w:name="_Toc56336890"/>
      <w:bookmarkStart w:id="1248" w:name="_Toc73443706"/>
      <w:bookmarkStart w:id="1249" w:name="_Toc215000523"/>
      <w:r w:rsidRPr="00F91D2F">
        <w:t>6.1.3.2</w:t>
      </w:r>
      <w:r w:rsidRPr="00F91D2F">
        <w:tab/>
        <w:t xml:space="preserve">Resource: </w:t>
      </w:r>
      <w:r>
        <w:t>Scscf R</w:t>
      </w:r>
      <w:r w:rsidRPr="000B71E3">
        <w:t>egis</w:t>
      </w:r>
      <w:r>
        <w:t>t</w:t>
      </w:r>
      <w:r w:rsidRPr="000B71E3">
        <w:t>ration</w:t>
      </w:r>
      <w:bookmarkEnd w:id="1239"/>
      <w:bookmarkEnd w:id="1240"/>
      <w:bookmarkEnd w:id="1241"/>
      <w:bookmarkEnd w:id="1242"/>
      <w:bookmarkEnd w:id="1243"/>
      <w:bookmarkEnd w:id="1244"/>
      <w:bookmarkEnd w:id="1245"/>
      <w:bookmarkEnd w:id="1246"/>
      <w:bookmarkEnd w:id="1247"/>
      <w:bookmarkEnd w:id="1248"/>
      <w:bookmarkEnd w:id="1249"/>
    </w:p>
    <w:p w14:paraId="6873C706" w14:textId="77777777" w:rsidR="00FC4C9C" w:rsidRPr="00F91D2F" w:rsidRDefault="00FC4C9C" w:rsidP="001901CD">
      <w:pPr>
        <w:pStyle w:val="Heading5"/>
      </w:pPr>
      <w:bookmarkStart w:id="1250" w:name="_Toc21948895"/>
      <w:bookmarkStart w:id="1251" w:name="_Toc24978769"/>
      <w:bookmarkStart w:id="1252" w:name="_Toc34346542"/>
      <w:bookmarkStart w:id="1253" w:name="_Toc34740619"/>
      <w:bookmarkStart w:id="1254" w:name="_Toc34747978"/>
      <w:bookmarkStart w:id="1255" w:name="_Toc34748354"/>
      <w:bookmarkStart w:id="1256" w:name="_Toc34749344"/>
      <w:bookmarkStart w:id="1257" w:name="_Toc49689806"/>
      <w:bookmarkStart w:id="1258" w:name="_Toc56336891"/>
      <w:bookmarkStart w:id="1259" w:name="_Toc73443707"/>
      <w:bookmarkStart w:id="1260" w:name="_Toc215000524"/>
      <w:r w:rsidRPr="00F91D2F">
        <w:t>6.1.3.2.1</w:t>
      </w:r>
      <w:r w:rsidRPr="00F91D2F">
        <w:tab/>
        <w:t>Description</w:t>
      </w:r>
      <w:bookmarkEnd w:id="1250"/>
      <w:bookmarkEnd w:id="1251"/>
      <w:bookmarkEnd w:id="1252"/>
      <w:bookmarkEnd w:id="1253"/>
      <w:bookmarkEnd w:id="1254"/>
      <w:bookmarkEnd w:id="1255"/>
      <w:bookmarkEnd w:id="1256"/>
      <w:bookmarkEnd w:id="1257"/>
      <w:bookmarkEnd w:id="1258"/>
      <w:bookmarkEnd w:id="1259"/>
      <w:bookmarkEnd w:id="1260"/>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1261" w:name="_Toc21948896"/>
      <w:bookmarkStart w:id="1262" w:name="_Toc24978770"/>
      <w:bookmarkStart w:id="1263" w:name="_Toc34346543"/>
      <w:bookmarkStart w:id="1264" w:name="_Toc34740620"/>
      <w:bookmarkStart w:id="1265" w:name="_Toc34747979"/>
      <w:bookmarkStart w:id="1266" w:name="_Toc34748355"/>
      <w:bookmarkStart w:id="1267" w:name="_Toc34749345"/>
      <w:bookmarkStart w:id="1268" w:name="_Toc49689807"/>
      <w:bookmarkStart w:id="1269" w:name="_Toc56336892"/>
      <w:bookmarkStart w:id="1270" w:name="_Toc73443708"/>
      <w:bookmarkStart w:id="1271" w:name="_Toc215000525"/>
      <w:r w:rsidRPr="00F91D2F">
        <w:t>6.1.3.2.2</w:t>
      </w:r>
      <w:r w:rsidRPr="00F91D2F">
        <w:tab/>
        <w:t>Resource Definition</w:t>
      </w:r>
      <w:bookmarkEnd w:id="1261"/>
      <w:bookmarkEnd w:id="1262"/>
      <w:bookmarkEnd w:id="1263"/>
      <w:bookmarkEnd w:id="1264"/>
      <w:bookmarkEnd w:id="1265"/>
      <w:bookmarkEnd w:id="1266"/>
      <w:bookmarkEnd w:id="1267"/>
      <w:bookmarkEnd w:id="1268"/>
      <w:bookmarkEnd w:id="1269"/>
      <w:bookmarkEnd w:id="1270"/>
      <w:bookmarkEnd w:id="1271"/>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4EDBA59B" w:rsidR="00FC4C9C" w:rsidRDefault="00FC4C9C" w:rsidP="000C5926">
            <w:pPr>
              <w:pStyle w:val="TAL"/>
            </w:pPr>
            <w:r w:rsidRPr="000B71E3">
              <w:t xml:space="preserve">Represents the </w:t>
            </w:r>
            <w:r>
              <w:t xml:space="preserve">IMS </w:t>
            </w:r>
            <w:r w:rsidRPr="000B71E3">
              <w:t>Subscription Identifier</w:t>
            </w:r>
            <w:r>
              <w:t>, either the IMS Public Identity (i.e. IM</w:t>
            </w:r>
            <w:r w:rsidR="0065006A">
              <w:t>S Public User Identity</w:t>
            </w:r>
            <w:r>
              <w:t xml:space="preserve">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p w14:paraId="153B1491" w14:textId="5B6D1960" w:rsidR="00FC4C9C" w:rsidRDefault="00FC4C9C" w:rsidP="000C5926">
            <w:pPr>
              <w:pStyle w:val="TAL"/>
            </w:pPr>
            <w:r>
              <w:t>IMS Public Identity is used w</w:t>
            </w:r>
            <w:r w:rsidR="0065006A">
              <w:t>hen</w:t>
            </w:r>
            <w:r>
              <w:t xml:space="preserve"> the PUT method</w:t>
            </w:r>
            <w:r w:rsidR="0065006A">
              <w:t xml:space="preserve"> is used for registration</w:t>
            </w:r>
            <w:r>
              <w:t>;</w:t>
            </w:r>
          </w:p>
          <w:p w14:paraId="1690AD0F" w14:textId="03737190" w:rsidR="003A2F7E" w:rsidRDefault="00FC4C9C" w:rsidP="000C5926">
            <w:pPr>
              <w:pStyle w:val="TAL"/>
            </w:pPr>
            <w:r>
              <w:t xml:space="preserve">IMS Public Identity or IMS Private Identity </w:t>
            </w:r>
            <w:r w:rsidR="0065006A">
              <w:t xml:space="preserve">is used when the PUT method </w:t>
            </w:r>
            <w:r>
              <w:t xml:space="preserve">is used </w:t>
            </w:r>
            <w:r w:rsidR="0065006A">
              <w:t>for deregistration</w:t>
            </w:r>
            <w:r>
              <w:t>.</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1272" w:name="_Toc21948897"/>
      <w:bookmarkStart w:id="1273" w:name="_Toc24978771"/>
      <w:bookmarkStart w:id="1274" w:name="_Toc34346544"/>
      <w:bookmarkStart w:id="1275" w:name="_Toc34740621"/>
      <w:bookmarkStart w:id="1276" w:name="_Toc34747980"/>
      <w:bookmarkStart w:id="1277" w:name="_Toc34748356"/>
      <w:bookmarkStart w:id="1278" w:name="_Toc34749346"/>
      <w:bookmarkStart w:id="1279" w:name="_Toc49689808"/>
      <w:bookmarkStart w:id="1280" w:name="_Toc56336893"/>
      <w:bookmarkStart w:id="1281" w:name="_Toc73443709"/>
      <w:bookmarkStart w:id="1282" w:name="_Toc215000526"/>
      <w:r w:rsidRPr="00F91D2F">
        <w:t>6.1.3.2.3</w:t>
      </w:r>
      <w:r w:rsidRPr="00F91D2F">
        <w:tab/>
        <w:t>Resource Standard Methods</w:t>
      </w:r>
      <w:bookmarkEnd w:id="1272"/>
      <w:bookmarkEnd w:id="1273"/>
      <w:bookmarkEnd w:id="1274"/>
      <w:bookmarkEnd w:id="1275"/>
      <w:bookmarkEnd w:id="1276"/>
      <w:bookmarkEnd w:id="1277"/>
      <w:bookmarkEnd w:id="1278"/>
      <w:bookmarkEnd w:id="1279"/>
      <w:bookmarkEnd w:id="1280"/>
      <w:bookmarkEnd w:id="1281"/>
      <w:bookmarkEnd w:id="1282"/>
    </w:p>
    <w:p w14:paraId="467DC179" w14:textId="77777777" w:rsidR="00FC4C9C" w:rsidRPr="00F91D2F" w:rsidRDefault="00FC4C9C" w:rsidP="00651690">
      <w:pPr>
        <w:pStyle w:val="H6"/>
      </w:pPr>
      <w:bookmarkStart w:id="1283" w:name="_Toc21948898"/>
      <w:bookmarkStart w:id="1284" w:name="_Toc24978772"/>
      <w:bookmarkStart w:id="1285" w:name="_Toc34346545"/>
      <w:bookmarkStart w:id="1286" w:name="_Toc34740622"/>
      <w:bookmarkStart w:id="1287" w:name="_Toc34747981"/>
      <w:bookmarkStart w:id="1288" w:name="_Toc34748357"/>
      <w:bookmarkStart w:id="1289" w:name="_Toc34749347"/>
      <w:bookmarkStart w:id="1290" w:name="_Toc49689809"/>
      <w:bookmarkStart w:id="1291" w:name="_Toc56336894"/>
      <w:bookmarkStart w:id="1292" w:name="_Toc73443710"/>
      <w:r w:rsidRPr="00F91D2F">
        <w:t>6.1.3.2.3.1</w:t>
      </w:r>
      <w:r w:rsidRPr="00F91D2F">
        <w:tab/>
      </w:r>
      <w:r>
        <w:t>PUT</w:t>
      </w:r>
      <w:bookmarkEnd w:id="1283"/>
      <w:bookmarkEnd w:id="1284"/>
      <w:bookmarkEnd w:id="1285"/>
      <w:bookmarkEnd w:id="1286"/>
      <w:bookmarkEnd w:id="1287"/>
      <w:bookmarkEnd w:id="1288"/>
      <w:bookmarkEnd w:id="1289"/>
      <w:bookmarkEnd w:id="1290"/>
      <w:bookmarkEnd w:id="1291"/>
      <w:bookmarkEnd w:id="1292"/>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07F7621" w14:textId="2A72B767" w:rsidR="00AD087D" w:rsidRPr="006A7EE2" w:rsidRDefault="00AD087D" w:rsidP="00AD087D">
            <w:pPr>
              <w:pStyle w:val="TAL"/>
            </w:pPr>
            <w:r>
              <w:t>Temporary redirection.</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276CDBD" w14:textId="5AC27293" w:rsidR="00AD087D" w:rsidRPr="006A7EE2" w:rsidRDefault="00AD087D" w:rsidP="00AD087D">
            <w:pPr>
              <w:pStyle w:val="TAL"/>
            </w:pPr>
            <w:r>
              <w:t>Permanent redirection.</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6620EE" w14:textId="05F718EE"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DC0507" w14:textId="2A8D096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415B4395" w14:textId="1810C109" w:rsidR="008F5411" w:rsidRDefault="008F5411" w:rsidP="008F5411">
      <w:pPr>
        <w:pStyle w:val="TH"/>
      </w:pPr>
      <w:bookmarkStart w:id="1293" w:name="_Toc21948900"/>
      <w:bookmarkStart w:id="1294" w:name="_Toc24978774"/>
      <w:bookmarkStart w:id="1295" w:name="_Toc34346546"/>
      <w:bookmarkStart w:id="1296" w:name="_Toc34740623"/>
      <w:bookmarkStart w:id="1297" w:name="_Toc34747982"/>
      <w:bookmarkStart w:id="1298" w:name="_Toc34748358"/>
      <w:bookmarkStart w:id="1299" w:name="_Toc34749348"/>
      <w:bookmarkStart w:id="1300" w:name="_Toc49689810"/>
      <w:bookmarkStart w:id="1301" w:name="_Toc56336895"/>
      <w:bookmarkStart w:id="1302"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09EBA5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3C81F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52F4F0"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8B7FF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B90C55"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1AFE67" w14:textId="77777777" w:rsidR="008F5411" w:rsidRDefault="008F5411" w:rsidP="0011651D">
            <w:pPr>
              <w:pStyle w:val="TAH"/>
            </w:pPr>
            <w:r>
              <w:t>Description</w:t>
            </w:r>
          </w:p>
        </w:tc>
      </w:tr>
      <w:tr w:rsidR="008F5411" w14:paraId="2966C45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45F7E70"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825891"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8C904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872F29"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D29030B"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66863310" w14:textId="77777777" w:rsidR="008F5411" w:rsidRPr="00675E90" w:rsidRDefault="008F5411" w:rsidP="008F5411"/>
    <w:p w14:paraId="371E2D63" w14:textId="77777777" w:rsidR="00FC4C9C" w:rsidRPr="00F91D2F" w:rsidRDefault="00FC4C9C" w:rsidP="001901CD">
      <w:pPr>
        <w:pStyle w:val="Heading5"/>
      </w:pPr>
      <w:bookmarkStart w:id="1303" w:name="_Toc215000527"/>
      <w:r w:rsidRPr="00F91D2F">
        <w:t>6.1.3.2.4</w:t>
      </w:r>
      <w:r w:rsidRPr="00F91D2F">
        <w:tab/>
        <w:t>Resource Custom Operations</w:t>
      </w:r>
      <w:bookmarkEnd w:id="1293"/>
      <w:bookmarkEnd w:id="1294"/>
      <w:bookmarkEnd w:id="1295"/>
      <w:bookmarkEnd w:id="1296"/>
      <w:bookmarkEnd w:id="1297"/>
      <w:bookmarkEnd w:id="1298"/>
      <w:bookmarkEnd w:id="1299"/>
      <w:bookmarkEnd w:id="1300"/>
      <w:bookmarkEnd w:id="1301"/>
      <w:bookmarkEnd w:id="1302"/>
      <w:bookmarkEnd w:id="1303"/>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1304" w:name="_Toc34346547"/>
      <w:bookmarkStart w:id="1305" w:name="_Toc34740624"/>
      <w:bookmarkStart w:id="1306" w:name="_Toc34747983"/>
      <w:bookmarkStart w:id="1307" w:name="_Toc34748359"/>
      <w:bookmarkStart w:id="1308" w:name="_Toc34749349"/>
      <w:bookmarkStart w:id="1309" w:name="_Toc49689811"/>
      <w:bookmarkStart w:id="1310" w:name="_Toc56336896"/>
      <w:bookmarkStart w:id="1311" w:name="_Toc73443712"/>
      <w:bookmarkStart w:id="1312" w:name="_Toc215000528"/>
      <w:bookmarkStart w:id="1313" w:name="_Toc21948907"/>
      <w:bookmarkStart w:id="1314" w:name="_Toc24978781"/>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1304"/>
      <w:bookmarkEnd w:id="1305"/>
      <w:bookmarkEnd w:id="1306"/>
      <w:bookmarkEnd w:id="1307"/>
      <w:bookmarkEnd w:id="1308"/>
      <w:bookmarkEnd w:id="1309"/>
      <w:bookmarkEnd w:id="1310"/>
      <w:bookmarkEnd w:id="1311"/>
      <w:bookmarkEnd w:id="1312"/>
    </w:p>
    <w:p w14:paraId="4EB2CDCD" w14:textId="77777777" w:rsidR="00211D99" w:rsidRPr="00302BE4" w:rsidRDefault="00211D99" w:rsidP="001901CD">
      <w:pPr>
        <w:pStyle w:val="Heading5"/>
      </w:pPr>
      <w:bookmarkStart w:id="1315" w:name="_Toc34346548"/>
      <w:bookmarkStart w:id="1316" w:name="_Toc34740625"/>
      <w:bookmarkStart w:id="1317" w:name="_Toc34747984"/>
      <w:bookmarkStart w:id="1318" w:name="_Toc34748360"/>
      <w:bookmarkStart w:id="1319" w:name="_Toc34749350"/>
      <w:bookmarkStart w:id="1320" w:name="_Toc49689812"/>
      <w:bookmarkStart w:id="1321" w:name="_Toc56336897"/>
      <w:bookmarkStart w:id="1322" w:name="_Toc73443713"/>
      <w:bookmarkStart w:id="1323" w:name="_Toc215000529"/>
      <w:r w:rsidRPr="00302BE4">
        <w:t>6.</w:t>
      </w:r>
      <w:r>
        <w:t>1</w:t>
      </w:r>
      <w:r w:rsidRPr="00302BE4">
        <w:t>.3.</w:t>
      </w:r>
      <w:r>
        <w:t>3</w:t>
      </w:r>
      <w:r w:rsidRPr="00302BE4">
        <w:t>.1</w:t>
      </w:r>
      <w:r w:rsidRPr="00302BE4">
        <w:tab/>
        <w:t>Description</w:t>
      </w:r>
      <w:bookmarkEnd w:id="1315"/>
      <w:bookmarkEnd w:id="1316"/>
      <w:bookmarkEnd w:id="1317"/>
      <w:bookmarkEnd w:id="1318"/>
      <w:bookmarkEnd w:id="1319"/>
      <w:bookmarkEnd w:id="1320"/>
      <w:bookmarkEnd w:id="1321"/>
      <w:bookmarkEnd w:id="1322"/>
      <w:bookmarkEnd w:id="1323"/>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1324" w:name="_Toc34346549"/>
      <w:bookmarkStart w:id="1325" w:name="_Toc34740626"/>
      <w:bookmarkStart w:id="1326" w:name="_Toc34747985"/>
      <w:bookmarkStart w:id="1327" w:name="_Toc34748361"/>
      <w:bookmarkStart w:id="1328" w:name="_Toc34749351"/>
      <w:bookmarkStart w:id="1329" w:name="_Toc49689813"/>
      <w:bookmarkStart w:id="1330" w:name="_Toc56336898"/>
      <w:bookmarkStart w:id="1331" w:name="_Toc73443714"/>
      <w:bookmarkStart w:id="1332" w:name="_Toc215000530"/>
      <w:r w:rsidRPr="00302BE4">
        <w:t>6.</w:t>
      </w:r>
      <w:r>
        <w:t>1</w:t>
      </w:r>
      <w:r w:rsidRPr="00302BE4">
        <w:t>.3.</w:t>
      </w:r>
      <w:r>
        <w:t>3</w:t>
      </w:r>
      <w:r w:rsidRPr="00302BE4">
        <w:t>.2</w:t>
      </w:r>
      <w:r w:rsidRPr="00302BE4">
        <w:tab/>
        <w:t>Resource Definition</w:t>
      </w:r>
      <w:bookmarkEnd w:id="1324"/>
      <w:bookmarkEnd w:id="1325"/>
      <w:bookmarkEnd w:id="1326"/>
      <w:bookmarkEnd w:id="1327"/>
      <w:bookmarkEnd w:id="1328"/>
      <w:bookmarkEnd w:id="1329"/>
      <w:bookmarkEnd w:id="1330"/>
      <w:bookmarkEnd w:id="1331"/>
      <w:bookmarkEnd w:id="1332"/>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C229C17"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w:t>
            </w:r>
          </w:p>
        </w:tc>
      </w:tr>
    </w:tbl>
    <w:p w14:paraId="24453CC5" w14:textId="77777777" w:rsidR="002945FE" w:rsidRDefault="002945FE" w:rsidP="002945FE">
      <w:bookmarkStart w:id="1333" w:name="_Toc34346550"/>
      <w:bookmarkStart w:id="1334" w:name="_Toc34740627"/>
    </w:p>
    <w:p w14:paraId="0F391082" w14:textId="77777777" w:rsidR="00211D99" w:rsidRPr="00302BE4" w:rsidRDefault="00211D99" w:rsidP="001901CD">
      <w:pPr>
        <w:pStyle w:val="Heading5"/>
      </w:pPr>
      <w:bookmarkStart w:id="1335" w:name="_Toc34747986"/>
      <w:bookmarkStart w:id="1336" w:name="_Toc34748362"/>
      <w:bookmarkStart w:id="1337" w:name="_Toc34749352"/>
      <w:bookmarkStart w:id="1338" w:name="_Toc49689814"/>
      <w:bookmarkStart w:id="1339" w:name="_Toc56336899"/>
      <w:bookmarkStart w:id="1340" w:name="_Toc73443715"/>
      <w:bookmarkStart w:id="1341" w:name="_Toc215000531"/>
      <w:r w:rsidRPr="00302BE4">
        <w:t>6.</w:t>
      </w:r>
      <w:r>
        <w:t>1</w:t>
      </w:r>
      <w:r w:rsidRPr="00302BE4">
        <w:t>.3.</w:t>
      </w:r>
      <w:r>
        <w:t>3</w:t>
      </w:r>
      <w:r w:rsidRPr="00302BE4">
        <w:t>.3</w:t>
      </w:r>
      <w:r w:rsidRPr="00302BE4">
        <w:tab/>
        <w:t>Resource Standard Methods</w:t>
      </w:r>
      <w:bookmarkEnd w:id="1333"/>
      <w:bookmarkEnd w:id="1334"/>
      <w:bookmarkEnd w:id="1335"/>
      <w:bookmarkEnd w:id="1336"/>
      <w:bookmarkEnd w:id="1337"/>
      <w:bookmarkEnd w:id="1338"/>
      <w:bookmarkEnd w:id="1339"/>
      <w:bookmarkEnd w:id="1340"/>
      <w:bookmarkEnd w:id="1341"/>
    </w:p>
    <w:p w14:paraId="1B3B14E2" w14:textId="77777777" w:rsidR="00211D99" w:rsidRPr="00302BE4" w:rsidRDefault="00211D99" w:rsidP="00651690">
      <w:pPr>
        <w:pStyle w:val="H6"/>
      </w:pPr>
      <w:bookmarkStart w:id="1342" w:name="_Toc34346551"/>
      <w:bookmarkStart w:id="1343" w:name="_Toc34740628"/>
      <w:bookmarkStart w:id="1344" w:name="_Toc34747987"/>
      <w:bookmarkStart w:id="1345" w:name="_Toc34748363"/>
      <w:bookmarkStart w:id="1346" w:name="_Toc34749353"/>
      <w:bookmarkStart w:id="1347" w:name="_Toc49689815"/>
      <w:bookmarkStart w:id="1348" w:name="_Toc56336900"/>
      <w:bookmarkStart w:id="1349" w:name="_Toc73443716"/>
      <w:r w:rsidRPr="00302BE4">
        <w:t>6.</w:t>
      </w:r>
      <w:r>
        <w:t>1</w:t>
      </w:r>
      <w:r w:rsidRPr="00302BE4">
        <w:t>.3.</w:t>
      </w:r>
      <w:r>
        <w:t>3</w:t>
      </w:r>
      <w:r w:rsidRPr="00302BE4">
        <w:t>.3.1</w:t>
      </w:r>
      <w:r w:rsidRPr="00302BE4">
        <w:tab/>
        <w:t>GET</w:t>
      </w:r>
      <w:bookmarkEnd w:id="1342"/>
      <w:bookmarkEnd w:id="1343"/>
      <w:bookmarkEnd w:id="1344"/>
      <w:bookmarkEnd w:id="1345"/>
      <w:bookmarkEnd w:id="1346"/>
      <w:bookmarkEnd w:id="1347"/>
      <w:bookmarkEnd w:id="1348"/>
      <w:bookmarkEnd w:id="1349"/>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8901014" w14:textId="553D5588" w:rsidR="00AD087D" w:rsidRPr="00DF6FDD" w:rsidRDefault="00AD087D" w:rsidP="001901CD">
            <w:pPr>
              <w:pStyle w:val="TAL"/>
            </w:pPr>
            <w:r w:rsidRPr="001901CD">
              <w:t>Temporary redirection.</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C4906B" w14:textId="7945C8F6" w:rsidR="00AD087D" w:rsidRPr="00DF6FDD" w:rsidRDefault="00AD087D" w:rsidP="001901CD">
            <w:pPr>
              <w:pStyle w:val="TAL"/>
            </w:pPr>
            <w:r w:rsidRPr="001901CD">
              <w:t>Permanent redirection.</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632485" w14:textId="58015DE4"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AC3F93" w14:textId="74710093"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1350" w:name="_Toc34346552"/>
      <w:bookmarkStart w:id="1351" w:name="_Toc34740629"/>
      <w:bookmarkStart w:id="1352" w:name="_Toc34747988"/>
      <w:bookmarkStart w:id="1353" w:name="_Toc34748364"/>
      <w:bookmarkStart w:id="1354" w:name="_Toc34749354"/>
      <w:bookmarkStart w:id="1355" w:name="_Toc49689816"/>
      <w:bookmarkStart w:id="1356" w:name="_Toc56336901"/>
      <w:bookmarkStart w:id="1357" w:name="_Toc73443717"/>
      <w:r w:rsidRPr="00F91D2F">
        <w:t>6.1.3.</w:t>
      </w:r>
      <w:r>
        <w:t>3</w:t>
      </w:r>
      <w:r w:rsidRPr="00F91D2F">
        <w:t>.3.</w:t>
      </w:r>
      <w:r>
        <w:t>2</w:t>
      </w:r>
      <w:r w:rsidRPr="00F91D2F">
        <w:tab/>
      </w:r>
      <w:r>
        <w:t>PUT</w:t>
      </w:r>
      <w:bookmarkEnd w:id="1350"/>
      <w:bookmarkEnd w:id="1351"/>
      <w:bookmarkEnd w:id="1352"/>
      <w:bookmarkEnd w:id="1353"/>
      <w:bookmarkEnd w:id="1354"/>
      <w:bookmarkEnd w:id="1355"/>
      <w:bookmarkEnd w:id="1356"/>
      <w:bookmarkEnd w:id="1357"/>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5848DE2" w14:textId="5743659C" w:rsidR="00AD087D" w:rsidRPr="00DF6FDD" w:rsidRDefault="00AD087D" w:rsidP="00AD087D">
            <w:pPr>
              <w:pStyle w:val="TAL"/>
            </w:pPr>
            <w:r>
              <w:t>Temporary redirection.</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CCDDF1F" w14:textId="1B0069A7" w:rsidR="00AD087D" w:rsidRPr="00DF6FDD" w:rsidRDefault="00AD087D" w:rsidP="00AD087D">
            <w:pPr>
              <w:pStyle w:val="TAL"/>
            </w:pPr>
            <w:r>
              <w:t>Permanent redirection.</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BF81C4" w14:textId="69E3F87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702EF3" w14:textId="1803DB2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555DD7" w14:textId="55CA270C" w:rsidR="008F5411" w:rsidRDefault="008F5411" w:rsidP="008F5411">
      <w:pPr>
        <w:pStyle w:val="TH"/>
      </w:pPr>
      <w:bookmarkStart w:id="1358" w:name="_Toc34346553"/>
      <w:bookmarkStart w:id="1359" w:name="_Toc34740630"/>
      <w:bookmarkStart w:id="1360" w:name="_Toc34747989"/>
      <w:bookmarkStart w:id="1361" w:name="_Toc34748365"/>
      <w:bookmarkStart w:id="1362" w:name="_Toc34749355"/>
      <w:bookmarkStart w:id="1363" w:name="_Toc49689817"/>
      <w:bookmarkStart w:id="1364" w:name="_Toc56336902"/>
      <w:bookmarkStart w:id="1365"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72AAA5C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FDDE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52214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2638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40EC43"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B4BC5B" w14:textId="77777777" w:rsidR="008F5411" w:rsidRDefault="008F5411" w:rsidP="0011651D">
            <w:pPr>
              <w:pStyle w:val="TAH"/>
            </w:pPr>
            <w:r>
              <w:t>Description</w:t>
            </w:r>
          </w:p>
        </w:tc>
      </w:tr>
      <w:tr w:rsidR="008F5411" w14:paraId="52D655A2"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7A5CDE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D818D0"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CC8DD"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2B64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489704"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r w:rsidRPr="000817E3">
              <w:t>/scscf-restoration-info</w:t>
            </w:r>
          </w:p>
        </w:tc>
      </w:tr>
    </w:tbl>
    <w:p w14:paraId="03A0183F" w14:textId="77777777" w:rsidR="008F5411" w:rsidRPr="00675E90" w:rsidRDefault="008F5411" w:rsidP="008F5411"/>
    <w:p w14:paraId="53C8DA54" w14:textId="77777777" w:rsidR="00211D99" w:rsidRPr="00F91D2F" w:rsidRDefault="00211D99" w:rsidP="00651690">
      <w:pPr>
        <w:pStyle w:val="H6"/>
      </w:pPr>
      <w:r w:rsidRPr="00F91D2F">
        <w:t>6.1.3.</w:t>
      </w:r>
      <w:r>
        <w:t>3</w:t>
      </w:r>
      <w:r w:rsidRPr="00F91D2F">
        <w:t>.3.</w:t>
      </w:r>
      <w:r>
        <w:t>3</w:t>
      </w:r>
      <w:r w:rsidRPr="00F91D2F">
        <w:tab/>
      </w:r>
      <w:r>
        <w:t>DELETE</w:t>
      </w:r>
      <w:bookmarkEnd w:id="1358"/>
      <w:bookmarkEnd w:id="1359"/>
      <w:bookmarkEnd w:id="1360"/>
      <w:bookmarkEnd w:id="1361"/>
      <w:bookmarkEnd w:id="1362"/>
      <w:bookmarkEnd w:id="1363"/>
      <w:bookmarkEnd w:id="1364"/>
      <w:bookmarkEnd w:id="1365"/>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A24EAA6" w14:textId="50BA08EB" w:rsidR="00AD087D" w:rsidRPr="00DF6FDD" w:rsidRDefault="00AD087D" w:rsidP="00AD087D">
            <w:pPr>
              <w:pStyle w:val="TAL"/>
            </w:pPr>
            <w:r>
              <w:t>Temporary redirection.</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8F1B058" w14:textId="33A9F0B0" w:rsidR="00AD087D" w:rsidRPr="00DF6FDD" w:rsidRDefault="00AD087D" w:rsidP="00AD087D">
            <w:pPr>
              <w:pStyle w:val="TAL"/>
            </w:pPr>
            <w:r>
              <w:t>Permanent redirection.</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1366" w:name="_Toc34346554"/>
      <w:bookmarkStart w:id="1367"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99ED317" w14:textId="5E8CAAD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B1D1CB" w14:textId="234CAF5D"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96E4C56" w14:textId="42167A54" w:rsidR="00484FDA" w:rsidRPr="00F91D2F" w:rsidRDefault="00484FDA" w:rsidP="00484FDA">
      <w:pPr>
        <w:pStyle w:val="Heading4"/>
      </w:pPr>
      <w:bookmarkStart w:id="1368" w:name="_Toc215000532"/>
      <w:bookmarkStart w:id="1369" w:name="_Toc34747990"/>
      <w:bookmarkStart w:id="1370" w:name="_Toc34748366"/>
      <w:bookmarkStart w:id="1371" w:name="_Toc34749356"/>
      <w:bookmarkStart w:id="1372" w:name="_Toc49689818"/>
      <w:bookmarkStart w:id="1373" w:name="_Toc56336903"/>
      <w:bookmarkStart w:id="1374" w:name="_Toc73443719"/>
      <w:r w:rsidRPr="00F91D2F">
        <w:t>6.1.3.</w:t>
      </w:r>
      <w:r>
        <w:t>4</w:t>
      </w:r>
      <w:r w:rsidRPr="00F91D2F">
        <w:tab/>
        <w:t xml:space="preserve">Resource: </w:t>
      </w:r>
      <w:r w:rsidR="00551B38" w:rsidRPr="00551B38">
        <w:t xml:space="preserve">Individual </w:t>
      </w:r>
      <w:r>
        <w:t>Imsas R</w:t>
      </w:r>
      <w:r w:rsidRPr="000B71E3">
        <w:t>egis</w:t>
      </w:r>
      <w:r>
        <w:t>t</w:t>
      </w:r>
      <w:r w:rsidRPr="000B71E3">
        <w:t>ration</w:t>
      </w:r>
      <w:r w:rsidR="00551B38" w:rsidRPr="00551B38">
        <w:t xml:space="preserve"> Information</w:t>
      </w:r>
      <w:bookmarkEnd w:id="1368"/>
    </w:p>
    <w:p w14:paraId="37733EB5" w14:textId="7DD67D36" w:rsidR="00484FDA" w:rsidRPr="00F91D2F" w:rsidRDefault="00484FDA" w:rsidP="00484FDA">
      <w:pPr>
        <w:pStyle w:val="Heading5"/>
      </w:pPr>
      <w:bookmarkStart w:id="1375" w:name="_Toc215000533"/>
      <w:r w:rsidRPr="00F91D2F">
        <w:t>6.1.3.</w:t>
      </w:r>
      <w:r>
        <w:t>4</w:t>
      </w:r>
      <w:r w:rsidRPr="00F91D2F">
        <w:t>.1</w:t>
      </w:r>
      <w:r w:rsidRPr="00F91D2F">
        <w:tab/>
        <w:t>Description</w:t>
      </w:r>
      <w:bookmarkEnd w:id="1375"/>
    </w:p>
    <w:p w14:paraId="5B398553" w14:textId="3F2E1BD6" w:rsidR="00484FDA" w:rsidRPr="000B71E3" w:rsidRDefault="00484FDA" w:rsidP="00484FDA">
      <w:r w:rsidRPr="000B71E3">
        <w:t xml:space="preserve">This resource represents </w:t>
      </w:r>
      <w:r>
        <w:t xml:space="preserve">the </w:t>
      </w:r>
      <w:r w:rsidR="00551B38" w:rsidRPr="00551B38">
        <w:t xml:space="preserve">individual </w:t>
      </w:r>
      <w:r>
        <w:t>registered</w:t>
      </w:r>
      <w:r w:rsidRPr="000B71E3">
        <w:t xml:space="preserve"> </w:t>
      </w:r>
      <w:r>
        <w:t>IMS AS</w:t>
      </w:r>
      <w:r w:rsidR="00551B38" w:rsidRPr="00551B38">
        <w:t xml:space="preserve"> information</w:t>
      </w:r>
      <w:r w:rsidRPr="000B71E3">
        <w:t>.</w:t>
      </w:r>
    </w:p>
    <w:p w14:paraId="48BCA1F6" w14:textId="35216278" w:rsidR="00484FDA" w:rsidRPr="00F91D2F" w:rsidRDefault="00484FDA" w:rsidP="00484FDA">
      <w:pPr>
        <w:pStyle w:val="Heading5"/>
      </w:pPr>
      <w:bookmarkStart w:id="1376" w:name="_Toc215000534"/>
      <w:r w:rsidRPr="00F91D2F">
        <w:t>6.1.3.</w:t>
      </w:r>
      <w:r>
        <w:t>4</w:t>
      </w:r>
      <w:r w:rsidRPr="00F91D2F">
        <w:t>.2</w:t>
      </w:r>
      <w:r w:rsidRPr="00F91D2F">
        <w:tab/>
        <w:t>Resource Definition</w:t>
      </w:r>
      <w:bookmarkEnd w:id="1376"/>
    </w:p>
    <w:p w14:paraId="079E27EC" w14:textId="384EFA4D" w:rsidR="00484FDA" w:rsidRPr="00F91D2F" w:rsidRDefault="00484FDA" w:rsidP="00484FDA">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00551B38">
        <w:t>&lt;</w:t>
      </w:r>
      <w:r w:rsidRPr="00C72BC9">
        <w:t>apiVersion</w:t>
      </w:r>
      <w:r w:rsidR="00551B38">
        <w:t>&gt;</w:t>
      </w:r>
      <w:r w:rsidRPr="00F91D2F">
        <w:rPr>
          <w:b/>
        </w:rPr>
        <w:t>/</w:t>
      </w:r>
      <w:r>
        <w:rPr>
          <w:noProof/>
        </w:rPr>
        <w:t>{</w:t>
      </w:r>
      <w:r w:rsidRPr="00B23028">
        <w:rPr>
          <w:noProof/>
        </w:rPr>
        <w:t>imsUeId}/</w:t>
      </w:r>
      <w:r>
        <w:rPr>
          <w:noProof/>
        </w:rPr>
        <w:t>imsas</w:t>
      </w:r>
      <w:r w:rsidRPr="00B23028">
        <w:rPr>
          <w:noProof/>
        </w:rPr>
        <w:t>-registration</w:t>
      </w:r>
      <w:r>
        <w:rPr>
          <w:noProof/>
        </w:rPr>
        <w:t>s/{instanceId}</w:t>
      </w:r>
    </w:p>
    <w:p w14:paraId="596E3C22" w14:textId="53CE71BB" w:rsidR="00484FDA" w:rsidRPr="00F91D2F" w:rsidRDefault="00484FDA" w:rsidP="00484FDA">
      <w:pPr>
        <w:rPr>
          <w:rFonts w:ascii="Arial" w:hAnsi="Arial" w:cs="Arial"/>
        </w:rPr>
      </w:pPr>
      <w:r w:rsidRPr="001901CD">
        <w:t>This resource shall support the resource URI variables defined in table 6.1.3.</w:t>
      </w:r>
      <w:r>
        <w:t>4</w:t>
      </w:r>
      <w:r w:rsidRPr="001901CD">
        <w:t>.2-1.</w:t>
      </w:r>
    </w:p>
    <w:p w14:paraId="7505D56A" w14:textId="2B7DBB28" w:rsidR="00484FDA" w:rsidRPr="00F91D2F" w:rsidRDefault="00484FDA" w:rsidP="00484FDA">
      <w:pPr>
        <w:pStyle w:val="TH"/>
        <w:rPr>
          <w:rFonts w:cs="Arial"/>
        </w:rPr>
      </w:pPr>
      <w:r w:rsidRPr="00F91D2F">
        <w:t>Table 6.1.3.</w:t>
      </w:r>
      <w:r>
        <w:t>4</w:t>
      </w:r>
      <w:r w:rsidRPr="00F91D2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84FDA" w:rsidRPr="00F91D2F" w14:paraId="28AC597E"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BD94761" w14:textId="77777777" w:rsidR="00484FDA" w:rsidRPr="00F91D2F" w:rsidRDefault="00484FDA" w:rsidP="00C70762">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944873" w14:textId="77777777" w:rsidR="00484FDA" w:rsidRPr="00F91D2F" w:rsidRDefault="00484FDA" w:rsidP="00C70762">
            <w:pPr>
              <w:pStyle w:val="TAH"/>
            </w:pPr>
            <w:r w:rsidRPr="00F91D2F">
              <w:t>Definition</w:t>
            </w:r>
          </w:p>
        </w:tc>
      </w:tr>
      <w:tr w:rsidR="00484FDA" w:rsidRPr="00F91D2F" w14:paraId="2DCC6B31"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6F1F7F5" w14:textId="77777777" w:rsidR="00484FDA" w:rsidRPr="00F91D2F" w:rsidRDefault="00484FDA" w:rsidP="00C70762">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C27341" w14:textId="77777777" w:rsidR="00484FDA" w:rsidRPr="00F91D2F" w:rsidRDefault="00484FDA" w:rsidP="00C70762">
            <w:pPr>
              <w:pStyle w:val="TAL"/>
            </w:pPr>
            <w:r w:rsidRPr="00F91D2F">
              <w:t xml:space="preserve">See </w:t>
            </w:r>
            <w:r>
              <w:t>clause</w:t>
            </w:r>
            <w:r w:rsidRPr="00F91D2F">
              <w:rPr>
                <w:lang w:eastAsia="zh-CN"/>
              </w:rPr>
              <w:t> </w:t>
            </w:r>
            <w:r w:rsidRPr="00F91D2F">
              <w:t>6.1.1</w:t>
            </w:r>
          </w:p>
        </w:tc>
      </w:tr>
      <w:tr w:rsidR="00484FDA" w:rsidRPr="007F4503" w14:paraId="3B48A52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0D7D1C22" w14:textId="77777777" w:rsidR="00484FDA" w:rsidRPr="00F91D2F" w:rsidRDefault="00484FDA" w:rsidP="00C70762">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AD047E" w14:textId="77777777" w:rsidR="00484FDA" w:rsidRDefault="00484FDA" w:rsidP="00C70762">
            <w:pPr>
              <w:pStyle w:val="TAL"/>
            </w:pPr>
            <w:r w:rsidRPr="000B71E3">
              <w:t xml:space="preserve">Represents the </w:t>
            </w:r>
            <w:r>
              <w:t>IMS Public Identity (i.e. IMPU).</w:t>
            </w:r>
          </w:p>
          <w:p w14:paraId="6F921BD4" w14:textId="77777777" w:rsidR="00484FDA" w:rsidRDefault="00484FDA" w:rsidP="00C70762">
            <w:pPr>
              <w:pStyle w:val="TAL"/>
            </w:pPr>
          </w:p>
          <w:p w14:paraId="53428DD9" w14:textId="77777777" w:rsidR="00484FDA" w:rsidRPr="004C3BA3" w:rsidRDefault="00484FDA" w:rsidP="00C70762">
            <w:pPr>
              <w:pStyle w:val="TAL"/>
              <w:rPr>
                <w:lang w:val="de-DE"/>
              </w:rPr>
            </w:pPr>
            <w:r w:rsidRPr="004C3BA3">
              <w:rPr>
                <w:lang w:val="de-DE"/>
              </w:rPr>
              <w:t>Pattern: "^(impu-sip\:([a-zA-Z0-9_\-.!~*()&amp;=+$,;?\/]+)\@([A-Za-z0-9]+([-A-Za-z0-9]+)\.)+[a-z]{2,}|impu-tel\:\+[0-9]{5,15})$"</w:t>
            </w:r>
          </w:p>
        </w:tc>
      </w:tr>
      <w:tr w:rsidR="00484FDA" w:rsidRPr="00F91D2F" w14:paraId="1982F68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6CF4DBE0" w14:textId="77777777" w:rsidR="00484FDA" w:rsidRDefault="00484FDA" w:rsidP="00C70762">
            <w:pPr>
              <w:pStyle w:val="TAL"/>
              <w:rPr>
                <w:lang w:eastAsia="zh-CN"/>
              </w:rPr>
            </w:pPr>
            <w:r>
              <w:rPr>
                <w:rFonts w:hint="eastAsia"/>
                <w:lang w:eastAsia="zh-CN"/>
              </w:rPr>
              <w:t>i</w:t>
            </w:r>
            <w:r>
              <w:rPr>
                <w:lang w:eastAsia="zh-CN"/>
              </w:rPr>
              <w:t>nstanceId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8A4133E" w14:textId="1ADD52B8" w:rsidR="00484FDA" w:rsidRPr="000B71E3" w:rsidRDefault="00484FDA" w:rsidP="00C70762">
            <w:pPr>
              <w:pStyle w:val="TAL"/>
              <w:rPr>
                <w:lang w:eastAsia="zh-CN"/>
              </w:rPr>
            </w:pPr>
            <w:r>
              <w:rPr>
                <w:rFonts w:hint="eastAsia"/>
                <w:lang w:eastAsia="zh-CN"/>
              </w:rPr>
              <w:t>R</w:t>
            </w:r>
            <w:r>
              <w:rPr>
                <w:lang w:eastAsia="zh-CN"/>
              </w:rPr>
              <w:t xml:space="preserve">epresents the NF instance ID of the </w:t>
            </w:r>
            <w:r w:rsidR="00551B38" w:rsidRPr="00551B38">
              <w:rPr>
                <w:lang w:eastAsia="zh-CN"/>
              </w:rPr>
              <w:t xml:space="preserve">individual registered </w:t>
            </w:r>
            <w:r>
              <w:rPr>
                <w:lang w:eastAsia="zh-CN"/>
              </w:rPr>
              <w:t>IMS AS.</w:t>
            </w:r>
          </w:p>
        </w:tc>
      </w:tr>
    </w:tbl>
    <w:p w14:paraId="5038A469" w14:textId="77777777" w:rsidR="00484FDA" w:rsidRPr="00F91D2F" w:rsidRDefault="00484FDA" w:rsidP="00484FDA"/>
    <w:p w14:paraId="2808244A" w14:textId="7E90F865" w:rsidR="00484FDA" w:rsidRPr="00F91D2F" w:rsidRDefault="00484FDA" w:rsidP="00484FDA">
      <w:pPr>
        <w:pStyle w:val="Heading5"/>
      </w:pPr>
      <w:bookmarkStart w:id="1377" w:name="_Toc215000535"/>
      <w:r w:rsidRPr="00F91D2F">
        <w:t>6.1.3.</w:t>
      </w:r>
      <w:r>
        <w:t>4</w:t>
      </w:r>
      <w:r w:rsidRPr="00F91D2F">
        <w:t>.3</w:t>
      </w:r>
      <w:r w:rsidRPr="00F91D2F">
        <w:tab/>
        <w:t>Resource Standard Methods</w:t>
      </w:r>
      <w:bookmarkEnd w:id="1377"/>
    </w:p>
    <w:p w14:paraId="5B65040C" w14:textId="26C7A7A1" w:rsidR="00484FDA" w:rsidRPr="00F91D2F" w:rsidRDefault="00484FDA" w:rsidP="00484FDA">
      <w:pPr>
        <w:pStyle w:val="H6"/>
      </w:pPr>
      <w:r w:rsidRPr="00F91D2F">
        <w:t>6.1.3.</w:t>
      </w:r>
      <w:r>
        <w:t>4</w:t>
      </w:r>
      <w:r w:rsidRPr="00F91D2F">
        <w:t>.3.1</w:t>
      </w:r>
      <w:r w:rsidRPr="00F91D2F">
        <w:tab/>
      </w:r>
      <w:r>
        <w:t>PUT</w:t>
      </w:r>
    </w:p>
    <w:p w14:paraId="4D59200B" w14:textId="45580532" w:rsidR="00484FDA" w:rsidRPr="00F91D2F" w:rsidRDefault="00484FDA" w:rsidP="00484FDA">
      <w:r w:rsidRPr="00F91D2F">
        <w:t>This method shall support the URI query parameters specified in table 6.1.3.</w:t>
      </w:r>
      <w:r>
        <w:t>4</w:t>
      </w:r>
      <w:r w:rsidRPr="00F91D2F">
        <w:t>.3.1-1.</w:t>
      </w:r>
    </w:p>
    <w:p w14:paraId="6F2F1E1C" w14:textId="5736520F" w:rsidR="00484FDA" w:rsidRPr="00F91D2F" w:rsidRDefault="00484FDA" w:rsidP="00484FDA">
      <w:pPr>
        <w:pStyle w:val="TH"/>
        <w:rPr>
          <w:rFonts w:cs="Arial"/>
        </w:rPr>
      </w:pPr>
      <w:r w:rsidRPr="00F91D2F">
        <w:t>Table 6.1.3.</w:t>
      </w:r>
      <w:r>
        <w:t>4</w:t>
      </w:r>
      <w:r w:rsidRPr="00F91D2F">
        <w:t xml:space="preserve">.3.1-1: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484FDA" w:rsidRPr="00F91D2F" w14:paraId="488BB535"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A30963" w14:textId="77777777" w:rsidR="00484FDA" w:rsidRPr="00F91D2F" w:rsidRDefault="00484FDA" w:rsidP="00C70762">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2AC067C" w14:textId="77777777" w:rsidR="00484FDA" w:rsidRPr="00F91D2F" w:rsidRDefault="00484FDA" w:rsidP="00C70762">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81B610" w14:textId="77777777" w:rsidR="00484FDA" w:rsidRPr="00F91D2F" w:rsidRDefault="00484FDA" w:rsidP="00C70762">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73256C3" w14:textId="77777777" w:rsidR="00484FDA" w:rsidRPr="00F91D2F" w:rsidRDefault="00484FDA" w:rsidP="00C70762">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51372D3D" w14:textId="77777777" w:rsidR="00484FDA" w:rsidRPr="00F91D2F" w:rsidRDefault="00484FDA" w:rsidP="00C70762">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CF520E" w14:textId="77777777" w:rsidR="00484FDA" w:rsidRPr="00F91D2F" w:rsidRDefault="00484FDA" w:rsidP="00C70762">
            <w:pPr>
              <w:pStyle w:val="TAH"/>
            </w:pPr>
            <w:r w:rsidRPr="00F91D2F">
              <w:t>Applicability</w:t>
            </w:r>
          </w:p>
        </w:tc>
      </w:tr>
      <w:tr w:rsidR="00484FDA" w:rsidRPr="00F91D2F" w14:paraId="24E53CC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32B38F17" w14:textId="77777777" w:rsidR="00484FDA" w:rsidRPr="00F91D2F" w:rsidRDefault="00484FDA" w:rsidP="00C70762">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2D854138" w14:textId="77777777" w:rsidR="00484FDA" w:rsidRPr="00F91D2F" w:rsidRDefault="00484FDA" w:rsidP="00C70762">
            <w:pPr>
              <w:pStyle w:val="TAL"/>
            </w:pPr>
          </w:p>
        </w:tc>
        <w:tc>
          <w:tcPr>
            <w:tcW w:w="215" w:type="pct"/>
            <w:tcBorders>
              <w:top w:val="single" w:sz="4" w:space="0" w:color="auto"/>
              <w:left w:val="single" w:sz="6" w:space="0" w:color="000000"/>
              <w:bottom w:val="single" w:sz="6" w:space="0" w:color="000000"/>
              <w:right w:val="single" w:sz="6" w:space="0" w:color="000000"/>
            </w:tcBorders>
          </w:tcPr>
          <w:p w14:paraId="6C23CF57" w14:textId="77777777" w:rsidR="00484FDA" w:rsidRPr="00F91D2F" w:rsidRDefault="00484FDA" w:rsidP="00C70762">
            <w:pPr>
              <w:pStyle w:val="TAC"/>
            </w:pPr>
          </w:p>
        </w:tc>
        <w:tc>
          <w:tcPr>
            <w:tcW w:w="580" w:type="pct"/>
            <w:tcBorders>
              <w:top w:val="single" w:sz="4" w:space="0" w:color="auto"/>
              <w:left w:val="single" w:sz="6" w:space="0" w:color="000000"/>
              <w:bottom w:val="single" w:sz="6" w:space="0" w:color="000000"/>
              <w:right w:val="single" w:sz="6" w:space="0" w:color="000000"/>
            </w:tcBorders>
          </w:tcPr>
          <w:p w14:paraId="34D6402E" w14:textId="77777777" w:rsidR="00484FDA" w:rsidRPr="00F91D2F" w:rsidRDefault="00484FDA" w:rsidP="00C70762">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1A68FD0E" w14:textId="77777777" w:rsidR="00484FDA" w:rsidRPr="00F91D2F" w:rsidRDefault="00484FDA" w:rsidP="00C70762">
            <w:pPr>
              <w:pStyle w:val="TAL"/>
            </w:pPr>
          </w:p>
        </w:tc>
        <w:tc>
          <w:tcPr>
            <w:tcW w:w="796" w:type="pct"/>
            <w:tcBorders>
              <w:top w:val="single" w:sz="4" w:space="0" w:color="auto"/>
              <w:left w:val="single" w:sz="6" w:space="0" w:color="000000"/>
              <w:bottom w:val="single" w:sz="6" w:space="0" w:color="000000"/>
              <w:right w:val="single" w:sz="6" w:space="0" w:color="000000"/>
            </w:tcBorders>
          </w:tcPr>
          <w:p w14:paraId="48C0BB7B" w14:textId="77777777" w:rsidR="00484FDA" w:rsidRPr="00F91D2F" w:rsidRDefault="00484FDA" w:rsidP="00C70762">
            <w:pPr>
              <w:pStyle w:val="TAL"/>
            </w:pPr>
          </w:p>
        </w:tc>
      </w:tr>
    </w:tbl>
    <w:p w14:paraId="0959184D" w14:textId="77777777" w:rsidR="00484FDA" w:rsidRPr="00F91D2F" w:rsidRDefault="00484FDA" w:rsidP="00484FDA"/>
    <w:p w14:paraId="3A06076F" w14:textId="60EEBC29" w:rsidR="00484FDA" w:rsidRPr="00F91D2F" w:rsidRDefault="00484FDA" w:rsidP="00484FDA">
      <w:r w:rsidRPr="00F91D2F">
        <w:t>This method shall support the request data structures specified in table 6.1.3.</w:t>
      </w:r>
      <w:r>
        <w:t>4</w:t>
      </w:r>
      <w:r w:rsidRPr="00F91D2F">
        <w:t>.3.1-2 and the response data structures and response codes specified in table 6.1.3.</w:t>
      </w:r>
      <w:r>
        <w:t>4</w:t>
      </w:r>
      <w:r w:rsidRPr="00F91D2F">
        <w:t>.3.1-3.</w:t>
      </w:r>
    </w:p>
    <w:p w14:paraId="1457EF6A" w14:textId="79956D82" w:rsidR="00484FDA" w:rsidRPr="00F91D2F" w:rsidRDefault="00484FDA" w:rsidP="00484FDA">
      <w:pPr>
        <w:pStyle w:val="TH"/>
      </w:pPr>
      <w:r w:rsidRPr="00F91D2F">
        <w:t>Table 6.1.3.</w:t>
      </w:r>
      <w:r>
        <w:t>4</w:t>
      </w:r>
      <w:r w:rsidRPr="00F91D2F">
        <w:t xml:space="preserve">.3.1-2: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84FDA" w:rsidRPr="00F91D2F" w14:paraId="3A08958C" w14:textId="77777777" w:rsidTr="00C7076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870EE" w14:textId="77777777" w:rsidR="00484FDA" w:rsidRPr="00F91D2F" w:rsidRDefault="00484FDA" w:rsidP="00C70762">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610F82" w14:textId="77777777" w:rsidR="00484FDA" w:rsidRPr="00F91D2F" w:rsidRDefault="00484FDA" w:rsidP="00C70762">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CDF25" w14:textId="77777777" w:rsidR="00484FDA" w:rsidRPr="00F91D2F" w:rsidRDefault="00484FDA" w:rsidP="00C70762">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295E04" w14:textId="77777777" w:rsidR="00484FDA" w:rsidRPr="00F91D2F" w:rsidRDefault="00484FDA" w:rsidP="00C70762">
            <w:pPr>
              <w:pStyle w:val="TAH"/>
            </w:pPr>
            <w:r w:rsidRPr="00F91D2F">
              <w:t>Description</w:t>
            </w:r>
          </w:p>
        </w:tc>
      </w:tr>
      <w:tr w:rsidR="00484FDA" w:rsidRPr="00F91D2F" w14:paraId="6E2C4C01" w14:textId="77777777" w:rsidTr="00C70762">
        <w:trPr>
          <w:jc w:val="center"/>
        </w:trPr>
        <w:tc>
          <w:tcPr>
            <w:tcW w:w="1627" w:type="dxa"/>
            <w:tcBorders>
              <w:top w:val="single" w:sz="4" w:space="0" w:color="auto"/>
              <w:left w:val="single" w:sz="6" w:space="0" w:color="000000"/>
              <w:bottom w:val="single" w:sz="6" w:space="0" w:color="000000"/>
              <w:right w:val="single" w:sz="6" w:space="0" w:color="000000"/>
            </w:tcBorders>
          </w:tcPr>
          <w:p w14:paraId="765DEA62" w14:textId="77777777" w:rsidR="00484FDA" w:rsidRPr="00F91D2F" w:rsidRDefault="00484FDA" w:rsidP="00C70762">
            <w:pPr>
              <w:pStyle w:val="TAL"/>
            </w:pPr>
            <w:r>
              <w:rPr>
                <w:rFonts w:hint="eastAsia"/>
                <w:lang w:eastAsia="zh-CN"/>
              </w:rPr>
              <w:t>Imsas</w:t>
            </w:r>
            <w:r>
              <w:t>Registration</w:t>
            </w:r>
          </w:p>
        </w:tc>
        <w:tc>
          <w:tcPr>
            <w:tcW w:w="425" w:type="dxa"/>
            <w:tcBorders>
              <w:top w:val="single" w:sz="4" w:space="0" w:color="auto"/>
              <w:left w:val="single" w:sz="6" w:space="0" w:color="000000"/>
              <w:bottom w:val="single" w:sz="6" w:space="0" w:color="000000"/>
              <w:right w:val="single" w:sz="6" w:space="0" w:color="000000"/>
            </w:tcBorders>
          </w:tcPr>
          <w:p w14:paraId="0BF5993B" w14:textId="77777777" w:rsidR="00484FDA" w:rsidRPr="00F91D2F" w:rsidRDefault="00484FDA" w:rsidP="00C70762">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68042800" w14:textId="77777777" w:rsidR="00484FDA" w:rsidRPr="00F91D2F" w:rsidRDefault="00484FDA" w:rsidP="00C70762">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027F715A" w14:textId="77777777" w:rsidR="00484FDA" w:rsidRPr="00F91D2F" w:rsidRDefault="00484FDA" w:rsidP="00C70762">
            <w:pPr>
              <w:pStyle w:val="TAL"/>
            </w:pPr>
            <w:r>
              <w:rPr>
                <w:rFonts w:hint="eastAsia"/>
                <w:lang w:eastAsia="zh-CN"/>
              </w:rPr>
              <w:t>IMS</w:t>
            </w:r>
            <w:r>
              <w:t xml:space="preserve"> </w:t>
            </w:r>
            <w:r>
              <w:rPr>
                <w:rFonts w:hint="eastAsia"/>
                <w:lang w:eastAsia="zh-CN"/>
              </w:rPr>
              <w:t>AS</w:t>
            </w:r>
            <w:r>
              <w:t xml:space="preserve"> registration for indicated IMS Public Identity is updated with the received information.</w:t>
            </w:r>
          </w:p>
        </w:tc>
      </w:tr>
    </w:tbl>
    <w:p w14:paraId="346CB90E" w14:textId="77777777" w:rsidR="00484FDA" w:rsidRPr="00F91D2F" w:rsidRDefault="00484FDA" w:rsidP="00484FDA"/>
    <w:p w14:paraId="4A040DDA" w14:textId="599F7C0B" w:rsidR="00484FDA" w:rsidRPr="00F91D2F" w:rsidRDefault="00484FDA" w:rsidP="00484FDA">
      <w:pPr>
        <w:pStyle w:val="TH"/>
      </w:pPr>
      <w:r w:rsidRPr="00F91D2F">
        <w:t>Table 6.1.3.</w:t>
      </w:r>
      <w:r>
        <w:t>4</w:t>
      </w:r>
      <w:r w:rsidRPr="00F91D2F">
        <w:t xml:space="preserve">.3.1-3: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484FDA" w:rsidRPr="00F91D2F" w14:paraId="16CA859C" w14:textId="77777777" w:rsidTr="00C7076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18942DC7" w14:textId="77777777" w:rsidR="00484FDA" w:rsidRPr="00F91D2F" w:rsidRDefault="00484FDA" w:rsidP="00C70762">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ACED02" w14:textId="77777777" w:rsidR="00484FDA" w:rsidRPr="00F91D2F" w:rsidRDefault="00484FDA" w:rsidP="00C70762">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00D24AB" w14:textId="77777777" w:rsidR="00484FDA" w:rsidRPr="00F91D2F" w:rsidRDefault="00484FDA" w:rsidP="00C70762">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447DC6" w14:textId="77777777" w:rsidR="00484FDA" w:rsidRPr="00F91D2F" w:rsidRDefault="00484FDA" w:rsidP="00C70762">
            <w:pPr>
              <w:pStyle w:val="TAH"/>
            </w:pPr>
            <w:r w:rsidRPr="00F91D2F">
              <w:t>Response</w:t>
            </w:r>
          </w:p>
          <w:p w14:paraId="559A03F9" w14:textId="77777777" w:rsidR="00484FDA" w:rsidRPr="00F91D2F" w:rsidRDefault="00484FDA" w:rsidP="00C70762">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9748A4" w14:textId="77777777" w:rsidR="00484FDA" w:rsidRPr="00F91D2F" w:rsidRDefault="00484FDA" w:rsidP="00C70762">
            <w:pPr>
              <w:pStyle w:val="TAH"/>
            </w:pPr>
            <w:r w:rsidRPr="00F91D2F">
              <w:t>Description</w:t>
            </w:r>
          </w:p>
        </w:tc>
      </w:tr>
      <w:tr w:rsidR="00484FDA" w:rsidRPr="00F91D2F" w14:paraId="665E47C9"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727476D4" w14:textId="77777777" w:rsidR="00484FDA" w:rsidRPr="00F91D2F"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78FF95F4"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0028A40F"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322A9503" w14:textId="77777777" w:rsidR="00484FDA" w:rsidRPr="00F91D2F" w:rsidRDefault="00484FDA" w:rsidP="00C70762">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26A36B76" w14:textId="77777777" w:rsidR="00484FDA" w:rsidRPr="00F91D2F" w:rsidRDefault="00484FDA" w:rsidP="00C70762">
            <w:pPr>
              <w:pStyle w:val="TAL"/>
            </w:pPr>
            <w:r>
              <w:t>A</w:t>
            </w:r>
            <w:r w:rsidRPr="00296A3D">
              <w:t xml:space="preserve"> response body containing a representation of the created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2BCF7720"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49F4D385" w14:textId="77777777" w:rsidR="00484FDA"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50636590"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103C33C3"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709A6946" w14:textId="77777777" w:rsidR="00484FDA" w:rsidRPr="00296A3D" w:rsidRDefault="00484FDA" w:rsidP="00C70762">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EC58D6D" w14:textId="77777777" w:rsidR="00484FDA" w:rsidRDefault="00484FDA" w:rsidP="00C70762">
            <w:pPr>
              <w:pStyle w:val="TAL"/>
            </w:pPr>
            <w:r>
              <w:t>A</w:t>
            </w:r>
            <w:r w:rsidRPr="00296A3D">
              <w:t xml:space="preserve"> response body containing a representation of the </w:t>
            </w:r>
            <w:r>
              <w:t>updated</w:t>
            </w:r>
            <w:r w:rsidRPr="00296A3D">
              <w:t xml:space="preserve">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7E689C5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5119C916" w14:textId="77777777" w:rsidR="00484FDA" w:rsidRDefault="00484FDA" w:rsidP="00C70762">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65442F40" w14:textId="77777777" w:rsidR="00484FDA" w:rsidRPr="00F91D2F" w:rsidRDefault="00484FDA" w:rsidP="00C70762">
            <w:pPr>
              <w:pStyle w:val="TAC"/>
            </w:pPr>
          </w:p>
        </w:tc>
        <w:tc>
          <w:tcPr>
            <w:tcW w:w="598" w:type="pct"/>
            <w:tcBorders>
              <w:top w:val="single" w:sz="4" w:space="0" w:color="auto"/>
              <w:left w:val="single" w:sz="6" w:space="0" w:color="000000"/>
              <w:bottom w:val="single" w:sz="4" w:space="0" w:color="auto"/>
              <w:right w:val="single" w:sz="6" w:space="0" w:color="000000"/>
            </w:tcBorders>
          </w:tcPr>
          <w:p w14:paraId="03D5976D" w14:textId="77777777" w:rsidR="00484FDA" w:rsidRPr="00F91D2F" w:rsidRDefault="00484FDA" w:rsidP="00C70762">
            <w:pPr>
              <w:pStyle w:val="TAL"/>
            </w:pPr>
          </w:p>
        </w:tc>
        <w:tc>
          <w:tcPr>
            <w:tcW w:w="583" w:type="pct"/>
            <w:tcBorders>
              <w:top w:val="single" w:sz="4" w:space="0" w:color="auto"/>
              <w:left w:val="single" w:sz="6" w:space="0" w:color="000000"/>
              <w:bottom w:val="single" w:sz="4" w:space="0" w:color="auto"/>
              <w:right w:val="single" w:sz="6" w:space="0" w:color="000000"/>
            </w:tcBorders>
          </w:tcPr>
          <w:p w14:paraId="341ED6AA" w14:textId="77777777" w:rsidR="00484FDA" w:rsidRPr="00296A3D" w:rsidRDefault="00484FDA" w:rsidP="00C70762">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1E1DF5BA" w14:textId="77777777" w:rsidR="00484FDA" w:rsidRDefault="00484FDA" w:rsidP="00C70762">
            <w:pPr>
              <w:pStyle w:val="TAL"/>
            </w:pPr>
            <w:r w:rsidRPr="006A7EE2">
              <w:t>Upon success, an empty response body shall be returned.</w:t>
            </w:r>
          </w:p>
        </w:tc>
      </w:tr>
      <w:tr w:rsidR="00484FDA" w:rsidRPr="00F91D2F" w14:paraId="5B2F65EE"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0E4373AE"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4CB9903C"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5DF2637"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CC9CC58" w14:textId="77777777" w:rsidR="00484FDA" w:rsidRPr="00296A3D" w:rsidRDefault="00484FDA" w:rsidP="00C7076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4B126EF" w14:textId="77777777" w:rsidR="00484FDA" w:rsidRPr="006A7EE2" w:rsidRDefault="00484FDA" w:rsidP="00C70762">
            <w:pPr>
              <w:pStyle w:val="TAL"/>
            </w:pPr>
            <w:r>
              <w:t>Temporary redirection.</w:t>
            </w:r>
          </w:p>
        </w:tc>
      </w:tr>
      <w:tr w:rsidR="00484FDA" w:rsidRPr="00F91D2F" w14:paraId="1B8E4A3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446643C3"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224263B0"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7F7143A"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CCFE53E" w14:textId="77777777" w:rsidR="00484FDA" w:rsidRPr="00296A3D" w:rsidRDefault="00484FDA" w:rsidP="00C7076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9A2BC8" w14:textId="77777777" w:rsidR="00484FDA" w:rsidRPr="006A7EE2" w:rsidRDefault="00484FDA" w:rsidP="00C70762">
            <w:pPr>
              <w:pStyle w:val="TAL"/>
            </w:pPr>
            <w:r>
              <w:t>Permanent redirection.</w:t>
            </w:r>
          </w:p>
        </w:tc>
      </w:tr>
      <w:tr w:rsidR="00484FDA" w:rsidRPr="00F91D2F" w14:paraId="040FBA1F" w14:textId="77777777" w:rsidTr="00C70762">
        <w:trPr>
          <w:jc w:val="center"/>
        </w:trPr>
        <w:tc>
          <w:tcPr>
            <w:tcW w:w="884" w:type="pct"/>
            <w:tcBorders>
              <w:top w:val="single" w:sz="4" w:space="0" w:color="auto"/>
              <w:left w:val="single" w:sz="6" w:space="0" w:color="000000"/>
              <w:bottom w:val="single" w:sz="6" w:space="0" w:color="000000"/>
              <w:right w:val="single" w:sz="6" w:space="0" w:color="000000"/>
            </w:tcBorders>
          </w:tcPr>
          <w:p w14:paraId="3CC2AA93" w14:textId="77777777" w:rsidR="00484FDA" w:rsidRDefault="00484FDA" w:rsidP="00C70762">
            <w:pPr>
              <w:pStyle w:val="TAL"/>
            </w:pPr>
            <w:r w:rsidRPr="006A7EE2">
              <w:t>ProblemDetails</w:t>
            </w:r>
          </w:p>
        </w:tc>
        <w:tc>
          <w:tcPr>
            <w:tcW w:w="217" w:type="pct"/>
            <w:tcBorders>
              <w:top w:val="single" w:sz="4" w:space="0" w:color="auto"/>
              <w:left w:val="single" w:sz="6" w:space="0" w:color="000000"/>
              <w:bottom w:val="single" w:sz="6" w:space="0" w:color="000000"/>
              <w:right w:val="single" w:sz="6" w:space="0" w:color="000000"/>
            </w:tcBorders>
          </w:tcPr>
          <w:p w14:paraId="1316ADE2" w14:textId="77777777" w:rsidR="00484FDA" w:rsidRPr="00F91D2F" w:rsidRDefault="00484FDA" w:rsidP="00C70762">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681980D4" w14:textId="77777777" w:rsidR="00484FDA" w:rsidRPr="00F91D2F" w:rsidRDefault="00484FDA" w:rsidP="00C70762">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35703B07" w14:textId="4C621DF2" w:rsidR="00484FDA" w:rsidRPr="00296A3D" w:rsidRDefault="00484FDA" w:rsidP="00C70762">
            <w:pPr>
              <w:pStyle w:val="TAL"/>
            </w:pPr>
            <w:r w:rsidRPr="000B71E3">
              <w:t>40</w:t>
            </w:r>
            <w:r w:rsidR="003F0842">
              <w:rPr>
                <w:rFonts w:hint="eastAsia"/>
                <w:lang w:eastAsia="zh-CN"/>
              </w:rPr>
              <w:t>4 Not Found</w:t>
            </w:r>
          </w:p>
        </w:tc>
        <w:tc>
          <w:tcPr>
            <w:tcW w:w="2718" w:type="pct"/>
            <w:tcBorders>
              <w:top w:val="single" w:sz="4" w:space="0" w:color="auto"/>
              <w:left w:val="single" w:sz="6" w:space="0" w:color="000000"/>
              <w:bottom w:val="single" w:sz="6" w:space="0" w:color="000000"/>
              <w:right w:val="single" w:sz="6" w:space="0" w:color="000000"/>
            </w:tcBorders>
          </w:tcPr>
          <w:p w14:paraId="2D95589B" w14:textId="77777777" w:rsidR="00484FDA" w:rsidRPr="000B71E3" w:rsidRDefault="00484FDA" w:rsidP="00C70762">
            <w:pPr>
              <w:pStyle w:val="TAL"/>
            </w:pPr>
            <w:r w:rsidRPr="000B71E3">
              <w:t xml:space="preserve">The "cause" attribute </w:t>
            </w:r>
            <w:r>
              <w:t xml:space="preserve">may be used to indicate </w:t>
            </w:r>
            <w:r w:rsidRPr="000B71E3">
              <w:t>one of the following application errors:</w:t>
            </w:r>
          </w:p>
          <w:p w14:paraId="1E3AF7CF" w14:textId="77777777" w:rsidR="00484FDA" w:rsidRDefault="00484FDA" w:rsidP="00C70762">
            <w:pPr>
              <w:pStyle w:val="TAL"/>
            </w:pPr>
            <w:r w:rsidRPr="000B71E3">
              <w:t xml:space="preserve">- </w:t>
            </w:r>
            <w:r w:rsidR="00551B38">
              <w:t>DATA</w:t>
            </w:r>
            <w:r w:rsidRPr="000B71E3">
              <w:t>_NOT_FOUND</w:t>
            </w:r>
          </w:p>
          <w:p w14:paraId="5574FCB6" w14:textId="547730C9" w:rsidR="001E3972" w:rsidRDefault="001E3972" w:rsidP="00C70762">
            <w:pPr>
              <w:pStyle w:val="TAL"/>
            </w:pPr>
            <w:r w:rsidRPr="001E3972">
              <w:t>- USER_NOT_FOUND</w:t>
            </w:r>
          </w:p>
        </w:tc>
      </w:tr>
    </w:tbl>
    <w:p w14:paraId="6A63EF3B" w14:textId="77777777" w:rsidR="00484FDA" w:rsidRDefault="00484FDA" w:rsidP="00484FDA"/>
    <w:p w14:paraId="16DD9E93" w14:textId="53E78768" w:rsidR="00484FDA" w:rsidRDefault="00484FDA" w:rsidP="00484FDA">
      <w:pPr>
        <w:pStyle w:val="TH"/>
      </w:pPr>
      <w:r w:rsidRPr="00D67AB2">
        <w:t xml:space="preserve">Table </w:t>
      </w:r>
      <w:r w:rsidRPr="00F91D2F">
        <w:t>6.1.3.</w:t>
      </w:r>
      <w:r>
        <w:t>4</w:t>
      </w:r>
      <w:r w:rsidRPr="00F91D2F">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24BF494C"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1935B5"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2E4576"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2B7824"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ACC05D"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5C8DF9" w14:textId="77777777" w:rsidR="00484FDA" w:rsidRPr="00D67AB2" w:rsidRDefault="00484FDA" w:rsidP="00C70762">
            <w:pPr>
              <w:pStyle w:val="TAH"/>
            </w:pPr>
            <w:r w:rsidRPr="00D67AB2">
              <w:t>Description</w:t>
            </w:r>
          </w:p>
        </w:tc>
      </w:tr>
      <w:tr w:rsidR="00484FDA" w:rsidRPr="00D67AB2" w14:paraId="148D1C14"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tcPr>
          <w:p w14:paraId="596BB928"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AB177D"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B0D5BB"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0406B4"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8201D6" w14:textId="77777777" w:rsidR="00484FDA" w:rsidRPr="00D67AB2" w:rsidRDefault="00484FDA" w:rsidP="00C7076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84FDA" w:rsidRPr="00D67AB2" w14:paraId="306826D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47ADAA0"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821D7CE"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0F611"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CCCA4F"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27A1443" w14:textId="77777777" w:rsidR="00484FDA" w:rsidRPr="00D70312" w:rsidRDefault="00484FDA" w:rsidP="00C70762">
            <w:pPr>
              <w:pStyle w:val="TAL"/>
            </w:pPr>
            <w:r w:rsidRPr="00525507">
              <w:t>Identifier of the target NF (service) instance ID towards which the request is redirected</w:t>
            </w:r>
            <w:r>
              <w:t>.</w:t>
            </w:r>
          </w:p>
        </w:tc>
      </w:tr>
    </w:tbl>
    <w:p w14:paraId="26A680B6" w14:textId="77777777" w:rsidR="00484FDA" w:rsidRDefault="00484FDA" w:rsidP="00484FDA"/>
    <w:p w14:paraId="5CA49CF5" w14:textId="4DD9510A" w:rsidR="00484FDA" w:rsidRDefault="00484FDA" w:rsidP="00484FDA">
      <w:pPr>
        <w:pStyle w:val="TH"/>
      </w:pPr>
      <w:r w:rsidRPr="00D67AB2">
        <w:t xml:space="preserve">Table </w:t>
      </w:r>
      <w:r w:rsidRPr="00F91D2F">
        <w:t>6.1.3.</w:t>
      </w:r>
      <w:r>
        <w:t>4</w:t>
      </w:r>
      <w:r w:rsidRPr="00F91D2F">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185B294B"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2650DA"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F8799D"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5E3B47"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14D1F5"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C79992" w14:textId="77777777" w:rsidR="00484FDA" w:rsidRPr="00D67AB2" w:rsidRDefault="00484FDA" w:rsidP="00C70762">
            <w:pPr>
              <w:pStyle w:val="TAH"/>
            </w:pPr>
            <w:r w:rsidRPr="00D67AB2">
              <w:t>Description</w:t>
            </w:r>
          </w:p>
        </w:tc>
      </w:tr>
      <w:tr w:rsidR="00484FDA" w:rsidRPr="00D67AB2" w14:paraId="7563B626"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tcPr>
          <w:p w14:paraId="7C4BDF02"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B75BD9"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4B3AB8"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188918"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B505F46" w14:textId="77777777" w:rsidR="00484FDA" w:rsidRPr="00D67AB2" w:rsidRDefault="00484FDA" w:rsidP="00C7076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84FDA" w:rsidRPr="00D67AB2" w14:paraId="68B29E89"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D4FD914"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477EC0"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D66538"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BF5C42D"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73B9FA" w14:textId="77777777" w:rsidR="00484FDA" w:rsidRPr="00D70312" w:rsidRDefault="00484FDA" w:rsidP="00C70762">
            <w:pPr>
              <w:pStyle w:val="TAL"/>
            </w:pPr>
            <w:r w:rsidRPr="00525507">
              <w:t>Identifier of the target NF (service) instance ID towards which the request is redirected</w:t>
            </w:r>
            <w:r>
              <w:t>.</w:t>
            </w:r>
          </w:p>
        </w:tc>
      </w:tr>
    </w:tbl>
    <w:p w14:paraId="2778CB35" w14:textId="77777777" w:rsidR="00484FDA" w:rsidRPr="00F91D2F" w:rsidRDefault="00484FDA" w:rsidP="00484FDA"/>
    <w:p w14:paraId="60187722" w14:textId="7FD355A0" w:rsidR="00484FDA" w:rsidRDefault="00484FDA" w:rsidP="00484FDA">
      <w:pPr>
        <w:pStyle w:val="TH"/>
      </w:pPr>
      <w:r>
        <w:t>Table</w:t>
      </w:r>
      <w:r>
        <w:rPr>
          <w:noProof/>
        </w:rPr>
        <w:t> 6</w:t>
      </w:r>
      <w:r>
        <w:t>.1.3.4.3.1-6: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14:paraId="27A8878E"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9F4D1D" w14:textId="77777777" w:rsidR="00484FDA" w:rsidRDefault="00484FDA" w:rsidP="00C7076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5E0B61" w14:textId="77777777" w:rsidR="00484FDA" w:rsidRDefault="00484FDA" w:rsidP="00C7076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E76AC6" w14:textId="77777777" w:rsidR="00484FDA" w:rsidRDefault="00484FDA" w:rsidP="00C7076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F7DC02" w14:textId="77777777" w:rsidR="00484FDA" w:rsidRDefault="00484FDA" w:rsidP="00C7076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C02DC4" w14:textId="77777777" w:rsidR="00484FDA" w:rsidRDefault="00484FDA" w:rsidP="00C70762">
            <w:pPr>
              <w:pStyle w:val="TAH"/>
            </w:pPr>
            <w:r>
              <w:t>Description</w:t>
            </w:r>
          </w:p>
        </w:tc>
      </w:tr>
      <w:tr w:rsidR="00484FDA" w14:paraId="565025B2"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76513C7" w14:textId="77777777" w:rsidR="00484FDA" w:rsidRDefault="00484FDA" w:rsidP="00C7076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BB46DD1"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E5D16D" w14:textId="77777777" w:rsidR="00484FDA" w:rsidRDefault="00484FDA" w:rsidP="00C7076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A02F06" w14:textId="77777777" w:rsidR="00484FDA" w:rsidRDefault="00484FDA" w:rsidP="00C70762">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38A649" w14:textId="77777777" w:rsidR="00484FDA" w:rsidRDefault="00484FDA" w:rsidP="00C70762">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5BC31313" w14:textId="77777777" w:rsidR="00484FDA" w:rsidRPr="00675E90" w:rsidRDefault="00484FDA" w:rsidP="00484FDA"/>
    <w:p w14:paraId="02E533F2" w14:textId="1CCC10DD" w:rsidR="001C05F7" w:rsidRPr="00F91D2F" w:rsidRDefault="001C05F7" w:rsidP="001C05F7">
      <w:pPr>
        <w:pStyle w:val="H6"/>
      </w:pPr>
      <w:r w:rsidRPr="00F91D2F">
        <w:t>6.1.3.</w:t>
      </w:r>
      <w:r>
        <w:t>4</w:t>
      </w:r>
      <w:r w:rsidRPr="00F91D2F">
        <w:t>.3.</w:t>
      </w:r>
      <w:r>
        <w:t>2</w:t>
      </w:r>
      <w:r w:rsidRPr="00F91D2F">
        <w:tab/>
      </w:r>
      <w:r>
        <w:rPr>
          <w:rFonts w:hint="eastAsia"/>
          <w:lang w:eastAsia="zh-CN"/>
        </w:rPr>
        <w:t>DELETE</w:t>
      </w:r>
    </w:p>
    <w:p w14:paraId="2E0677B9" w14:textId="1737F9DB" w:rsidR="001C05F7" w:rsidRPr="00F91D2F" w:rsidRDefault="001C05F7" w:rsidP="001C05F7">
      <w:r w:rsidRPr="00F91D2F">
        <w:t>This method shall support the URI query parameters specified in table 6.1.3.</w:t>
      </w:r>
      <w:r>
        <w:t>4</w:t>
      </w:r>
      <w:r w:rsidRPr="00F91D2F">
        <w:t>.3.</w:t>
      </w:r>
      <w:r>
        <w:t>2</w:t>
      </w:r>
      <w:r w:rsidRPr="00F91D2F">
        <w:t>-1.</w:t>
      </w:r>
    </w:p>
    <w:p w14:paraId="492BBF83" w14:textId="59DFA5BE" w:rsidR="001C05F7" w:rsidRPr="00F91D2F" w:rsidRDefault="001C05F7" w:rsidP="001C05F7">
      <w:pPr>
        <w:pStyle w:val="TH"/>
        <w:rPr>
          <w:rFonts w:cs="Arial"/>
        </w:rPr>
      </w:pPr>
      <w:r w:rsidRPr="00F91D2F">
        <w:t>Table 6.1.3.</w:t>
      </w:r>
      <w:r>
        <w:t>4</w:t>
      </w:r>
      <w:r w:rsidRPr="00F91D2F">
        <w:t>.3.</w:t>
      </w:r>
      <w:r>
        <w:t>2</w:t>
      </w:r>
      <w:r w:rsidRPr="00F91D2F">
        <w:t xml:space="preserve">-1: URI query parameters supported by the </w:t>
      </w:r>
      <w:r>
        <w:rPr>
          <w:rFonts w:hint="eastAsia"/>
          <w:lang w:eastAsia="zh-CN"/>
        </w:rP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1C05F7" w:rsidRPr="00F91D2F" w14:paraId="091F2CE1"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5EE420" w14:textId="77777777" w:rsidR="001C05F7" w:rsidRPr="00F91D2F" w:rsidRDefault="001C05F7" w:rsidP="00113DBC">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96269CF" w14:textId="77777777" w:rsidR="001C05F7" w:rsidRPr="00F91D2F" w:rsidRDefault="001C05F7" w:rsidP="00113DBC">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F81D6EF" w14:textId="77777777" w:rsidR="001C05F7" w:rsidRPr="00F91D2F" w:rsidRDefault="001C05F7" w:rsidP="00113DBC">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31F5328" w14:textId="77777777" w:rsidR="001C05F7" w:rsidRPr="00F91D2F" w:rsidRDefault="001C05F7" w:rsidP="00113DBC">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3C6188B" w14:textId="77777777" w:rsidR="001C05F7" w:rsidRPr="00F91D2F" w:rsidRDefault="001C05F7" w:rsidP="00113DBC">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1A885BC" w14:textId="77777777" w:rsidR="001C05F7" w:rsidRPr="00F91D2F" w:rsidRDefault="001C05F7" w:rsidP="00113DBC">
            <w:pPr>
              <w:pStyle w:val="TAH"/>
            </w:pPr>
            <w:r w:rsidRPr="00F91D2F">
              <w:t>Applicability</w:t>
            </w:r>
          </w:p>
        </w:tc>
      </w:tr>
      <w:tr w:rsidR="001C05F7" w:rsidRPr="00F91D2F" w14:paraId="135D27BA"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C097454" w14:textId="77777777" w:rsidR="001C05F7" w:rsidRPr="00F91D2F" w:rsidRDefault="001C05F7" w:rsidP="00113DBC">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61C08405" w14:textId="77777777" w:rsidR="001C05F7" w:rsidRPr="00F91D2F" w:rsidRDefault="001C05F7" w:rsidP="00113DBC">
            <w:pPr>
              <w:pStyle w:val="TAL"/>
            </w:pPr>
          </w:p>
        </w:tc>
        <w:tc>
          <w:tcPr>
            <w:tcW w:w="215" w:type="pct"/>
            <w:tcBorders>
              <w:top w:val="single" w:sz="4" w:space="0" w:color="auto"/>
              <w:left w:val="single" w:sz="6" w:space="0" w:color="000000"/>
              <w:bottom w:val="single" w:sz="6" w:space="0" w:color="000000"/>
              <w:right w:val="single" w:sz="6" w:space="0" w:color="000000"/>
            </w:tcBorders>
          </w:tcPr>
          <w:p w14:paraId="319594ED" w14:textId="77777777" w:rsidR="001C05F7" w:rsidRPr="00F91D2F" w:rsidRDefault="001C05F7" w:rsidP="00113DBC">
            <w:pPr>
              <w:pStyle w:val="TAC"/>
            </w:pPr>
          </w:p>
        </w:tc>
        <w:tc>
          <w:tcPr>
            <w:tcW w:w="580" w:type="pct"/>
            <w:tcBorders>
              <w:top w:val="single" w:sz="4" w:space="0" w:color="auto"/>
              <w:left w:val="single" w:sz="6" w:space="0" w:color="000000"/>
              <w:bottom w:val="single" w:sz="6" w:space="0" w:color="000000"/>
              <w:right w:val="single" w:sz="6" w:space="0" w:color="000000"/>
            </w:tcBorders>
          </w:tcPr>
          <w:p w14:paraId="527F0B28" w14:textId="77777777" w:rsidR="001C05F7" w:rsidRPr="00F91D2F" w:rsidRDefault="001C05F7" w:rsidP="00113DBC">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6EDBED2C" w14:textId="77777777" w:rsidR="001C05F7" w:rsidRPr="00F91D2F" w:rsidRDefault="001C05F7" w:rsidP="00113DBC">
            <w:pPr>
              <w:pStyle w:val="TAL"/>
            </w:pPr>
          </w:p>
        </w:tc>
        <w:tc>
          <w:tcPr>
            <w:tcW w:w="796" w:type="pct"/>
            <w:tcBorders>
              <w:top w:val="single" w:sz="4" w:space="0" w:color="auto"/>
              <w:left w:val="single" w:sz="6" w:space="0" w:color="000000"/>
              <w:bottom w:val="single" w:sz="6" w:space="0" w:color="000000"/>
              <w:right w:val="single" w:sz="6" w:space="0" w:color="000000"/>
            </w:tcBorders>
          </w:tcPr>
          <w:p w14:paraId="0626A38E" w14:textId="77777777" w:rsidR="001C05F7" w:rsidRPr="00F91D2F" w:rsidRDefault="001C05F7" w:rsidP="00113DBC">
            <w:pPr>
              <w:pStyle w:val="TAL"/>
            </w:pPr>
          </w:p>
        </w:tc>
      </w:tr>
    </w:tbl>
    <w:p w14:paraId="77C9B354" w14:textId="77777777" w:rsidR="001C05F7" w:rsidRPr="00F91D2F" w:rsidRDefault="001C05F7" w:rsidP="001C05F7"/>
    <w:p w14:paraId="0FF19687" w14:textId="03EB1C4E" w:rsidR="001C05F7" w:rsidRPr="00F91D2F" w:rsidRDefault="001C05F7" w:rsidP="001C05F7">
      <w:r w:rsidRPr="00F91D2F">
        <w:t>This method shall support the request data structures specified in table 6.1.3.</w:t>
      </w:r>
      <w:r>
        <w:t>4</w:t>
      </w:r>
      <w:r w:rsidRPr="00F91D2F">
        <w:t>.3.</w:t>
      </w:r>
      <w:r>
        <w:t>2</w:t>
      </w:r>
      <w:r w:rsidRPr="00F91D2F">
        <w:t>-2 and the response data structures and response codes specified in table 6.1.3.</w:t>
      </w:r>
      <w:r>
        <w:t>4</w:t>
      </w:r>
      <w:r w:rsidRPr="00F91D2F">
        <w:t>.3.</w:t>
      </w:r>
      <w:r>
        <w:t>2</w:t>
      </w:r>
      <w:r w:rsidRPr="00F91D2F">
        <w:t>-3.</w:t>
      </w:r>
    </w:p>
    <w:p w14:paraId="42287A02" w14:textId="2C06CF92" w:rsidR="001C05F7" w:rsidRPr="00F91D2F" w:rsidRDefault="001C05F7" w:rsidP="001C05F7">
      <w:pPr>
        <w:pStyle w:val="TH"/>
      </w:pPr>
      <w:r w:rsidRPr="00F91D2F">
        <w:t>Table 6.1.3.</w:t>
      </w:r>
      <w:r>
        <w:t>4</w:t>
      </w:r>
      <w:r w:rsidRPr="00F91D2F">
        <w:t>.3.</w:t>
      </w:r>
      <w:r>
        <w:t>2</w:t>
      </w:r>
      <w:r w:rsidRPr="00F91D2F">
        <w:t xml:space="preserve">-2: Data structures supported by the </w:t>
      </w:r>
      <w:r>
        <w:rPr>
          <w:rFonts w:hint="eastAsia"/>
          <w:lang w:eastAsia="zh-CN"/>
        </w:rP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C05F7" w:rsidRPr="00F91D2F" w14:paraId="3BC7234B"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D64B6" w14:textId="77777777" w:rsidR="001C05F7" w:rsidRPr="00F91D2F" w:rsidRDefault="001C05F7" w:rsidP="00113DBC">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96D669F" w14:textId="77777777" w:rsidR="001C05F7" w:rsidRPr="00F91D2F" w:rsidRDefault="001C05F7" w:rsidP="00113DBC">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06A6B2" w14:textId="77777777" w:rsidR="001C05F7" w:rsidRPr="00F91D2F" w:rsidRDefault="001C05F7" w:rsidP="00113DBC">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35D8B3" w14:textId="77777777" w:rsidR="001C05F7" w:rsidRPr="00F91D2F" w:rsidRDefault="001C05F7" w:rsidP="00113DBC">
            <w:pPr>
              <w:pStyle w:val="TAH"/>
            </w:pPr>
            <w:r w:rsidRPr="00F91D2F">
              <w:t>Description</w:t>
            </w:r>
          </w:p>
        </w:tc>
      </w:tr>
      <w:tr w:rsidR="001C05F7" w:rsidRPr="00F91D2F" w14:paraId="704CA17D"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61A1CD09" w14:textId="77777777" w:rsidR="001C05F7" w:rsidRPr="00F91D2F" w:rsidRDefault="001C05F7" w:rsidP="00113DBC">
            <w:pPr>
              <w:pStyle w:val="TAL"/>
            </w:pPr>
            <w:r>
              <w:rPr>
                <w:rFonts w:hint="eastAsia"/>
                <w:lang w:eastAsia="zh-CN"/>
              </w:rPr>
              <w:t>n/a</w:t>
            </w:r>
          </w:p>
        </w:tc>
        <w:tc>
          <w:tcPr>
            <w:tcW w:w="425" w:type="dxa"/>
            <w:tcBorders>
              <w:top w:val="single" w:sz="4" w:space="0" w:color="auto"/>
              <w:left w:val="single" w:sz="6" w:space="0" w:color="000000"/>
              <w:bottom w:val="single" w:sz="6" w:space="0" w:color="000000"/>
              <w:right w:val="single" w:sz="6" w:space="0" w:color="000000"/>
            </w:tcBorders>
          </w:tcPr>
          <w:p w14:paraId="1743B57A" w14:textId="77777777" w:rsidR="001C05F7" w:rsidRPr="00F91D2F" w:rsidRDefault="001C05F7"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B95CFAE" w14:textId="77777777" w:rsidR="001C05F7" w:rsidRPr="00F91D2F" w:rsidRDefault="001C05F7"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5D4D0F31" w14:textId="77777777" w:rsidR="001C05F7" w:rsidRPr="00F91D2F" w:rsidRDefault="001C05F7" w:rsidP="00113DBC">
            <w:pPr>
              <w:pStyle w:val="TAL"/>
              <w:rPr>
                <w:lang w:eastAsia="zh-CN"/>
              </w:rPr>
            </w:pPr>
            <w:r>
              <w:rPr>
                <w:rFonts w:hint="eastAsia"/>
                <w:lang w:eastAsia="zh-CN"/>
              </w:rPr>
              <w:t>The request body shall be empty.</w:t>
            </w:r>
          </w:p>
        </w:tc>
      </w:tr>
    </w:tbl>
    <w:p w14:paraId="46DC3EAE" w14:textId="77777777" w:rsidR="001C05F7" w:rsidRPr="00F91D2F" w:rsidRDefault="001C05F7" w:rsidP="001C05F7"/>
    <w:p w14:paraId="0A5D863C" w14:textId="39BF9783" w:rsidR="001C05F7" w:rsidRPr="00F91D2F" w:rsidRDefault="001C05F7" w:rsidP="001C05F7">
      <w:pPr>
        <w:pStyle w:val="TH"/>
      </w:pPr>
      <w:r w:rsidRPr="00F91D2F">
        <w:t>Table 6.1.3.</w:t>
      </w:r>
      <w:r>
        <w:t>4</w:t>
      </w:r>
      <w:r w:rsidRPr="00F91D2F">
        <w:t>.3.</w:t>
      </w:r>
      <w:r>
        <w:t>2</w:t>
      </w:r>
      <w:r w:rsidRPr="00F91D2F">
        <w:t xml:space="preserve">-3: Data structures supported by the </w:t>
      </w:r>
      <w:r>
        <w:rPr>
          <w:rFonts w:hint="eastAsia"/>
          <w:lang w:eastAsia="zh-CN"/>
        </w:rP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1C05F7" w:rsidRPr="00F91D2F" w14:paraId="354E4C9B" w14:textId="77777777" w:rsidTr="00113DBC">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F36A4A" w14:textId="77777777" w:rsidR="001C05F7" w:rsidRPr="00F91D2F" w:rsidRDefault="001C05F7" w:rsidP="00113DBC">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415F17" w14:textId="77777777" w:rsidR="001C05F7" w:rsidRPr="00F91D2F" w:rsidRDefault="001C05F7" w:rsidP="00113DBC">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47E9D6C3" w14:textId="77777777" w:rsidR="001C05F7" w:rsidRPr="00F91D2F" w:rsidRDefault="001C05F7" w:rsidP="00113DBC">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0E0D5C5" w14:textId="77777777" w:rsidR="001C05F7" w:rsidRPr="00F91D2F" w:rsidRDefault="001C05F7" w:rsidP="00113DBC">
            <w:pPr>
              <w:pStyle w:val="TAH"/>
            </w:pPr>
            <w:r w:rsidRPr="00F91D2F">
              <w:t>Response</w:t>
            </w:r>
          </w:p>
          <w:p w14:paraId="7C75EC16" w14:textId="77777777" w:rsidR="001C05F7" w:rsidRPr="00F91D2F" w:rsidRDefault="001C05F7" w:rsidP="00113DBC">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2EEFC35" w14:textId="77777777" w:rsidR="001C05F7" w:rsidRPr="00F91D2F" w:rsidRDefault="001C05F7" w:rsidP="00113DBC">
            <w:pPr>
              <w:pStyle w:val="TAH"/>
            </w:pPr>
            <w:r w:rsidRPr="00F91D2F">
              <w:t>Description</w:t>
            </w:r>
          </w:p>
        </w:tc>
      </w:tr>
      <w:tr w:rsidR="001C05F7" w:rsidRPr="00F91D2F" w14:paraId="175BF3F8"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17DD9780" w14:textId="77777777" w:rsidR="001C05F7" w:rsidRDefault="001C05F7" w:rsidP="00113DBC">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2B09BE07" w14:textId="77777777" w:rsidR="001C05F7" w:rsidRPr="00F91D2F" w:rsidRDefault="001C05F7" w:rsidP="00113DBC">
            <w:pPr>
              <w:pStyle w:val="TAC"/>
            </w:pPr>
          </w:p>
        </w:tc>
        <w:tc>
          <w:tcPr>
            <w:tcW w:w="598" w:type="pct"/>
            <w:tcBorders>
              <w:top w:val="single" w:sz="4" w:space="0" w:color="auto"/>
              <w:left w:val="single" w:sz="6" w:space="0" w:color="000000"/>
              <w:bottom w:val="single" w:sz="4" w:space="0" w:color="auto"/>
              <w:right w:val="single" w:sz="6" w:space="0" w:color="000000"/>
            </w:tcBorders>
          </w:tcPr>
          <w:p w14:paraId="2FCBD2AF" w14:textId="77777777" w:rsidR="001C05F7" w:rsidRPr="00F91D2F" w:rsidRDefault="001C05F7" w:rsidP="00113DBC">
            <w:pPr>
              <w:pStyle w:val="TAL"/>
            </w:pPr>
          </w:p>
        </w:tc>
        <w:tc>
          <w:tcPr>
            <w:tcW w:w="583" w:type="pct"/>
            <w:tcBorders>
              <w:top w:val="single" w:sz="4" w:space="0" w:color="auto"/>
              <w:left w:val="single" w:sz="6" w:space="0" w:color="000000"/>
              <w:bottom w:val="single" w:sz="4" w:space="0" w:color="auto"/>
              <w:right w:val="single" w:sz="6" w:space="0" w:color="000000"/>
            </w:tcBorders>
          </w:tcPr>
          <w:p w14:paraId="395E49A2" w14:textId="77777777" w:rsidR="001C05F7" w:rsidRPr="00296A3D" w:rsidRDefault="001C05F7" w:rsidP="00113DBC">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13B9F52" w14:textId="77777777" w:rsidR="001C05F7" w:rsidRDefault="001C05F7" w:rsidP="00113DBC">
            <w:pPr>
              <w:pStyle w:val="TAL"/>
            </w:pPr>
            <w:r w:rsidRPr="006A7EE2">
              <w:t>Upon success, an empty response body shall be returned.</w:t>
            </w:r>
          </w:p>
        </w:tc>
      </w:tr>
      <w:tr w:rsidR="001C05F7" w:rsidRPr="00F91D2F" w14:paraId="19ADFC1D"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3DAB2937" w14:textId="77777777" w:rsidR="001C05F7" w:rsidRDefault="001C05F7" w:rsidP="00113DBC">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6A58FEB1" w14:textId="77777777" w:rsidR="001C05F7" w:rsidRPr="00F91D2F" w:rsidRDefault="001C05F7" w:rsidP="00113DB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2FB2BA" w14:textId="77777777" w:rsidR="001C05F7" w:rsidRPr="00F91D2F"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7E86F07" w14:textId="77777777" w:rsidR="001C05F7" w:rsidRPr="00296A3D" w:rsidRDefault="001C05F7" w:rsidP="00113DB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AF810EB" w14:textId="77777777" w:rsidR="001C05F7" w:rsidRPr="006A7EE2" w:rsidRDefault="001C05F7" w:rsidP="00113DBC">
            <w:pPr>
              <w:pStyle w:val="TAL"/>
            </w:pPr>
            <w:r>
              <w:t>Temporary redirection.</w:t>
            </w:r>
          </w:p>
        </w:tc>
      </w:tr>
      <w:tr w:rsidR="001C05F7" w:rsidRPr="00F91D2F" w14:paraId="28BDE3C9"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42AD9803" w14:textId="77777777" w:rsidR="001C05F7" w:rsidRDefault="001C05F7" w:rsidP="00113DBC">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8AD7CC4" w14:textId="77777777" w:rsidR="001C05F7" w:rsidRPr="00F91D2F" w:rsidRDefault="001C05F7" w:rsidP="00113DB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981E3A" w14:textId="77777777" w:rsidR="001C05F7" w:rsidRPr="00F91D2F"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0CC8BA9" w14:textId="77777777" w:rsidR="001C05F7" w:rsidRPr="00296A3D" w:rsidRDefault="001C05F7" w:rsidP="00113DB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2169E26" w14:textId="77777777" w:rsidR="001C05F7" w:rsidRPr="006A7EE2" w:rsidRDefault="001C05F7" w:rsidP="00113DBC">
            <w:pPr>
              <w:pStyle w:val="TAL"/>
            </w:pPr>
            <w:r>
              <w:t>Permanent redirection.</w:t>
            </w:r>
          </w:p>
        </w:tc>
      </w:tr>
      <w:tr w:rsidR="001C05F7" w:rsidRPr="00F91D2F" w14:paraId="5042F42B" w14:textId="77777777" w:rsidTr="00113DBC">
        <w:trPr>
          <w:jc w:val="center"/>
        </w:trPr>
        <w:tc>
          <w:tcPr>
            <w:tcW w:w="884" w:type="pct"/>
            <w:tcBorders>
              <w:top w:val="single" w:sz="4" w:space="0" w:color="auto"/>
              <w:left w:val="single" w:sz="6" w:space="0" w:color="000000"/>
              <w:bottom w:val="single" w:sz="6" w:space="0" w:color="000000"/>
              <w:right w:val="single" w:sz="6" w:space="0" w:color="000000"/>
            </w:tcBorders>
          </w:tcPr>
          <w:p w14:paraId="17D8508B" w14:textId="77777777" w:rsidR="001C05F7" w:rsidRDefault="001C05F7" w:rsidP="00113DBC">
            <w:pPr>
              <w:pStyle w:val="TAL"/>
            </w:pPr>
            <w:r w:rsidRPr="006A7EE2">
              <w:t>ProblemDetails</w:t>
            </w:r>
          </w:p>
        </w:tc>
        <w:tc>
          <w:tcPr>
            <w:tcW w:w="217" w:type="pct"/>
            <w:tcBorders>
              <w:top w:val="single" w:sz="4" w:space="0" w:color="auto"/>
              <w:left w:val="single" w:sz="6" w:space="0" w:color="000000"/>
              <w:bottom w:val="single" w:sz="6" w:space="0" w:color="000000"/>
              <w:right w:val="single" w:sz="6" w:space="0" w:color="000000"/>
            </w:tcBorders>
          </w:tcPr>
          <w:p w14:paraId="609692A6" w14:textId="77777777" w:rsidR="001C05F7" w:rsidRPr="00F91D2F" w:rsidRDefault="001C05F7" w:rsidP="00113DBC">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0B84E651" w14:textId="77777777" w:rsidR="001C05F7" w:rsidRPr="00F91D2F" w:rsidRDefault="001C05F7" w:rsidP="00113DBC">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4845625" w14:textId="77777777" w:rsidR="001C05F7" w:rsidRPr="00296A3D" w:rsidRDefault="001C05F7" w:rsidP="00113DBC">
            <w:pPr>
              <w:pStyle w:val="TAL"/>
            </w:pPr>
            <w:r w:rsidRPr="000B71E3">
              <w:t>40</w:t>
            </w:r>
            <w:r>
              <w:rPr>
                <w:rFonts w:hint="eastAsia"/>
                <w:lang w:eastAsia="zh-CN"/>
              </w:rPr>
              <w:t>4</w:t>
            </w:r>
            <w:r w:rsidRPr="000B71E3">
              <w:t xml:space="preserve"> </w:t>
            </w:r>
            <w:r w:rsidRPr="006A7EE2">
              <w:t>Not Found</w:t>
            </w:r>
          </w:p>
        </w:tc>
        <w:tc>
          <w:tcPr>
            <w:tcW w:w="2718" w:type="pct"/>
            <w:tcBorders>
              <w:top w:val="single" w:sz="4" w:space="0" w:color="auto"/>
              <w:left w:val="single" w:sz="6" w:space="0" w:color="000000"/>
              <w:bottom w:val="single" w:sz="6" w:space="0" w:color="000000"/>
              <w:right w:val="single" w:sz="6" w:space="0" w:color="000000"/>
            </w:tcBorders>
          </w:tcPr>
          <w:p w14:paraId="63E97D11" w14:textId="77777777" w:rsidR="001C05F7" w:rsidRPr="000B71E3" w:rsidRDefault="001C05F7" w:rsidP="00113DBC">
            <w:pPr>
              <w:pStyle w:val="TAL"/>
            </w:pPr>
            <w:r w:rsidRPr="000B71E3">
              <w:t xml:space="preserve">The "cause" attribute </w:t>
            </w:r>
            <w:r>
              <w:t xml:space="preserve">may be used to indicate </w:t>
            </w:r>
            <w:r w:rsidRPr="000B71E3">
              <w:t>one of the following application errors:</w:t>
            </w:r>
          </w:p>
          <w:p w14:paraId="0F6FD4CA" w14:textId="77777777" w:rsidR="001C05F7" w:rsidRDefault="001C05F7" w:rsidP="00113DBC">
            <w:pPr>
              <w:pStyle w:val="TAL"/>
            </w:pPr>
            <w:r w:rsidRPr="000B71E3">
              <w:t xml:space="preserve">- </w:t>
            </w:r>
            <w:r>
              <w:rPr>
                <w:rFonts w:hint="eastAsia"/>
                <w:lang w:eastAsia="zh-CN"/>
              </w:rPr>
              <w:t>DATA</w:t>
            </w:r>
            <w:r w:rsidRPr="000B71E3">
              <w:t>_NOT_FOUND</w:t>
            </w:r>
          </w:p>
        </w:tc>
      </w:tr>
    </w:tbl>
    <w:p w14:paraId="339DE499" w14:textId="77777777" w:rsidR="001C05F7" w:rsidRDefault="001C05F7" w:rsidP="001C05F7"/>
    <w:p w14:paraId="4B57864A" w14:textId="1106C1D7" w:rsidR="001C05F7" w:rsidRDefault="001C05F7" w:rsidP="001C05F7">
      <w:pPr>
        <w:pStyle w:val="TH"/>
      </w:pPr>
      <w:r w:rsidRPr="00D67AB2">
        <w:t xml:space="preserve">Table </w:t>
      </w:r>
      <w:r w:rsidRPr="00F91D2F">
        <w:t>6.1.3.</w:t>
      </w:r>
      <w:r>
        <w:t>4</w:t>
      </w:r>
      <w:r w:rsidRPr="00F91D2F">
        <w:t>.3.</w:t>
      </w:r>
      <w:r>
        <w:t>2</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73359A6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C7B45F"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5FAB81"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434B9B"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847AF"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2DE44" w14:textId="77777777" w:rsidR="001C05F7" w:rsidRPr="00D67AB2" w:rsidRDefault="001C05F7" w:rsidP="00113DBC">
            <w:pPr>
              <w:pStyle w:val="TAH"/>
            </w:pPr>
            <w:r w:rsidRPr="00D67AB2">
              <w:t>Description</w:t>
            </w:r>
          </w:p>
        </w:tc>
      </w:tr>
      <w:tr w:rsidR="001C05F7" w:rsidRPr="00D67AB2" w14:paraId="39709FA0"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A729C51"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E3C357"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C9BA5F"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FF9936"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5B07D"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ADC41D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30A88C67"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F05A3"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81D39"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5F9D6"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7E5053" w14:textId="77777777" w:rsidR="001C05F7" w:rsidRPr="00D70312" w:rsidRDefault="001C05F7" w:rsidP="00113DBC">
            <w:pPr>
              <w:pStyle w:val="TAL"/>
            </w:pPr>
            <w:r w:rsidRPr="00525507">
              <w:t>Identifier of the target NF (service) instance ID towards which the request is redirected</w:t>
            </w:r>
            <w:r>
              <w:t>.</w:t>
            </w:r>
          </w:p>
        </w:tc>
      </w:tr>
    </w:tbl>
    <w:p w14:paraId="5ED7A096" w14:textId="77777777" w:rsidR="001C05F7" w:rsidRDefault="001C05F7" w:rsidP="001C05F7"/>
    <w:p w14:paraId="11388A83" w14:textId="5162D930" w:rsidR="001C05F7" w:rsidRDefault="001C05F7" w:rsidP="001C05F7">
      <w:pPr>
        <w:pStyle w:val="TH"/>
      </w:pPr>
      <w:r w:rsidRPr="00D67AB2">
        <w:t xml:space="preserve">Table </w:t>
      </w:r>
      <w:r w:rsidRPr="00F91D2F">
        <w:t>6.1.3.</w:t>
      </w:r>
      <w:r>
        <w:t>4</w:t>
      </w:r>
      <w:r w:rsidRPr="00F91D2F">
        <w:t>.3.</w:t>
      </w:r>
      <w:r>
        <w:t>2</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35058223"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268C45"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E0143F"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75A547"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528051"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17014" w14:textId="77777777" w:rsidR="001C05F7" w:rsidRPr="00D67AB2" w:rsidRDefault="001C05F7" w:rsidP="00113DBC">
            <w:pPr>
              <w:pStyle w:val="TAH"/>
            </w:pPr>
            <w:r w:rsidRPr="00D67AB2">
              <w:t>Description</w:t>
            </w:r>
          </w:p>
        </w:tc>
      </w:tr>
      <w:tr w:rsidR="001C05F7" w:rsidRPr="00D67AB2" w14:paraId="61408D97"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2F5E4E82"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FF6AA3E"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DDE45"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74DD6C"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25F68B4"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EB558A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484CFA6"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61EB518"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1656DA"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EA9DB"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972D65" w14:textId="77777777" w:rsidR="001C05F7" w:rsidRPr="00D70312" w:rsidRDefault="001C05F7" w:rsidP="00113DBC">
            <w:pPr>
              <w:pStyle w:val="TAL"/>
            </w:pPr>
            <w:r w:rsidRPr="00525507">
              <w:t>Identifier of the target NF (service) instance ID towards which the request is redirected</w:t>
            </w:r>
            <w:r>
              <w:t>.</w:t>
            </w:r>
          </w:p>
        </w:tc>
      </w:tr>
    </w:tbl>
    <w:p w14:paraId="7E17CEA5" w14:textId="77777777" w:rsidR="001C05F7" w:rsidRPr="00F91D2F" w:rsidRDefault="001C05F7" w:rsidP="001C05F7"/>
    <w:p w14:paraId="23D1F19D" w14:textId="2563E449" w:rsidR="001C05F7" w:rsidRPr="00F91D2F" w:rsidRDefault="001C05F7" w:rsidP="001C05F7">
      <w:pPr>
        <w:pStyle w:val="H6"/>
      </w:pPr>
      <w:r w:rsidRPr="00F91D2F">
        <w:t>6.1.3.</w:t>
      </w:r>
      <w:r>
        <w:t>4</w:t>
      </w:r>
      <w:r w:rsidRPr="00F91D2F">
        <w:t>.3.</w:t>
      </w:r>
      <w:r>
        <w:t>3</w:t>
      </w:r>
      <w:r w:rsidRPr="00F91D2F">
        <w:tab/>
      </w:r>
      <w:r>
        <w:t>GET</w:t>
      </w:r>
    </w:p>
    <w:p w14:paraId="482ED945" w14:textId="34A46E01" w:rsidR="001C05F7" w:rsidRPr="00302BE4" w:rsidRDefault="001C05F7" w:rsidP="001C05F7">
      <w:r w:rsidRPr="00302BE4">
        <w:t>This method shall support the URI query parameters specified in table 6.</w:t>
      </w:r>
      <w:r>
        <w:t>1</w:t>
      </w:r>
      <w:r w:rsidRPr="00302BE4">
        <w:t>.3.</w:t>
      </w:r>
      <w:r>
        <w:t>4.3</w:t>
      </w:r>
      <w:r w:rsidRPr="00302BE4">
        <w:t>.</w:t>
      </w:r>
      <w:r>
        <w:t>3</w:t>
      </w:r>
      <w:r w:rsidRPr="00302BE4">
        <w:t>.1-1.</w:t>
      </w:r>
    </w:p>
    <w:p w14:paraId="4851FF9C" w14:textId="4F88740B" w:rsidR="001C05F7" w:rsidRPr="00302BE4" w:rsidRDefault="001C05F7" w:rsidP="001C05F7">
      <w:pPr>
        <w:pStyle w:val="TH"/>
        <w:rPr>
          <w:rFonts w:cs="Arial"/>
        </w:rPr>
      </w:pPr>
      <w:r w:rsidRPr="00302BE4">
        <w:t>Table 6.</w:t>
      </w:r>
      <w:r>
        <w:t>1</w:t>
      </w:r>
      <w:r w:rsidRPr="00302BE4">
        <w:t>.3.</w:t>
      </w:r>
      <w:r>
        <w:t>4.3</w:t>
      </w:r>
      <w:r w:rsidRPr="00302BE4">
        <w:t>.</w:t>
      </w:r>
      <w:r>
        <w:t>3</w:t>
      </w:r>
      <w:r w:rsidRPr="00302BE4">
        <w:t>.1-1: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1C05F7" w:rsidRPr="00DF6FDD" w14:paraId="01A1CDA9"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C7F1D2" w14:textId="77777777" w:rsidR="001C05F7" w:rsidRPr="00DF6FDD" w:rsidRDefault="001C05F7" w:rsidP="00113DBC">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D94B936" w14:textId="77777777" w:rsidR="001C05F7" w:rsidRPr="00DF6FDD" w:rsidRDefault="001C05F7" w:rsidP="00113DBC">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D924818" w14:textId="77777777" w:rsidR="001C05F7" w:rsidRPr="00DF6FDD" w:rsidRDefault="001C05F7" w:rsidP="00113DBC">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FE4CE1B" w14:textId="77777777" w:rsidR="001C05F7" w:rsidRPr="00DF6FDD" w:rsidRDefault="001C05F7" w:rsidP="00113DBC">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7C3D8B8" w14:textId="77777777" w:rsidR="001C05F7" w:rsidRPr="00DF6FDD" w:rsidRDefault="001C05F7" w:rsidP="00113DBC">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F5DEEDF" w14:textId="77777777" w:rsidR="001C05F7" w:rsidRPr="00DF6FDD" w:rsidRDefault="001C05F7" w:rsidP="00113DBC">
            <w:pPr>
              <w:pStyle w:val="TAH"/>
            </w:pPr>
            <w:r w:rsidRPr="00DF6FDD">
              <w:t>Applicability</w:t>
            </w:r>
          </w:p>
        </w:tc>
      </w:tr>
      <w:tr w:rsidR="001C05F7" w:rsidRPr="00DF6FDD" w14:paraId="40868AD4"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375B8E8F" w14:textId="77777777" w:rsidR="001C05F7" w:rsidRPr="00DF6FDD" w:rsidRDefault="001C05F7" w:rsidP="00113DBC">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4E78C656" w14:textId="77777777" w:rsidR="001C05F7" w:rsidRPr="00DF6FDD" w:rsidRDefault="001C05F7" w:rsidP="00113DBC">
            <w:pPr>
              <w:pStyle w:val="TAL"/>
            </w:pPr>
          </w:p>
        </w:tc>
        <w:tc>
          <w:tcPr>
            <w:tcW w:w="215" w:type="pct"/>
            <w:tcBorders>
              <w:top w:val="single" w:sz="4" w:space="0" w:color="auto"/>
              <w:left w:val="single" w:sz="6" w:space="0" w:color="000000"/>
              <w:bottom w:val="single" w:sz="6" w:space="0" w:color="000000"/>
              <w:right w:val="single" w:sz="6" w:space="0" w:color="000000"/>
            </w:tcBorders>
          </w:tcPr>
          <w:p w14:paraId="0A5DB400" w14:textId="77777777" w:rsidR="001C05F7" w:rsidRPr="001901CD" w:rsidRDefault="001C05F7" w:rsidP="00113DBC">
            <w:pPr>
              <w:pStyle w:val="TAC"/>
            </w:pPr>
          </w:p>
        </w:tc>
        <w:tc>
          <w:tcPr>
            <w:tcW w:w="580" w:type="pct"/>
            <w:tcBorders>
              <w:top w:val="single" w:sz="4" w:space="0" w:color="auto"/>
              <w:left w:val="single" w:sz="6" w:space="0" w:color="000000"/>
              <w:bottom w:val="single" w:sz="6" w:space="0" w:color="000000"/>
              <w:right w:val="single" w:sz="6" w:space="0" w:color="000000"/>
            </w:tcBorders>
          </w:tcPr>
          <w:p w14:paraId="47CF26E9" w14:textId="77777777" w:rsidR="001C05F7" w:rsidRPr="00DF6FDD" w:rsidRDefault="001C05F7" w:rsidP="00113DBC">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1149A59" w14:textId="77777777" w:rsidR="001C05F7" w:rsidRPr="00DF6FDD" w:rsidRDefault="001C05F7" w:rsidP="00113DBC">
            <w:pPr>
              <w:pStyle w:val="TAL"/>
            </w:pPr>
          </w:p>
        </w:tc>
        <w:tc>
          <w:tcPr>
            <w:tcW w:w="796" w:type="pct"/>
            <w:tcBorders>
              <w:top w:val="single" w:sz="4" w:space="0" w:color="auto"/>
              <w:left w:val="single" w:sz="6" w:space="0" w:color="000000"/>
              <w:bottom w:val="single" w:sz="6" w:space="0" w:color="000000"/>
              <w:right w:val="single" w:sz="6" w:space="0" w:color="000000"/>
            </w:tcBorders>
          </w:tcPr>
          <w:p w14:paraId="3E724324" w14:textId="77777777" w:rsidR="001C05F7" w:rsidRPr="00DF6FDD" w:rsidRDefault="001C05F7" w:rsidP="00113DBC">
            <w:pPr>
              <w:pStyle w:val="TAL"/>
            </w:pPr>
          </w:p>
        </w:tc>
      </w:tr>
    </w:tbl>
    <w:p w14:paraId="0488BD30" w14:textId="77777777" w:rsidR="001C05F7" w:rsidRPr="00302BE4" w:rsidRDefault="001C05F7" w:rsidP="001C05F7"/>
    <w:p w14:paraId="0CCE8992" w14:textId="2CFC89DB" w:rsidR="001C05F7" w:rsidRPr="00302BE4" w:rsidRDefault="001C05F7" w:rsidP="001C05F7">
      <w:r w:rsidRPr="00302BE4">
        <w:t>This method shall support the request data structures specified in table 6.</w:t>
      </w:r>
      <w:r>
        <w:t>1</w:t>
      </w:r>
      <w:r w:rsidRPr="00302BE4">
        <w:t>.3.</w:t>
      </w:r>
      <w:r>
        <w:t>4.3</w:t>
      </w:r>
      <w:r w:rsidRPr="00302BE4">
        <w:t>.</w:t>
      </w:r>
      <w:r>
        <w:t>3</w:t>
      </w:r>
      <w:r w:rsidRPr="00302BE4">
        <w:t>.1-2 and the response data structures and response codes specified in table 6.</w:t>
      </w:r>
      <w:r>
        <w:t>1</w:t>
      </w:r>
      <w:r w:rsidRPr="00302BE4">
        <w:t>.3.</w:t>
      </w:r>
      <w:r>
        <w:t>4.3</w:t>
      </w:r>
      <w:r w:rsidRPr="00302BE4">
        <w:t>.</w:t>
      </w:r>
      <w:r>
        <w:t>3</w:t>
      </w:r>
      <w:r w:rsidRPr="00302BE4">
        <w:t>.1-3.</w:t>
      </w:r>
    </w:p>
    <w:p w14:paraId="6A80632E" w14:textId="06E4E6BC" w:rsidR="001C05F7" w:rsidRPr="00302BE4" w:rsidRDefault="001C05F7" w:rsidP="001C05F7">
      <w:pPr>
        <w:pStyle w:val="TH"/>
      </w:pPr>
      <w:r w:rsidRPr="00302BE4">
        <w:t>Table 6.</w:t>
      </w:r>
      <w:r>
        <w:t>1</w:t>
      </w:r>
      <w:r w:rsidRPr="00302BE4">
        <w:t>.3.</w:t>
      </w:r>
      <w:r>
        <w:t>4</w:t>
      </w:r>
      <w:r w:rsidRPr="00302BE4">
        <w:t>.3.</w:t>
      </w:r>
      <w:r>
        <w:t>2.</w:t>
      </w:r>
      <w:r w:rsidRPr="00302BE4">
        <w:t>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C05F7" w:rsidRPr="00DF6FDD" w14:paraId="0F2B7B24"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69BDF1" w14:textId="77777777" w:rsidR="001C05F7" w:rsidRPr="00DF6FDD" w:rsidRDefault="001C05F7" w:rsidP="00113DBC">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5A8A569" w14:textId="77777777" w:rsidR="001C05F7" w:rsidRPr="00DF6FDD" w:rsidRDefault="001C05F7" w:rsidP="00113DBC">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DE8556" w14:textId="77777777" w:rsidR="001C05F7" w:rsidRPr="00DF6FDD" w:rsidRDefault="001C05F7" w:rsidP="00113DBC">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AE0610" w14:textId="77777777" w:rsidR="001C05F7" w:rsidRPr="00DF6FDD" w:rsidRDefault="001C05F7" w:rsidP="00113DBC">
            <w:pPr>
              <w:pStyle w:val="TAH"/>
            </w:pPr>
            <w:r w:rsidRPr="00DF6FDD">
              <w:t>Description</w:t>
            </w:r>
          </w:p>
        </w:tc>
      </w:tr>
      <w:tr w:rsidR="001C05F7" w:rsidRPr="00DF6FDD" w14:paraId="238027C6"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121FDA10" w14:textId="77777777" w:rsidR="001C05F7" w:rsidRPr="00DF6FDD" w:rsidRDefault="001C05F7" w:rsidP="00113DBC">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6AFD6450" w14:textId="77777777" w:rsidR="001C05F7" w:rsidRPr="00DF6FDD" w:rsidRDefault="001C05F7"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5FE3C5D" w14:textId="77777777" w:rsidR="001C05F7" w:rsidRPr="00DF6FDD" w:rsidRDefault="001C05F7"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555E7375" w14:textId="77777777" w:rsidR="001C05F7" w:rsidRPr="00DF6FDD" w:rsidRDefault="001C05F7" w:rsidP="00113DBC">
            <w:pPr>
              <w:pStyle w:val="TAL"/>
            </w:pPr>
          </w:p>
        </w:tc>
      </w:tr>
    </w:tbl>
    <w:p w14:paraId="0682895C" w14:textId="77777777" w:rsidR="001C05F7" w:rsidRPr="00302BE4" w:rsidRDefault="001C05F7" w:rsidP="001C05F7"/>
    <w:p w14:paraId="58DC4B43" w14:textId="25D6C66B" w:rsidR="001C05F7" w:rsidRPr="00302BE4" w:rsidRDefault="001C05F7" w:rsidP="001C05F7">
      <w:pPr>
        <w:pStyle w:val="TH"/>
      </w:pPr>
      <w:r w:rsidRPr="00302BE4">
        <w:t>Table 6.</w:t>
      </w:r>
      <w:r>
        <w:t>1</w:t>
      </w:r>
      <w:r w:rsidRPr="00302BE4">
        <w:t>.3.</w:t>
      </w:r>
      <w:r>
        <w:t>4</w:t>
      </w:r>
      <w:r w:rsidRPr="00302BE4">
        <w:t>.3.</w:t>
      </w:r>
      <w:r>
        <w:t>3.</w:t>
      </w:r>
      <w:r w:rsidRPr="00302BE4">
        <w:t>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95"/>
        <w:gridCol w:w="314"/>
        <w:gridCol w:w="1163"/>
        <w:gridCol w:w="1123"/>
        <w:gridCol w:w="5234"/>
      </w:tblGrid>
      <w:tr w:rsidR="001C05F7" w:rsidRPr="00DF6FDD" w14:paraId="061FCBBC" w14:textId="77777777" w:rsidTr="00113DBC">
        <w:trPr>
          <w:jc w:val="center"/>
        </w:trPr>
        <w:tc>
          <w:tcPr>
            <w:tcW w:w="932" w:type="pct"/>
            <w:tcBorders>
              <w:top w:val="single" w:sz="4" w:space="0" w:color="auto"/>
              <w:left w:val="single" w:sz="4" w:space="0" w:color="auto"/>
              <w:bottom w:val="single" w:sz="4" w:space="0" w:color="auto"/>
              <w:right w:val="single" w:sz="4" w:space="0" w:color="auto"/>
            </w:tcBorders>
            <w:shd w:val="clear" w:color="auto" w:fill="C0C0C0"/>
          </w:tcPr>
          <w:p w14:paraId="16403610" w14:textId="77777777" w:rsidR="001C05F7" w:rsidRPr="00DF6FDD" w:rsidRDefault="001C05F7" w:rsidP="00113DBC">
            <w:pPr>
              <w:pStyle w:val="TAH"/>
            </w:pPr>
            <w:r w:rsidRPr="00DF6FDD">
              <w:t>Data type</w:t>
            </w:r>
          </w:p>
        </w:tc>
        <w:tc>
          <w:tcPr>
            <w:tcW w:w="163" w:type="pct"/>
            <w:tcBorders>
              <w:top w:val="single" w:sz="4" w:space="0" w:color="auto"/>
              <w:left w:val="single" w:sz="4" w:space="0" w:color="auto"/>
              <w:bottom w:val="single" w:sz="4" w:space="0" w:color="auto"/>
              <w:right w:val="single" w:sz="4" w:space="0" w:color="auto"/>
            </w:tcBorders>
            <w:shd w:val="clear" w:color="auto" w:fill="C0C0C0"/>
          </w:tcPr>
          <w:p w14:paraId="3866CCCB" w14:textId="77777777" w:rsidR="001C05F7" w:rsidRPr="00DF6FDD" w:rsidRDefault="001C05F7" w:rsidP="00113DBC">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ACB5E70" w14:textId="77777777" w:rsidR="001C05F7" w:rsidRPr="00DF6FDD" w:rsidRDefault="001C05F7" w:rsidP="00113DBC">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6F2CE98" w14:textId="77777777" w:rsidR="001C05F7" w:rsidRPr="00DF6FDD" w:rsidRDefault="001C05F7" w:rsidP="00113DBC">
            <w:pPr>
              <w:pStyle w:val="TAH"/>
            </w:pPr>
            <w:r w:rsidRPr="00DF6FDD">
              <w:t>Response</w:t>
            </w:r>
          </w:p>
          <w:p w14:paraId="6BEC8A3D" w14:textId="77777777" w:rsidR="001C05F7" w:rsidRPr="00DF6FDD" w:rsidRDefault="001C05F7" w:rsidP="00113DBC">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802B03" w14:textId="77777777" w:rsidR="001C05F7" w:rsidRPr="00DF6FDD" w:rsidRDefault="001C05F7" w:rsidP="00113DBC">
            <w:pPr>
              <w:pStyle w:val="TAH"/>
            </w:pPr>
            <w:r w:rsidRPr="00DF6FDD">
              <w:t>Description</w:t>
            </w:r>
          </w:p>
        </w:tc>
      </w:tr>
      <w:tr w:rsidR="001C05F7" w:rsidRPr="00DF6FDD" w14:paraId="22E2DC52"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50823A9E" w14:textId="77777777" w:rsidR="001C05F7" w:rsidRPr="00DF6FDD" w:rsidRDefault="001C05F7" w:rsidP="00113DBC">
            <w:pPr>
              <w:pStyle w:val="TAL"/>
            </w:pPr>
            <w:r>
              <w:t>ImsasRegistration</w:t>
            </w:r>
          </w:p>
        </w:tc>
        <w:tc>
          <w:tcPr>
            <w:tcW w:w="163" w:type="pct"/>
            <w:tcBorders>
              <w:top w:val="single" w:sz="4" w:space="0" w:color="auto"/>
              <w:left w:val="single" w:sz="6" w:space="0" w:color="000000"/>
              <w:bottom w:val="single" w:sz="4" w:space="0" w:color="auto"/>
              <w:right w:val="single" w:sz="6" w:space="0" w:color="000000"/>
            </w:tcBorders>
          </w:tcPr>
          <w:p w14:paraId="2F0F9D0F" w14:textId="77777777" w:rsidR="001C05F7" w:rsidRPr="00DF6FDD" w:rsidRDefault="001C05F7" w:rsidP="00113DBC">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0509243E" w14:textId="77777777" w:rsidR="001C05F7" w:rsidRPr="00DF6FDD" w:rsidRDefault="001C05F7" w:rsidP="00113DBC">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4ABFFF31" w14:textId="77777777" w:rsidR="001C05F7" w:rsidRPr="00DF6FDD" w:rsidRDefault="001C05F7" w:rsidP="00113DBC">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42ADDC22" w14:textId="77777777" w:rsidR="001C05F7" w:rsidRPr="00DF6FDD" w:rsidRDefault="001C05F7" w:rsidP="00113DBC">
            <w:pPr>
              <w:pStyle w:val="TAL"/>
            </w:pPr>
            <w:r w:rsidRPr="001901CD">
              <w:t xml:space="preserve">A response body containing information </w:t>
            </w:r>
            <w:r>
              <w:t xml:space="preserve">of IMS AS registration </w:t>
            </w:r>
            <w:r w:rsidRPr="001901CD">
              <w:t xml:space="preserve"> </w:t>
            </w:r>
          </w:p>
        </w:tc>
      </w:tr>
      <w:tr w:rsidR="001C05F7" w:rsidRPr="00DF6FDD" w14:paraId="5EF0C72B"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742AF2B4" w14:textId="77777777" w:rsidR="001C05F7" w:rsidRPr="00615227" w:rsidRDefault="001C05F7" w:rsidP="00113DBC">
            <w:pPr>
              <w:pStyle w:val="TAL"/>
            </w:pPr>
            <w:r>
              <w:t>RedirectResponse</w:t>
            </w:r>
          </w:p>
        </w:tc>
        <w:tc>
          <w:tcPr>
            <w:tcW w:w="163" w:type="pct"/>
            <w:tcBorders>
              <w:top w:val="single" w:sz="4" w:space="0" w:color="auto"/>
              <w:left w:val="single" w:sz="6" w:space="0" w:color="000000"/>
              <w:bottom w:val="single" w:sz="4" w:space="0" w:color="auto"/>
              <w:right w:val="single" w:sz="6" w:space="0" w:color="000000"/>
            </w:tcBorders>
          </w:tcPr>
          <w:p w14:paraId="2EADD715" w14:textId="77777777" w:rsidR="001C05F7" w:rsidRPr="00DF6FDD" w:rsidRDefault="001C05F7" w:rsidP="00113DBC">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5E21057D" w14:textId="77777777" w:rsidR="001C05F7" w:rsidRPr="00DF6FDD"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3DC637A" w14:textId="77777777" w:rsidR="001C05F7" w:rsidRPr="00DF6FDD" w:rsidRDefault="001C05F7" w:rsidP="00113DB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E11BB5" w14:textId="77777777" w:rsidR="001C05F7" w:rsidRPr="00DF6FDD" w:rsidRDefault="001C05F7" w:rsidP="00113DBC">
            <w:pPr>
              <w:pStyle w:val="TAL"/>
            </w:pPr>
            <w:r w:rsidRPr="001901CD">
              <w:t>Temporary redirection.</w:t>
            </w:r>
          </w:p>
        </w:tc>
      </w:tr>
      <w:tr w:rsidR="001C05F7" w:rsidRPr="00DF6FDD" w14:paraId="48BFDC28"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5615A359" w14:textId="77777777" w:rsidR="001C05F7" w:rsidRPr="00615227" w:rsidRDefault="001C05F7" w:rsidP="00113DBC">
            <w:pPr>
              <w:pStyle w:val="TAL"/>
            </w:pPr>
            <w:r>
              <w:t>RedirectResponse</w:t>
            </w:r>
          </w:p>
        </w:tc>
        <w:tc>
          <w:tcPr>
            <w:tcW w:w="163" w:type="pct"/>
            <w:tcBorders>
              <w:top w:val="single" w:sz="4" w:space="0" w:color="auto"/>
              <w:left w:val="single" w:sz="6" w:space="0" w:color="000000"/>
              <w:bottom w:val="single" w:sz="4" w:space="0" w:color="auto"/>
              <w:right w:val="single" w:sz="6" w:space="0" w:color="000000"/>
            </w:tcBorders>
          </w:tcPr>
          <w:p w14:paraId="1728684C" w14:textId="77777777" w:rsidR="001C05F7" w:rsidRPr="00DF6FDD" w:rsidRDefault="001C05F7" w:rsidP="00113DBC">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435F2B8" w14:textId="77777777" w:rsidR="001C05F7" w:rsidRPr="00DF6FDD"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AD3EC8" w14:textId="77777777" w:rsidR="001C05F7" w:rsidRPr="00DF6FDD" w:rsidRDefault="001C05F7" w:rsidP="00113DB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54E5281" w14:textId="77777777" w:rsidR="001C05F7" w:rsidRPr="00DF6FDD" w:rsidRDefault="001C05F7" w:rsidP="00113DBC">
            <w:pPr>
              <w:pStyle w:val="TAL"/>
            </w:pPr>
            <w:r w:rsidRPr="001901CD">
              <w:t>Permanent redirection.</w:t>
            </w:r>
          </w:p>
        </w:tc>
      </w:tr>
      <w:tr w:rsidR="001C05F7" w:rsidRPr="00DF6FDD" w14:paraId="1C225370"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036DB457" w14:textId="77777777" w:rsidR="001C05F7" w:rsidRPr="00DF6FDD" w:rsidRDefault="001C05F7" w:rsidP="00113DBC">
            <w:pPr>
              <w:pStyle w:val="TAL"/>
            </w:pPr>
            <w:r w:rsidRPr="00DF6FDD">
              <w:t>ProblemDetails</w:t>
            </w:r>
          </w:p>
        </w:tc>
        <w:tc>
          <w:tcPr>
            <w:tcW w:w="163" w:type="pct"/>
            <w:tcBorders>
              <w:top w:val="single" w:sz="4" w:space="0" w:color="auto"/>
              <w:left w:val="single" w:sz="6" w:space="0" w:color="000000"/>
              <w:bottom w:val="single" w:sz="4" w:space="0" w:color="auto"/>
              <w:right w:val="single" w:sz="6" w:space="0" w:color="000000"/>
            </w:tcBorders>
          </w:tcPr>
          <w:p w14:paraId="22AC1DDD" w14:textId="77777777" w:rsidR="001C05F7" w:rsidRPr="00DF6FDD" w:rsidRDefault="001C05F7" w:rsidP="00113DBC">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400259DD" w14:textId="77777777" w:rsidR="001C05F7" w:rsidRPr="00DF6FDD" w:rsidRDefault="001C05F7" w:rsidP="00113DBC">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353E3E11" w14:textId="77777777" w:rsidR="001C05F7" w:rsidRPr="00DF6FDD" w:rsidRDefault="001C05F7" w:rsidP="00113DBC">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2FDFD04B" w14:textId="77777777" w:rsidR="001C05F7" w:rsidRPr="00DF6FDD" w:rsidRDefault="001C05F7" w:rsidP="00113DBC">
            <w:pPr>
              <w:pStyle w:val="TAL"/>
            </w:pPr>
            <w:r w:rsidRPr="00DF6FDD">
              <w:t>The "cause" attribute may be used to indicate the following application error:</w:t>
            </w:r>
          </w:p>
          <w:p w14:paraId="28F00CA8" w14:textId="5AFAB7F4" w:rsidR="001C05F7" w:rsidRPr="00DF6FDD" w:rsidRDefault="001C05F7" w:rsidP="00113DBC">
            <w:pPr>
              <w:pStyle w:val="TAL"/>
            </w:pPr>
            <w:r w:rsidRPr="00DF6FDD">
              <w:t xml:space="preserve">- </w:t>
            </w:r>
            <w:r>
              <w:t>DATA</w:t>
            </w:r>
            <w:r w:rsidRPr="00DF6FDD">
              <w:t>_NOT_FOUND</w:t>
            </w:r>
          </w:p>
        </w:tc>
      </w:tr>
    </w:tbl>
    <w:p w14:paraId="6BE7B153" w14:textId="77777777" w:rsidR="001C05F7" w:rsidRDefault="001C05F7" w:rsidP="001C05F7">
      <w:pPr>
        <w:rPr>
          <w:rFonts w:eastAsia="SimSun"/>
        </w:rPr>
      </w:pPr>
    </w:p>
    <w:p w14:paraId="328A9B7D" w14:textId="01587DC8" w:rsidR="001C05F7" w:rsidRDefault="001C05F7" w:rsidP="001C05F7">
      <w:pPr>
        <w:pStyle w:val="TH"/>
      </w:pPr>
      <w:r w:rsidRPr="00D67AB2">
        <w:t xml:space="preserve">Table </w:t>
      </w:r>
      <w:r w:rsidRPr="00302BE4">
        <w:t>6.</w:t>
      </w:r>
      <w:r>
        <w:t>1</w:t>
      </w:r>
      <w:r w:rsidRPr="00302BE4">
        <w:t>.3.</w:t>
      </w:r>
      <w:r>
        <w:t>4.3</w:t>
      </w:r>
      <w:r w:rsidRPr="00302BE4">
        <w:t>.</w:t>
      </w:r>
      <w:r>
        <w:t>3</w:t>
      </w:r>
      <w:r w:rsidRPr="00302BE4">
        <w:t>.1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3143733A"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7BD844"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24519D"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5BD49F"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F89068"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BC8CBE9" w14:textId="77777777" w:rsidR="001C05F7" w:rsidRPr="00D67AB2" w:rsidRDefault="001C05F7" w:rsidP="00113DBC">
            <w:pPr>
              <w:pStyle w:val="TAH"/>
            </w:pPr>
            <w:r w:rsidRPr="00D67AB2">
              <w:t>Description</w:t>
            </w:r>
          </w:p>
        </w:tc>
      </w:tr>
      <w:tr w:rsidR="001C05F7" w:rsidRPr="00D67AB2" w14:paraId="211A7D95"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03A839C9"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BD92F5"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EBBB105"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82FBDD"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9050842"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7F7B6099"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10507A0D"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A66EBAF"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6C83CC"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90041"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B5B7A9A" w14:textId="77777777" w:rsidR="001C05F7" w:rsidRPr="00D70312" w:rsidRDefault="001C05F7" w:rsidP="00113DBC">
            <w:pPr>
              <w:pStyle w:val="TAL"/>
            </w:pPr>
            <w:r w:rsidRPr="00525507">
              <w:t>Identifier of the target NF (service) instance ID towards which the request is redirected</w:t>
            </w:r>
            <w:r>
              <w:t>.</w:t>
            </w:r>
          </w:p>
        </w:tc>
      </w:tr>
    </w:tbl>
    <w:p w14:paraId="3B35DB1F" w14:textId="77777777" w:rsidR="001C05F7" w:rsidRDefault="001C05F7" w:rsidP="001C05F7"/>
    <w:p w14:paraId="1C2412C0" w14:textId="31EA2AED" w:rsidR="001C05F7" w:rsidRDefault="001C05F7" w:rsidP="001C05F7">
      <w:pPr>
        <w:pStyle w:val="TH"/>
      </w:pPr>
      <w:r w:rsidRPr="00D67AB2">
        <w:t xml:space="preserve">Table </w:t>
      </w:r>
      <w:r w:rsidRPr="00302BE4">
        <w:t>6.</w:t>
      </w:r>
      <w:r>
        <w:t>1</w:t>
      </w:r>
      <w:r w:rsidRPr="00302BE4">
        <w:t>.3.</w:t>
      </w:r>
      <w:r>
        <w:t>4.3</w:t>
      </w:r>
      <w:r w:rsidRPr="00302BE4">
        <w:t>.</w:t>
      </w:r>
      <w:r>
        <w:t>3</w:t>
      </w:r>
      <w:r w:rsidRPr="00302BE4">
        <w:t>.1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1156125D"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0051A"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007682"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CF3EAE"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A470CD"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884F47" w14:textId="77777777" w:rsidR="001C05F7" w:rsidRPr="00D67AB2" w:rsidRDefault="001C05F7" w:rsidP="00113DBC">
            <w:pPr>
              <w:pStyle w:val="TAH"/>
            </w:pPr>
            <w:r w:rsidRPr="00D67AB2">
              <w:t>Description</w:t>
            </w:r>
          </w:p>
        </w:tc>
      </w:tr>
      <w:tr w:rsidR="001C05F7" w:rsidRPr="00D67AB2" w14:paraId="0656F0B6"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2E0B3CC6"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273A3F"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22CD8"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4AF4FE3"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86B3E"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13005DF"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505D18A9"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87DB1F"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EDF1ED"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66FDBF"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14A67" w14:textId="77777777" w:rsidR="001C05F7" w:rsidRPr="00D70312" w:rsidRDefault="001C05F7" w:rsidP="00113DBC">
            <w:pPr>
              <w:pStyle w:val="TAL"/>
            </w:pPr>
            <w:r w:rsidRPr="00525507">
              <w:t>Identifier of the target NF (service) instance ID towards which the request is redirected</w:t>
            </w:r>
            <w:r>
              <w:t>.</w:t>
            </w:r>
          </w:p>
        </w:tc>
      </w:tr>
    </w:tbl>
    <w:p w14:paraId="551B7A96" w14:textId="77777777" w:rsidR="001C05F7" w:rsidRDefault="001C05F7" w:rsidP="003E5B4E"/>
    <w:p w14:paraId="65BFB1F1" w14:textId="54A4E614" w:rsidR="00484FDA" w:rsidRPr="00F91D2F" w:rsidRDefault="00484FDA" w:rsidP="00484FDA">
      <w:pPr>
        <w:pStyle w:val="Heading5"/>
      </w:pPr>
      <w:bookmarkStart w:id="1378" w:name="_Toc215000536"/>
      <w:r w:rsidRPr="00F91D2F">
        <w:t>6.1.3.</w:t>
      </w:r>
      <w:r>
        <w:t>4</w:t>
      </w:r>
      <w:r w:rsidRPr="00F91D2F">
        <w:t>.4</w:t>
      </w:r>
      <w:r w:rsidRPr="00F91D2F">
        <w:tab/>
        <w:t>Resource Custom Operations</w:t>
      </w:r>
      <w:bookmarkEnd w:id="1378"/>
    </w:p>
    <w:p w14:paraId="061A55ED" w14:textId="77777777" w:rsidR="00484FDA" w:rsidRPr="000B71E3" w:rsidRDefault="00484FDA" w:rsidP="00484FDA">
      <w:r>
        <w:t>There are no custom operations associated to resources.</w:t>
      </w:r>
    </w:p>
    <w:p w14:paraId="54C09919" w14:textId="75541013" w:rsidR="00CF1AAB" w:rsidRDefault="00CF1AAB" w:rsidP="00CF1AAB">
      <w:pPr>
        <w:pStyle w:val="Heading4"/>
        <w:rPr>
          <w:lang w:eastAsia="zh-CN"/>
        </w:rPr>
      </w:pPr>
      <w:bookmarkStart w:id="1379" w:name="_Toc215000537"/>
      <w:r>
        <w:t>6.</w:t>
      </w:r>
      <w:r>
        <w:rPr>
          <w:lang w:eastAsia="zh-CN"/>
        </w:rPr>
        <w:t>1</w:t>
      </w:r>
      <w:r>
        <w:t>.3.5</w:t>
      </w:r>
      <w:r>
        <w:tab/>
        <w:t xml:space="preserve">Resource: </w:t>
      </w:r>
      <w:r>
        <w:rPr>
          <w:lang w:eastAsia="zh-CN"/>
        </w:rPr>
        <w:t xml:space="preserve">Imsas </w:t>
      </w:r>
      <w:r>
        <w:t>Registration</w:t>
      </w:r>
      <w:r>
        <w:rPr>
          <w:lang w:eastAsia="zh-CN"/>
        </w:rPr>
        <w:t>s</w:t>
      </w:r>
      <w:bookmarkEnd w:id="1379"/>
    </w:p>
    <w:p w14:paraId="7BBE3D6E" w14:textId="6BB2347B" w:rsidR="00CF1AAB" w:rsidRDefault="00CF1AAB" w:rsidP="00CF1AAB">
      <w:pPr>
        <w:pStyle w:val="Heading5"/>
      </w:pPr>
      <w:bookmarkStart w:id="1380" w:name="_Toc215000538"/>
      <w:r>
        <w:t>6.</w:t>
      </w:r>
      <w:r>
        <w:rPr>
          <w:lang w:eastAsia="zh-CN"/>
        </w:rPr>
        <w:t>1</w:t>
      </w:r>
      <w:r>
        <w:t>.3.5</w:t>
      </w:r>
      <w:r>
        <w:rPr>
          <w:lang w:eastAsia="zh-CN"/>
        </w:rPr>
        <w:t>.</w:t>
      </w:r>
      <w:r>
        <w:t>1</w:t>
      </w:r>
      <w:r>
        <w:tab/>
        <w:t>Description</w:t>
      </w:r>
      <w:bookmarkEnd w:id="1380"/>
    </w:p>
    <w:p w14:paraId="4C478DA3" w14:textId="77777777" w:rsidR="00CF1AAB" w:rsidRDefault="00CF1AAB" w:rsidP="00CF1AAB">
      <w:r>
        <w:t xml:space="preserve">This resource is used to represent </w:t>
      </w:r>
      <w:r>
        <w:rPr>
          <w:lang w:eastAsia="zh-CN"/>
        </w:rPr>
        <w:t>IMS AS</w:t>
      </w:r>
      <w:r>
        <w:t xml:space="preserve"> registrations.</w:t>
      </w:r>
    </w:p>
    <w:p w14:paraId="7011769C" w14:textId="3D51B237" w:rsidR="00CF1AAB" w:rsidRDefault="00CF1AAB" w:rsidP="00CF1AAB">
      <w:pPr>
        <w:pStyle w:val="Heading5"/>
      </w:pPr>
      <w:bookmarkStart w:id="1381" w:name="_Toc215000539"/>
      <w:r>
        <w:t>6.</w:t>
      </w:r>
      <w:r>
        <w:rPr>
          <w:lang w:eastAsia="zh-CN"/>
        </w:rPr>
        <w:t>1</w:t>
      </w:r>
      <w:r>
        <w:t>.3.5.2</w:t>
      </w:r>
      <w:r>
        <w:tab/>
        <w:t>Resource Definition</w:t>
      </w:r>
      <w:bookmarkEnd w:id="1381"/>
    </w:p>
    <w:p w14:paraId="69003B0D" w14:textId="77777777" w:rsidR="00CF1AAB" w:rsidRDefault="00CF1AAB" w:rsidP="00CF1AAB">
      <w:r>
        <w:t>Resource URI: {apiRoot}/n</w:t>
      </w:r>
      <w:r>
        <w:rPr>
          <w:lang w:eastAsia="zh-CN"/>
        </w:rPr>
        <w:t>hss-ims-uecm/&lt;</w:t>
      </w:r>
      <w:r>
        <w:t>apiVersion</w:t>
      </w:r>
      <w:r>
        <w:rPr>
          <w:lang w:eastAsia="zh-CN"/>
        </w:rPr>
        <w:t>&gt;</w:t>
      </w:r>
      <w:r>
        <w:t>/{</w:t>
      </w:r>
      <w:r>
        <w:rPr>
          <w:lang w:eastAsia="zh-CN"/>
        </w:rPr>
        <w:t>imsU</w:t>
      </w:r>
      <w:r>
        <w:t>eId}/</w:t>
      </w:r>
      <w:r>
        <w:rPr>
          <w:lang w:eastAsia="zh-CN"/>
        </w:rPr>
        <w:t>imsas-</w:t>
      </w:r>
      <w:r>
        <w:t>registrations</w:t>
      </w:r>
    </w:p>
    <w:p w14:paraId="48E64FA4" w14:textId="06B1B360" w:rsidR="00CF1AAB" w:rsidRDefault="00CF1AAB" w:rsidP="00CF1AAB">
      <w:pPr>
        <w:rPr>
          <w:rFonts w:ascii="Arial" w:hAnsi="Arial" w:cs="Arial"/>
        </w:rPr>
      </w:pPr>
      <w:r>
        <w:t>This resource shall support the resource URI variables defined in table 6.</w:t>
      </w:r>
      <w:r>
        <w:rPr>
          <w:lang w:eastAsia="zh-CN"/>
        </w:rPr>
        <w:t>1</w:t>
      </w:r>
      <w:r>
        <w:t>.3.5.2-1.</w:t>
      </w:r>
    </w:p>
    <w:p w14:paraId="468A3253" w14:textId="36788F18" w:rsidR="00CF1AAB" w:rsidRDefault="00CF1AAB" w:rsidP="00CF1AAB">
      <w:pPr>
        <w:pStyle w:val="TH"/>
        <w:rPr>
          <w:rFonts w:cs="Arial"/>
        </w:rPr>
      </w:pPr>
      <w:r>
        <w:t>Table 6.</w:t>
      </w:r>
      <w:r>
        <w:rPr>
          <w:lang w:eastAsia="zh-CN"/>
        </w:rPr>
        <w:t>1</w:t>
      </w:r>
      <w:r>
        <w:t>.3.5</w:t>
      </w:r>
      <w:r>
        <w:rPr>
          <w:lang w:eastAsia="zh-CN"/>
        </w:rPr>
        <w:t>.</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CF1AAB" w14:paraId="452CE451"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B97BA2" w14:textId="77777777" w:rsidR="00CF1AAB" w:rsidRDefault="00CF1AAB" w:rsidP="00113DBC">
            <w:pPr>
              <w:pStyle w:val="TAH"/>
            </w:pPr>
            <w:r>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hideMark/>
          </w:tcPr>
          <w:p w14:paraId="6CC8DBC0" w14:textId="77777777" w:rsidR="00CF1AAB" w:rsidRDefault="00CF1AAB" w:rsidP="00113D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A35626" w14:textId="77777777" w:rsidR="00CF1AAB" w:rsidRDefault="00CF1AAB" w:rsidP="00113DBC">
            <w:pPr>
              <w:pStyle w:val="TAH"/>
            </w:pPr>
            <w:r>
              <w:t>Definition</w:t>
            </w:r>
          </w:p>
        </w:tc>
      </w:tr>
      <w:tr w:rsidR="00CF1AAB" w14:paraId="591E20F8"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63FE2A5" w14:textId="77777777" w:rsidR="00CF1AAB" w:rsidRDefault="00CF1AAB" w:rsidP="00113DBC">
            <w:pPr>
              <w:pStyle w:val="TAL"/>
            </w:pPr>
            <w:r>
              <w:t>apiRoot</w:t>
            </w:r>
          </w:p>
        </w:tc>
        <w:tc>
          <w:tcPr>
            <w:tcW w:w="563" w:type="pct"/>
            <w:tcBorders>
              <w:top w:val="single" w:sz="6" w:space="0" w:color="000000"/>
              <w:left w:val="single" w:sz="6" w:space="0" w:color="000000"/>
              <w:bottom w:val="single" w:sz="6" w:space="0" w:color="000000"/>
              <w:right w:val="single" w:sz="6" w:space="0" w:color="000000"/>
            </w:tcBorders>
            <w:hideMark/>
          </w:tcPr>
          <w:p w14:paraId="3BE6D15F" w14:textId="77777777" w:rsidR="00CF1AAB" w:rsidRDefault="00CF1AAB" w:rsidP="00113D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0FB05E7" w14:textId="77777777" w:rsidR="00CF1AAB" w:rsidRDefault="00CF1AAB" w:rsidP="00113DBC">
            <w:pPr>
              <w:pStyle w:val="TAL"/>
            </w:pPr>
            <w:r>
              <w:t>See clause</w:t>
            </w:r>
            <w:r>
              <w:rPr>
                <w:lang w:val="en-US" w:eastAsia="zh-CN"/>
              </w:rPr>
              <w:t> </w:t>
            </w:r>
            <w:r>
              <w:t>6.4.1</w:t>
            </w:r>
          </w:p>
        </w:tc>
      </w:tr>
      <w:tr w:rsidR="00CF1AAB" w14:paraId="1BF87DBE"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3E3B0D1" w14:textId="77777777" w:rsidR="00CF1AAB" w:rsidRDefault="00CF1AAB" w:rsidP="00113DBC">
            <w:pPr>
              <w:pStyle w:val="TAL"/>
            </w:pPr>
            <w:r>
              <w:t>imsUeId</w:t>
            </w:r>
          </w:p>
        </w:tc>
        <w:tc>
          <w:tcPr>
            <w:tcW w:w="563" w:type="pct"/>
            <w:tcBorders>
              <w:top w:val="single" w:sz="6" w:space="0" w:color="000000"/>
              <w:left w:val="single" w:sz="6" w:space="0" w:color="000000"/>
              <w:bottom w:val="single" w:sz="6" w:space="0" w:color="000000"/>
              <w:right w:val="single" w:sz="6" w:space="0" w:color="000000"/>
            </w:tcBorders>
            <w:hideMark/>
          </w:tcPr>
          <w:p w14:paraId="01034342" w14:textId="77777777" w:rsidR="00CF1AAB" w:rsidRDefault="00CF1AAB" w:rsidP="00113D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537DBDE" w14:textId="77777777" w:rsidR="00CF1AAB" w:rsidRDefault="00CF1AAB" w:rsidP="00113DBC">
            <w:pPr>
              <w:pStyle w:val="TAL"/>
            </w:pPr>
            <w:r>
              <w:t>Represents the IMS Public Identity (i.e. IMPU).</w:t>
            </w:r>
          </w:p>
          <w:p w14:paraId="7AFAC9E2" w14:textId="77777777" w:rsidR="00CF1AAB" w:rsidRDefault="00CF1AAB" w:rsidP="00113DBC">
            <w:pPr>
              <w:pStyle w:val="TAL"/>
            </w:pPr>
          </w:p>
          <w:p w14:paraId="021FE09C" w14:textId="77777777" w:rsidR="00CF1AAB" w:rsidRDefault="00CF1AAB" w:rsidP="00113DBC">
            <w:pPr>
              <w:pStyle w:val="TAL"/>
            </w:pPr>
            <w:r>
              <w:rPr>
                <w:lang w:val="de-DE"/>
              </w:rPr>
              <w:t>Pattern: "^(impu-sip\:([a-zA-Z0-9_\-.!~*()&amp;=+$,;?\/]+)\@([A-Za-z0-9]+([-A-Za-z0-9]+)\.)+[a-z]{2,}|impu-tel\:\+[0-9]{5,15})$"</w:t>
            </w:r>
          </w:p>
        </w:tc>
      </w:tr>
    </w:tbl>
    <w:p w14:paraId="26FC96ED" w14:textId="77777777" w:rsidR="00CF1AAB" w:rsidRDefault="00CF1AAB" w:rsidP="00CF1AAB"/>
    <w:p w14:paraId="4336D5B8" w14:textId="6ADFC372" w:rsidR="00CF1AAB" w:rsidRDefault="00CF1AAB" w:rsidP="00CF1AAB">
      <w:pPr>
        <w:pStyle w:val="Heading5"/>
      </w:pPr>
      <w:bookmarkStart w:id="1382" w:name="_Toc215000540"/>
      <w:r>
        <w:t>6.</w:t>
      </w:r>
      <w:r>
        <w:rPr>
          <w:lang w:eastAsia="zh-CN"/>
        </w:rPr>
        <w:t>1</w:t>
      </w:r>
      <w:r>
        <w:t>.3.5.3</w:t>
      </w:r>
      <w:r>
        <w:tab/>
        <w:t>Resource Standard Methods</w:t>
      </w:r>
      <w:bookmarkEnd w:id="1382"/>
    </w:p>
    <w:p w14:paraId="29B1C298" w14:textId="78DF28CF" w:rsidR="00CF1AAB" w:rsidRDefault="00CF1AAB" w:rsidP="00CF1AAB">
      <w:pPr>
        <w:pStyle w:val="H6"/>
      </w:pPr>
      <w:r>
        <w:t>6.</w:t>
      </w:r>
      <w:r>
        <w:rPr>
          <w:lang w:eastAsia="zh-CN"/>
        </w:rPr>
        <w:t>1</w:t>
      </w:r>
      <w:r>
        <w:t>.3.5.3.1</w:t>
      </w:r>
      <w:r>
        <w:tab/>
        <w:t>GET</w:t>
      </w:r>
    </w:p>
    <w:p w14:paraId="23831763" w14:textId="73B1303B" w:rsidR="00CF1AAB" w:rsidRDefault="00CF1AAB" w:rsidP="00CF1AAB">
      <w:r>
        <w:t>This method shall support the URI query parameters specified in table 6.</w:t>
      </w:r>
      <w:r>
        <w:rPr>
          <w:lang w:eastAsia="zh-CN"/>
        </w:rPr>
        <w:t>1</w:t>
      </w:r>
      <w:r>
        <w:t>.3.5.3.1-1.</w:t>
      </w:r>
    </w:p>
    <w:p w14:paraId="77250674" w14:textId="6E5926C3" w:rsidR="00CF1AAB" w:rsidRDefault="00CF1AAB" w:rsidP="00CF1AAB">
      <w:pPr>
        <w:pStyle w:val="TH"/>
        <w:rPr>
          <w:rFonts w:cs="Arial"/>
        </w:rPr>
      </w:pPr>
      <w:r>
        <w:t>Table 6.</w:t>
      </w:r>
      <w:r>
        <w:rPr>
          <w:lang w:eastAsia="zh-CN"/>
        </w:rPr>
        <w:t>1.</w:t>
      </w:r>
      <w:r>
        <w:t>3.5.3.1-1: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24"/>
        <w:gridCol w:w="1661"/>
        <w:gridCol w:w="414"/>
        <w:gridCol w:w="1106"/>
        <w:gridCol w:w="4630"/>
      </w:tblGrid>
      <w:tr w:rsidR="00CF1AAB" w14:paraId="498DCD46" w14:textId="77777777" w:rsidTr="00113DBC">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hideMark/>
          </w:tcPr>
          <w:p w14:paraId="62759A02" w14:textId="77777777" w:rsidR="00CF1AAB" w:rsidRDefault="00CF1AAB" w:rsidP="00113DBC">
            <w:pPr>
              <w:pStyle w:val="TAH"/>
            </w:pPr>
            <w:r>
              <w:t>Name</w:t>
            </w:r>
          </w:p>
        </w:tc>
        <w:tc>
          <w:tcPr>
            <w:tcW w:w="871" w:type="pct"/>
            <w:tcBorders>
              <w:top w:val="single" w:sz="4" w:space="0" w:color="auto"/>
              <w:left w:val="single" w:sz="4" w:space="0" w:color="auto"/>
              <w:bottom w:val="single" w:sz="4" w:space="0" w:color="auto"/>
              <w:right w:val="single" w:sz="4" w:space="0" w:color="auto"/>
            </w:tcBorders>
            <w:shd w:val="clear" w:color="auto" w:fill="C0C0C0"/>
            <w:hideMark/>
          </w:tcPr>
          <w:p w14:paraId="54A220F5" w14:textId="77777777" w:rsidR="00CF1AAB" w:rsidRDefault="00CF1AAB" w:rsidP="00113DBC">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AD735DC" w14:textId="77777777" w:rsidR="00CF1AAB" w:rsidRDefault="00CF1AAB" w:rsidP="00113DBC">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hideMark/>
          </w:tcPr>
          <w:p w14:paraId="5D3A3779" w14:textId="77777777" w:rsidR="00CF1AAB" w:rsidRDefault="00CF1AAB" w:rsidP="00113DBC">
            <w:pPr>
              <w:pStyle w:val="TAH"/>
            </w:pPr>
            <w:r>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6F1538" w14:textId="77777777" w:rsidR="00CF1AAB" w:rsidRDefault="00CF1AAB" w:rsidP="00113DBC">
            <w:pPr>
              <w:pStyle w:val="TAH"/>
            </w:pPr>
            <w:r>
              <w:t>Description</w:t>
            </w:r>
          </w:p>
        </w:tc>
      </w:tr>
      <w:tr w:rsidR="00CF1AAB" w14:paraId="1F0F9EFF" w14:textId="77777777" w:rsidTr="00113DBC">
        <w:trPr>
          <w:jc w:val="center"/>
        </w:trPr>
        <w:tc>
          <w:tcPr>
            <w:tcW w:w="904" w:type="pct"/>
            <w:tcBorders>
              <w:top w:val="single" w:sz="4" w:space="0" w:color="auto"/>
              <w:left w:val="single" w:sz="6" w:space="0" w:color="000000"/>
              <w:bottom w:val="single" w:sz="4" w:space="0" w:color="auto"/>
              <w:right w:val="single" w:sz="6" w:space="0" w:color="000000"/>
            </w:tcBorders>
          </w:tcPr>
          <w:p w14:paraId="6008DEA7" w14:textId="77777777" w:rsidR="00CF1AAB" w:rsidRDefault="00CF1AAB" w:rsidP="00113DBC">
            <w:pPr>
              <w:pStyle w:val="TAL"/>
              <w:rPr>
                <w:lang w:eastAsia="zh-CN"/>
              </w:rPr>
            </w:pPr>
            <w:r>
              <w:rPr>
                <w:rFonts w:hint="eastAsia"/>
                <w:lang w:eastAsia="zh-CN"/>
              </w:rPr>
              <w:t>asType</w:t>
            </w:r>
          </w:p>
        </w:tc>
        <w:tc>
          <w:tcPr>
            <w:tcW w:w="871" w:type="pct"/>
            <w:tcBorders>
              <w:top w:val="single" w:sz="4" w:space="0" w:color="auto"/>
              <w:left w:val="single" w:sz="6" w:space="0" w:color="000000"/>
              <w:bottom w:val="single" w:sz="4" w:space="0" w:color="auto"/>
              <w:right w:val="single" w:sz="6" w:space="0" w:color="000000"/>
            </w:tcBorders>
          </w:tcPr>
          <w:p w14:paraId="4F529FE8" w14:textId="77777777" w:rsidR="00CF1AAB" w:rsidRDefault="00CF1AAB" w:rsidP="00113DBC">
            <w:pPr>
              <w:pStyle w:val="TAL"/>
              <w:rPr>
                <w:lang w:eastAsia="zh-CN"/>
              </w:rPr>
            </w:pPr>
            <w:r>
              <w:rPr>
                <w:rFonts w:hint="eastAsia"/>
                <w:lang w:eastAsia="zh-CN"/>
              </w:rPr>
              <w:t>Astype</w:t>
            </w:r>
          </w:p>
        </w:tc>
        <w:tc>
          <w:tcPr>
            <w:tcW w:w="217" w:type="pct"/>
            <w:tcBorders>
              <w:top w:val="single" w:sz="4" w:space="0" w:color="auto"/>
              <w:left w:val="single" w:sz="6" w:space="0" w:color="000000"/>
              <w:bottom w:val="single" w:sz="4" w:space="0" w:color="auto"/>
              <w:right w:val="single" w:sz="6" w:space="0" w:color="000000"/>
            </w:tcBorders>
          </w:tcPr>
          <w:p w14:paraId="2FCD6F0F" w14:textId="77777777" w:rsidR="00CF1AAB" w:rsidRDefault="00CF1AAB" w:rsidP="00113DBC">
            <w:pPr>
              <w:pStyle w:val="TAC"/>
              <w:rPr>
                <w:lang w:eastAsia="zh-CN"/>
              </w:rPr>
            </w:pPr>
            <w:r>
              <w:rPr>
                <w:rFonts w:hint="eastAsia"/>
                <w:lang w:eastAsia="zh-CN"/>
              </w:rPr>
              <w:t>O</w:t>
            </w:r>
          </w:p>
        </w:tc>
        <w:tc>
          <w:tcPr>
            <w:tcW w:w="580" w:type="pct"/>
            <w:tcBorders>
              <w:top w:val="single" w:sz="4" w:space="0" w:color="auto"/>
              <w:left w:val="single" w:sz="6" w:space="0" w:color="000000"/>
              <w:bottom w:val="single" w:sz="4" w:space="0" w:color="auto"/>
              <w:right w:val="single" w:sz="6" w:space="0" w:color="000000"/>
            </w:tcBorders>
          </w:tcPr>
          <w:p w14:paraId="772A5BE0" w14:textId="77777777" w:rsidR="00CF1AAB" w:rsidRDefault="00CF1AAB" w:rsidP="00113DBC">
            <w:pPr>
              <w:pStyle w:val="TAL"/>
              <w:rPr>
                <w:lang w:eastAsia="zh-CN"/>
              </w:rPr>
            </w:pPr>
            <w:r>
              <w:rPr>
                <w:rFonts w:hint="eastAsia"/>
                <w:lang w:eastAsia="zh-CN"/>
              </w:rPr>
              <w:t>0..1</w:t>
            </w:r>
          </w:p>
        </w:tc>
        <w:tc>
          <w:tcPr>
            <w:tcW w:w="2428" w:type="pct"/>
            <w:tcBorders>
              <w:top w:val="single" w:sz="4" w:space="0" w:color="auto"/>
              <w:left w:val="single" w:sz="6" w:space="0" w:color="000000"/>
              <w:bottom w:val="single" w:sz="4" w:space="0" w:color="auto"/>
              <w:right w:val="single" w:sz="6" w:space="0" w:color="000000"/>
            </w:tcBorders>
            <w:vAlign w:val="center"/>
          </w:tcPr>
          <w:p w14:paraId="2F13A0E1" w14:textId="77777777" w:rsidR="00CF1AAB" w:rsidRDefault="00CF1AAB" w:rsidP="00113DBC">
            <w:pPr>
              <w:pStyle w:val="TAL"/>
            </w:pPr>
            <w:r>
              <w:t xml:space="preserve">The </w:t>
            </w:r>
            <w:r>
              <w:rPr>
                <w:rFonts w:hint="eastAsia"/>
                <w:lang w:eastAsia="zh-CN"/>
              </w:rPr>
              <w:t>type of the IMS AS required.</w:t>
            </w:r>
          </w:p>
        </w:tc>
      </w:tr>
    </w:tbl>
    <w:p w14:paraId="35536C83" w14:textId="77777777" w:rsidR="00CF1AAB" w:rsidRDefault="00CF1AAB" w:rsidP="00CF1AAB"/>
    <w:p w14:paraId="5C76A931" w14:textId="7AC1D6D4" w:rsidR="00CF1AAB" w:rsidRDefault="00CF1AAB" w:rsidP="00CF1AAB">
      <w:r>
        <w:t>This method shall support the request data structures specified in table 6.</w:t>
      </w:r>
      <w:r>
        <w:rPr>
          <w:lang w:eastAsia="zh-CN"/>
        </w:rPr>
        <w:t>1</w:t>
      </w:r>
      <w:r>
        <w:t>.3.5.3.1-2 and the response data structures and response codes specified in table 6.</w:t>
      </w:r>
      <w:r>
        <w:rPr>
          <w:lang w:eastAsia="zh-CN"/>
        </w:rPr>
        <w:t>1</w:t>
      </w:r>
      <w:r>
        <w:t>.3.5.3.1-3.</w:t>
      </w:r>
    </w:p>
    <w:p w14:paraId="4F45A134" w14:textId="0A972AA8" w:rsidR="00CF1AAB" w:rsidRDefault="00CF1AAB" w:rsidP="00CF1AAB">
      <w:pPr>
        <w:pStyle w:val="TH"/>
      </w:pPr>
      <w:r>
        <w:t>Table 6.</w:t>
      </w:r>
      <w:r>
        <w:rPr>
          <w:lang w:eastAsia="zh-CN"/>
        </w:rPr>
        <w:t>1</w:t>
      </w:r>
      <w:r>
        <w:t>.3.5.3.1-2: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CF1AAB" w14:paraId="4333B4A4"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D463104" w14:textId="77777777" w:rsidR="00CF1AAB" w:rsidRDefault="00CF1AAB" w:rsidP="00113DB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D33A39" w14:textId="77777777" w:rsidR="00CF1AAB" w:rsidRDefault="00CF1AAB" w:rsidP="00113DBC">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A6D7964" w14:textId="77777777" w:rsidR="00CF1AAB" w:rsidRDefault="00CF1AAB" w:rsidP="00113DBC">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4D6E59F" w14:textId="77777777" w:rsidR="00CF1AAB" w:rsidRDefault="00CF1AAB" w:rsidP="00113DBC">
            <w:pPr>
              <w:pStyle w:val="TAH"/>
            </w:pPr>
            <w:r>
              <w:t>Description</w:t>
            </w:r>
          </w:p>
        </w:tc>
      </w:tr>
      <w:tr w:rsidR="00CF1AAB" w14:paraId="32D3C5F8"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A5D40A" w14:textId="77777777" w:rsidR="00CF1AAB" w:rsidRDefault="00CF1AAB" w:rsidP="00113DBC">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41C46304" w14:textId="77777777" w:rsidR="00CF1AAB" w:rsidRDefault="00CF1AAB"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26177310" w14:textId="77777777" w:rsidR="00CF1AAB" w:rsidRDefault="00CF1AAB"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6CA5E1C9" w14:textId="77777777" w:rsidR="00CF1AAB" w:rsidRDefault="00CF1AAB" w:rsidP="00113DBC">
            <w:pPr>
              <w:pStyle w:val="TAL"/>
            </w:pPr>
          </w:p>
        </w:tc>
      </w:tr>
    </w:tbl>
    <w:p w14:paraId="015E8EF1" w14:textId="77777777" w:rsidR="00CF1AAB" w:rsidRDefault="00CF1AAB" w:rsidP="00CF1AAB"/>
    <w:p w14:paraId="239E70D8" w14:textId="4486EB85" w:rsidR="00CF1AAB" w:rsidRDefault="00CF1AAB" w:rsidP="00CF1AAB">
      <w:pPr>
        <w:pStyle w:val="TH"/>
      </w:pPr>
      <w:r>
        <w:t>Table 6.</w:t>
      </w:r>
      <w:r>
        <w:rPr>
          <w:lang w:eastAsia="zh-CN"/>
        </w:rPr>
        <w:t>1</w:t>
      </w:r>
      <w:r>
        <w:t>.3.5.3.1-3: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97"/>
        <w:gridCol w:w="348"/>
        <w:gridCol w:w="1157"/>
        <w:gridCol w:w="1031"/>
        <w:gridCol w:w="5102"/>
      </w:tblGrid>
      <w:tr w:rsidR="00CF1AAB" w14:paraId="656D3DE2"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05BD847" w14:textId="77777777" w:rsidR="00CF1AAB" w:rsidRDefault="00CF1AAB" w:rsidP="00113DBC">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2E84D78D" w14:textId="77777777" w:rsidR="00CF1AAB" w:rsidRDefault="00CF1AAB" w:rsidP="00113DBC">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94DFD73" w14:textId="77777777" w:rsidR="00CF1AAB" w:rsidRDefault="00CF1AAB" w:rsidP="00113DBC">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000EFF9" w14:textId="77777777" w:rsidR="00CF1AAB" w:rsidRDefault="00CF1AAB" w:rsidP="00113DBC">
            <w:pPr>
              <w:pStyle w:val="TAH"/>
            </w:pPr>
            <w:r>
              <w:t>Response</w:t>
            </w:r>
          </w:p>
          <w:p w14:paraId="3F02CE51" w14:textId="77777777" w:rsidR="00CF1AAB" w:rsidRDefault="00CF1AAB" w:rsidP="00113DBC">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9B1CF5E" w14:textId="77777777" w:rsidR="00CF1AAB" w:rsidRDefault="00CF1AAB" w:rsidP="00113DBC">
            <w:pPr>
              <w:pStyle w:val="TAH"/>
            </w:pPr>
            <w:r>
              <w:t>Description</w:t>
            </w:r>
          </w:p>
        </w:tc>
      </w:tr>
      <w:tr w:rsidR="00CF1AAB" w14:paraId="23737A68"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AEC0728" w14:textId="77777777" w:rsidR="00CF1AAB" w:rsidRDefault="00CF1AAB" w:rsidP="00113DBC">
            <w:pPr>
              <w:pStyle w:val="TAL"/>
              <w:rPr>
                <w:lang w:eastAsia="zh-CN"/>
              </w:rPr>
            </w:pPr>
            <w:r>
              <w:rPr>
                <w:lang w:eastAsia="zh-CN"/>
              </w:rPr>
              <w:t>ImsAs</w:t>
            </w:r>
            <w:r>
              <w:t>RegistrationInfo</w:t>
            </w:r>
          </w:p>
        </w:tc>
        <w:tc>
          <w:tcPr>
            <w:tcW w:w="225" w:type="pct"/>
            <w:tcBorders>
              <w:top w:val="single" w:sz="4" w:space="0" w:color="auto"/>
              <w:left w:val="single" w:sz="6" w:space="0" w:color="000000"/>
              <w:bottom w:val="single" w:sz="6" w:space="0" w:color="000000"/>
              <w:right w:val="single" w:sz="6" w:space="0" w:color="000000"/>
            </w:tcBorders>
            <w:hideMark/>
          </w:tcPr>
          <w:p w14:paraId="3BDB4D44" w14:textId="77777777" w:rsidR="00CF1AAB" w:rsidRDefault="00CF1AAB" w:rsidP="00113DBC">
            <w:pPr>
              <w:pStyle w:val="TAC"/>
            </w:pPr>
            <w:r>
              <w:t>M</w:t>
            </w:r>
          </w:p>
        </w:tc>
        <w:tc>
          <w:tcPr>
            <w:tcW w:w="649" w:type="pct"/>
            <w:tcBorders>
              <w:top w:val="single" w:sz="4" w:space="0" w:color="auto"/>
              <w:left w:val="single" w:sz="6" w:space="0" w:color="000000"/>
              <w:bottom w:val="single" w:sz="6" w:space="0" w:color="000000"/>
              <w:right w:val="single" w:sz="6" w:space="0" w:color="000000"/>
            </w:tcBorders>
            <w:hideMark/>
          </w:tcPr>
          <w:p w14:paraId="67300B55" w14:textId="77777777" w:rsidR="00CF1AAB" w:rsidRDefault="00CF1AAB" w:rsidP="00113DBC">
            <w:pPr>
              <w:pStyle w:val="TAL"/>
            </w:pPr>
            <w:r>
              <w:t>1</w:t>
            </w:r>
          </w:p>
        </w:tc>
        <w:tc>
          <w:tcPr>
            <w:tcW w:w="583" w:type="pct"/>
            <w:tcBorders>
              <w:top w:val="single" w:sz="4" w:space="0" w:color="auto"/>
              <w:left w:val="single" w:sz="6" w:space="0" w:color="000000"/>
              <w:bottom w:val="single" w:sz="6" w:space="0" w:color="000000"/>
              <w:right w:val="single" w:sz="6" w:space="0" w:color="000000"/>
            </w:tcBorders>
            <w:hideMark/>
          </w:tcPr>
          <w:p w14:paraId="392FAFB8" w14:textId="77777777" w:rsidR="00CF1AAB" w:rsidRDefault="00CF1AAB" w:rsidP="00113DBC">
            <w:pPr>
              <w:pStyle w:val="TAL"/>
            </w:pPr>
            <w:r>
              <w:t>200 OK</w:t>
            </w:r>
          </w:p>
        </w:tc>
        <w:tc>
          <w:tcPr>
            <w:tcW w:w="2718" w:type="pct"/>
            <w:tcBorders>
              <w:top w:val="single" w:sz="4" w:space="0" w:color="auto"/>
              <w:left w:val="single" w:sz="6" w:space="0" w:color="000000"/>
              <w:bottom w:val="single" w:sz="6" w:space="0" w:color="000000"/>
              <w:right w:val="single" w:sz="6" w:space="0" w:color="000000"/>
            </w:tcBorders>
            <w:hideMark/>
          </w:tcPr>
          <w:p w14:paraId="7574F8A3" w14:textId="77777777" w:rsidR="00CF1AAB" w:rsidRDefault="00CF1AAB" w:rsidP="00113DBC">
            <w:pPr>
              <w:pStyle w:val="TAL"/>
            </w:pPr>
            <w:r>
              <w:t xml:space="preserve">Upon success, a response body containing the </w:t>
            </w:r>
            <w:r>
              <w:rPr>
                <w:lang w:eastAsia="zh-CN"/>
              </w:rPr>
              <w:t>ImsAs</w:t>
            </w:r>
            <w:r>
              <w:t>RegistrationInfo shall be returned.</w:t>
            </w:r>
          </w:p>
        </w:tc>
      </w:tr>
      <w:tr w:rsidR="00CF1AAB" w14:paraId="0C1F0071"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02B9E8E" w14:textId="77777777" w:rsidR="00CF1AAB" w:rsidRDefault="00CF1AAB" w:rsidP="00113DBC">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hideMark/>
          </w:tcPr>
          <w:p w14:paraId="446E7EF5" w14:textId="77777777" w:rsidR="00CF1AAB" w:rsidRDefault="00CF1AAB" w:rsidP="00113DBC">
            <w:pPr>
              <w:pStyle w:val="TAC"/>
            </w:pPr>
            <w:r>
              <w:t>O</w:t>
            </w:r>
          </w:p>
        </w:tc>
        <w:tc>
          <w:tcPr>
            <w:tcW w:w="649" w:type="pct"/>
            <w:tcBorders>
              <w:top w:val="single" w:sz="4" w:space="0" w:color="auto"/>
              <w:left w:val="single" w:sz="6" w:space="0" w:color="000000"/>
              <w:bottom w:val="single" w:sz="6" w:space="0" w:color="000000"/>
              <w:right w:val="single" w:sz="6" w:space="0" w:color="000000"/>
            </w:tcBorders>
            <w:hideMark/>
          </w:tcPr>
          <w:p w14:paraId="5E0960E2" w14:textId="77777777" w:rsidR="00CF1AAB" w:rsidRDefault="00CF1AAB"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hideMark/>
          </w:tcPr>
          <w:p w14:paraId="28D69CD0" w14:textId="77777777" w:rsidR="00CF1AAB" w:rsidRDefault="00CF1AAB" w:rsidP="00113DBC">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hideMark/>
          </w:tcPr>
          <w:p w14:paraId="4C4AA1D1" w14:textId="77777777" w:rsidR="00CF1AAB" w:rsidRDefault="00CF1AAB" w:rsidP="00113DBC">
            <w:pPr>
              <w:pStyle w:val="TAL"/>
            </w:pPr>
            <w:r>
              <w:t>The "cause" attribute may be set to one of the following application errors:</w:t>
            </w:r>
          </w:p>
          <w:p w14:paraId="662EA8FD" w14:textId="77777777" w:rsidR="00CF1AAB" w:rsidRDefault="00CF1AAB" w:rsidP="00113DBC">
            <w:pPr>
              <w:pStyle w:val="TAL"/>
            </w:pPr>
            <w:r>
              <w:t>- CONTEXT_NOT_FOUND</w:t>
            </w:r>
          </w:p>
          <w:p w14:paraId="2715D87D" w14:textId="77777777" w:rsidR="00CF1AAB" w:rsidRDefault="00CF1AAB" w:rsidP="00113DBC">
            <w:pPr>
              <w:pStyle w:val="TAL"/>
            </w:pPr>
            <w:r>
              <w:t>- USER_NOT_FOUND</w:t>
            </w:r>
          </w:p>
        </w:tc>
      </w:tr>
      <w:tr w:rsidR="00CF1AAB" w14:paraId="40B578D2" w14:textId="77777777" w:rsidTr="00113DBC">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1C60980A" w14:textId="77777777" w:rsidR="00CF1AAB" w:rsidRDefault="00CF1AAB" w:rsidP="00113DBC">
            <w:pPr>
              <w:pStyle w:val="TAN"/>
            </w:pPr>
            <w:r>
              <w:t>NOTE:</w:t>
            </w:r>
            <w:r>
              <w:tab/>
              <w:t>In addition common data structures as listed in table 5.2.7.1-1 of 3GPP TS 29.500 [4] are supported.</w:t>
            </w:r>
          </w:p>
        </w:tc>
      </w:tr>
    </w:tbl>
    <w:p w14:paraId="0CE8EB2E" w14:textId="77777777" w:rsidR="00CF1AAB" w:rsidRDefault="00CF1AAB" w:rsidP="00CF1AAB"/>
    <w:p w14:paraId="5E9303D9" w14:textId="48ADED63" w:rsidR="00CF1AAB" w:rsidRDefault="00CF1AAB" w:rsidP="00CF1AAB">
      <w:pPr>
        <w:pStyle w:val="Heading5"/>
      </w:pPr>
      <w:bookmarkStart w:id="1383" w:name="_Toc186723755"/>
      <w:bookmarkStart w:id="1384" w:name="_Toc215000541"/>
      <w:r>
        <w:t>6.1.3.5.4</w:t>
      </w:r>
      <w:r>
        <w:tab/>
        <w:t>Resource Custom Operations</w:t>
      </w:r>
      <w:bookmarkEnd w:id="1383"/>
      <w:bookmarkEnd w:id="1384"/>
    </w:p>
    <w:p w14:paraId="3B5F23BD" w14:textId="6585E690" w:rsidR="00484FDA" w:rsidRPr="0055698D" w:rsidRDefault="00CF1AAB" w:rsidP="00484FDA">
      <w:r>
        <w:t>There are no custom operations associated to resources.</w:t>
      </w:r>
    </w:p>
    <w:p w14:paraId="1DE298C9" w14:textId="77777777" w:rsidR="00FC4C9C" w:rsidRPr="00F91D2F" w:rsidRDefault="00FC4C9C" w:rsidP="001901CD">
      <w:pPr>
        <w:pStyle w:val="Heading3"/>
      </w:pPr>
      <w:bookmarkStart w:id="1385" w:name="_Toc215000542"/>
      <w:r w:rsidRPr="00F91D2F">
        <w:t>6.1.4</w:t>
      </w:r>
      <w:r w:rsidRPr="00F91D2F">
        <w:tab/>
        <w:t>Custom Operations without associated resources</w:t>
      </w:r>
      <w:bookmarkEnd w:id="1313"/>
      <w:bookmarkEnd w:id="1314"/>
      <w:bookmarkEnd w:id="1366"/>
      <w:bookmarkEnd w:id="1367"/>
      <w:bookmarkEnd w:id="1369"/>
      <w:bookmarkEnd w:id="1370"/>
      <w:bookmarkEnd w:id="1371"/>
      <w:bookmarkEnd w:id="1372"/>
      <w:bookmarkEnd w:id="1373"/>
      <w:bookmarkEnd w:id="1374"/>
      <w:bookmarkEnd w:id="1385"/>
    </w:p>
    <w:p w14:paraId="190C14B0" w14:textId="77777777" w:rsidR="00FC4C9C" w:rsidRPr="00F91D2F" w:rsidRDefault="00FC4C9C" w:rsidP="001901CD">
      <w:pPr>
        <w:pStyle w:val="Heading4"/>
      </w:pPr>
      <w:bookmarkStart w:id="1386" w:name="_Toc21948908"/>
      <w:bookmarkStart w:id="1387" w:name="_Toc24978782"/>
      <w:bookmarkStart w:id="1388" w:name="_Toc34346555"/>
      <w:bookmarkStart w:id="1389" w:name="_Toc34740632"/>
      <w:bookmarkStart w:id="1390" w:name="_Toc34747991"/>
      <w:bookmarkStart w:id="1391" w:name="_Toc34748367"/>
      <w:bookmarkStart w:id="1392" w:name="_Toc34749357"/>
      <w:bookmarkStart w:id="1393" w:name="_Toc49689819"/>
      <w:bookmarkStart w:id="1394" w:name="_Toc56336904"/>
      <w:bookmarkStart w:id="1395" w:name="_Toc73443720"/>
      <w:bookmarkStart w:id="1396" w:name="_Toc215000543"/>
      <w:r w:rsidRPr="00F91D2F">
        <w:t>6.1.4.1</w:t>
      </w:r>
      <w:r w:rsidRPr="00F91D2F">
        <w:tab/>
        <w:t>Overview</w:t>
      </w:r>
      <w:bookmarkEnd w:id="1386"/>
      <w:bookmarkEnd w:id="1387"/>
      <w:bookmarkEnd w:id="1388"/>
      <w:bookmarkEnd w:id="1389"/>
      <w:bookmarkEnd w:id="1390"/>
      <w:bookmarkEnd w:id="1391"/>
      <w:bookmarkEnd w:id="1392"/>
      <w:bookmarkEnd w:id="1393"/>
      <w:bookmarkEnd w:id="1394"/>
      <w:bookmarkEnd w:id="1395"/>
      <w:bookmarkEnd w:id="1396"/>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1397" w:name="_Toc21948909"/>
      <w:bookmarkStart w:id="1398" w:name="_Toc24978783"/>
      <w:bookmarkStart w:id="1399" w:name="_Toc34346556"/>
      <w:bookmarkStart w:id="1400" w:name="_Toc34740633"/>
      <w:bookmarkStart w:id="1401" w:name="_Toc34747992"/>
      <w:bookmarkStart w:id="1402" w:name="_Toc34748368"/>
      <w:bookmarkStart w:id="1403" w:name="_Toc34749358"/>
      <w:bookmarkStart w:id="1404" w:name="_Toc49689820"/>
      <w:bookmarkStart w:id="1405" w:name="_Toc56336905"/>
      <w:bookmarkStart w:id="1406" w:name="_Toc73443721"/>
      <w:bookmarkStart w:id="1407" w:name="_Toc215000544"/>
      <w:r w:rsidRPr="00F91D2F">
        <w:t>6.1.4.2</w:t>
      </w:r>
      <w:r w:rsidRPr="00F91D2F">
        <w:tab/>
        <w:t xml:space="preserve">Operation: </w:t>
      </w:r>
      <w:r>
        <w:t>Authorize</w:t>
      </w:r>
      <w:bookmarkEnd w:id="1397"/>
      <w:bookmarkEnd w:id="1398"/>
      <w:bookmarkEnd w:id="1399"/>
      <w:bookmarkEnd w:id="1400"/>
      <w:bookmarkEnd w:id="1401"/>
      <w:bookmarkEnd w:id="1402"/>
      <w:bookmarkEnd w:id="1403"/>
      <w:bookmarkEnd w:id="1404"/>
      <w:bookmarkEnd w:id="1405"/>
      <w:bookmarkEnd w:id="1406"/>
      <w:bookmarkEnd w:id="1407"/>
    </w:p>
    <w:p w14:paraId="2FC5D227" w14:textId="77777777" w:rsidR="00FC4C9C" w:rsidRPr="00F91D2F" w:rsidRDefault="00FC4C9C" w:rsidP="001901CD">
      <w:pPr>
        <w:pStyle w:val="Heading5"/>
      </w:pPr>
      <w:bookmarkStart w:id="1408" w:name="_Toc21948910"/>
      <w:bookmarkStart w:id="1409" w:name="_Toc24978784"/>
      <w:bookmarkStart w:id="1410" w:name="_Toc34346557"/>
      <w:bookmarkStart w:id="1411" w:name="_Toc34740634"/>
      <w:bookmarkStart w:id="1412" w:name="_Toc34747993"/>
      <w:bookmarkStart w:id="1413" w:name="_Toc34748369"/>
      <w:bookmarkStart w:id="1414" w:name="_Toc34749359"/>
      <w:bookmarkStart w:id="1415" w:name="_Toc49689821"/>
      <w:bookmarkStart w:id="1416" w:name="_Toc56336906"/>
      <w:bookmarkStart w:id="1417" w:name="_Toc73443722"/>
      <w:bookmarkStart w:id="1418" w:name="_Toc215000545"/>
      <w:r w:rsidRPr="00F91D2F">
        <w:t>6.1.4.2.1</w:t>
      </w:r>
      <w:r w:rsidRPr="00F91D2F">
        <w:tab/>
        <w:t>Description</w:t>
      </w:r>
      <w:bookmarkEnd w:id="1408"/>
      <w:bookmarkEnd w:id="1409"/>
      <w:bookmarkEnd w:id="1410"/>
      <w:bookmarkEnd w:id="1411"/>
      <w:bookmarkEnd w:id="1412"/>
      <w:bookmarkEnd w:id="1413"/>
      <w:bookmarkEnd w:id="1414"/>
      <w:bookmarkEnd w:id="1415"/>
      <w:bookmarkEnd w:id="1416"/>
      <w:bookmarkEnd w:id="1417"/>
      <w:bookmarkEnd w:id="1418"/>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1419" w:name="_Toc21948911"/>
      <w:bookmarkStart w:id="1420" w:name="_Toc24978785"/>
      <w:bookmarkStart w:id="1421" w:name="_Toc34346558"/>
      <w:bookmarkStart w:id="1422" w:name="_Toc34740635"/>
      <w:bookmarkStart w:id="1423" w:name="_Toc34747994"/>
      <w:bookmarkStart w:id="1424" w:name="_Toc34748370"/>
      <w:bookmarkStart w:id="1425" w:name="_Toc34749360"/>
      <w:bookmarkStart w:id="1426" w:name="_Toc49689822"/>
      <w:bookmarkStart w:id="1427" w:name="_Toc56336907"/>
      <w:bookmarkStart w:id="1428" w:name="_Toc73443723"/>
      <w:bookmarkStart w:id="1429" w:name="_Toc215000546"/>
      <w:r w:rsidRPr="00F91D2F">
        <w:t>6.1.4.2.2</w:t>
      </w:r>
      <w:r w:rsidRPr="00F91D2F">
        <w:tab/>
        <w:t>Operation Definition</w:t>
      </w:r>
      <w:bookmarkEnd w:id="1419"/>
      <w:bookmarkEnd w:id="1420"/>
      <w:bookmarkEnd w:id="1421"/>
      <w:bookmarkEnd w:id="1422"/>
      <w:bookmarkEnd w:id="1423"/>
      <w:bookmarkEnd w:id="1424"/>
      <w:bookmarkEnd w:id="1425"/>
      <w:bookmarkEnd w:id="1426"/>
      <w:bookmarkEnd w:id="1427"/>
      <w:bookmarkEnd w:id="1428"/>
      <w:bookmarkEnd w:id="1429"/>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0F65A3B6"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573E66E2" w14:textId="52A5A6FB" w:rsidR="00AD087D" w:rsidRDefault="00AD087D" w:rsidP="00AD087D">
            <w:pPr>
              <w:pStyle w:val="TAL"/>
            </w:pPr>
            <w:r>
              <w:t>Temporary redirection.</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0819391B" w14:textId="75ABC3F1" w:rsidR="00AD087D" w:rsidRDefault="00AD087D" w:rsidP="00AD087D">
            <w:pPr>
              <w:pStyle w:val="TAL"/>
            </w:pPr>
            <w:r>
              <w:t>Permanent redirection.</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07BAC4" w14:textId="768F9CF1"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8FA335" w14:textId="47BE1CF7"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1430" w:name="_Toc21948913"/>
      <w:bookmarkStart w:id="1431" w:name="_Toc24978787"/>
      <w:bookmarkStart w:id="1432" w:name="_Toc34346559"/>
      <w:bookmarkStart w:id="1433" w:name="_Toc34740636"/>
      <w:bookmarkStart w:id="1434" w:name="_Toc34747995"/>
      <w:bookmarkStart w:id="1435" w:name="_Toc34748371"/>
      <w:bookmarkStart w:id="1436" w:name="_Toc34749361"/>
      <w:bookmarkStart w:id="1437" w:name="_Toc49689823"/>
      <w:bookmarkStart w:id="1438" w:name="_Toc56336908"/>
      <w:bookmarkStart w:id="1439" w:name="_Toc73443724"/>
      <w:bookmarkStart w:id="1440" w:name="_Toc215000547"/>
      <w:r w:rsidRPr="00F91D2F">
        <w:t>6.1.5</w:t>
      </w:r>
      <w:r w:rsidRPr="00F91D2F">
        <w:tab/>
        <w:t>Notifications</w:t>
      </w:r>
      <w:bookmarkEnd w:id="1430"/>
      <w:bookmarkEnd w:id="1431"/>
      <w:bookmarkEnd w:id="1432"/>
      <w:bookmarkEnd w:id="1433"/>
      <w:bookmarkEnd w:id="1434"/>
      <w:bookmarkEnd w:id="1435"/>
      <w:bookmarkEnd w:id="1436"/>
      <w:bookmarkEnd w:id="1437"/>
      <w:bookmarkEnd w:id="1438"/>
      <w:bookmarkEnd w:id="1439"/>
      <w:bookmarkEnd w:id="1440"/>
    </w:p>
    <w:p w14:paraId="1728728B" w14:textId="77777777" w:rsidR="00FC4C9C" w:rsidRPr="00F91D2F" w:rsidRDefault="00FC4C9C" w:rsidP="001901CD">
      <w:pPr>
        <w:pStyle w:val="Heading4"/>
      </w:pPr>
      <w:bookmarkStart w:id="1441" w:name="_Toc21948914"/>
      <w:bookmarkStart w:id="1442" w:name="_Toc24978788"/>
      <w:bookmarkStart w:id="1443" w:name="_Toc34346560"/>
      <w:bookmarkStart w:id="1444" w:name="_Toc34740637"/>
      <w:bookmarkStart w:id="1445" w:name="_Toc34747996"/>
      <w:bookmarkStart w:id="1446" w:name="_Toc34748372"/>
      <w:bookmarkStart w:id="1447" w:name="_Toc34749362"/>
      <w:bookmarkStart w:id="1448" w:name="_Toc49689824"/>
      <w:bookmarkStart w:id="1449" w:name="_Toc56336909"/>
      <w:bookmarkStart w:id="1450" w:name="_Toc73443725"/>
      <w:bookmarkStart w:id="1451" w:name="_Toc215000548"/>
      <w:r w:rsidRPr="00F91D2F">
        <w:t>6.1.5.1</w:t>
      </w:r>
      <w:r w:rsidRPr="00F91D2F">
        <w:tab/>
        <w:t>General</w:t>
      </w:r>
      <w:bookmarkEnd w:id="1441"/>
      <w:bookmarkEnd w:id="1442"/>
      <w:bookmarkEnd w:id="1443"/>
      <w:bookmarkEnd w:id="1444"/>
      <w:bookmarkEnd w:id="1445"/>
      <w:bookmarkEnd w:id="1446"/>
      <w:bookmarkEnd w:id="1447"/>
      <w:bookmarkEnd w:id="1448"/>
      <w:bookmarkEnd w:id="1449"/>
      <w:bookmarkEnd w:id="1450"/>
      <w:bookmarkEnd w:id="1451"/>
    </w:p>
    <w:p w14:paraId="027B264B" w14:textId="77777777" w:rsidR="00E114A5" w:rsidRDefault="00E114A5" w:rsidP="00E114A5">
      <w:bookmarkStart w:id="1452" w:name="_Toc21948915"/>
      <w:bookmarkStart w:id="1453" w:name="_Toc24978789"/>
      <w:bookmarkStart w:id="1454" w:name="_Toc34346561"/>
      <w:bookmarkStart w:id="1455" w:name="_Toc34740638"/>
      <w:bookmarkStart w:id="1456" w:name="_Toc34747997"/>
      <w:bookmarkStart w:id="1457" w:name="_Toc34748373"/>
      <w:bookmarkStart w:id="1458" w:name="_Toc34749363"/>
      <w:bookmarkStart w:id="1459" w:name="_Toc49689825"/>
      <w:bookmarkStart w:id="1460" w:name="_Toc56336910"/>
      <w:bookmarkStart w:id="1461" w:name="_Toc73443726"/>
      <w:r>
        <w:t>This clause specifies the use of notifications and corresponding protocol details if required for the specific service. When notifications are supported by the API, it will include a reference to the general description of notifications support over the 5G SBIs specified in 3GPP TS 29.500 [4] / 3GPP TS 29.501 [5].</w:t>
      </w:r>
    </w:p>
    <w:p w14:paraId="4978CC0F" w14:textId="77777777" w:rsidR="00E114A5" w:rsidRDefault="00E114A5" w:rsidP="00E114A5">
      <w:pPr>
        <w:pStyle w:val="TH"/>
      </w:pPr>
      <w:r>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6"/>
        <w:gridCol w:w="4271"/>
        <w:gridCol w:w="1161"/>
        <w:gridCol w:w="2719"/>
      </w:tblGrid>
      <w:tr w:rsidR="00E114A5" w14:paraId="7D00DA15" w14:textId="77777777" w:rsidTr="00A16D3D">
        <w:trPr>
          <w:jc w:val="center"/>
        </w:trPr>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3939DD" w14:textId="77777777" w:rsidR="00E114A5" w:rsidRDefault="00E114A5" w:rsidP="00C15066">
            <w:pPr>
              <w:pStyle w:val="TAH"/>
            </w:pPr>
            <w:r>
              <w:t>Notification</w:t>
            </w:r>
          </w:p>
        </w:tc>
        <w:tc>
          <w:tcPr>
            <w:tcW w:w="22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98AB" w14:textId="77777777" w:rsidR="00E114A5" w:rsidRDefault="00E114A5" w:rsidP="00C15066">
            <w:pPr>
              <w:pStyle w:val="TAH"/>
            </w:pPr>
            <w:r>
              <w:t>Resource URI</w:t>
            </w:r>
          </w:p>
        </w:tc>
        <w:tc>
          <w:tcPr>
            <w:tcW w:w="61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86B99A" w14:textId="77777777" w:rsidR="00E114A5" w:rsidRDefault="00E114A5" w:rsidP="00C15066">
            <w:pPr>
              <w:pStyle w:val="TAH"/>
            </w:pPr>
            <w:r>
              <w:t>HTTP method or custom operation</w:t>
            </w:r>
          </w:p>
        </w:tc>
        <w:tc>
          <w:tcPr>
            <w:tcW w:w="143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B2EDA" w14:textId="77777777" w:rsidR="00E114A5" w:rsidRDefault="00E114A5" w:rsidP="00C15066">
            <w:pPr>
              <w:pStyle w:val="TAH"/>
            </w:pPr>
            <w:r>
              <w:t>Description</w:t>
            </w:r>
          </w:p>
          <w:p w14:paraId="749115DE" w14:textId="77777777" w:rsidR="00E114A5" w:rsidRDefault="00E114A5" w:rsidP="00C15066">
            <w:pPr>
              <w:pStyle w:val="TAH"/>
            </w:pPr>
            <w:r>
              <w:t>(service operation)</w:t>
            </w:r>
          </w:p>
        </w:tc>
      </w:tr>
      <w:tr w:rsidR="00E114A5" w14:paraId="7DFFCE87" w14:textId="77777777" w:rsidTr="00A16D3D">
        <w:trPr>
          <w:jc w:val="center"/>
        </w:trPr>
        <w:tc>
          <w:tcPr>
            <w:tcW w:w="704" w:type="pct"/>
            <w:tcBorders>
              <w:top w:val="single" w:sz="4" w:space="0" w:color="auto"/>
              <w:left w:val="single" w:sz="4" w:space="0" w:color="auto"/>
              <w:bottom w:val="single" w:sz="4" w:space="0" w:color="auto"/>
              <w:right w:val="single" w:sz="4" w:space="0" w:color="auto"/>
            </w:tcBorders>
            <w:vAlign w:val="center"/>
            <w:hideMark/>
          </w:tcPr>
          <w:p w14:paraId="24BB6253" w14:textId="77777777" w:rsidR="00E114A5" w:rsidRDefault="00E114A5" w:rsidP="00C15066">
            <w:pPr>
              <w:pStyle w:val="TAC"/>
              <w:rPr>
                <w:lang w:val="en-US"/>
              </w:rPr>
            </w:pPr>
            <w:r>
              <w:rPr>
                <w:lang w:val="en-US"/>
              </w:rPr>
              <w:t xml:space="preserve">S-CSCF Deregistration Notification </w:t>
            </w:r>
          </w:p>
        </w:tc>
        <w:tc>
          <w:tcPr>
            <w:tcW w:w="2251" w:type="pct"/>
            <w:tcBorders>
              <w:top w:val="single" w:sz="4" w:space="0" w:color="auto"/>
              <w:left w:val="single" w:sz="4" w:space="0" w:color="auto"/>
              <w:bottom w:val="single" w:sz="4" w:space="0" w:color="auto"/>
              <w:right w:val="single" w:sz="4" w:space="0" w:color="auto"/>
            </w:tcBorders>
            <w:vAlign w:val="center"/>
            <w:hideMark/>
          </w:tcPr>
          <w:p w14:paraId="43B7C605" w14:textId="77777777" w:rsidR="00E114A5" w:rsidRDefault="00E114A5" w:rsidP="00C15066">
            <w:pPr>
              <w:pStyle w:val="TAL"/>
              <w:rPr>
                <w:lang w:val="en-US"/>
              </w:rPr>
            </w:pPr>
            <w:r>
              <w:rPr>
                <w:lang w:val="en-US"/>
              </w:rPr>
              <w:t>{deregCallbackUri}</w:t>
            </w:r>
          </w:p>
        </w:tc>
        <w:tc>
          <w:tcPr>
            <w:tcW w:w="612" w:type="pct"/>
            <w:tcBorders>
              <w:top w:val="single" w:sz="4" w:space="0" w:color="auto"/>
              <w:left w:val="single" w:sz="4" w:space="0" w:color="auto"/>
              <w:bottom w:val="single" w:sz="4" w:space="0" w:color="auto"/>
              <w:right w:val="single" w:sz="4" w:space="0" w:color="auto"/>
            </w:tcBorders>
            <w:hideMark/>
          </w:tcPr>
          <w:p w14:paraId="7C348CAC" w14:textId="77777777" w:rsidR="00E114A5" w:rsidRDefault="00E114A5" w:rsidP="00C15066">
            <w:pPr>
              <w:pStyle w:val="TAC"/>
              <w:rPr>
                <w:lang w:val="fr-FR"/>
              </w:rPr>
            </w:pPr>
            <w:r>
              <w:rPr>
                <w:lang w:val="fr-FR"/>
              </w:rPr>
              <w:t>POST</w:t>
            </w:r>
          </w:p>
        </w:tc>
        <w:tc>
          <w:tcPr>
            <w:tcW w:w="1433" w:type="pct"/>
            <w:tcBorders>
              <w:top w:val="single" w:sz="4" w:space="0" w:color="auto"/>
              <w:left w:val="single" w:sz="4" w:space="0" w:color="auto"/>
              <w:bottom w:val="single" w:sz="4" w:space="0" w:color="auto"/>
              <w:right w:val="single" w:sz="4" w:space="0" w:color="auto"/>
            </w:tcBorders>
          </w:tcPr>
          <w:p w14:paraId="0705A10B" w14:textId="77777777" w:rsidR="00E114A5" w:rsidRDefault="00E114A5" w:rsidP="00C15066">
            <w:pPr>
              <w:pStyle w:val="TAL"/>
              <w:rPr>
                <w:lang w:val="en-US"/>
              </w:rPr>
            </w:pPr>
          </w:p>
        </w:tc>
      </w:tr>
      <w:tr w:rsidR="00E114A5" w14:paraId="699CAAF0" w14:textId="77777777" w:rsidTr="00A16D3D">
        <w:trPr>
          <w:jc w:val="center"/>
        </w:trPr>
        <w:tc>
          <w:tcPr>
            <w:tcW w:w="704" w:type="pct"/>
            <w:tcBorders>
              <w:top w:val="single" w:sz="4" w:space="0" w:color="auto"/>
              <w:left w:val="single" w:sz="4" w:space="0" w:color="auto"/>
              <w:bottom w:val="single" w:sz="4" w:space="0" w:color="auto"/>
              <w:right w:val="single" w:sz="4" w:space="0" w:color="auto"/>
            </w:tcBorders>
            <w:vAlign w:val="center"/>
            <w:hideMark/>
          </w:tcPr>
          <w:p w14:paraId="59A2FF56" w14:textId="77777777" w:rsidR="00E114A5" w:rsidRDefault="00E114A5" w:rsidP="00C15066">
            <w:pPr>
              <w:pStyle w:val="TAC"/>
              <w:rPr>
                <w:lang w:val="en-US"/>
              </w:rPr>
            </w:pPr>
            <w:r>
              <w:rPr>
                <w:lang w:val="en-US"/>
              </w:rPr>
              <w:t>IMS AS Deregistration Notification</w:t>
            </w:r>
          </w:p>
        </w:tc>
        <w:tc>
          <w:tcPr>
            <w:tcW w:w="2251" w:type="pct"/>
            <w:tcBorders>
              <w:top w:val="single" w:sz="4" w:space="0" w:color="auto"/>
              <w:left w:val="single" w:sz="4" w:space="0" w:color="auto"/>
              <w:bottom w:val="single" w:sz="4" w:space="0" w:color="auto"/>
              <w:right w:val="single" w:sz="4" w:space="0" w:color="auto"/>
            </w:tcBorders>
            <w:vAlign w:val="center"/>
            <w:hideMark/>
          </w:tcPr>
          <w:p w14:paraId="5D2A6E77" w14:textId="77777777" w:rsidR="00E114A5" w:rsidRDefault="00E114A5" w:rsidP="00C15066">
            <w:pPr>
              <w:pStyle w:val="TAL"/>
              <w:rPr>
                <w:lang w:val="en-US"/>
              </w:rPr>
            </w:pPr>
            <w:r>
              <w:rPr>
                <w:lang w:val="en-US"/>
              </w:rPr>
              <w:t>{deregCallbackUri}</w:t>
            </w:r>
          </w:p>
        </w:tc>
        <w:tc>
          <w:tcPr>
            <w:tcW w:w="612" w:type="pct"/>
            <w:tcBorders>
              <w:top w:val="single" w:sz="4" w:space="0" w:color="auto"/>
              <w:left w:val="single" w:sz="4" w:space="0" w:color="auto"/>
              <w:bottom w:val="single" w:sz="4" w:space="0" w:color="auto"/>
              <w:right w:val="single" w:sz="4" w:space="0" w:color="auto"/>
            </w:tcBorders>
            <w:hideMark/>
          </w:tcPr>
          <w:p w14:paraId="3FDCBE78" w14:textId="77777777" w:rsidR="00E114A5" w:rsidRDefault="00E114A5" w:rsidP="00C15066">
            <w:pPr>
              <w:pStyle w:val="TAC"/>
              <w:rPr>
                <w:lang w:val="fr-FR"/>
              </w:rPr>
            </w:pPr>
            <w:r>
              <w:rPr>
                <w:lang w:val="fr-FR"/>
              </w:rPr>
              <w:t>POST</w:t>
            </w:r>
          </w:p>
        </w:tc>
        <w:tc>
          <w:tcPr>
            <w:tcW w:w="1433" w:type="pct"/>
            <w:tcBorders>
              <w:top w:val="single" w:sz="4" w:space="0" w:color="auto"/>
              <w:left w:val="single" w:sz="4" w:space="0" w:color="auto"/>
              <w:bottom w:val="single" w:sz="4" w:space="0" w:color="auto"/>
              <w:right w:val="single" w:sz="4" w:space="0" w:color="auto"/>
            </w:tcBorders>
          </w:tcPr>
          <w:p w14:paraId="1283E95F" w14:textId="77777777" w:rsidR="00E114A5" w:rsidRDefault="00E114A5" w:rsidP="00C15066">
            <w:pPr>
              <w:pStyle w:val="TAL"/>
              <w:rPr>
                <w:lang w:val="en-US"/>
              </w:rPr>
            </w:pPr>
          </w:p>
        </w:tc>
      </w:tr>
    </w:tbl>
    <w:p w14:paraId="3A56B9B1" w14:textId="77777777" w:rsidR="00E114A5" w:rsidRDefault="00E114A5" w:rsidP="00E114A5"/>
    <w:p w14:paraId="05BF011C" w14:textId="6A92AB0F" w:rsidR="00FC4C9C" w:rsidRDefault="00FC4C9C" w:rsidP="001901CD">
      <w:pPr>
        <w:pStyle w:val="Heading4"/>
      </w:pPr>
      <w:bookmarkStart w:id="1462" w:name="_Toc215000549"/>
      <w:r w:rsidRPr="00F91D2F">
        <w:t>6.1.5.2</w:t>
      </w:r>
      <w:r w:rsidRPr="00F91D2F">
        <w:tab/>
      </w:r>
      <w:bookmarkEnd w:id="1452"/>
      <w:bookmarkEnd w:id="1453"/>
      <w:r w:rsidR="00E114A5">
        <w:t xml:space="preserve">S-CSCF </w:t>
      </w:r>
      <w:r w:rsidR="00C91AF8" w:rsidRPr="000B71E3">
        <w:t>Deregistration Notification</w:t>
      </w:r>
      <w:bookmarkEnd w:id="1454"/>
      <w:bookmarkEnd w:id="1455"/>
      <w:bookmarkEnd w:id="1456"/>
      <w:bookmarkEnd w:id="1457"/>
      <w:bookmarkEnd w:id="1458"/>
      <w:bookmarkEnd w:id="1459"/>
      <w:bookmarkEnd w:id="1460"/>
      <w:bookmarkEnd w:id="1461"/>
      <w:bookmarkEnd w:id="1462"/>
    </w:p>
    <w:p w14:paraId="0B9A5502" w14:textId="3EA47421" w:rsidR="00C91AF8" w:rsidRPr="000B71E3" w:rsidRDefault="00C91AF8" w:rsidP="00C91AF8">
      <w:r w:rsidRPr="000B71E3">
        <w:t xml:space="preserve">The POST method shall be used for Deregistration Notifications </w:t>
      </w:r>
      <w:r w:rsidR="00E114A5">
        <w:t xml:space="preserve">sent to S-CSCF instance previously registered in HSS </w:t>
      </w:r>
      <w:r w:rsidRPr="000B71E3">
        <w:t>and the URI shall be as provided during the registration procedure.</w:t>
      </w:r>
    </w:p>
    <w:p w14:paraId="3ABBEC4B" w14:textId="11C35E3F" w:rsidR="00C91AF8" w:rsidRPr="000B71E3" w:rsidRDefault="00C91AF8" w:rsidP="00C91AF8">
      <w:r w:rsidRPr="000B71E3">
        <w:t>Resource URI: {</w:t>
      </w:r>
      <w:r w:rsidR="00E114A5">
        <w:t>deregCallbackUri</w:t>
      </w:r>
      <w:r w:rsidRPr="000B71E3">
        <w:t>}</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390A3C95" w14:textId="69386FF3" w:rsidR="00E114A5" w:rsidRDefault="00E114A5" w:rsidP="00E114A5">
      <w:pPr>
        <w:pStyle w:val="Heading4"/>
      </w:pPr>
      <w:bookmarkStart w:id="1463" w:name="_Toc215000550"/>
      <w:bookmarkStart w:id="1464" w:name="_Toc21948917"/>
      <w:bookmarkStart w:id="1465" w:name="_Toc24978791"/>
      <w:bookmarkStart w:id="1466" w:name="_Toc34346562"/>
      <w:bookmarkStart w:id="1467" w:name="_Toc34740639"/>
      <w:bookmarkStart w:id="1468" w:name="_Toc34747998"/>
      <w:bookmarkStart w:id="1469" w:name="_Toc34748374"/>
      <w:bookmarkStart w:id="1470" w:name="_Toc34749364"/>
      <w:bookmarkStart w:id="1471" w:name="_Toc49689826"/>
      <w:bookmarkStart w:id="1472" w:name="_Toc56336911"/>
      <w:bookmarkStart w:id="1473" w:name="_Toc73443727"/>
      <w:r w:rsidRPr="00F91D2F">
        <w:t>6.1.5.</w:t>
      </w:r>
      <w:r>
        <w:t>3</w:t>
      </w:r>
      <w:r w:rsidRPr="00F91D2F">
        <w:tab/>
      </w:r>
      <w:r>
        <w:t xml:space="preserve">IMS AS </w:t>
      </w:r>
      <w:r w:rsidRPr="000B71E3">
        <w:t>Deregistration Notification</w:t>
      </w:r>
      <w:bookmarkEnd w:id="1463"/>
    </w:p>
    <w:p w14:paraId="58C2F805" w14:textId="77777777" w:rsidR="00E114A5" w:rsidRPr="000B71E3" w:rsidRDefault="00E114A5" w:rsidP="00E114A5">
      <w:r w:rsidRPr="000B71E3">
        <w:t xml:space="preserve">The POST method shall be used for Deregistration Notifications </w:t>
      </w:r>
      <w:r>
        <w:t xml:space="preserve">sent to IMS AS instances previously registered in HSS </w:t>
      </w:r>
      <w:r w:rsidRPr="000B71E3">
        <w:t>and the URI shall be as provided during the registration procedure.</w:t>
      </w:r>
    </w:p>
    <w:p w14:paraId="4AB1B421" w14:textId="77777777" w:rsidR="00E114A5" w:rsidRPr="000B71E3" w:rsidRDefault="00E114A5" w:rsidP="00E114A5">
      <w:r w:rsidRPr="000B71E3">
        <w:t>Resource URI: {</w:t>
      </w:r>
      <w:r>
        <w:t>deregCallbackUri</w:t>
      </w:r>
      <w:r w:rsidRPr="000B71E3">
        <w:t>}</w:t>
      </w:r>
    </w:p>
    <w:p w14:paraId="1E582770" w14:textId="264CDBF5" w:rsidR="00E114A5" w:rsidRPr="000B71E3" w:rsidRDefault="00E114A5" w:rsidP="00E114A5">
      <w:r w:rsidRPr="000B71E3">
        <w:t>Support of URI query parameters is specified in table 6.</w:t>
      </w:r>
      <w:r>
        <w:t>1</w:t>
      </w:r>
      <w:r w:rsidRPr="000B71E3">
        <w:t>.5.</w:t>
      </w:r>
      <w:r>
        <w:t>3</w:t>
      </w:r>
      <w:r w:rsidRPr="000B71E3">
        <w:t>-1.</w:t>
      </w:r>
    </w:p>
    <w:p w14:paraId="36EDB82C" w14:textId="5C4D9D9C" w:rsidR="00E114A5" w:rsidRPr="000B71E3" w:rsidRDefault="00E114A5" w:rsidP="00E114A5">
      <w:pPr>
        <w:pStyle w:val="TH"/>
        <w:rPr>
          <w:rFonts w:cs="Arial"/>
        </w:rPr>
      </w:pPr>
      <w:r w:rsidRPr="000B71E3">
        <w:t>Table 6.</w:t>
      </w:r>
      <w:r>
        <w:t>1</w:t>
      </w:r>
      <w:r w:rsidRPr="000B71E3">
        <w:t>.5.</w:t>
      </w:r>
      <w:r>
        <w:t>3</w:t>
      </w:r>
      <w:r w:rsidRPr="000B71E3">
        <w:t>-1: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0B71E3" w14:paraId="1512DE69" w14:textId="77777777" w:rsidTr="00C1506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BF4A92" w14:textId="77777777" w:rsidR="00E114A5" w:rsidRPr="000B71E3" w:rsidRDefault="00E114A5" w:rsidP="00C15066">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9CB408" w14:textId="77777777" w:rsidR="00E114A5" w:rsidRPr="000B71E3" w:rsidRDefault="00E114A5" w:rsidP="00C15066">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B36D73" w14:textId="77777777" w:rsidR="00E114A5" w:rsidRPr="000B71E3" w:rsidRDefault="00E114A5" w:rsidP="00C15066">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7AA6BF" w14:textId="77777777" w:rsidR="00E114A5" w:rsidRPr="000B71E3" w:rsidRDefault="00E114A5" w:rsidP="00C15066">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95BE2A6" w14:textId="77777777" w:rsidR="00E114A5" w:rsidRPr="000B71E3" w:rsidRDefault="00E114A5" w:rsidP="00C15066">
            <w:pPr>
              <w:pStyle w:val="TAH"/>
            </w:pPr>
            <w:r w:rsidRPr="000B71E3">
              <w:t>Description</w:t>
            </w:r>
          </w:p>
        </w:tc>
      </w:tr>
      <w:tr w:rsidR="00E114A5" w:rsidRPr="000B71E3" w14:paraId="185BA506" w14:textId="77777777" w:rsidTr="00C15066">
        <w:trPr>
          <w:jc w:val="center"/>
        </w:trPr>
        <w:tc>
          <w:tcPr>
            <w:tcW w:w="825" w:type="pct"/>
            <w:tcBorders>
              <w:top w:val="single" w:sz="4" w:space="0" w:color="auto"/>
              <w:left w:val="single" w:sz="6" w:space="0" w:color="000000"/>
              <w:bottom w:val="single" w:sz="6" w:space="0" w:color="000000"/>
              <w:right w:val="single" w:sz="6" w:space="0" w:color="000000"/>
            </w:tcBorders>
          </w:tcPr>
          <w:p w14:paraId="0FEB2F66" w14:textId="77777777" w:rsidR="00E114A5" w:rsidRPr="000B71E3" w:rsidRDefault="00E114A5" w:rsidP="00C15066">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4C8619F2" w14:textId="77777777" w:rsidR="00E114A5" w:rsidRPr="000B71E3" w:rsidRDefault="00E114A5" w:rsidP="00C15066">
            <w:pPr>
              <w:pStyle w:val="TAL"/>
            </w:pPr>
          </w:p>
        </w:tc>
        <w:tc>
          <w:tcPr>
            <w:tcW w:w="217" w:type="pct"/>
            <w:tcBorders>
              <w:top w:val="single" w:sz="4" w:space="0" w:color="auto"/>
              <w:left w:val="single" w:sz="6" w:space="0" w:color="000000"/>
              <w:bottom w:val="single" w:sz="6" w:space="0" w:color="000000"/>
              <w:right w:val="single" w:sz="6" w:space="0" w:color="000000"/>
            </w:tcBorders>
          </w:tcPr>
          <w:p w14:paraId="4F9E341A" w14:textId="77777777" w:rsidR="00E114A5" w:rsidRPr="000B71E3" w:rsidRDefault="00E114A5" w:rsidP="00C15066">
            <w:pPr>
              <w:pStyle w:val="TAC"/>
            </w:pPr>
          </w:p>
        </w:tc>
        <w:tc>
          <w:tcPr>
            <w:tcW w:w="581" w:type="pct"/>
            <w:tcBorders>
              <w:top w:val="single" w:sz="4" w:space="0" w:color="auto"/>
              <w:left w:val="single" w:sz="6" w:space="0" w:color="000000"/>
              <w:bottom w:val="single" w:sz="6" w:space="0" w:color="000000"/>
              <w:right w:val="single" w:sz="6" w:space="0" w:color="000000"/>
            </w:tcBorders>
          </w:tcPr>
          <w:p w14:paraId="0341A576" w14:textId="77777777" w:rsidR="00E114A5" w:rsidRPr="000B71E3" w:rsidRDefault="00E114A5" w:rsidP="00C1506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8755572" w14:textId="77777777" w:rsidR="00E114A5" w:rsidRPr="000B71E3" w:rsidRDefault="00E114A5" w:rsidP="00C15066">
            <w:pPr>
              <w:pStyle w:val="TAL"/>
            </w:pPr>
          </w:p>
        </w:tc>
      </w:tr>
    </w:tbl>
    <w:p w14:paraId="0ED6A0E7" w14:textId="77777777" w:rsidR="00E114A5" w:rsidRPr="000B71E3" w:rsidRDefault="00E114A5" w:rsidP="00E114A5"/>
    <w:p w14:paraId="5AE77E51" w14:textId="0943DC71" w:rsidR="00E114A5" w:rsidRPr="000B71E3" w:rsidRDefault="00E114A5" w:rsidP="00E114A5">
      <w:r w:rsidRPr="000B71E3">
        <w:t>Support of request data structures is specified in table 6.</w:t>
      </w:r>
      <w:r>
        <w:t>1</w:t>
      </w:r>
      <w:r w:rsidRPr="000B71E3">
        <w:t>.5.</w:t>
      </w:r>
      <w:r>
        <w:t>3</w:t>
      </w:r>
      <w:r w:rsidRPr="000B71E3">
        <w:t>-2 and of response data structures and response codes is specified in table 6.</w:t>
      </w:r>
      <w:r>
        <w:t>1</w:t>
      </w:r>
      <w:r w:rsidRPr="000B71E3">
        <w:t>.5.</w:t>
      </w:r>
      <w:r>
        <w:t>3</w:t>
      </w:r>
      <w:r w:rsidRPr="000B71E3">
        <w:t>-3.</w:t>
      </w:r>
    </w:p>
    <w:p w14:paraId="7DE5DB0D" w14:textId="7954FD55" w:rsidR="00E114A5" w:rsidRPr="000B71E3" w:rsidRDefault="00E114A5" w:rsidP="00E114A5">
      <w:pPr>
        <w:pStyle w:val="TH"/>
      </w:pPr>
      <w:r w:rsidRPr="000B71E3">
        <w:t>Table 6.</w:t>
      </w:r>
      <w:r>
        <w:t>1</w:t>
      </w:r>
      <w:r w:rsidRPr="000B71E3">
        <w:t>.5.</w:t>
      </w:r>
      <w:r>
        <w:t>3</w:t>
      </w:r>
      <w:r w:rsidRPr="000B71E3">
        <w:t>-2: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E114A5" w:rsidRPr="000B71E3" w14:paraId="65B31BE2" w14:textId="77777777" w:rsidTr="00C15066">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76118059" w14:textId="77777777" w:rsidR="00E114A5" w:rsidRPr="000B71E3" w:rsidRDefault="00E114A5" w:rsidP="00C15066">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1875D5A3" w14:textId="77777777" w:rsidR="00E114A5" w:rsidRPr="000B71E3" w:rsidRDefault="00E114A5" w:rsidP="00C15066">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7B919911" w14:textId="77777777" w:rsidR="00E114A5" w:rsidRPr="000B71E3" w:rsidRDefault="00E114A5" w:rsidP="00C15066">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1BAA0CA0" w14:textId="77777777" w:rsidR="00E114A5" w:rsidRPr="000B71E3" w:rsidRDefault="00E114A5" w:rsidP="00C15066">
            <w:pPr>
              <w:pStyle w:val="TAH"/>
            </w:pPr>
            <w:r w:rsidRPr="000B71E3">
              <w:t>Description</w:t>
            </w:r>
          </w:p>
        </w:tc>
      </w:tr>
      <w:tr w:rsidR="00E114A5" w:rsidRPr="000B71E3" w14:paraId="214CB5D3" w14:textId="77777777" w:rsidTr="00C15066">
        <w:trPr>
          <w:jc w:val="center"/>
        </w:trPr>
        <w:tc>
          <w:tcPr>
            <w:tcW w:w="1971" w:type="dxa"/>
            <w:tcBorders>
              <w:top w:val="single" w:sz="4" w:space="0" w:color="auto"/>
              <w:left w:val="single" w:sz="6" w:space="0" w:color="000000"/>
              <w:bottom w:val="single" w:sz="6" w:space="0" w:color="000000"/>
              <w:right w:val="single" w:sz="6" w:space="0" w:color="000000"/>
            </w:tcBorders>
          </w:tcPr>
          <w:p w14:paraId="23418B10" w14:textId="77777777" w:rsidR="00E114A5" w:rsidRPr="000B71E3" w:rsidRDefault="00E114A5" w:rsidP="00C15066">
            <w:pPr>
              <w:pStyle w:val="TAL"/>
            </w:pPr>
            <w:r>
              <w:t>As</w:t>
            </w: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2480B61D" w14:textId="77777777" w:rsidR="00E114A5" w:rsidRPr="000B71E3" w:rsidRDefault="00E114A5" w:rsidP="00C15066">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8D72D14" w14:textId="77777777" w:rsidR="00E114A5" w:rsidRPr="000B71E3" w:rsidRDefault="00E114A5" w:rsidP="00C15066">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1E96175" w14:textId="77777777" w:rsidR="00E114A5" w:rsidRPr="000B71E3" w:rsidRDefault="00E114A5" w:rsidP="00C15066">
            <w:pPr>
              <w:pStyle w:val="TAL"/>
            </w:pPr>
            <w:r w:rsidRPr="000B71E3">
              <w:rPr>
                <w:rFonts w:cs="Arial"/>
                <w:szCs w:val="18"/>
              </w:rPr>
              <w:t>Includes Deregistration Reason</w:t>
            </w:r>
            <w:r>
              <w:rPr>
                <w:rFonts w:cs="Arial"/>
                <w:szCs w:val="18"/>
              </w:rPr>
              <w:t xml:space="preserve"> and identity to be deregistered</w:t>
            </w:r>
          </w:p>
        </w:tc>
      </w:tr>
    </w:tbl>
    <w:p w14:paraId="16E81DEC" w14:textId="77777777" w:rsidR="00E114A5" w:rsidRPr="000B71E3" w:rsidRDefault="00E114A5" w:rsidP="00E114A5"/>
    <w:p w14:paraId="61D09809" w14:textId="2949F9EF" w:rsidR="00E114A5" w:rsidRPr="000B71E3" w:rsidRDefault="00E114A5" w:rsidP="00E114A5">
      <w:pPr>
        <w:pStyle w:val="TH"/>
      </w:pPr>
      <w:r w:rsidRPr="000B71E3">
        <w:t>Table 6.</w:t>
      </w:r>
      <w:r>
        <w:t>1</w:t>
      </w:r>
      <w:r w:rsidRPr="000B71E3">
        <w:t>.5.</w:t>
      </w:r>
      <w:r>
        <w:t>3</w:t>
      </w:r>
      <w:r w:rsidRPr="000B71E3">
        <w:t>-3: Data structures supported by the POST Response Body</w:t>
      </w:r>
    </w:p>
    <w:tbl>
      <w:tblPr>
        <w:tblW w:w="485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9"/>
        <w:gridCol w:w="408"/>
        <w:gridCol w:w="1090"/>
        <w:gridCol w:w="1090"/>
        <w:gridCol w:w="5083"/>
      </w:tblGrid>
      <w:tr w:rsidR="00E114A5" w:rsidRPr="000B71E3" w14:paraId="5C69BAFF" w14:textId="77777777" w:rsidTr="00C15066">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1A657F0B" w14:textId="77777777" w:rsidR="00E114A5" w:rsidRPr="000B71E3" w:rsidRDefault="00E114A5" w:rsidP="00C15066">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42C78071" w14:textId="77777777" w:rsidR="00E114A5" w:rsidRPr="000B71E3" w:rsidRDefault="00E114A5" w:rsidP="00C15066">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9758C5" w14:textId="77777777" w:rsidR="00E114A5" w:rsidRPr="000B71E3" w:rsidRDefault="00E114A5" w:rsidP="00C15066">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B358916" w14:textId="77777777" w:rsidR="00E114A5" w:rsidRPr="000B71E3" w:rsidRDefault="00E114A5" w:rsidP="00C15066">
            <w:pPr>
              <w:pStyle w:val="TAH"/>
            </w:pPr>
            <w:r w:rsidRPr="000B71E3">
              <w:t>Response</w:t>
            </w:r>
          </w:p>
          <w:p w14:paraId="6FD8CCDB" w14:textId="77777777" w:rsidR="00E114A5" w:rsidRPr="000B71E3" w:rsidRDefault="00E114A5" w:rsidP="00C15066">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B37F2C7" w14:textId="77777777" w:rsidR="00E114A5" w:rsidRPr="000B71E3" w:rsidRDefault="00E114A5" w:rsidP="00C15066">
            <w:pPr>
              <w:pStyle w:val="TAH"/>
            </w:pPr>
            <w:r w:rsidRPr="000B71E3">
              <w:t>Description</w:t>
            </w:r>
          </w:p>
        </w:tc>
      </w:tr>
      <w:tr w:rsidR="00E114A5" w:rsidRPr="000B71E3" w14:paraId="56564A5B" w14:textId="77777777" w:rsidTr="00C15066">
        <w:trPr>
          <w:jc w:val="center"/>
        </w:trPr>
        <w:tc>
          <w:tcPr>
            <w:tcW w:w="898" w:type="pct"/>
            <w:tcBorders>
              <w:top w:val="single" w:sz="4" w:space="0" w:color="auto"/>
              <w:left w:val="single" w:sz="6" w:space="0" w:color="000000"/>
              <w:bottom w:val="single" w:sz="6" w:space="0" w:color="000000"/>
              <w:right w:val="single" w:sz="6" w:space="0" w:color="000000"/>
            </w:tcBorders>
          </w:tcPr>
          <w:p w14:paraId="5F37A878" w14:textId="77777777" w:rsidR="00E114A5" w:rsidRPr="000B71E3" w:rsidRDefault="00E114A5" w:rsidP="00C15066">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7546E9A5" w14:textId="77777777" w:rsidR="00E114A5" w:rsidRPr="000B71E3" w:rsidRDefault="00E114A5" w:rsidP="00C15066">
            <w:pPr>
              <w:pStyle w:val="TAC"/>
            </w:pPr>
          </w:p>
        </w:tc>
        <w:tc>
          <w:tcPr>
            <w:tcW w:w="583" w:type="pct"/>
            <w:tcBorders>
              <w:top w:val="single" w:sz="4" w:space="0" w:color="auto"/>
              <w:left w:val="single" w:sz="6" w:space="0" w:color="000000"/>
              <w:bottom w:val="single" w:sz="6" w:space="0" w:color="000000"/>
              <w:right w:val="single" w:sz="6" w:space="0" w:color="000000"/>
            </w:tcBorders>
          </w:tcPr>
          <w:p w14:paraId="3C7E47EB" w14:textId="77777777" w:rsidR="00E114A5" w:rsidRPr="000B71E3" w:rsidRDefault="00E114A5" w:rsidP="00C15066">
            <w:pPr>
              <w:pStyle w:val="TAL"/>
            </w:pPr>
          </w:p>
        </w:tc>
        <w:tc>
          <w:tcPr>
            <w:tcW w:w="583" w:type="pct"/>
            <w:tcBorders>
              <w:top w:val="single" w:sz="4" w:space="0" w:color="auto"/>
              <w:left w:val="single" w:sz="6" w:space="0" w:color="000000"/>
              <w:bottom w:val="single" w:sz="6" w:space="0" w:color="000000"/>
              <w:right w:val="single" w:sz="6" w:space="0" w:color="000000"/>
            </w:tcBorders>
          </w:tcPr>
          <w:p w14:paraId="5399C847" w14:textId="77777777" w:rsidR="00E114A5" w:rsidRPr="000B71E3" w:rsidRDefault="00E114A5" w:rsidP="00C15066">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4DA537B0" w14:textId="77777777" w:rsidR="00E114A5" w:rsidRPr="000B71E3" w:rsidRDefault="00E114A5" w:rsidP="00C15066">
            <w:pPr>
              <w:pStyle w:val="TAL"/>
            </w:pPr>
            <w:r w:rsidRPr="000B71E3">
              <w:t>Upon success, an empty response body shall be returned.</w:t>
            </w:r>
          </w:p>
        </w:tc>
      </w:tr>
      <w:tr w:rsidR="00E114A5" w:rsidRPr="000B71E3" w14:paraId="1BDB0C2A" w14:textId="77777777" w:rsidTr="00C15066">
        <w:trPr>
          <w:jc w:val="center"/>
        </w:trPr>
        <w:tc>
          <w:tcPr>
            <w:tcW w:w="898" w:type="pct"/>
            <w:tcBorders>
              <w:top w:val="single" w:sz="4" w:space="0" w:color="auto"/>
              <w:left w:val="single" w:sz="6" w:space="0" w:color="000000"/>
              <w:bottom w:val="single" w:sz="6" w:space="0" w:color="000000"/>
              <w:right w:val="single" w:sz="6" w:space="0" w:color="000000"/>
            </w:tcBorders>
          </w:tcPr>
          <w:p w14:paraId="476F62B8" w14:textId="77777777" w:rsidR="00E114A5" w:rsidRPr="000B71E3" w:rsidRDefault="00E114A5" w:rsidP="00C15066">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172B08A2" w14:textId="77777777" w:rsidR="00E114A5" w:rsidRPr="000B71E3" w:rsidRDefault="00E114A5" w:rsidP="00C15066">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8F6F5E2" w14:textId="77777777" w:rsidR="00E114A5" w:rsidRPr="000B71E3" w:rsidRDefault="00E114A5" w:rsidP="00C1506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43C06E" w14:textId="77777777" w:rsidR="00E114A5" w:rsidRPr="000B71E3" w:rsidRDefault="00E114A5" w:rsidP="00C1506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733A3A4A" w14:textId="77777777" w:rsidR="00E114A5" w:rsidRPr="000B71E3" w:rsidRDefault="00E114A5" w:rsidP="00C15066">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E114A5" w:rsidRPr="000B71E3" w14:paraId="092C326D" w14:textId="77777777" w:rsidTr="00C15066">
        <w:trPr>
          <w:jc w:val="center"/>
        </w:trPr>
        <w:tc>
          <w:tcPr>
            <w:tcW w:w="898" w:type="pct"/>
            <w:tcBorders>
              <w:top w:val="single" w:sz="4" w:space="0" w:color="auto"/>
              <w:left w:val="single" w:sz="6" w:space="0" w:color="000000"/>
              <w:bottom w:val="single" w:sz="6" w:space="0" w:color="000000"/>
              <w:right w:val="single" w:sz="6" w:space="0" w:color="000000"/>
            </w:tcBorders>
          </w:tcPr>
          <w:p w14:paraId="3D6E74A9" w14:textId="77777777" w:rsidR="00E114A5" w:rsidRPr="000B71E3" w:rsidRDefault="00E114A5" w:rsidP="00C15066">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517E4339" w14:textId="77777777" w:rsidR="00E114A5" w:rsidRPr="000B71E3" w:rsidRDefault="00E114A5" w:rsidP="00C15066">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3E5B4A6" w14:textId="77777777" w:rsidR="00E114A5" w:rsidRPr="000B71E3" w:rsidRDefault="00E114A5" w:rsidP="00C1506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50476E" w14:textId="77777777" w:rsidR="00E114A5" w:rsidRPr="000B71E3" w:rsidRDefault="00E114A5" w:rsidP="00C1506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8D11C00" w14:textId="77777777" w:rsidR="00E114A5" w:rsidRPr="000B71E3" w:rsidRDefault="00E114A5" w:rsidP="00C1506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bl>
    <w:p w14:paraId="7F972DFA" w14:textId="77777777" w:rsidR="00E114A5" w:rsidRDefault="00E114A5" w:rsidP="00E114A5">
      <w:pPr>
        <w:rPr>
          <w:rFonts w:eastAsia="SimSun"/>
        </w:rPr>
      </w:pPr>
    </w:p>
    <w:p w14:paraId="65CBBA5E" w14:textId="6FF3F2A5" w:rsidR="00E114A5" w:rsidRDefault="00E114A5" w:rsidP="00E114A5">
      <w:pPr>
        <w:pStyle w:val="TH"/>
      </w:pPr>
      <w:r w:rsidRPr="00D67AB2">
        <w:t xml:space="preserve">Table </w:t>
      </w:r>
      <w:r w:rsidRPr="000B71E3">
        <w:t>6.</w:t>
      </w:r>
      <w:r>
        <w:t>1</w:t>
      </w:r>
      <w:r w:rsidRPr="000B71E3">
        <w:t>.5.</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D67AB2" w14:paraId="2F3CD202" w14:textId="77777777" w:rsidTr="00C1506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B98D60" w14:textId="77777777" w:rsidR="00E114A5" w:rsidRPr="00D67AB2" w:rsidRDefault="00E114A5" w:rsidP="00C1506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7184ED" w14:textId="77777777" w:rsidR="00E114A5" w:rsidRPr="00D67AB2" w:rsidRDefault="00E114A5" w:rsidP="00C1506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0544E6" w14:textId="77777777" w:rsidR="00E114A5" w:rsidRPr="00D67AB2" w:rsidRDefault="00E114A5" w:rsidP="00C1506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310C5C" w14:textId="77777777" w:rsidR="00E114A5" w:rsidRPr="00D67AB2" w:rsidRDefault="00E114A5" w:rsidP="00C1506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B41957" w14:textId="77777777" w:rsidR="00E114A5" w:rsidRPr="00D67AB2" w:rsidRDefault="00E114A5" w:rsidP="00C15066">
            <w:pPr>
              <w:pStyle w:val="TAH"/>
            </w:pPr>
            <w:r w:rsidRPr="00D67AB2">
              <w:t>Description</w:t>
            </w:r>
          </w:p>
        </w:tc>
      </w:tr>
      <w:tr w:rsidR="00E114A5" w:rsidRPr="00D67AB2" w14:paraId="1948DC25" w14:textId="77777777" w:rsidTr="00C15066">
        <w:trPr>
          <w:jc w:val="center"/>
        </w:trPr>
        <w:tc>
          <w:tcPr>
            <w:tcW w:w="825" w:type="pct"/>
            <w:tcBorders>
              <w:top w:val="single" w:sz="4" w:space="0" w:color="auto"/>
              <w:left w:val="single" w:sz="6" w:space="0" w:color="000000"/>
              <w:bottom w:val="single" w:sz="4" w:space="0" w:color="auto"/>
              <w:right w:val="single" w:sz="6" w:space="0" w:color="000000"/>
            </w:tcBorders>
          </w:tcPr>
          <w:p w14:paraId="4B51616E" w14:textId="77777777" w:rsidR="00E114A5" w:rsidRPr="00D67AB2" w:rsidRDefault="00E114A5" w:rsidP="00C1506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13967A" w14:textId="77777777" w:rsidR="00E114A5" w:rsidRPr="00D67AB2" w:rsidRDefault="00E114A5" w:rsidP="00C1506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806DCE" w14:textId="77777777" w:rsidR="00E114A5" w:rsidRPr="00D67AB2" w:rsidRDefault="00E114A5" w:rsidP="00C1506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8016D79" w14:textId="77777777" w:rsidR="00E114A5" w:rsidRPr="00D67AB2" w:rsidRDefault="00E114A5" w:rsidP="00C1506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D19B8B" w14:textId="77777777" w:rsidR="00E114A5" w:rsidRPr="00D67AB2" w:rsidRDefault="00E114A5" w:rsidP="00C15066">
            <w:pPr>
              <w:pStyle w:val="TAL"/>
            </w:pPr>
            <w:r w:rsidRPr="00D70312">
              <w:t xml:space="preserve">An alternative URI </w:t>
            </w:r>
            <w:r>
              <w:t xml:space="preserve">of the </w:t>
            </w:r>
            <w:r>
              <w:rPr>
                <w:lang w:eastAsia="zh-CN"/>
              </w:rPr>
              <w:t>notification endpoint of the subscribing NF Service Consumer.</w:t>
            </w:r>
          </w:p>
        </w:tc>
      </w:tr>
      <w:tr w:rsidR="00E114A5" w:rsidRPr="00D67AB2" w14:paraId="08D86AFC" w14:textId="77777777" w:rsidTr="00C15066">
        <w:trPr>
          <w:jc w:val="center"/>
        </w:trPr>
        <w:tc>
          <w:tcPr>
            <w:tcW w:w="825" w:type="pct"/>
            <w:tcBorders>
              <w:top w:val="single" w:sz="4" w:space="0" w:color="auto"/>
              <w:left w:val="single" w:sz="6" w:space="0" w:color="000000"/>
              <w:bottom w:val="single" w:sz="6" w:space="0" w:color="000000"/>
              <w:right w:val="single" w:sz="6" w:space="0" w:color="000000"/>
            </w:tcBorders>
          </w:tcPr>
          <w:p w14:paraId="1B323735" w14:textId="77777777" w:rsidR="00E114A5" w:rsidRDefault="00E114A5" w:rsidP="00C1506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07CB5D5" w14:textId="77777777" w:rsidR="00E114A5" w:rsidRDefault="00E114A5" w:rsidP="00C1506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589473" w14:textId="77777777" w:rsidR="00E114A5" w:rsidRDefault="00E114A5" w:rsidP="00C1506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40B86" w14:textId="77777777" w:rsidR="00E114A5" w:rsidRPr="00D67AB2" w:rsidRDefault="00E114A5" w:rsidP="00C1506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7ABE04" w14:textId="77777777" w:rsidR="00E114A5" w:rsidRPr="00D70312" w:rsidRDefault="00E114A5" w:rsidP="00C15066">
            <w:pPr>
              <w:pStyle w:val="TAL"/>
            </w:pPr>
            <w:r w:rsidRPr="00525507">
              <w:t>Identifier of the target NF (service) instance ID towards which the request is redirected</w:t>
            </w:r>
            <w:r>
              <w:t>.</w:t>
            </w:r>
          </w:p>
        </w:tc>
      </w:tr>
    </w:tbl>
    <w:p w14:paraId="718CFC9E" w14:textId="77777777" w:rsidR="00E114A5" w:rsidRDefault="00E114A5" w:rsidP="00E114A5"/>
    <w:p w14:paraId="48C426A5" w14:textId="02E35116" w:rsidR="00E114A5" w:rsidRDefault="00E114A5" w:rsidP="00E114A5">
      <w:pPr>
        <w:pStyle w:val="TH"/>
      </w:pPr>
      <w:r w:rsidRPr="00D67AB2">
        <w:t xml:space="preserve">Table </w:t>
      </w:r>
      <w:r w:rsidRPr="000B71E3">
        <w:t>6.</w:t>
      </w:r>
      <w:r>
        <w:t>1</w:t>
      </w:r>
      <w:r w:rsidRPr="000B71E3">
        <w:t>.5.</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D67AB2" w14:paraId="48166705" w14:textId="77777777" w:rsidTr="00C1506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0B5B7D" w14:textId="77777777" w:rsidR="00E114A5" w:rsidRPr="00D67AB2" w:rsidRDefault="00E114A5" w:rsidP="00C1506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C19231" w14:textId="77777777" w:rsidR="00E114A5" w:rsidRPr="00D67AB2" w:rsidRDefault="00E114A5" w:rsidP="00C1506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123C17" w14:textId="77777777" w:rsidR="00E114A5" w:rsidRPr="00D67AB2" w:rsidRDefault="00E114A5" w:rsidP="00C1506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81379" w14:textId="77777777" w:rsidR="00E114A5" w:rsidRPr="00D67AB2" w:rsidRDefault="00E114A5" w:rsidP="00C1506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2FEFFC" w14:textId="77777777" w:rsidR="00E114A5" w:rsidRPr="00D67AB2" w:rsidRDefault="00E114A5" w:rsidP="00C15066">
            <w:pPr>
              <w:pStyle w:val="TAH"/>
            </w:pPr>
            <w:r w:rsidRPr="00D67AB2">
              <w:t>Description</w:t>
            </w:r>
          </w:p>
        </w:tc>
      </w:tr>
      <w:tr w:rsidR="00E114A5" w:rsidRPr="00D67AB2" w14:paraId="0DEAE85F" w14:textId="77777777" w:rsidTr="00C15066">
        <w:trPr>
          <w:jc w:val="center"/>
        </w:trPr>
        <w:tc>
          <w:tcPr>
            <w:tcW w:w="825" w:type="pct"/>
            <w:tcBorders>
              <w:top w:val="single" w:sz="4" w:space="0" w:color="auto"/>
              <w:left w:val="single" w:sz="6" w:space="0" w:color="000000"/>
              <w:bottom w:val="single" w:sz="4" w:space="0" w:color="auto"/>
              <w:right w:val="single" w:sz="6" w:space="0" w:color="000000"/>
            </w:tcBorders>
          </w:tcPr>
          <w:p w14:paraId="1E7B07CE" w14:textId="77777777" w:rsidR="00E114A5" w:rsidRPr="00D67AB2" w:rsidRDefault="00E114A5" w:rsidP="00C1506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72D45" w14:textId="77777777" w:rsidR="00E114A5" w:rsidRPr="00D67AB2" w:rsidRDefault="00E114A5" w:rsidP="00C1506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FC09C2F" w14:textId="77777777" w:rsidR="00E114A5" w:rsidRPr="00D67AB2" w:rsidRDefault="00E114A5" w:rsidP="00C1506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B34BB79" w14:textId="77777777" w:rsidR="00E114A5" w:rsidRPr="00D67AB2" w:rsidRDefault="00E114A5" w:rsidP="00C1506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8E94C" w14:textId="77777777" w:rsidR="00E114A5" w:rsidRPr="00D67AB2" w:rsidRDefault="00E114A5" w:rsidP="00C15066">
            <w:pPr>
              <w:pStyle w:val="TAL"/>
            </w:pPr>
            <w:r w:rsidRPr="00D70312">
              <w:t xml:space="preserve">An alternative URI </w:t>
            </w:r>
            <w:r>
              <w:t xml:space="preserve">of the </w:t>
            </w:r>
            <w:r>
              <w:rPr>
                <w:lang w:eastAsia="zh-CN"/>
              </w:rPr>
              <w:t>notification endpoint of the subscribing NF Service Consumer.</w:t>
            </w:r>
          </w:p>
        </w:tc>
      </w:tr>
      <w:tr w:rsidR="00E114A5" w:rsidRPr="00D67AB2" w14:paraId="24E6E1AE" w14:textId="77777777" w:rsidTr="00C15066">
        <w:trPr>
          <w:jc w:val="center"/>
        </w:trPr>
        <w:tc>
          <w:tcPr>
            <w:tcW w:w="825" w:type="pct"/>
            <w:tcBorders>
              <w:top w:val="single" w:sz="4" w:space="0" w:color="auto"/>
              <w:left w:val="single" w:sz="6" w:space="0" w:color="000000"/>
              <w:bottom w:val="single" w:sz="6" w:space="0" w:color="000000"/>
              <w:right w:val="single" w:sz="6" w:space="0" w:color="000000"/>
            </w:tcBorders>
          </w:tcPr>
          <w:p w14:paraId="07E13D3C" w14:textId="77777777" w:rsidR="00E114A5" w:rsidRDefault="00E114A5" w:rsidP="00C1506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6F6ED87" w14:textId="77777777" w:rsidR="00E114A5" w:rsidRDefault="00E114A5" w:rsidP="00C1506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033FDE" w14:textId="77777777" w:rsidR="00E114A5" w:rsidRDefault="00E114A5" w:rsidP="00C1506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5E9BC" w14:textId="77777777" w:rsidR="00E114A5" w:rsidRPr="00D67AB2" w:rsidRDefault="00E114A5" w:rsidP="00C1506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D4B314" w14:textId="77777777" w:rsidR="00E114A5" w:rsidRPr="00D70312" w:rsidRDefault="00E114A5" w:rsidP="00C15066">
            <w:pPr>
              <w:pStyle w:val="TAL"/>
            </w:pPr>
            <w:r w:rsidRPr="00525507">
              <w:t>Identifier of the target NF (service) instance ID towards which the request is redirected</w:t>
            </w:r>
            <w:r>
              <w:t>.</w:t>
            </w:r>
          </w:p>
        </w:tc>
      </w:tr>
    </w:tbl>
    <w:p w14:paraId="486C9AC4" w14:textId="77777777" w:rsidR="00E114A5" w:rsidRDefault="00E114A5" w:rsidP="00E114A5"/>
    <w:p w14:paraId="5FEF5CF2" w14:textId="72A7318A" w:rsidR="008D1C7E" w:rsidRDefault="008D1C7E" w:rsidP="008D1C7E">
      <w:pPr>
        <w:pStyle w:val="Heading4"/>
      </w:pPr>
      <w:bookmarkStart w:id="1474" w:name="_Toc215000551"/>
      <w:r>
        <w:t>6.1.5.4</w:t>
      </w:r>
      <w:r>
        <w:tab/>
        <w:t>IMS AS Reassignment</w:t>
      </w:r>
      <w:bookmarkStart w:id="1475" w:name="_Toc11338680"/>
      <w:bookmarkStart w:id="1476" w:name="_Toc27585360"/>
      <w:bookmarkStart w:id="1477" w:name="_Toc36457356"/>
      <w:bookmarkStart w:id="1478" w:name="_Toc45028268"/>
      <w:bookmarkStart w:id="1479" w:name="_Toc45029103"/>
      <w:bookmarkStart w:id="1480" w:name="_Toc67681865"/>
      <w:bookmarkStart w:id="1481" w:name="_Toc200618794"/>
      <w:r>
        <w:t xml:space="preserve"> Notification</w:t>
      </w:r>
      <w:bookmarkEnd w:id="1474"/>
      <w:bookmarkEnd w:id="1475"/>
      <w:bookmarkEnd w:id="1476"/>
      <w:bookmarkEnd w:id="1477"/>
      <w:bookmarkEnd w:id="1478"/>
      <w:bookmarkEnd w:id="1479"/>
      <w:bookmarkEnd w:id="1480"/>
      <w:bookmarkEnd w:id="1481"/>
    </w:p>
    <w:p w14:paraId="7CCDA938" w14:textId="77777777" w:rsidR="008D1C7E" w:rsidRDefault="008D1C7E" w:rsidP="008D1C7E">
      <w:r>
        <w:t>The POST method shall be used for IMS AS Reassignment Notifications and the URI shall be as provided during the registration procedure.</w:t>
      </w:r>
    </w:p>
    <w:p w14:paraId="78E1CC77" w14:textId="77777777" w:rsidR="008D1C7E" w:rsidRDefault="008D1C7E" w:rsidP="008D1C7E">
      <w:r>
        <w:t>Resource URI: {</w:t>
      </w:r>
      <w:r>
        <w:rPr>
          <w:lang w:val="en-US"/>
        </w:rPr>
        <w:t>asReassignmentCallbackUri</w:t>
      </w:r>
      <w:r>
        <w:t>}</w:t>
      </w:r>
    </w:p>
    <w:p w14:paraId="096DECA4" w14:textId="6F302A9B" w:rsidR="008D1C7E" w:rsidRDefault="008D1C7E" w:rsidP="008D1C7E">
      <w:r>
        <w:t>Support of URI query parameters is specified in table 6.1.5.4-1.</w:t>
      </w:r>
    </w:p>
    <w:p w14:paraId="591C0959" w14:textId="34A9E75C" w:rsidR="008D1C7E" w:rsidRDefault="008D1C7E" w:rsidP="008D1C7E">
      <w:pPr>
        <w:pStyle w:val="TH"/>
        <w:rPr>
          <w:rFonts w:cs="Arial"/>
        </w:rPr>
      </w:pPr>
      <w:r>
        <w:t>Table 6.1.5.4-1: URI query parameters supported by the POST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431FC196" w14:textId="77777777" w:rsidTr="000D2CE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39F76E5" w14:textId="77777777" w:rsidR="008D1C7E" w:rsidRDefault="008D1C7E" w:rsidP="000D2CE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7A107AF" w14:textId="77777777" w:rsidR="008D1C7E" w:rsidRDefault="008D1C7E" w:rsidP="000D2CE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7B08BE8" w14:textId="77777777" w:rsidR="008D1C7E" w:rsidRDefault="008D1C7E" w:rsidP="000D2CE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AF41A20" w14:textId="77777777" w:rsidR="008D1C7E" w:rsidRDefault="008D1C7E" w:rsidP="000D2CE0">
            <w:pPr>
              <w:pStyle w:val="TAH"/>
            </w:pPr>
            <w: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9B051B" w14:textId="77777777" w:rsidR="008D1C7E" w:rsidRDefault="008D1C7E" w:rsidP="000D2CE0">
            <w:pPr>
              <w:pStyle w:val="TAH"/>
            </w:pPr>
            <w:r>
              <w:t>Description</w:t>
            </w:r>
          </w:p>
        </w:tc>
      </w:tr>
      <w:tr w:rsidR="008D1C7E" w14:paraId="5C665501"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4527D19" w14:textId="77777777" w:rsidR="008D1C7E" w:rsidRDefault="008D1C7E" w:rsidP="000D2CE0">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5B95E73F" w14:textId="77777777" w:rsidR="008D1C7E" w:rsidRDefault="008D1C7E" w:rsidP="000D2CE0">
            <w:pPr>
              <w:pStyle w:val="TAL"/>
            </w:pPr>
          </w:p>
        </w:tc>
        <w:tc>
          <w:tcPr>
            <w:tcW w:w="217" w:type="pct"/>
            <w:tcBorders>
              <w:top w:val="single" w:sz="4" w:space="0" w:color="auto"/>
              <w:left w:val="single" w:sz="6" w:space="0" w:color="000000"/>
              <w:bottom w:val="single" w:sz="6" w:space="0" w:color="000000"/>
              <w:right w:val="single" w:sz="6" w:space="0" w:color="000000"/>
            </w:tcBorders>
          </w:tcPr>
          <w:p w14:paraId="20D53A73" w14:textId="77777777" w:rsidR="008D1C7E" w:rsidRDefault="008D1C7E" w:rsidP="000D2CE0">
            <w:pPr>
              <w:pStyle w:val="TAC"/>
            </w:pPr>
          </w:p>
        </w:tc>
        <w:tc>
          <w:tcPr>
            <w:tcW w:w="581" w:type="pct"/>
            <w:tcBorders>
              <w:top w:val="single" w:sz="4" w:space="0" w:color="auto"/>
              <w:left w:val="single" w:sz="6" w:space="0" w:color="000000"/>
              <w:bottom w:val="single" w:sz="6" w:space="0" w:color="000000"/>
              <w:right w:val="single" w:sz="6" w:space="0" w:color="000000"/>
            </w:tcBorders>
          </w:tcPr>
          <w:p w14:paraId="2F300A19" w14:textId="77777777" w:rsidR="008D1C7E" w:rsidRDefault="008D1C7E" w:rsidP="000D2CE0">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1001D06" w14:textId="77777777" w:rsidR="008D1C7E" w:rsidRDefault="008D1C7E" w:rsidP="000D2CE0">
            <w:pPr>
              <w:pStyle w:val="TAL"/>
            </w:pPr>
          </w:p>
        </w:tc>
      </w:tr>
    </w:tbl>
    <w:p w14:paraId="5CD801CB" w14:textId="77777777" w:rsidR="008D1C7E" w:rsidRDefault="008D1C7E" w:rsidP="008D1C7E"/>
    <w:p w14:paraId="65C9C14E" w14:textId="411C3A40" w:rsidR="008D1C7E" w:rsidRDefault="008D1C7E" w:rsidP="008D1C7E">
      <w:r>
        <w:t>Support of request data structures is specified in table 6.1.5.4-2 and of response data structures and response codes is specified in table 6.1.5.4-3.</w:t>
      </w:r>
    </w:p>
    <w:p w14:paraId="0809B125" w14:textId="6FBD719C" w:rsidR="008D1C7E" w:rsidRDefault="008D1C7E" w:rsidP="008D1C7E">
      <w:pPr>
        <w:pStyle w:val="TH"/>
      </w:pPr>
      <w:r>
        <w:t>Table 6.1.5.4-2: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8D1C7E" w14:paraId="6C545C00" w14:textId="77777777" w:rsidTr="000D2CE0">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6DD89D1" w14:textId="77777777" w:rsidR="008D1C7E" w:rsidRDefault="008D1C7E" w:rsidP="000D2CE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FD0BAA" w14:textId="77777777" w:rsidR="008D1C7E" w:rsidRDefault="008D1C7E" w:rsidP="000D2CE0">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B55299" w14:textId="77777777" w:rsidR="008D1C7E" w:rsidRDefault="008D1C7E" w:rsidP="000D2CE0">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2E8941" w14:textId="77777777" w:rsidR="008D1C7E" w:rsidRDefault="008D1C7E" w:rsidP="000D2CE0">
            <w:pPr>
              <w:pStyle w:val="TAH"/>
            </w:pPr>
            <w:r>
              <w:t>Description</w:t>
            </w:r>
          </w:p>
        </w:tc>
      </w:tr>
      <w:tr w:rsidR="008D1C7E" w14:paraId="22139500" w14:textId="77777777" w:rsidTr="000D2CE0">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5A6096" w14:textId="4AB77F57" w:rsidR="008D1C7E" w:rsidRDefault="008D1C7E" w:rsidP="000D2CE0">
            <w:pPr>
              <w:pStyle w:val="TAL"/>
            </w:pPr>
            <w:r>
              <w:t>AsReassignmentnData</w:t>
            </w:r>
          </w:p>
        </w:tc>
        <w:tc>
          <w:tcPr>
            <w:tcW w:w="425" w:type="dxa"/>
            <w:tcBorders>
              <w:top w:val="single" w:sz="4" w:space="0" w:color="auto"/>
              <w:left w:val="single" w:sz="6" w:space="0" w:color="000000"/>
              <w:bottom w:val="single" w:sz="6" w:space="0" w:color="000000"/>
              <w:right w:val="single" w:sz="6" w:space="0" w:color="000000"/>
            </w:tcBorders>
            <w:hideMark/>
          </w:tcPr>
          <w:p w14:paraId="55384C9B" w14:textId="77777777" w:rsidR="008D1C7E" w:rsidRDefault="008D1C7E" w:rsidP="000D2CE0">
            <w:pPr>
              <w:pStyle w:val="TAC"/>
            </w:pPr>
            <w:r>
              <w:t>M</w:t>
            </w:r>
          </w:p>
        </w:tc>
        <w:tc>
          <w:tcPr>
            <w:tcW w:w="1276" w:type="dxa"/>
            <w:tcBorders>
              <w:top w:val="single" w:sz="4" w:space="0" w:color="auto"/>
              <w:left w:val="single" w:sz="6" w:space="0" w:color="000000"/>
              <w:bottom w:val="single" w:sz="6" w:space="0" w:color="000000"/>
              <w:right w:val="single" w:sz="6" w:space="0" w:color="000000"/>
            </w:tcBorders>
            <w:hideMark/>
          </w:tcPr>
          <w:p w14:paraId="6BDFC8B9" w14:textId="77777777" w:rsidR="008D1C7E" w:rsidRDefault="008D1C7E" w:rsidP="000D2CE0">
            <w:pPr>
              <w:pStyle w:val="TAL"/>
            </w:pPr>
            <w:r>
              <w:t>1</w:t>
            </w:r>
          </w:p>
        </w:tc>
        <w:tc>
          <w:tcPr>
            <w:tcW w:w="6447" w:type="dxa"/>
            <w:tcBorders>
              <w:top w:val="single" w:sz="4" w:space="0" w:color="auto"/>
              <w:left w:val="single" w:sz="6" w:space="0" w:color="000000"/>
              <w:bottom w:val="single" w:sz="6" w:space="0" w:color="000000"/>
              <w:right w:val="single" w:sz="6" w:space="0" w:color="000000"/>
            </w:tcBorders>
            <w:hideMark/>
          </w:tcPr>
          <w:p w14:paraId="03244910" w14:textId="77777777" w:rsidR="008D1C7E" w:rsidRDefault="008D1C7E" w:rsidP="000D2CE0">
            <w:pPr>
              <w:pStyle w:val="TAL"/>
            </w:pPr>
            <w:r>
              <w:t>Contains the NF instance Id of the new IMS AS assigned.</w:t>
            </w:r>
          </w:p>
        </w:tc>
      </w:tr>
    </w:tbl>
    <w:p w14:paraId="6447DE97" w14:textId="77777777" w:rsidR="008D1C7E" w:rsidRDefault="008D1C7E" w:rsidP="008D1C7E"/>
    <w:p w14:paraId="3433438A" w14:textId="1672DDED" w:rsidR="008D1C7E" w:rsidRDefault="008D1C7E" w:rsidP="008D1C7E">
      <w:pPr>
        <w:pStyle w:val="TH"/>
      </w:pPr>
      <w:r>
        <w:t>Table 6.1.5.4-3: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18"/>
        <w:gridCol w:w="1226"/>
        <w:gridCol w:w="1100"/>
        <w:gridCol w:w="5174"/>
      </w:tblGrid>
      <w:tr w:rsidR="008D1C7E" w14:paraId="1BB4C320" w14:textId="77777777" w:rsidTr="000D2CE0">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2DB2C233" w14:textId="77777777" w:rsidR="008D1C7E" w:rsidRDefault="008D1C7E" w:rsidP="000D2CE0">
            <w:pPr>
              <w:pStyle w:val="TAH"/>
            </w:pPr>
            <w:r>
              <w:t>Data type</w:t>
            </w:r>
          </w:p>
        </w:tc>
        <w:tc>
          <w:tcPr>
            <w:tcW w:w="219" w:type="pct"/>
            <w:tcBorders>
              <w:top w:val="single" w:sz="4" w:space="0" w:color="auto"/>
              <w:left w:val="single" w:sz="4" w:space="0" w:color="auto"/>
              <w:bottom w:val="single" w:sz="4" w:space="0" w:color="auto"/>
              <w:right w:val="single" w:sz="4" w:space="0" w:color="auto"/>
            </w:tcBorders>
            <w:shd w:val="clear" w:color="auto" w:fill="C0C0C0"/>
            <w:hideMark/>
          </w:tcPr>
          <w:p w14:paraId="3DD0F9CA" w14:textId="77777777" w:rsidR="008D1C7E" w:rsidRDefault="008D1C7E" w:rsidP="000D2CE0">
            <w:pPr>
              <w:pStyle w:val="TAH"/>
            </w:pPr>
            <w:r>
              <w:t>P</w:t>
            </w:r>
          </w:p>
        </w:tc>
        <w:tc>
          <w:tcPr>
            <w:tcW w:w="643" w:type="pct"/>
            <w:tcBorders>
              <w:top w:val="single" w:sz="4" w:space="0" w:color="auto"/>
              <w:left w:val="single" w:sz="4" w:space="0" w:color="auto"/>
              <w:bottom w:val="single" w:sz="4" w:space="0" w:color="auto"/>
              <w:right w:val="single" w:sz="4" w:space="0" w:color="auto"/>
            </w:tcBorders>
            <w:shd w:val="clear" w:color="auto" w:fill="C0C0C0"/>
            <w:hideMark/>
          </w:tcPr>
          <w:p w14:paraId="150B9D5E" w14:textId="77777777" w:rsidR="008D1C7E" w:rsidRDefault="008D1C7E" w:rsidP="000D2CE0">
            <w:pPr>
              <w:pStyle w:val="TAH"/>
            </w:pPr>
            <w:r>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79A0D099" w14:textId="77777777" w:rsidR="008D1C7E" w:rsidRDefault="008D1C7E" w:rsidP="000D2CE0">
            <w:pPr>
              <w:pStyle w:val="TAH"/>
            </w:pPr>
            <w:r>
              <w:t>Response</w:t>
            </w:r>
          </w:p>
          <w:p w14:paraId="296F794A" w14:textId="77777777" w:rsidR="008D1C7E" w:rsidRDefault="008D1C7E" w:rsidP="000D2CE0">
            <w:pPr>
              <w:pStyle w:val="TAH"/>
            </w:pPr>
            <w:r>
              <w:t>Codes</w:t>
            </w:r>
          </w:p>
        </w:tc>
        <w:tc>
          <w:tcPr>
            <w:tcW w:w="2712" w:type="pct"/>
            <w:tcBorders>
              <w:top w:val="single" w:sz="4" w:space="0" w:color="auto"/>
              <w:left w:val="single" w:sz="4" w:space="0" w:color="auto"/>
              <w:bottom w:val="single" w:sz="4" w:space="0" w:color="auto"/>
              <w:right w:val="single" w:sz="4" w:space="0" w:color="auto"/>
            </w:tcBorders>
            <w:shd w:val="clear" w:color="auto" w:fill="C0C0C0"/>
            <w:hideMark/>
          </w:tcPr>
          <w:p w14:paraId="348CE187" w14:textId="77777777" w:rsidR="008D1C7E" w:rsidRDefault="008D1C7E" w:rsidP="000D2CE0">
            <w:pPr>
              <w:pStyle w:val="TAH"/>
            </w:pPr>
            <w:r>
              <w:t>Description</w:t>
            </w:r>
          </w:p>
        </w:tc>
      </w:tr>
      <w:tr w:rsidR="008D1C7E" w14:paraId="1E8A9229"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hideMark/>
          </w:tcPr>
          <w:p w14:paraId="00AE5641" w14:textId="77777777" w:rsidR="008D1C7E" w:rsidRDefault="008D1C7E" w:rsidP="000D2CE0">
            <w:pPr>
              <w:pStyle w:val="TAL"/>
            </w:pPr>
            <w:r>
              <w:t>n/a</w:t>
            </w:r>
          </w:p>
        </w:tc>
        <w:tc>
          <w:tcPr>
            <w:tcW w:w="219" w:type="pct"/>
            <w:tcBorders>
              <w:top w:val="single" w:sz="4" w:space="0" w:color="auto"/>
              <w:left w:val="single" w:sz="6" w:space="0" w:color="000000"/>
              <w:bottom w:val="single" w:sz="6" w:space="0" w:color="000000"/>
              <w:right w:val="single" w:sz="6" w:space="0" w:color="000000"/>
            </w:tcBorders>
          </w:tcPr>
          <w:p w14:paraId="3B2FB4DC" w14:textId="77777777" w:rsidR="008D1C7E" w:rsidRDefault="008D1C7E" w:rsidP="000D2CE0">
            <w:pPr>
              <w:pStyle w:val="TAC"/>
            </w:pPr>
          </w:p>
        </w:tc>
        <w:tc>
          <w:tcPr>
            <w:tcW w:w="643" w:type="pct"/>
            <w:tcBorders>
              <w:top w:val="single" w:sz="4" w:space="0" w:color="auto"/>
              <w:left w:val="single" w:sz="6" w:space="0" w:color="000000"/>
              <w:bottom w:val="single" w:sz="6" w:space="0" w:color="000000"/>
              <w:right w:val="single" w:sz="6" w:space="0" w:color="000000"/>
            </w:tcBorders>
          </w:tcPr>
          <w:p w14:paraId="303A2D12" w14:textId="77777777" w:rsidR="008D1C7E" w:rsidRDefault="008D1C7E" w:rsidP="000D2CE0">
            <w:pPr>
              <w:pStyle w:val="TAL"/>
            </w:pPr>
          </w:p>
        </w:tc>
        <w:tc>
          <w:tcPr>
            <w:tcW w:w="577" w:type="pct"/>
            <w:tcBorders>
              <w:top w:val="single" w:sz="4" w:space="0" w:color="auto"/>
              <w:left w:val="single" w:sz="6" w:space="0" w:color="000000"/>
              <w:bottom w:val="single" w:sz="6" w:space="0" w:color="000000"/>
              <w:right w:val="single" w:sz="6" w:space="0" w:color="000000"/>
            </w:tcBorders>
            <w:hideMark/>
          </w:tcPr>
          <w:p w14:paraId="42DFE5FA" w14:textId="77777777" w:rsidR="008D1C7E" w:rsidRDefault="008D1C7E" w:rsidP="000D2CE0">
            <w:pPr>
              <w:pStyle w:val="TAL"/>
            </w:pPr>
            <w:r>
              <w:t>204 No Content</w:t>
            </w:r>
          </w:p>
        </w:tc>
        <w:tc>
          <w:tcPr>
            <w:tcW w:w="2712" w:type="pct"/>
            <w:tcBorders>
              <w:top w:val="single" w:sz="4" w:space="0" w:color="auto"/>
              <w:left w:val="single" w:sz="6" w:space="0" w:color="000000"/>
              <w:bottom w:val="single" w:sz="6" w:space="0" w:color="000000"/>
              <w:right w:val="single" w:sz="6" w:space="0" w:color="000000"/>
            </w:tcBorders>
            <w:hideMark/>
          </w:tcPr>
          <w:p w14:paraId="22868AE1" w14:textId="77777777" w:rsidR="008D1C7E" w:rsidRDefault="008D1C7E" w:rsidP="000D2CE0">
            <w:pPr>
              <w:pStyle w:val="TAL"/>
            </w:pPr>
            <w:r>
              <w:t>Upon success, an empty response body shall be returned.</w:t>
            </w:r>
          </w:p>
        </w:tc>
      </w:tr>
      <w:tr w:rsidR="008D1C7E" w14:paraId="0393C08B"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hideMark/>
          </w:tcPr>
          <w:p w14:paraId="4516001E" w14:textId="77777777" w:rsidR="008D1C7E" w:rsidRDefault="008D1C7E" w:rsidP="000D2CE0">
            <w:pPr>
              <w:pStyle w:val="TAL"/>
            </w:pPr>
            <w:r>
              <w:rPr>
                <w:lang w:eastAsia="zh-CN"/>
              </w:rPr>
              <w:t>RedirectResponse</w:t>
            </w:r>
          </w:p>
        </w:tc>
        <w:tc>
          <w:tcPr>
            <w:tcW w:w="219" w:type="pct"/>
            <w:tcBorders>
              <w:top w:val="single" w:sz="4" w:space="0" w:color="auto"/>
              <w:left w:val="single" w:sz="6" w:space="0" w:color="000000"/>
              <w:bottom w:val="single" w:sz="6" w:space="0" w:color="000000"/>
              <w:right w:val="single" w:sz="6" w:space="0" w:color="000000"/>
            </w:tcBorders>
            <w:hideMark/>
          </w:tcPr>
          <w:p w14:paraId="780F54D7" w14:textId="77777777" w:rsidR="008D1C7E" w:rsidRDefault="008D1C7E" w:rsidP="000D2CE0">
            <w:pPr>
              <w:pStyle w:val="TAC"/>
            </w:pPr>
            <w:r>
              <w:t>O</w:t>
            </w:r>
          </w:p>
        </w:tc>
        <w:tc>
          <w:tcPr>
            <w:tcW w:w="643" w:type="pct"/>
            <w:tcBorders>
              <w:top w:val="single" w:sz="4" w:space="0" w:color="auto"/>
              <w:left w:val="single" w:sz="6" w:space="0" w:color="000000"/>
              <w:bottom w:val="single" w:sz="6" w:space="0" w:color="000000"/>
              <w:right w:val="single" w:sz="6" w:space="0" w:color="000000"/>
            </w:tcBorders>
            <w:hideMark/>
          </w:tcPr>
          <w:p w14:paraId="7F36A30E" w14:textId="77777777" w:rsidR="008D1C7E" w:rsidRDefault="008D1C7E" w:rsidP="000D2CE0">
            <w:pPr>
              <w:pStyle w:val="TAL"/>
            </w:pPr>
            <w:r>
              <w:t>0..1</w:t>
            </w:r>
          </w:p>
        </w:tc>
        <w:tc>
          <w:tcPr>
            <w:tcW w:w="577" w:type="pct"/>
            <w:tcBorders>
              <w:top w:val="single" w:sz="4" w:space="0" w:color="auto"/>
              <w:left w:val="single" w:sz="6" w:space="0" w:color="000000"/>
              <w:bottom w:val="single" w:sz="6" w:space="0" w:color="000000"/>
              <w:right w:val="single" w:sz="6" w:space="0" w:color="000000"/>
            </w:tcBorders>
            <w:hideMark/>
          </w:tcPr>
          <w:p w14:paraId="6E1A401A" w14:textId="77777777" w:rsidR="008D1C7E" w:rsidRDefault="008D1C7E" w:rsidP="000D2CE0">
            <w:pPr>
              <w:pStyle w:val="TAL"/>
            </w:pPr>
            <w:r>
              <w:t>307 Temporary Redirect</w:t>
            </w:r>
          </w:p>
        </w:tc>
        <w:tc>
          <w:tcPr>
            <w:tcW w:w="2712" w:type="pct"/>
            <w:tcBorders>
              <w:top w:val="single" w:sz="4" w:space="0" w:color="auto"/>
              <w:left w:val="single" w:sz="6" w:space="0" w:color="000000"/>
              <w:bottom w:val="single" w:sz="6" w:space="0" w:color="000000"/>
              <w:right w:val="single" w:sz="6" w:space="0" w:color="000000"/>
            </w:tcBorders>
            <w:hideMark/>
          </w:tcPr>
          <w:p w14:paraId="001A1491" w14:textId="77777777" w:rsidR="008D1C7E" w:rsidRDefault="008D1C7E" w:rsidP="000D2CE0">
            <w:pPr>
              <w:pStyle w:val="TAL"/>
            </w:pPr>
            <w:r>
              <w:t xml:space="preserve">Temporary redirection. </w:t>
            </w:r>
          </w:p>
        </w:tc>
      </w:tr>
      <w:tr w:rsidR="008D1C7E" w14:paraId="38ACBD02"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hideMark/>
          </w:tcPr>
          <w:p w14:paraId="564E3B02" w14:textId="77777777" w:rsidR="008D1C7E" w:rsidRDefault="008D1C7E" w:rsidP="000D2CE0">
            <w:pPr>
              <w:pStyle w:val="TAL"/>
            </w:pPr>
            <w:r>
              <w:rPr>
                <w:lang w:eastAsia="zh-CN"/>
              </w:rPr>
              <w:t>RedirectResponse</w:t>
            </w:r>
          </w:p>
        </w:tc>
        <w:tc>
          <w:tcPr>
            <w:tcW w:w="219" w:type="pct"/>
            <w:tcBorders>
              <w:top w:val="single" w:sz="4" w:space="0" w:color="auto"/>
              <w:left w:val="single" w:sz="6" w:space="0" w:color="000000"/>
              <w:bottom w:val="single" w:sz="6" w:space="0" w:color="000000"/>
              <w:right w:val="single" w:sz="6" w:space="0" w:color="000000"/>
            </w:tcBorders>
            <w:hideMark/>
          </w:tcPr>
          <w:p w14:paraId="123AB1E1" w14:textId="77777777" w:rsidR="008D1C7E" w:rsidRDefault="008D1C7E" w:rsidP="000D2CE0">
            <w:pPr>
              <w:pStyle w:val="TAC"/>
            </w:pPr>
            <w:r>
              <w:t>O</w:t>
            </w:r>
          </w:p>
        </w:tc>
        <w:tc>
          <w:tcPr>
            <w:tcW w:w="643" w:type="pct"/>
            <w:tcBorders>
              <w:top w:val="single" w:sz="4" w:space="0" w:color="auto"/>
              <w:left w:val="single" w:sz="6" w:space="0" w:color="000000"/>
              <w:bottom w:val="single" w:sz="6" w:space="0" w:color="000000"/>
              <w:right w:val="single" w:sz="6" w:space="0" w:color="000000"/>
            </w:tcBorders>
            <w:hideMark/>
          </w:tcPr>
          <w:p w14:paraId="70C6B284" w14:textId="77777777" w:rsidR="008D1C7E" w:rsidRDefault="008D1C7E" w:rsidP="000D2CE0">
            <w:pPr>
              <w:pStyle w:val="TAL"/>
            </w:pPr>
            <w:r>
              <w:t>0..1</w:t>
            </w:r>
          </w:p>
        </w:tc>
        <w:tc>
          <w:tcPr>
            <w:tcW w:w="577" w:type="pct"/>
            <w:tcBorders>
              <w:top w:val="single" w:sz="4" w:space="0" w:color="auto"/>
              <w:left w:val="single" w:sz="6" w:space="0" w:color="000000"/>
              <w:bottom w:val="single" w:sz="6" w:space="0" w:color="000000"/>
              <w:right w:val="single" w:sz="6" w:space="0" w:color="000000"/>
            </w:tcBorders>
            <w:hideMark/>
          </w:tcPr>
          <w:p w14:paraId="11BB717C" w14:textId="77777777" w:rsidR="008D1C7E" w:rsidRDefault="008D1C7E" w:rsidP="000D2CE0">
            <w:pPr>
              <w:pStyle w:val="TAL"/>
            </w:pPr>
            <w:r>
              <w:t>308 Permanent Redirect</w:t>
            </w:r>
          </w:p>
        </w:tc>
        <w:tc>
          <w:tcPr>
            <w:tcW w:w="2712" w:type="pct"/>
            <w:tcBorders>
              <w:top w:val="single" w:sz="4" w:space="0" w:color="auto"/>
              <w:left w:val="single" w:sz="6" w:space="0" w:color="000000"/>
              <w:bottom w:val="single" w:sz="6" w:space="0" w:color="000000"/>
              <w:right w:val="single" w:sz="6" w:space="0" w:color="000000"/>
            </w:tcBorders>
            <w:hideMark/>
          </w:tcPr>
          <w:p w14:paraId="5EFD5B84" w14:textId="77777777" w:rsidR="008D1C7E" w:rsidRDefault="008D1C7E" w:rsidP="000D2CE0">
            <w:pPr>
              <w:pStyle w:val="TAL"/>
            </w:pPr>
            <w:r>
              <w:t xml:space="preserve">Permanent redirection. </w:t>
            </w:r>
          </w:p>
        </w:tc>
      </w:tr>
      <w:tr w:rsidR="008D1C7E" w14:paraId="7E246D85"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tcPr>
          <w:p w14:paraId="55DBB856" w14:textId="77777777" w:rsidR="008D1C7E" w:rsidRDefault="008D1C7E" w:rsidP="000D2CE0">
            <w:pPr>
              <w:pStyle w:val="TAL"/>
            </w:pPr>
            <w:r>
              <w:t>ProblemDetails</w:t>
            </w:r>
          </w:p>
        </w:tc>
        <w:tc>
          <w:tcPr>
            <w:tcW w:w="219" w:type="pct"/>
            <w:tcBorders>
              <w:top w:val="single" w:sz="4" w:space="0" w:color="auto"/>
              <w:left w:val="single" w:sz="6" w:space="0" w:color="000000"/>
              <w:bottom w:val="single" w:sz="6" w:space="0" w:color="000000"/>
              <w:right w:val="single" w:sz="6" w:space="0" w:color="000000"/>
            </w:tcBorders>
          </w:tcPr>
          <w:p w14:paraId="693BA770" w14:textId="77777777" w:rsidR="008D1C7E" w:rsidRDefault="008D1C7E" w:rsidP="000D2CE0">
            <w:pPr>
              <w:pStyle w:val="TAC"/>
            </w:pPr>
            <w:r>
              <w:t>O</w:t>
            </w:r>
          </w:p>
        </w:tc>
        <w:tc>
          <w:tcPr>
            <w:tcW w:w="643" w:type="pct"/>
            <w:tcBorders>
              <w:top w:val="single" w:sz="4" w:space="0" w:color="auto"/>
              <w:left w:val="single" w:sz="6" w:space="0" w:color="000000"/>
              <w:bottom w:val="single" w:sz="6" w:space="0" w:color="000000"/>
              <w:right w:val="single" w:sz="6" w:space="0" w:color="000000"/>
            </w:tcBorders>
          </w:tcPr>
          <w:p w14:paraId="3093589E" w14:textId="77777777" w:rsidR="008D1C7E" w:rsidRDefault="008D1C7E" w:rsidP="000D2CE0">
            <w:pPr>
              <w:pStyle w:val="TAL"/>
            </w:pPr>
            <w:r>
              <w:t>0..1</w:t>
            </w:r>
          </w:p>
        </w:tc>
        <w:tc>
          <w:tcPr>
            <w:tcW w:w="577" w:type="pct"/>
            <w:tcBorders>
              <w:top w:val="single" w:sz="4" w:space="0" w:color="auto"/>
              <w:left w:val="single" w:sz="6" w:space="0" w:color="000000"/>
              <w:bottom w:val="single" w:sz="6" w:space="0" w:color="000000"/>
              <w:right w:val="single" w:sz="6" w:space="0" w:color="000000"/>
            </w:tcBorders>
          </w:tcPr>
          <w:p w14:paraId="1FBB7294" w14:textId="77777777" w:rsidR="008D1C7E" w:rsidRDefault="008D1C7E" w:rsidP="000D2CE0">
            <w:pPr>
              <w:pStyle w:val="TAL"/>
            </w:pPr>
            <w:r>
              <w:t>404 Not Found</w:t>
            </w:r>
          </w:p>
        </w:tc>
        <w:tc>
          <w:tcPr>
            <w:tcW w:w="2712" w:type="pct"/>
            <w:tcBorders>
              <w:top w:val="single" w:sz="4" w:space="0" w:color="auto"/>
              <w:left w:val="single" w:sz="6" w:space="0" w:color="000000"/>
              <w:bottom w:val="single" w:sz="6" w:space="0" w:color="000000"/>
              <w:right w:val="single" w:sz="6" w:space="0" w:color="000000"/>
            </w:tcBorders>
          </w:tcPr>
          <w:p w14:paraId="75274EAF" w14:textId="77777777" w:rsidR="008D1C7E" w:rsidRDefault="008D1C7E" w:rsidP="000D2CE0">
            <w:pPr>
              <w:pStyle w:val="TAL"/>
            </w:pPr>
            <w:r>
              <w:t>The "cause" attribute may be used to indicate one of the following application errors:</w:t>
            </w:r>
          </w:p>
          <w:p w14:paraId="00029540" w14:textId="77777777" w:rsidR="008D1C7E" w:rsidRDefault="008D1C7E" w:rsidP="000D2CE0">
            <w:pPr>
              <w:pStyle w:val="TAL"/>
            </w:pPr>
            <w:r>
              <w:t>- CONTEXT_NOT_FOUND</w:t>
            </w:r>
          </w:p>
        </w:tc>
      </w:tr>
      <w:tr w:rsidR="008D1C7E" w14:paraId="1C556F3A" w14:textId="77777777" w:rsidTr="000D2CE0">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568A8D24" w14:textId="77777777" w:rsidR="008D1C7E" w:rsidRDefault="008D1C7E" w:rsidP="000D2CE0">
            <w:pPr>
              <w:pStyle w:val="TAN"/>
            </w:pPr>
            <w:r>
              <w:t>NOTE:</w:t>
            </w:r>
            <w:r>
              <w:tab/>
              <w:t>In addition common data structures as listed in table 5.2.7.1-1 of 3GPP TS 29.500 [4] are supported.</w:t>
            </w:r>
          </w:p>
        </w:tc>
      </w:tr>
    </w:tbl>
    <w:p w14:paraId="1498D30C" w14:textId="77777777" w:rsidR="008D1C7E" w:rsidRDefault="008D1C7E" w:rsidP="008D1C7E"/>
    <w:p w14:paraId="45E53812" w14:textId="245F20A4" w:rsidR="008D1C7E" w:rsidRDefault="008D1C7E" w:rsidP="008D1C7E">
      <w:pPr>
        <w:pStyle w:val="TH"/>
      </w:pPr>
      <w:r>
        <w:t>Table 6.1.5.4-4: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789456AA" w14:textId="77777777" w:rsidTr="000D2CE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5A4D3AC" w14:textId="77777777" w:rsidR="008D1C7E" w:rsidRDefault="008D1C7E" w:rsidP="000D2CE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F592BC1" w14:textId="77777777" w:rsidR="008D1C7E" w:rsidRDefault="008D1C7E" w:rsidP="000D2CE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AF03C6B" w14:textId="77777777" w:rsidR="008D1C7E" w:rsidRDefault="008D1C7E" w:rsidP="000D2CE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D4A9C47" w14:textId="77777777" w:rsidR="008D1C7E" w:rsidRDefault="008D1C7E" w:rsidP="000D2CE0">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25A2D9B" w14:textId="77777777" w:rsidR="008D1C7E" w:rsidRDefault="008D1C7E" w:rsidP="000D2CE0">
            <w:pPr>
              <w:pStyle w:val="TAH"/>
            </w:pPr>
            <w:r>
              <w:t>Description</w:t>
            </w:r>
          </w:p>
        </w:tc>
      </w:tr>
      <w:tr w:rsidR="008D1C7E" w14:paraId="5BFB618F"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DCDC346" w14:textId="77777777" w:rsidR="008D1C7E" w:rsidRDefault="008D1C7E" w:rsidP="000D2CE0">
            <w:pPr>
              <w:pStyle w:val="TAL"/>
            </w:pPr>
            <w:r>
              <w:t>Location</w:t>
            </w:r>
          </w:p>
        </w:tc>
        <w:tc>
          <w:tcPr>
            <w:tcW w:w="732" w:type="pct"/>
            <w:tcBorders>
              <w:top w:val="single" w:sz="4" w:space="0" w:color="auto"/>
              <w:left w:val="single" w:sz="6" w:space="0" w:color="000000"/>
              <w:bottom w:val="single" w:sz="6" w:space="0" w:color="000000"/>
              <w:right w:val="single" w:sz="6" w:space="0" w:color="000000"/>
            </w:tcBorders>
            <w:hideMark/>
          </w:tcPr>
          <w:p w14:paraId="09C936AA"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0742D055" w14:textId="77777777" w:rsidR="008D1C7E" w:rsidRDefault="008D1C7E" w:rsidP="000D2CE0">
            <w:pPr>
              <w:pStyle w:val="TAC"/>
            </w:pPr>
            <w:r>
              <w:t>M</w:t>
            </w:r>
          </w:p>
        </w:tc>
        <w:tc>
          <w:tcPr>
            <w:tcW w:w="581" w:type="pct"/>
            <w:tcBorders>
              <w:top w:val="single" w:sz="4" w:space="0" w:color="auto"/>
              <w:left w:val="single" w:sz="6" w:space="0" w:color="000000"/>
              <w:bottom w:val="single" w:sz="6" w:space="0" w:color="000000"/>
              <w:right w:val="single" w:sz="6" w:space="0" w:color="000000"/>
            </w:tcBorders>
            <w:hideMark/>
          </w:tcPr>
          <w:p w14:paraId="293F05AD" w14:textId="77777777" w:rsidR="008D1C7E" w:rsidRDefault="008D1C7E" w:rsidP="000D2CE0">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71C98B8C" w14:textId="77777777" w:rsidR="008D1C7E" w:rsidRDefault="008D1C7E" w:rsidP="000D2CE0">
            <w:pPr>
              <w:pStyle w:val="TAL"/>
            </w:pPr>
            <w:r>
              <w:t>Contains the Callback URI of the target NF Service Consumer to which the request is redirected. For the case, when a request is redirected to the same target resource via a different SCP, see clause 6.10.9.1 in 3GPP TS 29.500 [4].</w:t>
            </w:r>
          </w:p>
        </w:tc>
      </w:tr>
      <w:tr w:rsidR="008D1C7E" w14:paraId="6D5D814C"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5DA93C6" w14:textId="77777777" w:rsidR="008D1C7E" w:rsidRDefault="008D1C7E" w:rsidP="000D2CE0">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3D63F131"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3E28AB9C" w14:textId="77777777" w:rsidR="008D1C7E" w:rsidRDefault="008D1C7E" w:rsidP="000D2CE0">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94C4C19" w14:textId="77777777" w:rsidR="008D1C7E" w:rsidRDefault="008D1C7E" w:rsidP="000D2CE0">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F103F69" w14:textId="77777777" w:rsidR="008D1C7E" w:rsidRDefault="008D1C7E" w:rsidP="000D2CE0">
            <w:pPr>
              <w:pStyle w:val="TAL"/>
            </w:pPr>
            <w:r>
              <w:t>Identifier of the target NF (service) instance ID towards which the request is redirected</w:t>
            </w:r>
          </w:p>
        </w:tc>
      </w:tr>
    </w:tbl>
    <w:p w14:paraId="37363EDD" w14:textId="77777777" w:rsidR="008D1C7E" w:rsidRDefault="008D1C7E" w:rsidP="008D1C7E"/>
    <w:p w14:paraId="371680AC" w14:textId="76D79A18" w:rsidR="008D1C7E" w:rsidRDefault="008D1C7E" w:rsidP="008D1C7E">
      <w:pPr>
        <w:pStyle w:val="TH"/>
      </w:pPr>
      <w:r>
        <w:t>Table 6.1.5.4-5: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362D2ED3" w14:textId="77777777" w:rsidTr="000D2CE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5531EE6" w14:textId="77777777" w:rsidR="008D1C7E" w:rsidRDefault="008D1C7E" w:rsidP="000D2CE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0D54449" w14:textId="77777777" w:rsidR="008D1C7E" w:rsidRDefault="008D1C7E" w:rsidP="000D2CE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0A95931" w14:textId="77777777" w:rsidR="008D1C7E" w:rsidRDefault="008D1C7E" w:rsidP="000D2CE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5BCFA13D" w14:textId="77777777" w:rsidR="008D1C7E" w:rsidRDefault="008D1C7E" w:rsidP="000D2CE0">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698557" w14:textId="77777777" w:rsidR="008D1C7E" w:rsidRDefault="008D1C7E" w:rsidP="000D2CE0">
            <w:pPr>
              <w:pStyle w:val="TAH"/>
            </w:pPr>
            <w:r>
              <w:t>Description</w:t>
            </w:r>
          </w:p>
        </w:tc>
      </w:tr>
      <w:tr w:rsidR="008D1C7E" w14:paraId="3F981C33"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E6A34C8" w14:textId="77777777" w:rsidR="008D1C7E" w:rsidRDefault="008D1C7E" w:rsidP="000D2CE0">
            <w:pPr>
              <w:pStyle w:val="TAL"/>
            </w:pPr>
            <w:r>
              <w:t>Location</w:t>
            </w:r>
          </w:p>
        </w:tc>
        <w:tc>
          <w:tcPr>
            <w:tcW w:w="732" w:type="pct"/>
            <w:tcBorders>
              <w:top w:val="single" w:sz="4" w:space="0" w:color="auto"/>
              <w:left w:val="single" w:sz="6" w:space="0" w:color="000000"/>
              <w:bottom w:val="single" w:sz="6" w:space="0" w:color="000000"/>
              <w:right w:val="single" w:sz="6" w:space="0" w:color="000000"/>
            </w:tcBorders>
            <w:hideMark/>
          </w:tcPr>
          <w:p w14:paraId="4B77DE95"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0A2D2C5" w14:textId="77777777" w:rsidR="008D1C7E" w:rsidRDefault="008D1C7E" w:rsidP="000D2CE0">
            <w:pPr>
              <w:pStyle w:val="TAC"/>
            </w:pPr>
            <w:r>
              <w:t>M</w:t>
            </w:r>
          </w:p>
        </w:tc>
        <w:tc>
          <w:tcPr>
            <w:tcW w:w="581" w:type="pct"/>
            <w:tcBorders>
              <w:top w:val="single" w:sz="4" w:space="0" w:color="auto"/>
              <w:left w:val="single" w:sz="6" w:space="0" w:color="000000"/>
              <w:bottom w:val="single" w:sz="6" w:space="0" w:color="000000"/>
              <w:right w:val="single" w:sz="6" w:space="0" w:color="000000"/>
            </w:tcBorders>
            <w:hideMark/>
          </w:tcPr>
          <w:p w14:paraId="117CA4D7" w14:textId="77777777" w:rsidR="008D1C7E" w:rsidRDefault="008D1C7E" w:rsidP="000D2CE0">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75CC7457" w14:textId="77777777" w:rsidR="008D1C7E" w:rsidRDefault="008D1C7E" w:rsidP="000D2CE0">
            <w:pPr>
              <w:pStyle w:val="TAL"/>
            </w:pPr>
            <w:r>
              <w:t>Contains the Callback URI of the target NF Service Consumer to which the request is redirected. For the case, when a request is redirected to the same target resource via a different SCP, see clause 6.10.9.1 in 3GPP TS 29.500 [4].</w:t>
            </w:r>
          </w:p>
        </w:tc>
      </w:tr>
      <w:tr w:rsidR="008D1C7E" w14:paraId="4B664D2A"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97EAE43" w14:textId="77777777" w:rsidR="008D1C7E" w:rsidRDefault="008D1C7E" w:rsidP="000D2CE0">
            <w:pPr>
              <w:pStyle w:val="TAL"/>
            </w:pPr>
            <w:bookmarkStart w:id="1482" w:name="_Toc207643073"/>
            <w: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1BF02319"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667F38FE" w14:textId="77777777" w:rsidR="008D1C7E" w:rsidRDefault="008D1C7E" w:rsidP="000D2CE0">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9BA49FB" w14:textId="77777777" w:rsidR="008D1C7E" w:rsidRDefault="008D1C7E" w:rsidP="000D2CE0">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AB4F6A1" w14:textId="77777777" w:rsidR="008D1C7E" w:rsidRDefault="008D1C7E" w:rsidP="000D2CE0">
            <w:pPr>
              <w:pStyle w:val="TAL"/>
            </w:pPr>
            <w:r>
              <w:t>Identifier of the target NF (service) instance ID towards which the request is redirected</w:t>
            </w:r>
          </w:p>
        </w:tc>
      </w:tr>
      <w:bookmarkEnd w:id="1482"/>
    </w:tbl>
    <w:p w14:paraId="2EAB1375" w14:textId="77777777" w:rsidR="008D1C7E" w:rsidRDefault="008D1C7E" w:rsidP="008D1C7E"/>
    <w:p w14:paraId="09E2CAB2" w14:textId="77777777" w:rsidR="00FC4C9C" w:rsidRPr="00F91D2F" w:rsidRDefault="00FC4C9C" w:rsidP="001901CD">
      <w:pPr>
        <w:pStyle w:val="Heading3"/>
      </w:pPr>
      <w:bookmarkStart w:id="1483" w:name="_Toc215000552"/>
      <w:r w:rsidRPr="00F91D2F">
        <w:t>6.1.6</w:t>
      </w:r>
      <w:r w:rsidRPr="00F91D2F">
        <w:tab/>
        <w:t>Data Model</w:t>
      </w:r>
      <w:bookmarkEnd w:id="1464"/>
      <w:bookmarkEnd w:id="1465"/>
      <w:bookmarkEnd w:id="1466"/>
      <w:bookmarkEnd w:id="1467"/>
      <w:bookmarkEnd w:id="1468"/>
      <w:bookmarkEnd w:id="1469"/>
      <w:bookmarkEnd w:id="1470"/>
      <w:bookmarkEnd w:id="1471"/>
      <w:bookmarkEnd w:id="1472"/>
      <w:bookmarkEnd w:id="1473"/>
      <w:bookmarkEnd w:id="1483"/>
    </w:p>
    <w:p w14:paraId="5C86D6D2" w14:textId="77777777" w:rsidR="00FC4C9C" w:rsidRPr="00F91D2F" w:rsidRDefault="00FC4C9C" w:rsidP="001901CD">
      <w:pPr>
        <w:pStyle w:val="Heading4"/>
      </w:pPr>
      <w:bookmarkStart w:id="1484" w:name="_Toc21948918"/>
      <w:bookmarkStart w:id="1485" w:name="_Toc24978792"/>
      <w:bookmarkStart w:id="1486" w:name="_Toc34346563"/>
      <w:bookmarkStart w:id="1487" w:name="_Toc34740640"/>
      <w:bookmarkStart w:id="1488" w:name="_Toc34747999"/>
      <w:bookmarkStart w:id="1489" w:name="_Toc34748375"/>
      <w:bookmarkStart w:id="1490" w:name="_Toc34749365"/>
      <w:bookmarkStart w:id="1491" w:name="_Toc49689827"/>
      <w:bookmarkStart w:id="1492" w:name="_Toc56336912"/>
      <w:bookmarkStart w:id="1493" w:name="_Toc73443728"/>
      <w:bookmarkStart w:id="1494" w:name="_Toc215000553"/>
      <w:r w:rsidRPr="00F91D2F">
        <w:t>6.1.6.1</w:t>
      </w:r>
      <w:r w:rsidRPr="00F91D2F">
        <w:tab/>
        <w:t>General</w:t>
      </w:r>
      <w:bookmarkEnd w:id="1484"/>
      <w:bookmarkEnd w:id="1485"/>
      <w:bookmarkEnd w:id="1486"/>
      <w:bookmarkEnd w:id="1487"/>
      <w:bookmarkEnd w:id="1488"/>
      <w:bookmarkEnd w:id="1489"/>
      <w:bookmarkEnd w:id="1490"/>
      <w:bookmarkEnd w:id="1491"/>
      <w:bookmarkEnd w:id="1492"/>
      <w:bookmarkEnd w:id="1493"/>
      <w:bookmarkEnd w:id="1494"/>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r w:rsidR="00484FDA" w:rsidRPr="00F91D2F" w14:paraId="71698A85"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0182231" w14:textId="4A9E70A2" w:rsidR="00484FDA" w:rsidRDefault="00484FDA" w:rsidP="00484FDA">
            <w:pPr>
              <w:pStyle w:val="TAL"/>
              <w:rPr>
                <w:lang w:val="en-US"/>
              </w:rPr>
            </w:pPr>
            <w:r>
              <w:rPr>
                <w:rFonts w:hint="eastAsia"/>
                <w:lang w:val="en-US" w:eastAsia="zh-CN"/>
              </w:rPr>
              <w:t>Ims</w:t>
            </w:r>
            <w:r>
              <w:rPr>
                <w:lang w:val="en-US"/>
              </w:rPr>
              <w:t>asRegistration</w:t>
            </w:r>
          </w:p>
        </w:tc>
        <w:tc>
          <w:tcPr>
            <w:tcW w:w="1381" w:type="dxa"/>
            <w:tcBorders>
              <w:top w:val="single" w:sz="4" w:space="0" w:color="auto"/>
              <w:left w:val="single" w:sz="4" w:space="0" w:color="auto"/>
              <w:bottom w:val="single" w:sz="4" w:space="0" w:color="auto"/>
              <w:right w:val="single" w:sz="4" w:space="0" w:color="auto"/>
            </w:tcBorders>
          </w:tcPr>
          <w:p w14:paraId="48E49F1F" w14:textId="04576D8E" w:rsidR="00484FDA" w:rsidRDefault="00484FDA" w:rsidP="00484FDA">
            <w:pPr>
              <w:pStyle w:val="TAL"/>
            </w:pPr>
            <w:r>
              <w:rPr>
                <w:rFonts w:hint="eastAsia"/>
                <w:lang w:eastAsia="zh-CN"/>
              </w:rPr>
              <w:t>6</w:t>
            </w:r>
            <w:r>
              <w:rPr>
                <w:lang w:eastAsia="zh-CN"/>
              </w:rPr>
              <w:t>.1.6.2.16</w:t>
            </w:r>
          </w:p>
        </w:tc>
        <w:tc>
          <w:tcPr>
            <w:tcW w:w="3989" w:type="dxa"/>
            <w:tcBorders>
              <w:top w:val="single" w:sz="4" w:space="0" w:color="auto"/>
              <w:left w:val="single" w:sz="4" w:space="0" w:color="auto"/>
              <w:bottom w:val="single" w:sz="4" w:space="0" w:color="auto"/>
              <w:right w:val="single" w:sz="4" w:space="0" w:color="auto"/>
            </w:tcBorders>
          </w:tcPr>
          <w:p w14:paraId="05B942A1" w14:textId="177FFEBD" w:rsidR="00484FDA" w:rsidRDefault="00484FDA" w:rsidP="00484FDA">
            <w:pPr>
              <w:pStyle w:val="TAL"/>
              <w:rPr>
                <w:rFonts w:cs="Arial"/>
                <w:szCs w:val="18"/>
              </w:rPr>
            </w:pPr>
            <w:r>
              <w:rPr>
                <w:rFonts w:cs="Arial" w:hint="eastAsia"/>
                <w:szCs w:val="18"/>
                <w:lang w:eastAsia="zh-CN"/>
              </w:rPr>
              <w:t>R</w:t>
            </w:r>
            <w:r>
              <w:rPr>
                <w:rFonts w:cs="Arial"/>
                <w:szCs w:val="18"/>
                <w:lang w:eastAsia="zh-CN"/>
              </w:rPr>
              <w:t>egistration information of the IMS AS for the registered UE.</w:t>
            </w:r>
          </w:p>
        </w:tc>
        <w:tc>
          <w:tcPr>
            <w:tcW w:w="1446" w:type="dxa"/>
            <w:tcBorders>
              <w:top w:val="single" w:sz="4" w:space="0" w:color="auto"/>
              <w:left w:val="single" w:sz="4" w:space="0" w:color="auto"/>
              <w:bottom w:val="single" w:sz="4" w:space="0" w:color="auto"/>
              <w:right w:val="single" w:sz="4" w:space="0" w:color="auto"/>
            </w:tcBorders>
          </w:tcPr>
          <w:p w14:paraId="2F3DD037" w14:textId="77777777" w:rsidR="00484FDA" w:rsidRPr="00F91D2F" w:rsidRDefault="00484FDA" w:rsidP="00484FDA">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0967345A"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484FDA" w:rsidRPr="00F91D2F" w14:paraId="0E99D6B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260901A" w14:textId="27649021" w:rsidR="00484FDA" w:rsidRDefault="00484FDA" w:rsidP="00484FDA">
            <w:pPr>
              <w:pStyle w:val="TAL"/>
            </w:pPr>
            <w:r w:rsidRPr="00867FDE">
              <w:t>NfInstanceId</w:t>
            </w:r>
          </w:p>
        </w:tc>
        <w:tc>
          <w:tcPr>
            <w:tcW w:w="1973" w:type="dxa"/>
            <w:tcBorders>
              <w:top w:val="single" w:sz="4" w:space="0" w:color="auto"/>
              <w:left w:val="single" w:sz="4" w:space="0" w:color="auto"/>
              <w:bottom w:val="single" w:sz="4" w:space="0" w:color="auto"/>
              <w:right w:val="single" w:sz="4" w:space="0" w:color="auto"/>
            </w:tcBorders>
          </w:tcPr>
          <w:p w14:paraId="7D8525C2" w14:textId="57FA1010" w:rsidR="00484FDA" w:rsidRPr="0071294D" w:rsidRDefault="00484FDA" w:rsidP="00484FDA">
            <w:pPr>
              <w:pStyle w:val="TAL"/>
            </w:pPr>
            <w:r>
              <w:t>3GPP TS 2</w:t>
            </w:r>
            <w:r w:rsidRPr="006A7EE2">
              <w:t>9.571</w:t>
            </w:r>
            <w:r>
              <w:t> [16</w:t>
            </w:r>
            <w:r w:rsidRPr="006A7EE2">
              <w:t>]</w:t>
            </w:r>
          </w:p>
        </w:tc>
        <w:tc>
          <w:tcPr>
            <w:tcW w:w="2964" w:type="dxa"/>
            <w:tcBorders>
              <w:top w:val="single" w:sz="4" w:space="0" w:color="auto"/>
              <w:left w:val="single" w:sz="4" w:space="0" w:color="auto"/>
              <w:bottom w:val="single" w:sz="4" w:space="0" w:color="auto"/>
              <w:right w:val="single" w:sz="4" w:space="0" w:color="auto"/>
            </w:tcBorders>
          </w:tcPr>
          <w:p w14:paraId="78068E77" w14:textId="2F4719FE" w:rsidR="00484FDA" w:rsidRPr="00367650" w:rsidRDefault="00484FDA" w:rsidP="00484FDA">
            <w:pPr>
              <w:pStyle w:val="TAL"/>
              <w:rPr>
                <w:rFonts w:cs="Arial"/>
                <w:szCs w:val="18"/>
              </w:rPr>
            </w:pPr>
            <w:r w:rsidRPr="00867FDE">
              <w:rPr>
                <w:lang w:eastAsia="zh-CN"/>
              </w:rPr>
              <w:t>String uniquely identifying a NF instance</w:t>
            </w:r>
          </w:p>
        </w:tc>
        <w:tc>
          <w:tcPr>
            <w:tcW w:w="1333" w:type="dxa"/>
            <w:tcBorders>
              <w:top w:val="single" w:sz="4" w:space="0" w:color="auto"/>
              <w:left w:val="single" w:sz="4" w:space="0" w:color="auto"/>
              <w:bottom w:val="single" w:sz="4" w:space="0" w:color="auto"/>
              <w:right w:val="single" w:sz="4" w:space="0" w:color="auto"/>
            </w:tcBorders>
          </w:tcPr>
          <w:p w14:paraId="2E946956" w14:textId="77777777" w:rsidR="00484FDA" w:rsidRPr="00F91D2F" w:rsidRDefault="00484FDA" w:rsidP="00484FDA">
            <w:pPr>
              <w:pStyle w:val="TAL"/>
              <w:rPr>
                <w:rFonts w:cs="Arial"/>
                <w:szCs w:val="18"/>
              </w:rPr>
            </w:pPr>
          </w:p>
        </w:tc>
      </w:tr>
      <w:tr w:rsidR="00484FDA"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484FDA" w:rsidRPr="00DF6FDD" w:rsidRDefault="00484FDA" w:rsidP="00484FDA">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484FDA" w:rsidRDefault="00484FDA" w:rsidP="00484FDA">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484FDA" w:rsidRPr="00DF6FDD" w:rsidRDefault="00484FDA" w:rsidP="00484FDA">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484FDA" w:rsidRPr="00F91D2F" w:rsidRDefault="00484FDA" w:rsidP="00484FDA">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1495" w:name="_Toc21948919"/>
      <w:bookmarkStart w:id="1496" w:name="_Toc24978793"/>
      <w:bookmarkStart w:id="1497" w:name="_Toc34346564"/>
      <w:bookmarkStart w:id="1498" w:name="_Toc34740641"/>
      <w:bookmarkStart w:id="1499" w:name="_Toc34748000"/>
      <w:bookmarkStart w:id="1500" w:name="_Toc34748376"/>
      <w:bookmarkStart w:id="1501" w:name="_Toc34749366"/>
      <w:bookmarkStart w:id="1502" w:name="_Toc49689828"/>
      <w:bookmarkStart w:id="1503" w:name="_Toc56336913"/>
      <w:bookmarkStart w:id="1504" w:name="_Toc73443729"/>
      <w:bookmarkStart w:id="1505" w:name="_Toc215000554"/>
      <w:r w:rsidRPr="00F91D2F">
        <w:t>6.1.6.2</w:t>
      </w:r>
      <w:r w:rsidRPr="00F91D2F">
        <w:tab/>
        <w:t>Structured data types</w:t>
      </w:r>
      <w:bookmarkEnd w:id="1495"/>
      <w:bookmarkEnd w:id="1496"/>
      <w:bookmarkEnd w:id="1497"/>
      <w:bookmarkEnd w:id="1498"/>
      <w:bookmarkEnd w:id="1499"/>
      <w:bookmarkEnd w:id="1500"/>
      <w:bookmarkEnd w:id="1501"/>
      <w:bookmarkEnd w:id="1502"/>
      <w:bookmarkEnd w:id="1503"/>
      <w:bookmarkEnd w:id="1504"/>
      <w:bookmarkEnd w:id="1505"/>
    </w:p>
    <w:p w14:paraId="09344AE7" w14:textId="77777777" w:rsidR="00FC4C9C" w:rsidRPr="00F91D2F" w:rsidRDefault="00FC4C9C" w:rsidP="001901CD">
      <w:pPr>
        <w:pStyle w:val="Heading5"/>
      </w:pPr>
      <w:bookmarkStart w:id="1506" w:name="_Toc21948920"/>
      <w:bookmarkStart w:id="1507" w:name="_Toc24978794"/>
      <w:bookmarkStart w:id="1508" w:name="_Toc34346565"/>
      <w:bookmarkStart w:id="1509" w:name="_Toc34740642"/>
      <w:bookmarkStart w:id="1510" w:name="_Toc34748001"/>
      <w:bookmarkStart w:id="1511" w:name="_Toc34748377"/>
      <w:bookmarkStart w:id="1512" w:name="_Toc34749367"/>
      <w:bookmarkStart w:id="1513" w:name="_Toc49689829"/>
      <w:bookmarkStart w:id="1514" w:name="_Toc56336914"/>
      <w:bookmarkStart w:id="1515" w:name="_Toc73443730"/>
      <w:bookmarkStart w:id="1516" w:name="_Toc215000555"/>
      <w:r w:rsidRPr="00F91D2F">
        <w:t>6.1.6.2.1</w:t>
      </w:r>
      <w:r w:rsidRPr="00F91D2F">
        <w:tab/>
        <w:t>Introduction</w:t>
      </w:r>
      <w:bookmarkEnd w:id="1506"/>
      <w:bookmarkEnd w:id="1507"/>
      <w:bookmarkEnd w:id="1508"/>
      <w:bookmarkEnd w:id="1509"/>
      <w:bookmarkEnd w:id="1510"/>
      <w:bookmarkEnd w:id="1511"/>
      <w:bookmarkEnd w:id="1512"/>
      <w:bookmarkEnd w:id="1513"/>
      <w:bookmarkEnd w:id="1514"/>
      <w:bookmarkEnd w:id="1515"/>
      <w:bookmarkEnd w:id="1516"/>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1517" w:name="_Toc21948921"/>
      <w:bookmarkStart w:id="1518" w:name="_Toc24978795"/>
      <w:bookmarkStart w:id="1519" w:name="_Toc34346566"/>
      <w:bookmarkStart w:id="1520" w:name="_Toc34740643"/>
      <w:bookmarkStart w:id="1521" w:name="_Toc34748002"/>
      <w:bookmarkStart w:id="1522" w:name="_Toc34748378"/>
      <w:bookmarkStart w:id="1523" w:name="_Toc34749368"/>
      <w:bookmarkStart w:id="1524" w:name="_Toc49689830"/>
      <w:bookmarkStart w:id="1525" w:name="_Toc56336915"/>
      <w:bookmarkStart w:id="1526" w:name="_Toc73443731"/>
      <w:bookmarkStart w:id="1527" w:name="_Toc215000556"/>
      <w:r w:rsidRPr="00F91D2F">
        <w:t>6.1.6.2.2</w:t>
      </w:r>
      <w:r w:rsidRPr="00F91D2F">
        <w:tab/>
        <w:t xml:space="preserve">Type: </w:t>
      </w:r>
      <w:r w:rsidR="0038165E" w:rsidRPr="006635DB">
        <w:rPr>
          <w:rFonts w:eastAsia="SimSun"/>
        </w:rPr>
        <w:t>Authorization</w:t>
      </w:r>
      <w:r w:rsidR="0038165E">
        <w:t>Request</w:t>
      </w:r>
      <w:bookmarkEnd w:id="1517"/>
      <w:bookmarkEnd w:id="1518"/>
      <w:bookmarkEnd w:id="1519"/>
      <w:bookmarkEnd w:id="1520"/>
      <w:bookmarkEnd w:id="1521"/>
      <w:bookmarkEnd w:id="1522"/>
      <w:bookmarkEnd w:id="1523"/>
      <w:bookmarkEnd w:id="1524"/>
      <w:bookmarkEnd w:id="1525"/>
      <w:bookmarkEnd w:id="1526"/>
      <w:bookmarkEnd w:id="1527"/>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528" w:name="_Toc21948922"/>
      <w:bookmarkStart w:id="1529" w:name="_Toc24978796"/>
    </w:p>
    <w:p w14:paraId="1B1FD001" w14:textId="77777777" w:rsidR="00FC4C9C" w:rsidRPr="00F91D2F" w:rsidRDefault="00FC4C9C" w:rsidP="001901CD">
      <w:pPr>
        <w:pStyle w:val="Heading5"/>
      </w:pPr>
      <w:bookmarkStart w:id="1530" w:name="_Toc34346567"/>
      <w:bookmarkStart w:id="1531" w:name="_Toc34740644"/>
      <w:bookmarkStart w:id="1532" w:name="_Toc34748003"/>
      <w:bookmarkStart w:id="1533" w:name="_Toc34748379"/>
      <w:bookmarkStart w:id="1534" w:name="_Toc34749369"/>
      <w:bookmarkStart w:id="1535" w:name="_Toc49689831"/>
      <w:bookmarkStart w:id="1536" w:name="_Toc56336916"/>
      <w:bookmarkStart w:id="1537" w:name="_Toc73443732"/>
      <w:bookmarkStart w:id="1538" w:name="_Toc215000557"/>
      <w:r w:rsidRPr="00F91D2F">
        <w:t>6.1.6.2.3</w:t>
      </w:r>
      <w:r w:rsidRPr="00F91D2F">
        <w:tab/>
        <w:t xml:space="preserve">Type: </w:t>
      </w:r>
      <w:r w:rsidR="00B569E6" w:rsidRPr="005059A5">
        <w:t>Auth</w:t>
      </w:r>
      <w:r w:rsidR="00B569E6">
        <w:t>orizationResponse</w:t>
      </w:r>
      <w:bookmarkEnd w:id="1528"/>
      <w:bookmarkEnd w:id="1529"/>
      <w:bookmarkEnd w:id="1530"/>
      <w:bookmarkEnd w:id="1531"/>
      <w:bookmarkEnd w:id="1532"/>
      <w:bookmarkEnd w:id="1533"/>
      <w:bookmarkEnd w:id="1534"/>
      <w:bookmarkEnd w:id="1535"/>
      <w:bookmarkEnd w:id="1536"/>
      <w:bookmarkEnd w:id="1537"/>
      <w:bookmarkEnd w:id="1538"/>
    </w:p>
    <w:p w14:paraId="2E7B7920" w14:textId="77777777" w:rsidR="00B569E6" w:rsidRPr="00F91D2F" w:rsidRDefault="00B569E6" w:rsidP="00B569E6">
      <w:pPr>
        <w:pStyle w:val="TH"/>
      </w:pPr>
      <w:bookmarkStart w:id="1539"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1540" w:name="_Toc34346568"/>
      <w:bookmarkStart w:id="1541" w:name="_Toc34740645"/>
      <w:bookmarkStart w:id="1542" w:name="_Toc34748004"/>
      <w:bookmarkStart w:id="1543" w:name="_Toc34748380"/>
      <w:bookmarkStart w:id="1544" w:name="_Toc34749370"/>
      <w:bookmarkStart w:id="1545" w:name="_Toc49689832"/>
      <w:bookmarkStart w:id="1546" w:name="_Toc56336917"/>
      <w:bookmarkStart w:id="1547" w:name="_Toc73443733"/>
      <w:bookmarkStart w:id="1548" w:name="_Toc215000558"/>
      <w:bookmarkStart w:id="1549" w:name="_Toc24978797"/>
      <w:r w:rsidRPr="00F91D2F">
        <w:t>6.1.6.2.</w:t>
      </w:r>
      <w:r>
        <w:t>4</w:t>
      </w:r>
      <w:r w:rsidRPr="00F91D2F">
        <w:tab/>
        <w:t xml:space="preserve">Type: </w:t>
      </w:r>
      <w:r w:rsidRPr="00615227">
        <w:t>Scscf</w:t>
      </w:r>
      <w:r w:rsidRPr="00615227">
        <w:rPr>
          <w:rFonts w:hint="eastAsia"/>
          <w:lang w:eastAsia="zh-CN"/>
        </w:rPr>
        <w:t>Restoration</w:t>
      </w:r>
      <w:r w:rsidRPr="00615227">
        <w:t>Info</w:t>
      </w:r>
      <w:bookmarkEnd w:id="1540"/>
      <w:bookmarkEnd w:id="1541"/>
      <w:bookmarkEnd w:id="1542"/>
      <w:bookmarkEnd w:id="1543"/>
      <w:bookmarkEnd w:id="1544"/>
      <w:bookmarkEnd w:id="1545"/>
      <w:bookmarkEnd w:id="1546"/>
      <w:bookmarkEnd w:id="1547"/>
      <w:bookmarkEnd w:id="1548"/>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1550" w:name="_Toc34346569"/>
      <w:bookmarkStart w:id="1551" w:name="_Toc34740646"/>
      <w:bookmarkStart w:id="1552" w:name="_Toc34748005"/>
      <w:bookmarkStart w:id="1553" w:name="_Toc34748381"/>
      <w:bookmarkStart w:id="1554" w:name="_Toc34749371"/>
      <w:bookmarkStart w:id="1555" w:name="_Toc49689833"/>
      <w:bookmarkStart w:id="1556" w:name="_Toc56336918"/>
      <w:bookmarkStart w:id="1557" w:name="_Toc73443734"/>
      <w:bookmarkStart w:id="1558" w:name="_Toc215000559"/>
      <w:r w:rsidRPr="00F91D2F">
        <w:t>6.1.6.2.</w:t>
      </w:r>
      <w:r>
        <w:t>5</w:t>
      </w:r>
      <w:r w:rsidRPr="00F91D2F">
        <w:tab/>
        <w:t xml:space="preserve">Type: </w:t>
      </w:r>
      <w:r w:rsidRPr="00615227">
        <w:t>Scscf</w:t>
      </w:r>
      <w:r w:rsidRPr="00615227">
        <w:rPr>
          <w:rFonts w:hint="eastAsia"/>
          <w:lang w:eastAsia="zh-CN"/>
        </w:rPr>
        <w:t>Restoration</w:t>
      </w:r>
      <w:r w:rsidRPr="00615227">
        <w:t>Info</w:t>
      </w:r>
      <w:r>
        <w:t>Request</w:t>
      </w:r>
      <w:bookmarkEnd w:id="1550"/>
      <w:bookmarkEnd w:id="1551"/>
      <w:bookmarkEnd w:id="1552"/>
      <w:bookmarkEnd w:id="1553"/>
      <w:bookmarkEnd w:id="1554"/>
      <w:bookmarkEnd w:id="1555"/>
      <w:bookmarkEnd w:id="1556"/>
      <w:bookmarkEnd w:id="1557"/>
      <w:bookmarkEnd w:id="1558"/>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1559" w:name="_Toc34346570"/>
      <w:bookmarkStart w:id="1560" w:name="_Toc34740647"/>
      <w:bookmarkStart w:id="1561" w:name="_Toc34748006"/>
      <w:bookmarkStart w:id="1562" w:name="_Toc34748382"/>
      <w:bookmarkStart w:id="1563" w:name="_Toc34749372"/>
      <w:bookmarkStart w:id="1564" w:name="_Toc49689834"/>
      <w:bookmarkStart w:id="1565" w:name="_Toc56336919"/>
      <w:bookmarkStart w:id="1566" w:name="_Toc73443735"/>
      <w:bookmarkStart w:id="1567" w:name="_Toc215000560"/>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1559"/>
      <w:bookmarkEnd w:id="1560"/>
      <w:bookmarkEnd w:id="1561"/>
      <w:bookmarkEnd w:id="1562"/>
      <w:bookmarkEnd w:id="1563"/>
      <w:bookmarkEnd w:id="1564"/>
      <w:bookmarkEnd w:id="1565"/>
      <w:bookmarkEnd w:id="1566"/>
      <w:bookmarkEnd w:id="1567"/>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1568" w:name="_Toc34346571"/>
      <w:bookmarkStart w:id="1569" w:name="_Toc34740648"/>
      <w:bookmarkStart w:id="1570" w:name="_Toc34748007"/>
      <w:bookmarkStart w:id="1571" w:name="_Toc34748383"/>
      <w:bookmarkStart w:id="1572" w:name="_Toc34749373"/>
      <w:bookmarkStart w:id="1573" w:name="_Toc49689835"/>
      <w:bookmarkStart w:id="1574" w:name="_Toc56336920"/>
      <w:bookmarkStart w:id="1575" w:name="_Toc73443736"/>
      <w:bookmarkStart w:id="1576" w:name="_Toc215000561"/>
      <w:r w:rsidRPr="00F91D2F">
        <w:t>6.1.6.2.</w:t>
      </w:r>
      <w:r>
        <w:t>7</w:t>
      </w:r>
      <w:r w:rsidRPr="00F91D2F">
        <w:tab/>
        <w:t xml:space="preserve">Type: </w:t>
      </w:r>
      <w:r>
        <w:rPr>
          <w:lang w:val="en-US" w:eastAsia="zh-CN"/>
        </w:rPr>
        <w:t>RestorationInfo</w:t>
      </w:r>
      <w:bookmarkEnd w:id="1568"/>
      <w:bookmarkEnd w:id="1569"/>
      <w:bookmarkEnd w:id="1570"/>
      <w:bookmarkEnd w:id="1571"/>
      <w:bookmarkEnd w:id="1572"/>
      <w:bookmarkEnd w:id="1573"/>
      <w:bookmarkEnd w:id="1574"/>
      <w:bookmarkEnd w:id="1575"/>
      <w:bookmarkEnd w:id="1576"/>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1577" w:name="_Toc34346572"/>
      <w:bookmarkStart w:id="1578" w:name="_Toc34740649"/>
      <w:bookmarkStart w:id="1579" w:name="_Toc34748008"/>
      <w:bookmarkStart w:id="1580" w:name="_Toc34748384"/>
      <w:bookmarkStart w:id="1581" w:name="_Toc34749374"/>
      <w:bookmarkStart w:id="1582" w:name="_Toc49689836"/>
      <w:bookmarkStart w:id="1583" w:name="_Toc56336921"/>
      <w:bookmarkStart w:id="1584" w:name="_Toc73443737"/>
      <w:bookmarkStart w:id="1585" w:name="_Toc215000562"/>
      <w:r w:rsidRPr="00F91D2F">
        <w:t>6.1.6.2.</w:t>
      </w:r>
      <w:r>
        <w:t>8</w:t>
      </w:r>
      <w:r w:rsidRPr="00F91D2F">
        <w:tab/>
        <w:t xml:space="preserve">Type: </w:t>
      </w:r>
      <w:r>
        <w:t>Ue</w:t>
      </w:r>
      <w:r w:rsidRPr="00C94B72">
        <w:rPr>
          <w:lang w:val="en-US" w:eastAsia="zh-CN"/>
        </w:rPr>
        <w:t>SubscriptionInfo</w:t>
      </w:r>
      <w:bookmarkEnd w:id="1577"/>
      <w:bookmarkEnd w:id="1578"/>
      <w:bookmarkEnd w:id="1579"/>
      <w:bookmarkEnd w:id="1580"/>
      <w:bookmarkEnd w:id="1581"/>
      <w:bookmarkEnd w:id="1582"/>
      <w:bookmarkEnd w:id="1583"/>
      <w:bookmarkEnd w:id="1584"/>
      <w:bookmarkEnd w:id="1585"/>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1586" w:name="_Toc34346573"/>
      <w:bookmarkStart w:id="1587" w:name="_Toc34740650"/>
      <w:bookmarkStart w:id="1588" w:name="_Toc34748009"/>
      <w:bookmarkStart w:id="1589" w:name="_Toc34748385"/>
      <w:bookmarkStart w:id="1590" w:name="_Toc34749375"/>
      <w:bookmarkStart w:id="1591" w:name="_Toc49689837"/>
      <w:bookmarkStart w:id="1592" w:name="_Toc56336922"/>
      <w:bookmarkStart w:id="1593" w:name="_Toc73443738"/>
      <w:bookmarkStart w:id="1594" w:name="_Toc215000563"/>
      <w:r w:rsidRPr="00F91D2F">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1586"/>
      <w:bookmarkEnd w:id="1587"/>
      <w:bookmarkEnd w:id="1588"/>
      <w:bookmarkEnd w:id="1589"/>
      <w:bookmarkEnd w:id="1590"/>
      <w:bookmarkEnd w:id="1591"/>
      <w:bookmarkEnd w:id="1592"/>
      <w:bookmarkEnd w:id="1593"/>
      <w:bookmarkEnd w:id="1594"/>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1595" w:name="_Toc26199563"/>
      <w:bookmarkStart w:id="1596" w:name="_Toc34346574"/>
      <w:bookmarkStart w:id="1597" w:name="_Toc34740651"/>
      <w:bookmarkStart w:id="1598" w:name="_Toc34748010"/>
      <w:bookmarkStart w:id="1599" w:name="_Toc34748386"/>
      <w:bookmarkStart w:id="1600" w:name="_Toc34749376"/>
      <w:bookmarkStart w:id="1601" w:name="_Toc49689838"/>
      <w:bookmarkStart w:id="1602" w:name="_Toc56336923"/>
      <w:bookmarkStart w:id="1603" w:name="_Toc73443739"/>
      <w:bookmarkStart w:id="1604" w:name="_Toc215000564"/>
      <w:r w:rsidRPr="00F91D2F">
        <w:t>6.1.6.2.</w:t>
      </w:r>
      <w:r>
        <w:t>10</w:t>
      </w:r>
      <w:r w:rsidRPr="00F91D2F">
        <w:tab/>
        <w:t xml:space="preserve">Type: </w:t>
      </w:r>
      <w:bookmarkEnd w:id="1595"/>
      <w:r>
        <w:t>ScscfRegistration</w:t>
      </w:r>
      <w:bookmarkEnd w:id="1596"/>
      <w:bookmarkEnd w:id="1597"/>
      <w:bookmarkEnd w:id="1598"/>
      <w:bookmarkEnd w:id="1599"/>
      <w:bookmarkEnd w:id="1600"/>
      <w:bookmarkEnd w:id="1601"/>
      <w:bookmarkEnd w:id="1602"/>
      <w:bookmarkEnd w:id="1603"/>
      <w:bookmarkEnd w:id="1604"/>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245D1ACC" w:rsidR="00FA1A71" w:rsidRPr="000B71E3" w:rsidRDefault="00FA1A71" w:rsidP="00FA1A71">
            <w:pPr>
              <w:pStyle w:val="TAL"/>
              <w:rPr>
                <w:rFonts w:cs="Arial"/>
                <w:szCs w:val="18"/>
              </w:rPr>
            </w:pPr>
            <w:r w:rsidRPr="000B71E3">
              <w:rPr>
                <w:rFonts w:cs="Arial"/>
                <w:szCs w:val="18"/>
              </w:rPr>
              <w:t xml:space="preserve">See </w:t>
            </w:r>
            <w:r w:rsidR="006163D7">
              <w:rPr>
                <w:rFonts w:cs="Arial"/>
                <w:szCs w:val="18"/>
              </w:rPr>
              <w:t>clause </w:t>
            </w:r>
            <w:r w:rsidR="006163D7"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1605" w:name="_Toc34346575"/>
      <w:bookmarkStart w:id="1606" w:name="_Toc34740652"/>
      <w:bookmarkStart w:id="1607" w:name="_Toc34748011"/>
      <w:bookmarkStart w:id="1608" w:name="_Toc34748387"/>
      <w:bookmarkStart w:id="1609" w:name="_Toc34749377"/>
      <w:bookmarkStart w:id="1610" w:name="_Toc49689839"/>
      <w:bookmarkStart w:id="1611" w:name="_Toc56336924"/>
      <w:bookmarkStart w:id="1612" w:name="_Toc73443740"/>
      <w:bookmarkStart w:id="1613" w:name="_Toc215000565"/>
      <w:r w:rsidRPr="00F91D2F">
        <w:t>6.1.6.2.</w:t>
      </w:r>
      <w:r>
        <w:t>11</w:t>
      </w:r>
      <w:r w:rsidRPr="00F91D2F">
        <w:tab/>
        <w:t xml:space="preserve">Type: </w:t>
      </w:r>
      <w:r>
        <w:t>ExtendedProblemDetails</w:t>
      </w:r>
      <w:bookmarkEnd w:id="1605"/>
      <w:bookmarkEnd w:id="1606"/>
      <w:bookmarkEnd w:id="1607"/>
      <w:bookmarkEnd w:id="1608"/>
      <w:bookmarkEnd w:id="1609"/>
      <w:bookmarkEnd w:id="1610"/>
      <w:bookmarkEnd w:id="1611"/>
      <w:bookmarkEnd w:id="1612"/>
      <w:bookmarkEnd w:id="1613"/>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1614" w:name="_Toc34346576"/>
      <w:bookmarkStart w:id="1615" w:name="_Toc34740653"/>
      <w:bookmarkStart w:id="1616" w:name="_Toc34748012"/>
      <w:bookmarkStart w:id="1617" w:name="_Toc34748388"/>
      <w:bookmarkStart w:id="1618" w:name="_Toc34749378"/>
      <w:bookmarkStart w:id="1619" w:name="_Toc49689840"/>
      <w:bookmarkStart w:id="1620" w:name="_Toc56336925"/>
      <w:bookmarkStart w:id="1621" w:name="_Toc73443741"/>
      <w:bookmarkStart w:id="1622" w:name="_Toc215000566"/>
      <w:r w:rsidRPr="00F91D2F">
        <w:t>6.1.6.2.</w:t>
      </w:r>
      <w:r>
        <w:t>12</w:t>
      </w:r>
      <w:r w:rsidRPr="00F91D2F">
        <w:tab/>
        <w:t xml:space="preserve">Type: </w:t>
      </w:r>
      <w:r>
        <w:t>AdditionalInfo</w:t>
      </w:r>
      <w:bookmarkEnd w:id="1614"/>
      <w:bookmarkEnd w:id="1615"/>
      <w:bookmarkEnd w:id="1616"/>
      <w:bookmarkEnd w:id="1617"/>
      <w:bookmarkEnd w:id="1618"/>
      <w:bookmarkEnd w:id="1619"/>
      <w:bookmarkEnd w:id="1620"/>
      <w:bookmarkEnd w:id="1621"/>
      <w:bookmarkEnd w:id="1622"/>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1623" w:name="_Toc34346577"/>
      <w:bookmarkStart w:id="1624" w:name="_Toc34740654"/>
      <w:bookmarkStart w:id="1625" w:name="_Toc34748013"/>
      <w:bookmarkStart w:id="1626" w:name="_Toc34748389"/>
      <w:bookmarkStart w:id="1627" w:name="_Toc34749379"/>
      <w:bookmarkStart w:id="1628" w:name="_Toc49689841"/>
      <w:bookmarkStart w:id="1629" w:name="_Toc56336926"/>
      <w:bookmarkStart w:id="1630" w:name="_Toc73443742"/>
      <w:bookmarkStart w:id="1631" w:name="_Toc215000567"/>
      <w:r w:rsidRPr="00F91D2F">
        <w:t>6.1.6.2.</w:t>
      </w:r>
      <w:r>
        <w:t>13</w:t>
      </w:r>
      <w:r w:rsidRPr="00F91D2F">
        <w:tab/>
        <w:t xml:space="preserve">Type: </w:t>
      </w:r>
      <w:r>
        <w:t>Deregistrat</w:t>
      </w:r>
      <w:r w:rsidR="001530C9">
        <w:t>i</w:t>
      </w:r>
      <w:r>
        <w:t>onData</w:t>
      </w:r>
      <w:bookmarkEnd w:id="1623"/>
      <w:bookmarkEnd w:id="1624"/>
      <w:bookmarkEnd w:id="1625"/>
      <w:bookmarkEnd w:id="1626"/>
      <w:bookmarkEnd w:id="1627"/>
      <w:bookmarkEnd w:id="1628"/>
      <w:bookmarkEnd w:id="1629"/>
      <w:bookmarkEnd w:id="1630"/>
      <w:bookmarkEnd w:id="1631"/>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1632" w:name="_Toc34346578"/>
      <w:bookmarkStart w:id="1633" w:name="_Toc34740655"/>
      <w:bookmarkStart w:id="1634" w:name="_Toc34748014"/>
      <w:bookmarkStart w:id="1635" w:name="_Toc34748390"/>
      <w:bookmarkStart w:id="1636" w:name="_Toc34749380"/>
      <w:bookmarkStart w:id="1637" w:name="_Toc49689842"/>
      <w:bookmarkStart w:id="1638" w:name="_Toc56336927"/>
      <w:bookmarkStart w:id="1639" w:name="_Toc73443743"/>
      <w:bookmarkStart w:id="1640" w:name="_Toc215000568"/>
      <w:r w:rsidRPr="00F91D2F">
        <w:t>6.1.6.2.</w:t>
      </w:r>
      <w:r>
        <w:t>14</w:t>
      </w:r>
      <w:r w:rsidRPr="00F91D2F">
        <w:tab/>
        <w:t xml:space="preserve">Type: </w:t>
      </w:r>
      <w:r>
        <w:t>DeregistrationReason</w:t>
      </w:r>
      <w:bookmarkEnd w:id="1632"/>
      <w:bookmarkEnd w:id="1633"/>
      <w:bookmarkEnd w:id="1634"/>
      <w:bookmarkEnd w:id="1635"/>
      <w:bookmarkEnd w:id="1636"/>
      <w:bookmarkEnd w:id="1637"/>
      <w:bookmarkEnd w:id="1638"/>
      <w:bookmarkEnd w:id="1639"/>
      <w:bookmarkEnd w:id="1640"/>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1641" w:name="_Toc34346579"/>
      <w:bookmarkStart w:id="1642" w:name="_Toc34740656"/>
      <w:bookmarkStart w:id="1643" w:name="_Toc34748015"/>
      <w:bookmarkStart w:id="1644" w:name="_Toc34748391"/>
      <w:bookmarkStart w:id="1645" w:name="_Toc34749381"/>
      <w:bookmarkStart w:id="1646" w:name="_Toc49689843"/>
      <w:bookmarkStart w:id="1647" w:name="_Toc56336928"/>
      <w:bookmarkStart w:id="1648" w:name="_Toc73443744"/>
      <w:bookmarkStart w:id="1649" w:name="_Toc215000569"/>
      <w:r w:rsidRPr="00F91D2F">
        <w:t>6.1.6.2.</w:t>
      </w:r>
      <w:r>
        <w:t>15</w:t>
      </w:r>
      <w:r w:rsidRPr="00F91D2F">
        <w:tab/>
        <w:t xml:space="preserve">Type: </w:t>
      </w:r>
      <w:r>
        <w:rPr>
          <w:lang w:val="en-US"/>
        </w:rPr>
        <w:t>E</w:t>
      </w:r>
      <w:r w:rsidRPr="008927BE">
        <w:rPr>
          <w:lang w:val="en-US"/>
        </w:rPr>
        <w:t>mergencyRegist</w:t>
      </w:r>
      <w:r>
        <w:rPr>
          <w:lang w:val="en-US"/>
        </w:rPr>
        <w:t>eredIdentity</w:t>
      </w:r>
      <w:bookmarkEnd w:id="1641"/>
      <w:bookmarkEnd w:id="1642"/>
      <w:bookmarkEnd w:id="1643"/>
      <w:bookmarkEnd w:id="1644"/>
      <w:bookmarkEnd w:id="1645"/>
      <w:bookmarkEnd w:id="1646"/>
      <w:bookmarkEnd w:id="1647"/>
      <w:bookmarkEnd w:id="1648"/>
      <w:bookmarkEnd w:id="1649"/>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448D2BE8" w14:textId="3981FB77" w:rsidR="00484FDA" w:rsidRPr="00F91D2F" w:rsidRDefault="00484FDA" w:rsidP="00484FDA">
      <w:pPr>
        <w:pStyle w:val="Heading5"/>
      </w:pPr>
      <w:bookmarkStart w:id="1650" w:name="_Toc215000570"/>
      <w:bookmarkStart w:id="1651" w:name="_Toc34346580"/>
      <w:bookmarkStart w:id="1652" w:name="_Toc34740657"/>
      <w:bookmarkStart w:id="1653" w:name="_Toc34748016"/>
      <w:bookmarkStart w:id="1654" w:name="_Toc34748392"/>
      <w:bookmarkStart w:id="1655" w:name="_Toc34749382"/>
      <w:bookmarkStart w:id="1656" w:name="_Toc49689844"/>
      <w:bookmarkStart w:id="1657" w:name="_Toc56336929"/>
      <w:bookmarkStart w:id="1658" w:name="_Toc73443745"/>
      <w:r w:rsidRPr="00F91D2F">
        <w:t>6.1.6.2.</w:t>
      </w:r>
      <w:r>
        <w:rPr>
          <w:lang w:eastAsia="zh-CN"/>
        </w:rPr>
        <w:t>16</w:t>
      </w:r>
      <w:r w:rsidRPr="00F91D2F">
        <w:tab/>
        <w:t xml:space="preserve">Type: </w:t>
      </w:r>
      <w:r>
        <w:rPr>
          <w:rFonts w:hint="eastAsia"/>
          <w:lang w:eastAsia="zh-CN"/>
        </w:rPr>
        <w:t>Imsas</w:t>
      </w:r>
      <w:r>
        <w:t>Registration</w:t>
      </w:r>
      <w:bookmarkEnd w:id="1650"/>
    </w:p>
    <w:p w14:paraId="76DA3699" w14:textId="497BEF4D" w:rsidR="00484FDA" w:rsidRPr="00F91D2F" w:rsidRDefault="00484FDA" w:rsidP="00484FDA">
      <w:pPr>
        <w:pStyle w:val="TH"/>
      </w:pPr>
      <w:r w:rsidRPr="00F91D2F">
        <w:t>Table 6.1.6.2.</w:t>
      </w:r>
      <w:r>
        <w:t>16</w:t>
      </w:r>
      <w:r w:rsidRPr="00F91D2F">
        <w:t xml:space="preserve">-1: Definition of type </w:t>
      </w:r>
      <w:r>
        <w:rPr>
          <w:rFonts w:hint="eastAsia"/>
          <w:lang w:eastAsia="zh-CN"/>
        </w:rPr>
        <w:t>Imsas</w:t>
      </w:r>
      <w:r>
        <w:t>Registration</w:t>
      </w:r>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70"/>
      </w:tblGrid>
      <w:tr w:rsidR="00484FDA" w:rsidRPr="00F91D2F" w14:paraId="275B89D2"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C6D8B30" w14:textId="77777777" w:rsidR="00484FDA" w:rsidRPr="00F91D2F" w:rsidRDefault="00484FDA" w:rsidP="00C70762">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018170CE" w14:textId="77777777" w:rsidR="00484FDA" w:rsidRPr="00F91D2F" w:rsidRDefault="00484FDA" w:rsidP="00C70762">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DD1436F" w14:textId="77777777" w:rsidR="00484FDA" w:rsidRPr="00F91D2F" w:rsidRDefault="00484FDA" w:rsidP="00C70762">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014E6CC" w14:textId="77777777" w:rsidR="00484FDA" w:rsidRPr="00F91D2F" w:rsidRDefault="00484FDA" w:rsidP="00C70762">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7CE6ED82" w14:textId="77777777" w:rsidR="00484FDA" w:rsidRPr="00F91D2F" w:rsidRDefault="00484FDA" w:rsidP="00C70762">
            <w:pPr>
              <w:pStyle w:val="TAH"/>
              <w:rPr>
                <w:rFonts w:cs="Arial"/>
                <w:szCs w:val="18"/>
              </w:rPr>
            </w:pPr>
            <w:r w:rsidRPr="00F91D2F">
              <w:rPr>
                <w:rFonts w:cs="Arial"/>
                <w:szCs w:val="18"/>
              </w:rPr>
              <w:t>Description</w:t>
            </w:r>
          </w:p>
        </w:tc>
        <w:tc>
          <w:tcPr>
            <w:tcW w:w="1270" w:type="dxa"/>
            <w:tcBorders>
              <w:top w:val="single" w:sz="4" w:space="0" w:color="auto"/>
              <w:left w:val="single" w:sz="4" w:space="0" w:color="auto"/>
              <w:bottom w:val="single" w:sz="4" w:space="0" w:color="auto"/>
              <w:right w:val="single" w:sz="4" w:space="0" w:color="auto"/>
            </w:tcBorders>
            <w:shd w:val="clear" w:color="auto" w:fill="C0C0C0"/>
          </w:tcPr>
          <w:p w14:paraId="4232866B" w14:textId="77777777" w:rsidR="00484FDA" w:rsidRPr="00F91D2F" w:rsidRDefault="00484FDA" w:rsidP="00C70762">
            <w:pPr>
              <w:pStyle w:val="TAH"/>
              <w:rPr>
                <w:rFonts w:cs="Arial"/>
                <w:szCs w:val="18"/>
              </w:rPr>
            </w:pPr>
            <w:r w:rsidRPr="00F91D2F">
              <w:rPr>
                <w:rFonts w:cs="Arial"/>
                <w:szCs w:val="18"/>
              </w:rPr>
              <w:t>Applicability</w:t>
            </w:r>
          </w:p>
        </w:tc>
      </w:tr>
      <w:tr w:rsidR="00CF1AAB" w:rsidRPr="00F91D2F" w14:paraId="6419E8C7"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tcPr>
          <w:p w14:paraId="7DC2F3AF" w14:textId="3FD1E8D3" w:rsidR="00CF1AAB" w:rsidRPr="00B80150" w:rsidRDefault="00CF1AAB" w:rsidP="00CF1AAB">
            <w:pPr>
              <w:pStyle w:val="TAL"/>
            </w:pPr>
            <w:r>
              <w:rPr>
                <w:rFonts w:hint="eastAsia"/>
                <w:lang w:eastAsia="zh-CN"/>
              </w:rPr>
              <w:t>imsasInstanceId</w:t>
            </w:r>
          </w:p>
        </w:tc>
        <w:tc>
          <w:tcPr>
            <w:tcW w:w="1988" w:type="dxa"/>
            <w:tcBorders>
              <w:top w:val="single" w:sz="4" w:space="0" w:color="auto"/>
              <w:left w:val="single" w:sz="4" w:space="0" w:color="auto"/>
              <w:bottom w:val="single" w:sz="4" w:space="0" w:color="auto"/>
              <w:right w:val="single" w:sz="4" w:space="0" w:color="auto"/>
            </w:tcBorders>
          </w:tcPr>
          <w:p w14:paraId="3B0B7BD5" w14:textId="72DDAECE" w:rsidR="00CF1AAB" w:rsidRDefault="00CF1AAB" w:rsidP="00CF1AAB">
            <w:pPr>
              <w:pStyle w:val="TAL"/>
            </w:pPr>
            <w:r>
              <w:rPr>
                <w:rFonts w:hint="eastAsia"/>
                <w:lang w:eastAsia="zh-CN"/>
              </w:rPr>
              <w:t>NfInstanceId</w:t>
            </w:r>
          </w:p>
        </w:tc>
        <w:tc>
          <w:tcPr>
            <w:tcW w:w="322" w:type="dxa"/>
            <w:tcBorders>
              <w:top w:val="single" w:sz="4" w:space="0" w:color="auto"/>
              <w:left w:val="single" w:sz="4" w:space="0" w:color="auto"/>
              <w:bottom w:val="single" w:sz="4" w:space="0" w:color="auto"/>
              <w:right w:val="single" w:sz="4" w:space="0" w:color="auto"/>
            </w:tcBorders>
          </w:tcPr>
          <w:p w14:paraId="429A6C93" w14:textId="3D8811F7" w:rsidR="00CF1AAB" w:rsidRDefault="00CF1AAB" w:rsidP="00CF1AAB">
            <w:pPr>
              <w:pStyle w:val="TAC"/>
            </w:pPr>
            <w:r>
              <w:rPr>
                <w:rFonts w:hint="eastAsia"/>
                <w:lang w:eastAsia="zh-CN"/>
              </w:rPr>
              <w:t>M</w:t>
            </w:r>
          </w:p>
        </w:tc>
        <w:tc>
          <w:tcPr>
            <w:tcW w:w="1092" w:type="dxa"/>
            <w:tcBorders>
              <w:top w:val="single" w:sz="4" w:space="0" w:color="auto"/>
              <w:left w:val="single" w:sz="4" w:space="0" w:color="auto"/>
              <w:bottom w:val="single" w:sz="4" w:space="0" w:color="auto"/>
              <w:right w:val="single" w:sz="4" w:space="0" w:color="auto"/>
            </w:tcBorders>
          </w:tcPr>
          <w:p w14:paraId="39442735" w14:textId="282617C2" w:rsidR="00CF1AAB" w:rsidRDefault="00CF1AAB" w:rsidP="00CF1AAB">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06A0F400" w14:textId="586A3DF3" w:rsidR="00CF1AAB" w:rsidRDefault="00CF1AAB" w:rsidP="00CF1AAB">
            <w:pPr>
              <w:pStyle w:val="TAL"/>
              <w:rPr>
                <w:rFonts w:cs="Arial"/>
                <w:szCs w:val="18"/>
                <w:lang w:eastAsia="zh-CN"/>
              </w:rPr>
            </w:pPr>
            <w:r w:rsidRPr="000F0BA0">
              <w:rPr>
                <w:rFonts w:cs="Arial"/>
                <w:szCs w:val="18"/>
              </w:rPr>
              <w:t xml:space="preserve">NF Instance Id of the </w:t>
            </w:r>
            <w:r>
              <w:rPr>
                <w:rFonts w:cs="Arial" w:hint="eastAsia"/>
                <w:szCs w:val="18"/>
                <w:lang w:eastAsia="zh-CN"/>
              </w:rPr>
              <w:t>IMS AS</w:t>
            </w:r>
          </w:p>
        </w:tc>
        <w:tc>
          <w:tcPr>
            <w:tcW w:w="1270" w:type="dxa"/>
            <w:tcBorders>
              <w:top w:val="single" w:sz="4" w:space="0" w:color="auto"/>
              <w:left w:val="single" w:sz="4" w:space="0" w:color="auto"/>
              <w:bottom w:val="single" w:sz="4" w:space="0" w:color="auto"/>
              <w:right w:val="single" w:sz="4" w:space="0" w:color="auto"/>
            </w:tcBorders>
          </w:tcPr>
          <w:p w14:paraId="67BD4C02" w14:textId="77777777" w:rsidR="00CF1AAB" w:rsidRPr="00F91D2F" w:rsidRDefault="00CF1AAB" w:rsidP="00CF1AAB">
            <w:pPr>
              <w:pStyle w:val="TAL"/>
              <w:rPr>
                <w:rFonts w:cs="Arial"/>
                <w:szCs w:val="18"/>
              </w:rPr>
            </w:pPr>
          </w:p>
        </w:tc>
      </w:tr>
      <w:tr w:rsidR="00CF1AAB" w:rsidRPr="00F91D2F" w14:paraId="2EE5926F"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tcPr>
          <w:p w14:paraId="5F15713B" w14:textId="3FDA56EA" w:rsidR="00CF1AAB" w:rsidRDefault="00CF1AAB" w:rsidP="00CF1AAB">
            <w:pPr>
              <w:pStyle w:val="TAL"/>
              <w:rPr>
                <w:lang w:eastAsia="zh-CN"/>
              </w:rPr>
            </w:pPr>
            <w:r>
              <w:rPr>
                <w:rFonts w:hint="eastAsia"/>
                <w:lang w:eastAsia="zh-CN"/>
              </w:rPr>
              <w:t>asType</w:t>
            </w:r>
          </w:p>
        </w:tc>
        <w:tc>
          <w:tcPr>
            <w:tcW w:w="1988" w:type="dxa"/>
            <w:tcBorders>
              <w:top w:val="single" w:sz="4" w:space="0" w:color="auto"/>
              <w:left w:val="single" w:sz="4" w:space="0" w:color="auto"/>
              <w:bottom w:val="single" w:sz="4" w:space="0" w:color="auto"/>
              <w:right w:val="single" w:sz="4" w:space="0" w:color="auto"/>
            </w:tcBorders>
          </w:tcPr>
          <w:p w14:paraId="54A5C04B" w14:textId="36452780" w:rsidR="00CF1AAB" w:rsidRDefault="00CF1AAB" w:rsidP="00CF1AAB">
            <w:pPr>
              <w:pStyle w:val="TAL"/>
              <w:rPr>
                <w:lang w:eastAsia="zh-CN"/>
              </w:rPr>
            </w:pPr>
            <w:r>
              <w:rPr>
                <w:rFonts w:hint="eastAsia"/>
                <w:lang w:eastAsia="zh-CN"/>
              </w:rPr>
              <w:t>AsType</w:t>
            </w:r>
          </w:p>
        </w:tc>
        <w:tc>
          <w:tcPr>
            <w:tcW w:w="322" w:type="dxa"/>
            <w:tcBorders>
              <w:top w:val="single" w:sz="4" w:space="0" w:color="auto"/>
              <w:left w:val="single" w:sz="4" w:space="0" w:color="auto"/>
              <w:bottom w:val="single" w:sz="4" w:space="0" w:color="auto"/>
              <w:right w:val="single" w:sz="4" w:space="0" w:color="auto"/>
            </w:tcBorders>
          </w:tcPr>
          <w:p w14:paraId="75CEF19B" w14:textId="160920D6" w:rsidR="00CF1AAB" w:rsidRDefault="00CF1AAB" w:rsidP="00CF1AAB">
            <w:pPr>
              <w:pStyle w:val="TAC"/>
              <w:rPr>
                <w:lang w:eastAsia="zh-CN"/>
              </w:rPr>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F17CAE3" w14:textId="773D6238" w:rsidR="00CF1AAB" w:rsidRDefault="00CF1AAB" w:rsidP="00CF1AAB">
            <w:pPr>
              <w:pStyle w:val="TAL"/>
              <w:rPr>
                <w:lang w:eastAsia="zh-CN"/>
              </w:rPr>
            </w:pPr>
            <w:r>
              <w:rPr>
                <w:rFonts w:hint="eastAsia"/>
                <w:lang w:eastAsia="zh-CN"/>
              </w:rPr>
              <w:t>0..1</w:t>
            </w:r>
          </w:p>
        </w:tc>
        <w:tc>
          <w:tcPr>
            <w:tcW w:w="3111" w:type="dxa"/>
            <w:tcBorders>
              <w:top w:val="single" w:sz="4" w:space="0" w:color="auto"/>
              <w:left w:val="single" w:sz="4" w:space="0" w:color="auto"/>
              <w:bottom w:val="single" w:sz="4" w:space="0" w:color="auto"/>
              <w:right w:val="single" w:sz="4" w:space="0" w:color="auto"/>
            </w:tcBorders>
          </w:tcPr>
          <w:p w14:paraId="6ECF1871" w14:textId="08EDEC31" w:rsidR="00CF1AAB" w:rsidRPr="000F0BA0" w:rsidRDefault="00CF1AAB" w:rsidP="00CF1AAB">
            <w:pPr>
              <w:pStyle w:val="TAL"/>
              <w:rPr>
                <w:rFonts w:cs="Arial"/>
                <w:szCs w:val="18"/>
              </w:rPr>
            </w:pPr>
            <w:r>
              <w:rPr>
                <w:rFonts w:cs="Arial" w:hint="eastAsia"/>
                <w:szCs w:val="18"/>
                <w:lang w:eastAsia="zh-CN"/>
              </w:rPr>
              <w:t>The IMS AS type.</w:t>
            </w:r>
          </w:p>
        </w:tc>
        <w:tc>
          <w:tcPr>
            <w:tcW w:w="1270" w:type="dxa"/>
            <w:tcBorders>
              <w:top w:val="single" w:sz="4" w:space="0" w:color="auto"/>
              <w:left w:val="single" w:sz="4" w:space="0" w:color="auto"/>
              <w:bottom w:val="single" w:sz="4" w:space="0" w:color="auto"/>
              <w:right w:val="single" w:sz="4" w:space="0" w:color="auto"/>
            </w:tcBorders>
          </w:tcPr>
          <w:p w14:paraId="19E986D0" w14:textId="77777777" w:rsidR="00CF1AAB" w:rsidRPr="00F91D2F" w:rsidRDefault="00CF1AAB" w:rsidP="00CF1AAB">
            <w:pPr>
              <w:pStyle w:val="TAL"/>
              <w:rPr>
                <w:rFonts w:cs="Arial"/>
                <w:szCs w:val="18"/>
              </w:rPr>
            </w:pPr>
          </w:p>
        </w:tc>
      </w:tr>
      <w:tr w:rsidR="00E114A5" w:rsidRPr="00F91D2F" w14:paraId="49BACE75"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tcPr>
          <w:p w14:paraId="60DCCF36" w14:textId="3F558C13" w:rsidR="00E114A5" w:rsidRDefault="00E114A5" w:rsidP="00E114A5">
            <w:pPr>
              <w:pStyle w:val="TAL"/>
              <w:rPr>
                <w:lang w:eastAsia="zh-CN"/>
              </w:rPr>
            </w:pPr>
            <w:r>
              <w:t>deregCallbackUri</w:t>
            </w:r>
          </w:p>
        </w:tc>
        <w:tc>
          <w:tcPr>
            <w:tcW w:w="1988" w:type="dxa"/>
            <w:tcBorders>
              <w:top w:val="single" w:sz="4" w:space="0" w:color="auto"/>
              <w:left w:val="single" w:sz="4" w:space="0" w:color="auto"/>
              <w:bottom w:val="single" w:sz="4" w:space="0" w:color="auto"/>
              <w:right w:val="single" w:sz="4" w:space="0" w:color="auto"/>
            </w:tcBorders>
          </w:tcPr>
          <w:p w14:paraId="120644FA" w14:textId="4FEB8959" w:rsidR="00E114A5" w:rsidRDefault="00E114A5" w:rsidP="00E114A5">
            <w:pPr>
              <w:pStyle w:val="TAL"/>
              <w:rPr>
                <w:lang w:eastAsia="zh-CN"/>
              </w:rPr>
            </w:pPr>
            <w:r>
              <w:t>Uri</w:t>
            </w:r>
          </w:p>
        </w:tc>
        <w:tc>
          <w:tcPr>
            <w:tcW w:w="322" w:type="dxa"/>
            <w:tcBorders>
              <w:top w:val="single" w:sz="4" w:space="0" w:color="auto"/>
              <w:left w:val="single" w:sz="4" w:space="0" w:color="auto"/>
              <w:bottom w:val="single" w:sz="4" w:space="0" w:color="auto"/>
              <w:right w:val="single" w:sz="4" w:space="0" w:color="auto"/>
            </w:tcBorders>
          </w:tcPr>
          <w:p w14:paraId="1590F60D" w14:textId="1A00EA02" w:rsidR="00E114A5" w:rsidRDefault="00E114A5" w:rsidP="00E114A5">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753C1248" w14:textId="301E1DED" w:rsidR="00E114A5" w:rsidRDefault="00E114A5" w:rsidP="00E114A5">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0E6EE6B7" w14:textId="77777777" w:rsidR="00E114A5" w:rsidRDefault="00E114A5" w:rsidP="00E114A5">
            <w:pPr>
              <w:pStyle w:val="TAL"/>
              <w:rPr>
                <w:rFonts w:cs="Arial"/>
                <w:szCs w:val="18"/>
                <w:lang w:eastAsia="zh-CN"/>
              </w:rPr>
            </w:pPr>
            <w:r>
              <w:rPr>
                <w:rFonts w:cs="Arial"/>
                <w:szCs w:val="18"/>
              </w:rPr>
              <w:t>A URI provided by the IMS AS to receive (implicitly subscribed) notifications on deregistration.</w:t>
            </w:r>
          </w:p>
          <w:p w14:paraId="1C9651E3" w14:textId="4F95B73F" w:rsidR="00E114A5" w:rsidRDefault="00E114A5" w:rsidP="00E114A5">
            <w:pPr>
              <w:pStyle w:val="TAL"/>
              <w:rPr>
                <w:rFonts w:cs="Arial"/>
                <w:szCs w:val="18"/>
                <w:lang w:eastAsia="zh-CN"/>
              </w:rPr>
            </w:pPr>
            <w:r>
              <w:rPr>
                <w:rFonts w:cs="Arial"/>
                <w:szCs w:val="18"/>
                <w:lang w:eastAsia="zh-CN"/>
              </w:rPr>
              <w:t>The deregistration callback URI shall have unique information within IMS AS set to identify the IMS Public Identity to be deregistered.</w:t>
            </w:r>
          </w:p>
        </w:tc>
        <w:tc>
          <w:tcPr>
            <w:tcW w:w="1270" w:type="dxa"/>
            <w:tcBorders>
              <w:top w:val="single" w:sz="4" w:space="0" w:color="auto"/>
              <w:left w:val="single" w:sz="4" w:space="0" w:color="auto"/>
              <w:bottom w:val="single" w:sz="4" w:space="0" w:color="auto"/>
              <w:right w:val="single" w:sz="4" w:space="0" w:color="auto"/>
            </w:tcBorders>
          </w:tcPr>
          <w:p w14:paraId="4DD04383" w14:textId="77777777" w:rsidR="00E114A5" w:rsidRPr="00F91D2F" w:rsidRDefault="00E114A5" w:rsidP="00E114A5">
            <w:pPr>
              <w:pStyle w:val="TAL"/>
              <w:rPr>
                <w:rFonts w:cs="Arial"/>
                <w:szCs w:val="18"/>
              </w:rPr>
            </w:pPr>
          </w:p>
        </w:tc>
      </w:tr>
      <w:tr w:rsidR="008D1C7E" w:rsidRPr="00F91D2F" w14:paraId="2D32A68F" w14:textId="77777777" w:rsidTr="00E114A5">
        <w:trPr>
          <w:jc w:val="center"/>
        </w:trPr>
        <w:tc>
          <w:tcPr>
            <w:tcW w:w="1774" w:type="dxa"/>
            <w:tcBorders>
              <w:top w:val="single" w:sz="4" w:space="0" w:color="auto"/>
              <w:left w:val="single" w:sz="4" w:space="0" w:color="auto"/>
              <w:bottom w:val="single" w:sz="4" w:space="0" w:color="auto"/>
              <w:right w:val="single" w:sz="4" w:space="0" w:color="auto"/>
            </w:tcBorders>
          </w:tcPr>
          <w:p w14:paraId="1F7FBC32" w14:textId="40B9C9E8" w:rsidR="008D1C7E" w:rsidRDefault="008D1C7E" w:rsidP="008D1C7E">
            <w:pPr>
              <w:pStyle w:val="TAL"/>
            </w:pPr>
            <w:r>
              <w:rPr>
                <w:rFonts w:cs="Arial"/>
                <w:lang w:eastAsia="zh-CN"/>
              </w:rPr>
              <w:t>reassignmentInd</w:t>
            </w:r>
          </w:p>
        </w:tc>
        <w:tc>
          <w:tcPr>
            <w:tcW w:w="1988" w:type="dxa"/>
            <w:tcBorders>
              <w:top w:val="single" w:sz="4" w:space="0" w:color="auto"/>
              <w:left w:val="single" w:sz="4" w:space="0" w:color="auto"/>
              <w:bottom w:val="single" w:sz="4" w:space="0" w:color="auto"/>
              <w:right w:val="single" w:sz="4" w:space="0" w:color="auto"/>
            </w:tcBorders>
          </w:tcPr>
          <w:p w14:paraId="026383F0" w14:textId="3283908A" w:rsidR="008D1C7E" w:rsidRDefault="008D1C7E" w:rsidP="008D1C7E">
            <w:pPr>
              <w:pStyle w:val="TAL"/>
            </w:pPr>
            <w:r>
              <w:rPr>
                <w:rFonts w:cs="Arial"/>
                <w:lang w:eastAsia="zh-CN"/>
              </w:rPr>
              <w:t>boolean</w:t>
            </w:r>
          </w:p>
        </w:tc>
        <w:tc>
          <w:tcPr>
            <w:tcW w:w="322" w:type="dxa"/>
            <w:tcBorders>
              <w:top w:val="single" w:sz="4" w:space="0" w:color="auto"/>
              <w:left w:val="single" w:sz="4" w:space="0" w:color="auto"/>
              <w:bottom w:val="single" w:sz="4" w:space="0" w:color="auto"/>
              <w:right w:val="single" w:sz="4" w:space="0" w:color="auto"/>
            </w:tcBorders>
          </w:tcPr>
          <w:p w14:paraId="3EC94363" w14:textId="7C4CCE01" w:rsidR="008D1C7E" w:rsidRDefault="008D1C7E" w:rsidP="008D1C7E">
            <w:pPr>
              <w:pStyle w:val="TAC"/>
            </w:pPr>
            <w:r>
              <w:rPr>
                <w:rFonts w:cs="Arial"/>
                <w:lang w:eastAsia="zh-CN"/>
              </w:rPr>
              <w:t>O</w:t>
            </w:r>
          </w:p>
        </w:tc>
        <w:tc>
          <w:tcPr>
            <w:tcW w:w="1092" w:type="dxa"/>
            <w:tcBorders>
              <w:top w:val="single" w:sz="4" w:space="0" w:color="auto"/>
              <w:left w:val="single" w:sz="4" w:space="0" w:color="auto"/>
              <w:bottom w:val="single" w:sz="4" w:space="0" w:color="auto"/>
              <w:right w:val="single" w:sz="4" w:space="0" w:color="auto"/>
            </w:tcBorders>
          </w:tcPr>
          <w:p w14:paraId="4A2B0575" w14:textId="2987EE55" w:rsidR="008D1C7E" w:rsidRDefault="008D1C7E" w:rsidP="008D1C7E">
            <w:pPr>
              <w:pStyle w:val="TAL"/>
            </w:pPr>
            <w:r>
              <w:rPr>
                <w:rFonts w:cs="Arial"/>
                <w:lang w:eastAsia="zh-CN"/>
              </w:rPr>
              <w:t>0..1</w:t>
            </w:r>
          </w:p>
        </w:tc>
        <w:tc>
          <w:tcPr>
            <w:tcW w:w="3111" w:type="dxa"/>
            <w:tcBorders>
              <w:top w:val="single" w:sz="4" w:space="0" w:color="auto"/>
              <w:left w:val="single" w:sz="4" w:space="0" w:color="auto"/>
              <w:bottom w:val="single" w:sz="4" w:space="0" w:color="auto"/>
              <w:right w:val="single" w:sz="4" w:space="0" w:color="auto"/>
            </w:tcBorders>
          </w:tcPr>
          <w:p w14:paraId="5ECEF0FE" w14:textId="77777777" w:rsidR="008D1C7E" w:rsidRDefault="008D1C7E" w:rsidP="008D1C7E">
            <w:pPr>
              <w:keepNext/>
              <w:keepLines/>
              <w:spacing w:after="0"/>
              <w:rPr>
                <w:rFonts w:ascii="Arial" w:hAnsi="Arial" w:cs="Arial"/>
                <w:sz w:val="18"/>
                <w:szCs w:val="18"/>
                <w:lang w:eastAsia="zh-CN"/>
              </w:rPr>
            </w:pPr>
            <w:r>
              <w:rPr>
                <w:rFonts w:ascii="Arial" w:hAnsi="Arial" w:cs="Arial"/>
                <w:sz w:val="18"/>
                <w:szCs w:val="18"/>
                <w:lang w:eastAsia="zh-CN"/>
              </w:rPr>
              <w:t>Indicates whether this IMS AS has been assigned to handle new sessions for this user, as indicated by the S-CSCF.</w:t>
            </w:r>
          </w:p>
          <w:p w14:paraId="4400305E" w14:textId="77777777" w:rsidR="008D1C7E" w:rsidRDefault="008D1C7E" w:rsidP="008D1C7E">
            <w:pPr>
              <w:keepNext/>
              <w:keepLines/>
              <w:spacing w:after="0"/>
              <w:rPr>
                <w:rFonts w:ascii="Arial" w:hAnsi="Arial" w:cs="Arial"/>
                <w:sz w:val="18"/>
                <w:szCs w:val="18"/>
                <w:lang w:eastAsia="zh-CN"/>
              </w:rPr>
            </w:pPr>
            <w:r>
              <w:rPr>
                <w:rFonts w:ascii="Arial" w:hAnsi="Arial" w:cs="Arial"/>
                <w:sz w:val="18"/>
                <w:szCs w:val="18"/>
                <w:lang w:eastAsia="zh-CN"/>
              </w:rPr>
              <w:t xml:space="preserve">In case the value is: </w:t>
            </w:r>
          </w:p>
          <w:p w14:paraId="564C55CC" w14:textId="77777777" w:rsidR="008D1C7E" w:rsidRPr="00917C75" w:rsidRDefault="008D1C7E" w:rsidP="008D1C7E">
            <w:pPr>
              <w:keepNext/>
              <w:keepLines/>
              <w:spacing w:after="0"/>
              <w:rPr>
                <w:rFonts w:ascii="Arial" w:hAnsi="Arial" w:cs="Arial"/>
                <w:sz w:val="18"/>
                <w:szCs w:val="18"/>
                <w:lang w:eastAsia="zh-CN"/>
              </w:rPr>
            </w:pPr>
            <w:r w:rsidRPr="00917C75">
              <w:rPr>
                <w:rFonts w:ascii="Arial" w:hAnsi="Arial" w:cs="Arial"/>
                <w:sz w:val="18"/>
                <w:szCs w:val="18"/>
                <w:lang w:eastAsia="zh-CN"/>
              </w:rPr>
              <w:t xml:space="preserve">- true: </w:t>
            </w:r>
            <w:r>
              <w:rPr>
                <w:rFonts w:ascii="Arial" w:hAnsi="Arial" w:cs="Arial"/>
                <w:sz w:val="18"/>
                <w:szCs w:val="18"/>
                <w:lang w:eastAsia="zh-CN"/>
              </w:rPr>
              <w:t>HSS shall not remove any IMS AS registrations of the same AS type (possibly handling ongoing sessions).</w:t>
            </w:r>
          </w:p>
          <w:p w14:paraId="4984502C" w14:textId="77777777" w:rsidR="008D1C7E" w:rsidRDefault="008D1C7E" w:rsidP="008D1C7E">
            <w:pPr>
              <w:keepNext/>
              <w:keepLines/>
              <w:spacing w:after="0"/>
              <w:rPr>
                <w:rFonts w:ascii="Arial" w:hAnsi="Arial" w:cs="Arial"/>
                <w:sz w:val="18"/>
                <w:szCs w:val="18"/>
                <w:lang w:eastAsia="zh-CN"/>
              </w:rPr>
            </w:pPr>
            <w:r>
              <w:rPr>
                <w:rFonts w:ascii="Arial" w:hAnsi="Arial" w:cs="Arial"/>
                <w:sz w:val="18"/>
                <w:szCs w:val="18"/>
                <w:lang w:eastAsia="zh-CN"/>
              </w:rPr>
              <w:t>This attribute can only be set to true.</w:t>
            </w:r>
          </w:p>
          <w:p w14:paraId="6F7D37D6" w14:textId="74047263" w:rsidR="008D1C7E" w:rsidRDefault="008D1C7E" w:rsidP="008D1C7E">
            <w:pPr>
              <w:pStyle w:val="TAL"/>
              <w:rPr>
                <w:rFonts w:cs="Arial"/>
                <w:szCs w:val="18"/>
              </w:rPr>
            </w:pPr>
            <w:r>
              <w:rPr>
                <w:rFonts w:cs="Arial"/>
                <w:szCs w:val="18"/>
                <w:lang w:eastAsia="zh-CN"/>
              </w:rPr>
              <w:t>When not present, HSS shall replace existing IMS AS of the same IMS AS type by the new one and shall initiate a deregistration towards the replaced IMS AS.</w:t>
            </w:r>
          </w:p>
        </w:tc>
        <w:tc>
          <w:tcPr>
            <w:tcW w:w="1270" w:type="dxa"/>
            <w:tcBorders>
              <w:top w:val="single" w:sz="4" w:space="0" w:color="auto"/>
              <w:left w:val="single" w:sz="4" w:space="0" w:color="auto"/>
              <w:bottom w:val="single" w:sz="4" w:space="0" w:color="auto"/>
              <w:right w:val="single" w:sz="4" w:space="0" w:color="auto"/>
            </w:tcBorders>
          </w:tcPr>
          <w:p w14:paraId="31D400E2" w14:textId="77777777" w:rsidR="008D1C7E" w:rsidRPr="00F91D2F" w:rsidRDefault="008D1C7E" w:rsidP="008D1C7E">
            <w:pPr>
              <w:pStyle w:val="TAL"/>
              <w:rPr>
                <w:rFonts w:cs="Arial"/>
                <w:szCs w:val="18"/>
              </w:rPr>
            </w:pPr>
          </w:p>
        </w:tc>
      </w:tr>
      <w:tr w:rsidR="008D1C7E" w:rsidRPr="00F91D2F" w14:paraId="72661038" w14:textId="77777777" w:rsidTr="00E114A5">
        <w:trPr>
          <w:jc w:val="center"/>
        </w:trPr>
        <w:tc>
          <w:tcPr>
            <w:tcW w:w="1774" w:type="dxa"/>
            <w:tcBorders>
              <w:top w:val="single" w:sz="4" w:space="0" w:color="auto"/>
              <w:left w:val="single" w:sz="4" w:space="0" w:color="auto"/>
              <w:bottom w:val="single" w:sz="4" w:space="0" w:color="auto"/>
              <w:right w:val="single" w:sz="4" w:space="0" w:color="auto"/>
            </w:tcBorders>
          </w:tcPr>
          <w:p w14:paraId="75963C6A" w14:textId="3552F36E" w:rsidR="008D1C7E" w:rsidRDefault="008D1C7E" w:rsidP="008D1C7E">
            <w:pPr>
              <w:pStyle w:val="TAL"/>
            </w:pPr>
            <w:r>
              <w:t>asReassignmentCallbackUri</w:t>
            </w:r>
          </w:p>
        </w:tc>
        <w:tc>
          <w:tcPr>
            <w:tcW w:w="1988" w:type="dxa"/>
            <w:tcBorders>
              <w:top w:val="single" w:sz="4" w:space="0" w:color="auto"/>
              <w:left w:val="single" w:sz="4" w:space="0" w:color="auto"/>
              <w:bottom w:val="single" w:sz="4" w:space="0" w:color="auto"/>
              <w:right w:val="single" w:sz="4" w:space="0" w:color="auto"/>
            </w:tcBorders>
          </w:tcPr>
          <w:p w14:paraId="1F98A738" w14:textId="7FFB0D10" w:rsidR="008D1C7E" w:rsidRDefault="008D1C7E" w:rsidP="008D1C7E">
            <w:pPr>
              <w:pStyle w:val="TAL"/>
            </w:pPr>
            <w:r>
              <w:t>Uri</w:t>
            </w:r>
          </w:p>
        </w:tc>
        <w:tc>
          <w:tcPr>
            <w:tcW w:w="322" w:type="dxa"/>
            <w:tcBorders>
              <w:top w:val="single" w:sz="4" w:space="0" w:color="auto"/>
              <w:left w:val="single" w:sz="4" w:space="0" w:color="auto"/>
              <w:bottom w:val="single" w:sz="4" w:space="0" w:color="auto"/>
              <w:right w:val="single" w:sz="4" w:space="0" w:color="auto"/>
            </w:tcBorders>
          </w:tcPr>
          <w:p w14:paraId="3E53DACC" w14:textId="5D3112F3" w:rsidR="008D1C7E" w:rsidRDefault="008D1C7E" w:rsidP="008D1C7E">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31FD9A94" w14:textId="3EB0E319" w:rsidR="008D1C7E" w:rsidRDefault="008D1C7E" w:rsidP="008D1C7E">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305025C" w14:textId="77777777" w:rsidR="008D1C7E" w:rsidRDefault="008D1C7E" w:rsidP="008D1C7E">
            <w:pPr>
              <w:pStyle w:val="TAL"/>
              <w:rPr>
                <w:rFonts w:cs="Arial"/>
                <w:szCs w:val="18"/>
                <w:lang w:eastAsia="zh-CN"/>
              </w:rPr>
            </w:pPr>
            <w:r>
              <w:rPr>
                <w:rFonts w:cs="Arial"/>
                <w:szCs w:val="18"/>
              </w:rPr>
              <w:t>A URI provided by the IMS AS to receive (implicitly subscribed) notifications on IMS AS Reassignment Notification.</w:t>
            </w:r>
          </w:p>
          <w:p w14:paraId="691FEAC4" w14:textId="123859D1" w:rsidR="008D1C7E" w:rsidRDefault="008D1C7E" w:rsidP="008D1C7E">
            <w:pPr>
              <w:pStyle w:val="TAL"/>
              <w:rPr>
                <w:rFonts w:cs="Arial"/>
                <w:szCs w:val="18"/>
              </w:rPr>
            </w:pPr>
            <w:r>
              <w:rPr>
                <w:rFonts w:cs="Arial"/>
                <w:szCs w:val="18"/>
                <w:lang w:eastAsia="zh-CN"/>
              </w:rPr>
              <w:t>The callback URI shall have unique information within IMS AS set to identify the IMS Public Identity.</w:t>
            </w:r>
          </w:p>
        </w:tc>
        <w:tc>
          <w:tcPr>
            <w:tcW w:w="1270" w:type="dxa"/>
            <w:tcBorders>
              <w:top w:val="single" w:sz="4" w:space="0" w:color="auto"/>
              <w:left w:val="single" w:sz="4" w:space="0" w:color="auto"/>
              <w:bottom w:val="single" w:sz="4" w:space="0" w:color="auto"/>
              <w:right w:val="single" w:sz="4" w:space="0" w:color="auto"/>
            </w:tcBorders>
          </w:tcPr>
          <w:p w14:paraId="087E5A97" w14:textId="77777777" w:rsidR="008D1C7E" w:rsidRPr="00F91D2F" w:rsidRDefault="008D1C7E" w:rsidP="008D1C7E">
            <w:pPr>
              <w:pStyle w:val="TAL"/>
              <w:rPr>
                <w:rFonts w:cs="Arial"/>
                <w:szCs w:val="18"/>
              </w:rPr>
            </w:pPr>
          </w:p>
        </w:tc>
      </w:tr>
    </w:tbl>
    <w:p w14:paraId="51040464" w14:textId="77777777" w:rsidR="00484FDA" w:rsidRDefault="00484FDA" w:rsidP="00484FDA"/>
    <w:p w14:paraId="30E89D1C" w14:textId="60920028" w:rsidR="00CF1AAB" w:rsidRPr="00F91D2F" w:rsidRDefault="00CF1AAB" w:rsidP="00CF1AAB">
      <w:pPr>
        <w:pStyle w:val="Heading5"/>
        <w:rPr>
          <w:lang w:eastAsia="zh-CN"/>
        </w:rPr>
      </w:pPr>
      <w:bookmarkStart w:id="1659" w:name="_Toc215000571"/>
      <w:r w:rsidRPr="00F91D2F">
        <w:t>6.1.6.2.</w:t>
      </w:r>
      <w:r>
        <w:t>17</w:t>
      </w:r>
      <w:r w:rsidRPr="00F91D2F">
        <w:tab/>
        <w:t xml:space="preserve">Type: </w:t>
      </w:r>
      <w:r>
        <w:rPr>
          <w:lang w:eastAsia="zh-CN"/>
        </w:rPr>
        <w:t>Ims</w:t>
      </w:r>
      <w:r>
        <w:rPr>
          <w:rFonts w:hint="eastAsia"/>
          <w:lang w:eastAsia="zh-CN"/>
        </w:rPr>
        <w:t>A</w:t>
      </w:r>
      <w:r>
        <w:rPr>
          <w:lang w:eastAsia="zh-CN"/>
        </w:rPr>
        <w:t>s</w:t>
      </w:r>
      <w:r>
        <w:t>RegistrationInfo</w:t>
      </w:r>
      <w:bookmarkEnd w:id="1659"/>
    </w:p>
    <w:p w14:paraId="66DFF7A3" w14:textId="55D9C3A1" w:rsidR="00CF1AAB" w:rsidRPr="000F0BA0" w:rsidRDefault="00CF1AAB" w:rsidP="00CF1AAB">
      <w:pPr>
        <w:pStyle w:val="TH"/>
      </w:pPr>
      <w:r w:rsidRPr="000F0BA0">
        <w:rPr>
          <w:noProof/>
        </w:rPr>
        <w:t>Table </w:t>
      </w:r>
      <w:r w:rsidRPr="000F0BA0">
        <w:t>6.</w:t>
      </w:r>
      <w:r>
        <w:rPr>
          <w:rFonts w:hint="eastAsia"/>
          <w:lang w:eastAsia="zh-CN"/>
        </w:rPr>
        <w:t>1</w:t>
      </w:r>
      <w:r w:rsidRPr="000F0BA0">
        <w:t>.6.2.</w:t>
      </w:r>
      <w:r>
        <w:t>17</w:t>
      </w:r>
      <w:r w:rsidRPr="000F0BA0">
        <w:t xml:space="preserve">-1: </w:t>
      </w:r>
      <w:r w:rsidRPr="00F91D2F">
        <w:t xml:space="preserve">Definition of type </w:t>
      </w:r>
      <w:r>
        <w:rPr>
          <w:lang w:eastAsia="zh-CN"/>
        </w:rPr>
        <w:t>Ims</w:t>
      </w:r>
      <w:r>
        <w:rPr>
          <w:rFonts w:hint="eastAsia"/>
          <w:lang w:eastAsia="zh-CN"/>
        </w:rPr>
        <w:t>A</w:t>
      </w:r>
      <w:r>
        <w:rPr>
          <w:lang w:eastAsia="zh-CN"/>
        </w:rPr>
        <w:t>s</w:t>
      </w:r>
      <w:r>
        <w:t>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CF1AAB" w:rsidRPr="000F0BA0" w14:paraId="1F9048FE" w14:textId="77777777" w:rsidTr="00113DBC">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392C1875" w14:textId="77777777" w:rsidR="00CF1AAB" w:rsidRPr="000F0BA0" w:rsidRDefault="00CF1AAB" w:rsidP="00113DBC">
            <w:pPr>
              <w:pStyle w:val="TAH"/>
            </w:pPr>
            <w:r w:rsidRPr="000F0BA0">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6BB31E16" w14:textId="77777777" w:rsidR="00CF1AAB" w:rsidRPr="000F0BA0" w:rsidRDefault="00CF1AAB" w:rsidP="00113DBC">
            <w:pPr>
              <w:pStyle w:val="TAH"/>
            </w:pPr>
            <w:r w:rsidRPr="000F0BA0">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1962D2C" w14:textId="77777777" w:rsidR="00CF1AAB" w:rsidRPr="000F0BA0" w:rsidRDefault="00CF1AAB" w:rsidP="00113DBC">
            <w:pPr>
              <w:pStyle w:val="TAH"/>
            </w:pPr>
            <w:r w:rsidRPr="000F0BA0">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094FE281" w14:textId="77777777" w:rsidR="00CF1AAB" w:rsidRPr="000F0BA0" w:rsidRDefault="00CF1AAB" w:rsidP="00113DBC">
            <w:pPr>
              <w:pStyle w:val="TAH"/>
              <w:jc w:val="left"/>
            </w:pPr>
            <w:r w:rsidRPr="000F0BA0">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58B12975" w14:textId="77777777" w:rsidR="00CF1AAB" w:rsidRPr="000F0BA0" w:rsidRDefault="00CF1AAB" w:rsidP="00113DBC">
            <w:pPr>
              <w:pStyle w:val="TAH"/>
              <w:rPr>
                <w:rFonts w:cs="Arial"/>
                <w:szCs w:val="18"/>
              </w:rPr>
            </w:pPr>
            <w:r w:rsidRPr="000F0BA0">
              <w:rPr>
                <w:rFonts w:cs="Arial"/>
                <w:szCs w:val="18"/>
              </w:rPr>
              <w:t>Description</w:t>
            </w:r>
          </w:p>
        </w:tc>
      </w:tr>
      <w:tr w:rsidR="00CF1AAB" w:rsidRPr="000F0BA0" w14:paraId="42AE5371" w14:textId="77777777" w:rsidTr="00113DBC">
        <w:trPr>
          <w:jc w:val="center"/>
        </w:trPr>
        <w:tc>
          <w:tcPr>
            <w:tcW w:w="2557" w:type="dxa"/>
            <w:tcBorders>
              <w:top w:val="single" w:sz="4" w:space="0" w:color="auto"/>
              <w:left w:val="single" w:sz="4" w:space="0" w:color="auto"/>
              <w:bottom w:val="single" w:sz="4" w:space="0" w:color="auto"/>
              <w:right w:val="single" w:sz="4" w:space="0" w:color="auto"/>
            </w:tcBorders>
          </w:tcPr>
          <w:p w14:paraId="7D4D09CB" w14:textId="77777777" w:rsidR="00CF1AAB" w:rsidRPr="000F0BA0" w:rsidRDefault="00CF1AAB" w:rsidP="00113DBC">
            <w:pPr>
              <w:pStyle w:val="TAL"/>
            </w:pPr>
            <w:r>
              <w:rPr>
                <w:rFonts w:hint="eastAsia"/>
                <w:lang w:eastAsia="zh-CN"/>
              </w:rPr>
              <w:t>imsAs</w:t>
            </w:r>
            <w:r w:rsidRPr="000F0BA0">
              <w:t>RegistrationList</w:t>
            </w:r>
          </w:p>
        </w:tc>
        <w:tc>
          <w:tcPr>
            <w:tcW w:w="1277" w:type="dxa"/>
            <w:tcBorders>
              <w:top w:val="single" w:sz="4" w:space="0" w:color="auto"/>
              <w:left w:val="single" w:sz="4" w:space="0" w:color="auto"/>
              <w:bottom w:val="single" w:sz="4" w:space="0" w:color="auto"/>
              <w:right w:val="single" w:sz="4" w:space="0" w:color="auto"/>
            </w:tcBorders>
          </w:tcPr>
          <w:p w14:paraId="0F7DA291" w14:textId="77777777" w:rsidR="00CF1AAB" w:rsidRPr="000F0BA0" w:rsidRDefault="00CF1AAB" w:rsidP="00113DBC">
            <w:pPr>
              <w:pStyle w:val="TAL"/>
            </w:pPr>
            <w:r w:rsidRPr="000F0BA0">
              <w:t>array(</w:t>
            </w:r>
            <w:r>
              <w:rPr>
                <w:rFonts w:hint="eastAsia"/>
                <w:lang w:eastAsia="zh-CN"/>
              </w:rPr>
              <w:t>Imsas</w:t>
            </w:r>
            <w:r w:rsidRPr="000F0BA0">
              <w:t>Registration)</w:t>
            </w:r>
          </w:p>
        </w:tc>
        <w:tc>
          <w:tcPr>
            <w:tcW w:w="283" w:type="dxa"/>
            <w:tcBorders>
              <w:top w:val="single" w:sz="4" w:space="0" w:color="auto"/>
              <w:left w:val="single" w:sz="4" w:space="0" w:color="auto"/>
              <w:bottom w:val="single" w:sz="4" w:space="0" w:color="auto"/>
              <w:right w:val="single" w:sz="4" w:space="0" w:color="auto"/>
            </w:tcBorders>
          </w:tcPr>
          <w:p w14:paraId="61D244DA" w14:textId="77777777" w:rsidR="00CF1AAB" w:rsidRPr="000F0BA0" w:rsidRDefault="00CF1AAB" w:rsidP="00113DBC">
            <w:pPr>
              <w:pStyle w:val="TAC"/>
            </w:pPr>
            <w:r w:rsidRPr="000F0BA0">
              <w:t>M</w:t>
            </w:r>
          </w:p>
        </w:tc>
        <w:tc>
          <w:tcPr>
            <w:tcW w:w="1135" w:type="dxa"/>
            <w:tcBorders>
              <w:top w:val="single" w:sz="4" w:space="0" w:color="auto"/>
              <w:left w:val="single" w:sz="4" w:space="0" w:color="auto"/>
              <w:bottom w:val="single" w:sz="4" w:space="0" w:color="auto"/>
              <w:right w:val="single" w:sz="4" w:space="0" w:color="auto"/>
            </w:tcBorders>
          </w:tcPr>
          <w:p w14:paraId="5AA85787" w14:textId="77777777" w:rsidR="00CF1AAB" w:rsidRPr="000F0BA0" w:rsidRDefault="00CF1AAB" w:rsidP="00113DBC">
            <w:pPr>
              <w:pStyle w:val="TAL"/>
            </w:pPr>
            <w:r w:rsidRPr="000F0BA0">
              <w:t>1..N</w:t>
            </w:r>
          </w:p>
        </w:tc>
        <w:tc>
          <w:tcPr>
            <w:tcW w:w="4251" w:type="dxa"/>
            <w:tcBorders>
              <w:top w:val="single" w:sz="4" w:space="0" w:color="auto"/>
              <w:left w:val="single" w:sz="4" w:space="0" w:color="auto"/>
              <w:bottom w:val="single" w:sz="4" w:space="0" w:color="auto"/>
              <w:right w:val="single" w:sz="4" w:space="0" w:color="auto"/>
            </w:tcBorders>
          </w:tcPr>
          <w:p w14:paraId="0732CB4F" w14:textId="77777777" w:rsidR="00CF1AAB" w:rsidRPr="000F0BA0" w:rsidRDefault="00CF1AAB" w:rsidP="00113DBC">
            <w:pPr>
              <w:pStyle w:val="TAL"/>
              <w:rPr>
                <w:rFonts w:cs="Arial"/>
                <w:szCs w:val="18"/>
              </w:rPr>
            </w:pPr>
            <w:r w:rsidRPr="000F0BA0">
              <w:rPr>
                <w:rFonts w:cs="Arial"/>
                <w:szCs w:val="18"/>
              </w:rPr>
              <w:t xml:space="preserve">List of </w:t>
            </w:r>
            <w:r>
              <w:rPr>
                <w:rFonts w:cs="Arial" w:hint="eastAsia"/>
                <w:szCs w:val="18"/>
                <w:lang w:eastAsia="zh-CN"/>
              </w:rPr>
              <w:t>Imsas</w:t>
            </w:r>
            <w:r w:rsidRPr="000F0BA0">
              <w:rPr>
                <w:rFonts w:cs="Arial"/>
                <w:szCs w:val="18"/>
              </w:rPr>
              <w:t>Registration.</w:t>
            </w:r>
          </w:p>
        </w:tc>
      </w:tr>
    </w:tbl>
    <w:p w14:paraId="1AD40C05" w14:textId="77777777" w:rsidR="00CF1AAB" w:rsidRDefault="00CF1AAB" w:rsidP="003E5B4E"/>
    <w:p w14:paraId="673E1688" w14:textId="09A8B25F" w:rsidR="00E114A5" w:rsidRPr="00F91D2F" w:rsidRDefault="00E114A5" w:rsidP="00E114A5">
      <w:pPr>
        <w:pStyle w:val="Heading5"/>
      </w:pPr>
      <w:bookmarkStart w:id="1660" w:name="_Toc215000572"/>
      <w:r w:rsidRPr="00F91D2F">
        <w:t>6.1.6.2.</w:t>
      </w:r>
      <w:r>
        <w:t>18</w:t>
      </w:r>
      <w:r w:rsidRPr="00F91D2F">
        <w:tab/>
        <w:t xml:space="preserve">Type: </w:t>
      </w:r>
      <w:r>
        <w:t>AsDeregistrationData</w:t>
      </w:r>
      <w:bookmarkEnd w:id="1660"/>
    </w:p>
    <w:p w14:paraId="53F34C47" w14:textId="2B3D885C" w:rsidR="00E114A5" w:rsidRPr="00F91D2F" w:rsidRDefault="00E114A5" w:rsidP="00E114A5">
      <w:pPr>
        <w:pStyle w:val="TH"/>
      </w:pPr>
      <w:r w:rsidRPr="00F91D2F">
        <w:t>Table 6.1.6.2.</w:t>
      </w:r>
      <w:r>
        <w:t>18</w:t>
      </w:r>
      <w:r w:rsidRPr="00F91D2F">
        <w:t xml:space="preserve">-1: Definition of type </w:t>
      </w:r>
      <w:r>
        <w:t>AsDeregistrationData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E114A5" w:rsidRPr="00F91D2F" w14:paraId="7B9BE31D" w14:textId="77777777" w:rsidTr="00C15066">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7C216B6" w14:textId="77777777" w:rsidR="00E114A5" w:rsidRPr="00F91D2F" w:rsidRDefault="00E114A5" w:rsidP="00C1506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BEE1292" w14:textId="77777777" w:rsidR="00E114A5" w:rsidRPr="00F91D2F" w:rsidRDefault="00E114A5" w:rsidP="00C1506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4B2555" w14:textId="77777777" w:rsidR="00E114A5" w:rsidRPr="00F91D2F" w:rsidRDefault="00E114A5" w:rsidP="00C1506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8E413DB" w14:textId="77777777" w:rsidR="00E114A5" w:rsidRPr="00F91D2F" w:rsidRDefault="00E114A5" w:rsidP="00C15066">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0DA9A90" w14:textId="77777777" w:rsidR="00E114A5" w:rsidRPr="00F91D2F" w:rsidRDefault="00E114A5" w:rsidP="00C1506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D6876A2" w14:textId="77777777" w:rsidR="00E114A5" w:rsidRPr="00F91D2F" w:rsidRDefault="00E114A5" w:rsidP="00C15066">
            <w:pPr>
              <w:pStyle w:val="TAH"/>
              <w:rPr>
                <w:rFonts w:cs="Arial"/>
                <w:szCs w:val="18"/>
              </w:rPr>
            </w:pPr>
            <w:r w:rsidRPr="00F91D2F">
              <w:rPr>
                <w:rFonts w:cs="Arial"/>
                <w:szCs w:val="18"/>
              </w:rPr>
              <w:t>Applicability</w:t>
            </w:r>
          </w:p>
        </w:tc>
      </w:tr>
      <w:tr w:rsidR="00E114A5" w:rsidRPr="00F91D2F" w14:paraId="7D18A308" w14:textId="77777777" w:rsidTr="00C15066">
        <w:trPr>
          <w:jc w:val="center"/>
        </w:trPr>
        <w:tc>
          <w:tcPr>
            <w:tcW w:w="1747" w:type="dxa"/>
            <w:tcBorders>
              <w:top w:val="single" w:sz="4" w:space="0" w:color="auto"/>
              <w:left w:val="single" w:sz="4" w:space="0" w:color="auto"/>
              <w:bottom w:val="single" w:sz="4" w:space="0" w:color="auto"/>
              <w:right w:val="single" w:sz="4" w:space="0" w:color="auto"/>
            </w:tcBorders>
          </w:tcPr>
          <w:p w14:paraId="2664CD91" w14:textId="77777777" w:rsidR="00E114A5" w:rsidRPr="00F91D2F" w:rsidRDefault="00E114A5" w:rsidP="00C15066">
            <w:pPr>
              <w:pStyle w:val="TAL"/>
            </w:pPr>
            <w:r>
              <w:t>asDeregReason</w:t>
            </w:r>
          </w:p>
        </w:tc>
        <w:tc>
          <w:tcPr>
            <w:tcW w:w="1750" w:type="dxa"/>
            <w:tcBorders>
              <w:top w:val="single" w:sz="4" w:space="0" w:color="auto"/>
              <w:left w:val="single" w:sz="4" w:space="0" w:color="auto"/>
              <w:bottom w:val="single" w:sz="4" w:space="0" w:color="auto"/>
              <w:right w:val="single" w:sz="4" w:space="0" w:color="auto"/>
            </w:tcBorders>
          </w:tcPr>
          <w:p w14:paraId="042EFB3C" w14:textId="77777777" w:rsidR="00E114A5" w:rsidRPr="00F91D2F" w:rsidRDefault="00E114A5" w:rsidP="00C15066">
            <w:pPr>
              <w:pStyle w:val="TAL"/>
            </w:pPr>
            <w:r>
              <w:t>AsDeregistrationReason</w:t>
            </w:r>
          </w:p>
        </w:tc>
        <w:tc>
          <w:tcPr>
            <w:tcW w:w="294" w:type="dxa"/>
            <w:tcBorders>
              <w:top w:val="single" w:sz="4" w:space="0" w:color="auto"/>
              <w:left w:val="single" w:sz="4" w:space="0" w:color="auto"/>
              <w:bottom w:val="single" w:sz="4" w:space="0" w:color="auto"/>
              <w:right w:val="single" w:sz="4" w:space="0" w:color="auto"/>
            </w:tcBorders>
          </w:tcPr>
          <w:p w14:paraId="1968F22F" w14:textId="77777777" w:rsidR="00E114A5" w:rsidRPr="00F91D2F" w:rsidRDefault="00E114A5" w:rsidP="00C1506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A1FB031" w14:textId="77777777" w:rsidR="00E114A5" w:rsidRPr="00F91D2F" w:rsidRDefault="00E114A5" w:rsidP="00C1506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CB72DB4" w14:textId="77777777" w:rsidR="00E114A5" w:rsidRPr="00F91D2F" w:rsidRDefault="00E114A5" w:rsidP="00C15066">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7A612D6D" w14:textId="77777777" w:rsidR="00E114A5" w:rsidRDefault="00E114A5" w:rsidP="00C15066">
            <w:pPr>
              <w:pStyle w:val="TAL"/>
              <w:rPr>
                <w:rFonts w:cs="Arial"/>
                <w:szCs w:val="18"/>
              </w:rPr>
            </w:pPr>
          </w:p>
        </w:tc>
      </w:tr>
      <w:tr w:rsidR="00E114A5" w:rsidRPr="00F91D2F" w14:paraId="2C5A7D83" w14:textId="77777777" w:rsidTr="00C15066">
        <w:trPr>
          <w:jc w:val="center"/>
        </w:trPr>
        <w:tc>
          <w:tcPr>
            <w:tcW w:w="1747" w:type="dxa"/>
            <w:tcBorders>
              <w:top w:val="single" w:sz="4" w:space="0" w:color="auto"/>
              <w:left w:val="single" w:sz="4" w:space="0" w:color="auto"/>
              <w:bottom w:val="single" w:sz="4" w:space="0" w:color="auto"/>
              <w:right w:val="single" w:sz="4" w:space="0" w:color="auto"/>
            </w:tcBorders>
          </w:tcPr>
          <w:p w14:paraId="35337499" w14:textId="77777777" w:rsidR="00E114A5" w:rsidRDefault="00E114A5" w:rsidP="00C15066">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120CF3D1" w14:textId="77777777" w:rsidR="00E114A5" w:rsidRDefault="00E114A5" w:rsidP="00C15066">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15F2516D" w14:textId="77777777" w:rsidR="00E114A5" w:rsidRDefault="00E114A5" w:rsidP="00C15066">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C2A746E" w14:textId="77777777" w:rsidR="00E114A5" w:rsidRDefault="00E114A5" w:rsidP="00C15066">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53C14B6B" w14:textId="77777777" w:rsidR="00E114A5" w:rsidRDefault="00E114A5" w:rsidP="00C15066">
            <w:pPr>
              <w:pStyle w:val="TAL"/>
              <w:rPr>
                <w:rFonts w:cs="Arial"/>
                <w:szCs w:val="18"/>
              </w:rPr>
            </w:pPr>
            <w:r>
              <w:rPr>
                <w:rFonts w:cs="Arial"/>
                <w:szCs w:val="18"/>
              </w:rPr>
              <w:t>Contains the IMS Public User Identity deregistered by HSS.</w:t>
            </w:r>
          </w:p>
        </w:tc>
        <w:tc>
          <w:tcPr>
            <w:tcW w:w="1235" w:type="dxa"/>
            <w:tcBorders>
              <w:top w:val="single" w:sz="4" w:space="0" w:color="auto"/>
              <w:left w:val="single" w:sz="4" w:space="0" w:color="auto"/>
              <w:bottom w:val="single" w:sz="4" w:space="0" w:color="auto"/>
              <w:right w:val="single" w:sz="4" w:space="0" w:color="auto"/>
            </w:tcBorders>
          </w:tcPr>
          <w:p w14:paraId="39772F33" w14:textId="77777777" w:rsidR="00E114A5" w:rsidRDefault="00E114A5" w:rsidP="00C15066">
            <w:pPr>
              <w:pStyle w:val="TAL"/>
              <w:rPr>
                <w:rFonts w:cs="Arial"/>
                <w:szCs w:val="18"/>
              </w:rPr>
            </w:pPr>
          </w:p>
        </w:tc>
      </w:tr>
    </w:tbl>
    <w:p w14:paraId="268DD718" w14:textId="77777777" w:rsidR="00E114A5" w:rsidRDefault="00E114A5" w:rsidP="00E114A5"/>
    <w:p w14:paraId="5BA0F8D2" w14:textId="628DFCFB" w:rsidR="008D1C7E" w:rsidRPr="00F91D2F" w:rsidRDefault="008D1C7E" w:rsidP="008D1C7E">
      <w:pPr>
        <w:pStyle w:val="Heading5"/>
      </w:pPr>
      <w:bookmarkStart w:id="1661" w:name="_Toc215000573"/>
      <w:r w:rsidRPr="00F91D2F">
        <w:t>6.1.6.2.</w:t>
      </w:r>
      <w:r>
        <w:t>19</w:t>
      </w:r>
      <w:r w:rsidRPr="00F91D2F">
        <w:tab/>
        <w:t xml:space="preserve">Type: </w:t>
      </w:r>
      <w:r>
        <w:t>AsReassignmentData</w:t>
      </w:r>
      <w:bookmarkEnd w:id="1661"/>
    </w:p>
    <w:p w14:paraId="497689F9" w14:textId="6D29E25B" w:rsidR="008D1C7E" w:rsidRPr="00F91D2F" w:rsidRDefault="008D1C7E" w:rsidP="008D1C7E">
      <w:pPr>
        <w:pStyle w:val="TH"/>
      </w:pPr>
      <w:bookmarkStart w:id="1662" w:name="_Hlk213250165"/>
      <w:r w:rsidRPr="00F91D2F">
        <w:t>Table 6.1.6.2.</w:t>
      </w:r>
      <w:r>
        <w:t>19</w:t>
      </w:r>
      <w:r w:rsidRPr="00F91D2F">
        <w:t xml:space="preserve">-1: Definition of type </w:t>
      </w:r>
      <w:r>
        <w:t>AsReassignmentData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8D1C7E" w:rsidRPr="00F91D2F" w14:paraId="61ED256E" w14:textId="77777777" w:rsidTr="000D2CE0">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397EEB2" w14:textId="77777777" w:rsidR="008D1C7E" w:rsidRPr="00F91D2F" w:rsidRDefault="008D1C7E" w:rsidP="000D2CE0">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6AD0951" w14:textId="77777777" w:rsidR="008D1C7E" w:rsidRPr="00F91D2F" w:rsidRDefault="008D1C7E" w:rsidP="000D2CE0">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474B3C6C" w14:textId="77777777" w:rsidR="008D1C7E" w:rsidRPr="00F91D2F" w:rsidRDefault="008D1C7E" w:rsidP="000D2CE0">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2C59C677" w14:textId="77777777" w:rsidR="008D1C7E" w:rsidRPr="00F91D2F" w:rsidRDefault="008D1C7E" w:rsidP="000D2CE0">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B1F84CC" w14:textId="77777777" w:rsidR="008D1C7E" w:rsidRPr="00F91D2F" w:rsidRDefault="008D1C7E" w:rsidP="000D2CE0">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36371D" w14:textId="77777777" w:rsidR="008D1C7E" w:rsidRPr="00F91D2F" w:rsidRDefault="008D1C7E" w:rsidP="000D2CE0">
            <w:pPr>
              <w:pStyle w:val="TAH"/>
              <w:rPr>
                <w:rFonts w:cs="Arial"/>
                <w:szCs w:val="18"/>
              </w:rPr>
            </w:pPr>
            <w:r w:rsidRPr="00F91D2F">
              <w:rPr>
                <w:rFonts w:cs="Arial"/>
                <w:szCs w:val="18"/>
              </w:rPr>
              <w:t>Applicability</w:t>
            </w:r>
          </w:p>
        </w:tc>
      </w:tr>
      <w:tr w:rsidR="008D1C7E" w:rsidRPr="00F91D2F" w14:paraId="0EE7EC83" w14:textId="77777777" w:rsidTr="000D2CE0">
        <w:trPr>
          <w:jc w:val="center"/>
        </w:trPr>
        <w:tc>
          <w:tcPr>
            <w:tcW w:w="1747" w:type="dxa"/>
            <w:tcBorders>
              <w:top w:val="single" w:sz="4" w:space="0" w:color="auto"/>
              <w:left w:val="single" w:sz="4" w:space="0" w:color="auto"/>
              <w:bottom w:val="single" w:sz="4" w:space="0" w:color="auto"/>
              <w:right w:val="single" w:sz="4" w:space="0" w:color="auto"/>
            </w:tcBorders>
          </w:tcPr>
          <w:p w14:paraId="61C1DB41" w14:textId="77777777" w:rsidR="008D1C7E" w:rsidRPr="00F91D2F" w:rsidRDefault="008D1C7E" w:rsidP="000D2CE0">
            <w:pPr>
              <w:pStyle w:val="TAL"/>
            </w:pPr>
            <w:r>
              <w:t>imsasInstanceId</w:t>
            </w:r>
          </w:p>
        </w:tc>
        <w:tc>
          <w:tcPr>
            <w:tcW w:w="1750" w:type="dxa"/>
            <w:tcBorders>
              <w:top w:val="single" w:sz="4" w:space="0" w:color="auto"/>
              <w:left w:val="single" w:sz="4" w:space="0" w:color="auto"/>
              <w:bottom w:val="single" w:sz="4" w:space="0" w:color="auto"/>
              <w:right w:val="single" w:sz="4" w:space="0" w:color="auto"/>
            </w:tcBorders>
          </w:tcPr>
          <w:p w14:paraId="650534D6" w14:textId="77777777" w:rsidR="008D1C7E" w:rsidRPr="00F91D2F" w:rsidRDefault="008D1C7E" w:rsidP="000D2CE0">
            <w:pPr>
              <w:pStyle w:val="TAL"/>
            </w:pPr>
            <w:r>
              <w:t>NfInstanceId</w:t>
            </w:r>
          </w:p>
        </w:tc>
        <w:tc>
          <w:tcPr>
            <w:tcW w:w="294" w:type="dxa"/>
            <w:tcBorders>
              <w:top w:val="single" w:sz="4" w:space="0" w:color="auto"/>
              <w:left w:val="single" w:sz="4" w:space="0" w:color="auto"/>
              <w:bottom w:val="single" w:sz="4" w:space="0" w:color="auto"/>
              <w:right w:val="single" w:sz="4" w:space="0" w:color="auto"/>
            </w:tcBorders>
          </w:tcPr>
          <w:p w14:paraId="13C8E8FC" w14:textId="77777777" w:rsidR="008D1C7E" w:rsidRPr="00F91D2F" w:rsidRDefault="008D1C7E" w:rsidP="000D2CE0">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D9ECCF6" w14:textId="77777777" w:rsidR="008D1C7E" w:rsidRPr="00F91D2F" w:rsidRDefault="008D1C7E" w:rsidP="000D2CE0">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029C2CB" w14:textId="77777777" w:rsidR="008D1C7E" w:rsidRPr="00F91D2F" w:rsidRDefault="008D1C7E" w:rsidP="000D2CE0">
            <w:pPr>
              <w:pStyle w:val="TAL"/>
              <w:rPr>
                <w:rFonts w:cs="Arial"/>
                <w:szCs w:val="18"/>
              </w:rPr>
            </w:pPr>
            <w:r>
              <w:rPr>
                <w:rFonts w:cs="Arial"/>
                <w:szCs w:val="18"/>
              </w:rPr>
              <w:t>NF instance Id of the new IMS AS.</w:t>
            </w:r>
          </w:p>
        </w:tc>
        <w:tc>
          <w:tcPr>
            <w:tcW w:w="1235" w:type="dxa"/>
            <w:tcBorders>
              <w:top w:val="single" w:sz="4" w:space="0" w:color="auto"/>
              <w:left w:val="single" w:sz="4" w:space="0" w:color="auto"/>
              <w:bottom w:val="single" w:sz="4" w:space="0" w:color="auto"/>
              <w:right w:val="single" w:sz="4" w:space="0" w:color="auto"/>
            </w:tcBorders>
          </w:tcPr>
          <w:p w14:paraId="0D22E640" w14:textId="77777777" w:rsidR="008D1C7E" w:rsidRDefault="008D1C7E" w:rsidP="000D2CE0">
            <w:pPr>
              <w:pStyle w:val="TAL"/>
              <w:rPr>
                <w:rFonts w:cs="Arial"/>
                <w:szCs w:val="18"/>
              </w:rPr>
            </w:pPr>
          </w:p>
        </w:tc>
      </w:tr>
      <w:tr w:rsidR="008D1C7E" w:rsidRPr="00F91D2F" w14:paraId="3813FE08" w14:textId="77777777" w:rsidTr="000D2CE0">
        <w:trPr>
          <w:jc w:val="center"/>
        </w:trPr>
        <w:tc>
          <w:tcPr>
            <w:tcW w:w="1747" w:type="dxa"/>
            <w:tcBorders>
              <w:top w:val="single" w:sz="4" w:space="0" w:color="auto"/>
              <w:left w:val="single" w:sz="4" w:space="0" w:color="auto"/>
              <w:bottom w:val="single" w:sz="4" w:space="0" w:color="auto"/>
              <w:right w:val="single" w:sz="4" w:space="0" w:color="auto"/>
            </w:tcBorders>
          </w:tcPr>
          <w:p w14:paraId="72690719" w14:textId="77777777" w:rsidR="008D1C7E" w:rsidRDefault="008D1C7E" w:rsidP="000D2CE0">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42423C0C" w14:textId="77777777" w:rsidR="008D1C7E" w:rsidRDefault="008D1C7E" w:rsidP="000D2CE0">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02067CD8" w14:textId="77777777" w:rsidR="008D1C7E" w:rsidRDefault="008D1C7E" w:rsidP="000D2CE0">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4DF00DD6" w14:textId="77777777" w:rsidR="008D1C7E" w:rsidRDefault="008D1C7E" w:rsidP="000D2CE0">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0D4F9A66" w14:textId="77777777" w:rsidR="008D1C7E" w:rsidRDefault="008D1C7E" w:rsidP="000D2CE0">
            <w:pPr>
              <w:pStyle w:val="TAL"/>
              <w:rPr>
                <w:rFonts w:cs="Arial"/>
                <w:szCs w:val="18"/>
              </w:rPr>
            </w:pPr>
            <w:r>
              <w:rPr>
                <w:rFonts w:cs="Arial"/>
                <w:szCs w:val="18"/>
              </w:rPr>
              <w:t>Contains the IMS Public User Identity deregistered by HSS.</w:t>
            </w:r>
          </w:p>
        </w:tc>
        <w:tc>
          <w:tcPr>
            <w:tcW w:w="1235" w:type="dxa"/>
            <w:tcBorders>
              <w:top w:val="single" w:sz="4" w:space="0" w:color="auto"/>
              <w:left w:val="single" w:sz="4" w:space="0" w:color="auto"/>
              <w:bottom w:val="single" w:sz="4" w:space="0" w:color="auto"/>
              <w:right w:val="single" w:sz="4" w:space="0" w:color="auto"/>
            </w:tcBorders>
          </w:tcPr>
          <w:p w14:paraId="41E2E264" w14:textId="77777777" w:rsidR="008D1C7E" w:rsidRDefault="008D1C7E" w:rsidP="000D2CE0">
            <w:pPr>
              <w:pStyle w:val="TAL"/>
              <w:rPr>
                <w:rFonts w:cs="Arial"/>
                <w:szCs w:val="18"/>
              </w:rPr>
            </w:pPr>
          </w:p>
        </w:tc>
      </w:tr>
      <w:bookmarkEnd w:id="1662"/>
    </w:tbl>
    <w:p w14:paraId="72053B5D" w14:textId="77777777" w:rsidR="008D1C7E" w:rsidRDefault="008D1C7E" w:rsidP="008D1C7E"/>
    <w:p w14:paraId="03CC1888" w14:textId="668F198C" w:rsidR="00FC4C9C" w:rsidRPr="00F91D2F" w:rsidRDefault="00FC4C9C" w:rsidP="001901CD">
      <w:pPr>
        <w:pStyle w:val="Heading4"/>
      </w:pPr>
      <w:bookmarkStart w:id="1663" w:name="_Toc215000574"/>
      <w:r w:rsidRPr="00F91D2F">
        <w:t>6.1.6.3</w:t>
      </w:r>
      <w:r w:rsidRPr="00F91D2F">
        <w:tab/>
        <w:t>Simple data types and enumerations</w:t>
      </w:r>
      <w:bookmarkEnd w:id="1539"/>
      <w:bookmarkEnd w:id="1549"/>
      <w:bookmarkEnd w:id="1651"/>
      <w:bookmarkEnd w:id="1652"/>
      <w:bookmarkEnd w:id="1653"/>
      <w:bookmarkEnd w:id="1654"/>
      <w:bookmarkEnd w:id="1655"/>
      <w:bookmarkEnd w:id="1656"/>
      <w:bookmarkEnd w:id="1657"/>
      <w:bookmarkEnd w:id="1658"/>
      <w:bookmarkEnd w:id="1663"/>
    </w:p>
    <w:p w14:paraId="47D5C637" w14:textId="77777777" w:rsidR="00FC4C9C" w:rsidRPr="00F91D2F" w:rsidRDefault="00FC4C9C" w:rsidP="001901CD">
      <w:pPr>
        <w:pStyle w:val="Heading5"/>
      </w:pPr>
      <w:bookmarkStart w:id="1664" w:name="_Toc21948924"/>
      <w:bookmarkStart w:id="1665" w:name="_Toc24978798"/>
      <w:bookmarkStart w:id="1666" w:name="_Toc34346581"/>
      <w:bookmarkStart w:id="1667" w:name="_Toc34740658"/>
      <w:bookmarkStart w:id="1668" w:name="_Toc34748017"/>
      <w:bookmarkStart w:id="1669" w:name="_Toc34748393"/>
      <w:bookmarkStart w:id="1670" w:name="_Toc34749383"/>
      <w:bookmarkStart w:id="1671" w:name="_Toc49689845"/>
      <w:bookmarkStart w:id="1672" w:name="_Toc56336930"/>
      <w:bookmarkStart w:id="1673" w:name="_Toc73443746"/>
      <w:bookmarkStart w:id="1674" w:name="_Toc215000575"/>
      <w:r w:rsidRPr="00F91D2F">
        <w:t>6.1.6.3.1</w:t>
      </w:r>
      <w:r w:rsidRPr="00F91D2F">
        <w:tab/>
        <w:t>Introduction</w:t>
      </w:r>
      <w:bookmarkEnd w:id="1664"/>
      <w:bookmarkEnd w:id="1665"/>
      <w:bookmarkEnd w:id="1666"/>
      <w:bookmarkEnd w:id="1667"/>
      <w:bookmarkEnd w:id="1668"/>
      <w:bookmarkEnd w:id="1669"/>
      <w:bookmarkEnd w:id="1670"/>
      <w:bookmarkEnd w:id="1671"/>
      <w:bookmarkEnd w:id="1672"/>
      <w:bookmarkEnd w:id="1673"/>
      <w:bookmarkEnd w:id="1674"/>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1675" w:name="_Toc21948925"/>
      <w:bookmarkStart w:id="1676" w:name="_Toc24978799"/>
      <w:bookmarkStart w:id="1677" w:name="_Toc34346582"/>
      <w:bookmarkStart w:id="1678" w:name="_Toc34740659"/>
      <w:bookmarkStart w:id="1679" w:name="_Toc34748018"/>
      <w:bookmarkStart w:id="1680" w:name="_Toc34748394"/>
      <w:bookmarkStart w:id="1681" w:name="_Toc34749384"/>
      <w:bookmarkStart w:id="1682" w:name="_Toc49689846"/>
      <w:bookmarkStart w:id="1683" w:name="_Toc56336931"/>
      <w:bookmarkStart w:id="1684" w:name="_Toc73443747"/>
      <w:bookmarkStart w:id="1685" w:name="_Toc215000576"/>
      <w:r w:rsidRPr="00F91D2F">
        <w:t>6.1.6.3.2</w:t>
      </w:r>
      <w:r w:rsidRPr="00F91D2F">
        <w:tab/>
        <w:t>Simple data types</w:t>
      </w:r>
      <w:bookmarkEnd w:id="1675"/>
      <w:bookmarkEnd w:id="1676"/>
      <w:bookmarkEnd w:id="1677"/>
      <w:bookmarkEnd w:id="1678"/>
      <w:bookmarkEnd w:id="1679"/>
      <w:bookmarkEnd w:id="1680"/>
      <w:bookmarkEnd w:id="1681"/>
      <w:bookmarkEnd w:id="1682"/>
      <w:bookmarkEnd w:id="1683"/>
      <w:bookmarkEnd w:id="1684"/>
      <w:bookmarkEnd w:id="1685"/>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1686" w:name="_Toc21948926"/>
      <w:bookmarkStart w:id="1687" w:name="_Toc24978800"/>
      <w:bookmarkStart w:id="1688" w:name="_Toc34346583"/>
      <w:bookmarkStart w:id="1689" w:name="_Toc34740660"/>
      <w:bookmarkStart w:id="1690" w:name="_Toc34748019"/>
      <w:bookmarkStart w:id="1691" w:name="_Toc34748395"/>
      <w:bookmarkStart w:id="1692" w:name="_Toc34749385"/>
      <w:bookmarkStart w:id="1693" w:name="_Toc49689847"/>
      <w:bookmarkStart w:id="1694" w:name="_Toc56336932"/>
      <w:bookmarkStart w:id="1695" w:name="_Toc73443748"/>
      <w:bookmarkStart w:id="1696" w:name="_Toc215000577"/>
      <w:r w:rsidRPr="00F91D2F">
        <w:t>6.1.6.3.3</w:t>
      </w:r>
      <w:r w:rsidRPr="00F91D2F">
        <w:tab/>
        <w:t xml:space="preserve">Enumeration: </w:t>
      </w:r>
      <w:r w:rsidR="00B569E6">
        <w:t>AuthorizationType</w:t>
      </w:r>
      <w:bookmarkEnd w:id="1686"/>
      <w:bookmarkEnd w:id="1687"/>
      <w:bookmarkEnd w:id="1688"/>
      <w:bookmarkEnd w:id="1689"/>
      <w:bookmarkEnd w:id="1690"/>
      <w:bookmarkEnd w:id="1691"/>
      <w:bookmarkEnd w:id="1692"/>
      <w:bookmarkEnd w:id="1693"/>
      <w:bookmarkEnd w:id="1694"/>
      <w:bookmarkEnd w:id="1695"/>
      <w:bookmarkEnd w:id="1696"/>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1697" w:name="_Toc21948927"/>
      <w:bookmarkStart w:id="1698" w:name="_Toc24978801"/>
      <w:bookmarkStart w:id="1699" w:name="_Toc34346584"/>
      <w:bookmarkStart w:id="1700" w:name="_Toc34740661"/>
      <w:bookmarkStart w:id="1701" w:name="_Toc34748020"/>
      <w:bookmarkStart w:id="1702" w:name="_Toc34748396"/>
      <w:bookmarkStart w:id="1703" w:name="_Toc34749386"/>
      <w:bookmarkStart w:id="1704" w:name="_Toc49689848"/>
      <w:bookmarkStart w:id="1705" w:name="_Toc56336933"/>
      <w:bookmarkStart w:id="1706" w:name="_Toc73443749"/>
      <w:bookmarkStart w:id="1707" w:name="_Toc215000578"/>
      <w:r w:rsidRPr="00F91D2F">
        <w:t>6.1.6.3.4</w:t>
      </w:r>
      <w:r w:rsidRPr="00F91D2F">
        <w:tab/>
        <w:t xml:space="preserve">Enumeration: </w:t>
      </w:r>
      <w:r w:rsidR="00B569E6">
        <w:t>AuthorizationResult</w:t>
      </w:r>
      <w:bookmarkEnd w:id="1697"/>
      <w:bookmarkEnd w:id="1698"/>
      <w:bookmarkEnd w:id="1699"/>
      <w:bookmarkEnd w:id="1700"/>
      <w:bookmarkEnd w:id="1701"/>
      <w:bookmarkEnd w:id="1702"/>
      <w:bookmarkEnd w:id="1703"/>
      <w:bookmarkEnd w:id="1704"/>
      <w:bookmarkEnd w:id="1705"/>
      <w:bookmarkEnd w:id="1706"/>
      <w:bookmarkEnd w:id="1707"/>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708"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1709" w:name="_Toc34346585"/>
      <w:bookmarkStart w:id="1710" w:name="_Toc34740662"/>
      <w:bookmarkStart w:id="1711" w:name="_Toc34748021"/>
      <w:bookmarkStart w:id="1712" w:name="_Toc34748397"/>
      <w:bookmarkStart w:id="1713" w:name="_Toc34749387"/>
      <w:bookmarkStart w:id="1714" w:name="_Toc49689849"/>
      <w:bookmarkStart w:id="1715" w:name="_Toc56336934"/>
      <w:bookmarkStart w:id="1716" w:name="_Toc73443750"/>
      <w:bookmarkStart w:id="1717" w:name="_Toc215000579"/>
      <w:bookmarkStart w:id="1718" w:name="_Toc24978802"/>
      <w:r>
        <w:t>6.1.6.3.5</w:t>
      </w:r>
      <w:r>
        <w:tab/>
        <w:t>Enumeration: ImsRegistrationType</w:t>
      </w:r>
      <w:bookmarkEnd w:id="1709"/>
      <w:bookmarkEnd w:id="1710"/>
      <w:bookmarkEnd w:id="1711"/>
      <w:bookmarkEnd w:id="1712"/>
      <w:bookmarkEnd w:id="1713"/>
      <w:bookmarkEnd w:id="1714"/>
      <w:bookmarkEnd w:id="1715"/>
      <w:bookmarkEnd w:id="1716"/>
      <w:bookmarkEnd w:id="1717"/>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1719" w:name="_Toc34346586"/>
      <w:bookmarkStart w:id="1720" w:name="_Toc34740663"/>
      <w:bookmarkStart w:id="1721" w:name="_Toc34748022"/>
      <w:bookmarkStart w:id="1722" w:name="_Toc34748398"/>
      <w:bookmarkStart w:id="1723" w:name="_Toc34749388"/>
      <w:bookmarkStart w:id="1724" w:name="_Toc49689850"/>
      <w:bookmarkStart w:id="1725" w:name="_Toc56336935"/>
      <w:bookmarkStart w:id="1726" w:name="_Toc73443751"/>
      <w:bookmarkStart w:id="1727" w:name="_Toc215000580"/>
      <w:r>
        <w:t>6.1.6.3.6</w:t>
      </w:r>
      <w:r>
        <w:tab/>
        <w:t>Enumeration: LooseRouteIndication</w:t>
      </w:r>
      <w:bookmarkEnd w:id="1719"/>
      <w:bookmarkEnd w:id="1720"/>
      <w:bookmarkEnd w:id="1721"/>
      <w:bookmarkEnd w:id="1722"/>
      <w:bookmarkEnd w:id="1723"/>
      <w:bookmarkEnd w:id="1724"/>
      <w:bookmarkEnd w:id="1725"/>
      <w:bookmarkEnd w:id="1726"/>
      <w:bookmarkEnd w:id="1727"/>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1728" w:name="_Toc34346587"/>
      <w:bookmarkStart w:id="1729" w:name="_Toc34740664"/>
      <w:bookmarkStart w:id="1730" w:name="_Toc34748023"/>
      <w:bookmarkStart w:id="1731" w:name="_Toc34748399"/>
      <w:bookmarkStart w:id="1732" w:name="_Toc34749389"/>
      <w:bookmarkStart w:id="1733" w:name="_Toc49689851"/>
      <w:bookmarkStart w:id="1734" w:name="_Toc56336936"/>
      <w:bookmarkStart w:id="1735" w:name="_Toc73443752"/>
      <w:bookmarkStart w:id="1736" w:name="_Toc215000581"/>
      <w:r>
        <w:t>6.1.6.3.7</w:t>
      </w:r>
      <w:r>
        <w:tab/>
        <w:t>Enumeration: DeregistrationReasonCode</w:t>
      </w:r>
      <w:bookmarkEnd w:id="1728"/>
      <w:bookmarkEnd w:id="1729"/>
      <w:bookmarkEnd w:id="1730"/>
      <w:bookmarkEnd w:id="1731"/>
      <w:bookmarkEnd w:id="1732"/>
      <w:bookmarkEnd w:id="1733"/>
      <w:bookmarkEnd w:id="1734"/>
      <w:bookmarkEnd w:id="1735"/>
      <w:bookmarkEnd w:id="1736"/>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786E7B6D" w14:textId="04E9863B" w:rsidR="00CF1AAB" w:rsidRPr="00F91D2F" w:rsidRDefault="00CF1AAB" w:rsidP="00CF1AAB">
      <w:pPr>
        <w:pStyle w:val="Heading5"/>
      </w:pPr>
      <w:bookmarkStart w:id="1737" w:name="_Toc215000582"/>
      <w:bookmarkStart w:id="1738" w:name="_Toc34346588"/>
      <w:bookmarkStart w:id="1739" w:name="_Toc34740665"/>
      <w:bookmarkStart w:id="1740" w:name="_Toc34748024"/>
      <w:bookmarkStart w:id="1741" w:name="_Toc34748400"/>
      <w:bookmarkStart w:id="1742" w:name="_Toc34749390"/>
      <w:bookmarkStart w:id="1743" w:name="_Toc49689852"/>
      <w:bookmarkStart w:id="1744" w:name="_Toc56336937"/>
      <w:bookmarkStart w:id="1745" w:name="_Toc73443753"/>
      <w:r w:rsidRPr="00F91D2F">
        <w:t>6.1.6.3.</w:t>
      </w:r>
      <w:r>
        <w:t>8</w:t>
      </w:r>
      <w:r w:rsidRPr="00F91D2F">
        <w:tab/>
        <w:t xml:space="preserve">Enumeration: </w:t>
      </w:r>
      <w:r>
        <w:t>A</w:t>
      </w:r>
      <w:r>
        <w:rPr>
          <w:rFonts w:hint="eastAsia"/>
          <w:lang w:eastAsia="zh-CN"/>
        </w:rPr>
        <w:t>sType</w:t>
      </w:r>
      <w:bookmarkEnd w:id="1737"/>
    </w:p>
    <w:p w14:paraId="4181EAE0" w14:textId="12B6D2F4" w:rsidR="00CF1AAB" w:rsidRDefault="00CF1AAB" w:rsidP="00CF1AAB">
      <w:r w:rsidRPr="00F91D2F">
        <w:t xml:space="preserve">The enumeration </w:t>
      </w:r>
      <w:r>
        <w:t>A</w:t>
      </w:r>
      <w:r>
        <w:rPr>
          <w:rFonts w:hint="eastAsia"/>
          <w:lang w:eastAsia="zh-CN"/>
        </w:rPr>
        <w:t>sType</w:t>
      </w:r>
      <w:r w:rsidRPr="00F91D2F">
        <w:t xml:space="preserve"> represents </w:t>
      </w:r>
      <w:r>
        <w:t xml:space="preserve">the </w:t>
      </w:r>
      <w:r>
        <w:rPr>
          <w:rFonts w:hint="eastAsia"/>
          <w:lang w:eastAsia="zh-CN"/>
        </w:rPr>
        <w:t>type of the IMS AS</w:t>
      </w:r>
      <w:r w:rsidRPr="00F91D2F">
        <w:t>. It shall comply with the provisions defined in table 6.1.</w:t>
      </w:r>
      <w:r>
        <w:t>6</w:t>
      </w:r>
      <w:r w:rsidRPr="00F91D2F">
        <w:t>.3.</w:t>
      </w:r>
      <w:r>
        <w:t>8</w:t>
      </w:r>
      <w:r w:rsidRPr="00F91D2F">
        <w:t>-1.</w:t>
      </w:r>
    </w:p>
    <w:p w14:paraId="301C6AF8" w14:textId="45D1730A" w:rsidR="00CF1AAB" w:rsidRPr="00F91D2F" w:rsidRDefault="00CF1AAB" w:rsidP="00CF1AAB">
      <w:pPr>
        <w:pStyle w:val="TH"/>
      </w:pPr>
      <w:r w:rsidRPr="00F91D2F">
        <w:t>Table 6.1.6.3.</w:t>
      </w:r>
      <w:r>
        <w:t>8</w:t>
      </w:r>
      <w:r w:rsidRPr="00F91D2F">
        <w:t>-1</w:t>
      </w:r>
      <w:r>
        <w:t>:</w:t>
      </w:r>
      <w:r w:rsidRPr="0029754B">
        <w:t xml:space="preserve"> </w:t>
      </w:r>
      <w:r>
        <w:t>A</w:t>
      </w:r>
      <w:r>
        <w:rPr>
          <w:rFonts w:hint="eastAsia"/>
          <w:lang w:eastAsia="zh-CN"/>
        </w:rPr>
        <w:t>sType</w:t>
      </w:r>
    </w:p>
    <w:tbl>
      <w:tblPr>
        <w:tblW w:w="5000" w:type="pct"/>
        <w:tblCellMar>
          <w:left w:w="0" w:type="dxa"/>
          <w:right w:w="0" w:type="dxa"/>
        </w:tblCellMar>
        <w:tblLook w:val="04A0" w:firstRow="1" w:lastRow="0" w:firstColumn="1" w:lastColumn="0" w:noHBand="0" w:noVBand="1"/>
      </w:tblPr>
      <w:tblGrid>
        <w:gridCol w:w="3036"/>
        <w:gridCol w:w="6585"/>
      </w:tblGrid>
      <w:tr w:rsidR="00CF1AAB" w:rsidRPr="00F91D2F" w14:paraId="3171EF98" w14:textId="77777777" w:rsidTr="00113DBC">
        <w:tc>
          <w:tcPr>
            <w:tcW w:w="157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406C88" w14:textId="77777777" w:rsidR="00CF1AAB" w:rsidRPr="00F91D2F" w:rsidRDefault="00CF1AAB" w:rsidP="00113DBC">
            <w:pPr>
              <w:pStyle w:val="TAH"/>
            </w:pPr>
            <w:r w:rsidRPr="00F91D2F">
              <w:t>Enumeration value</w:t>
            </w:r>
          </w:p>
        </w:tc>
        <w:tc>
          <w:tcPr>
            <w:tcW w:w="342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B907F57" w14:textId="77777777" w:rsidR="00CF1AAB" w:rsidRPr="00F91D2F" w:rsidRDefault="00CF1AAB" w:rsidP="00113DBC">
            <w:pPr>
              <w:pStyle w:val="TAH"/>
            </w:pPr>
            <w:r w:rsidRPr="00F91D2F">
              <w:t>Description</w:t>
            </w:r>
          </w:p>
        </w:tc>
      </w:tr>
      <w:tr w:rsidR="00CF1AAB" w:rsidRPr="00F91D2F" w14:paraId="1C7ADDFC" w14:textId="77777777" w:rsidTr="00113DBC">
        <w:tc>
          <w:tcPr>
            <w:tcW w:w="157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015C87" w14:textId="77777777" w:rsidR="00CF1AAB" w:rsidRPr="00F91D2F" w:rsidRDefault="00CF1AAB" w:rsidP="00113DBC">
            <w:pPr>
              <w:pStyle w:val="TAL"/>
            </w:pPr>
            <w:r>
              <w:t>"</w:t>
            </w:r>
            <w:r>
              <w:rPr>
                <w:rFonts w:hint="eastAsia"/>
                <w:lang w:eastAsia="zh-CN"/>
              </w:rPr>
              <w:t>MMTEL_AS</w:t>
            </w:r>
            <w:r>
              <w:t>"</w:t>
            </w:r>
          </w:p>
        </w:tc>
        <w:tc>
          <w:tcPr>
            <w:tcW w:w="342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79DBA" w14:textId="77777777" w:rsidR="00CF1AAB" w:rsidRPr="00F91D2F" w:rsidRDefault="00CF1AAB" w:rsidP="00113DBC">
            <w:pPr>
              <w:pStyle w:val="TAL"/>
            </w:pPr>
            <w:r>
              <w:t xml:space="preserve">The </w:t>
            </w:r>
            <w:r>
              <w:rPr>
                <w:rFonts w:hint="eastAsia"/>
                <w:lang w:eastAsia="zh-CN"/>
              </w:rPr>
              <w:t>type of the IMS AS is MMTel AS.</w:t>
            </w:r>
          </w:p>
        </w:tc>
      </w:tr>
    </w:tbl>
    <w:p w14:paraId="30A2D84D" w14:textId="77777777" w:rsidR="00CF1AAB" w:rsidRDefault="00CF1AAB" w:rsidP="00CF1AAB"/>
    <w:p w14:paraId="18566923" w14:textId="562AE9CA" w:rsidR="00E114A5" w:rsidRDefault="00E114A5" w:rsidP="00E114A5">
      <w:pPr>
        <w:pStyle w:val="Heading5"/>
      </w:pPr>
      <w:bookmarkStart w:id="1746" w:name="_Toc215000583"/>
      <w:r>
        <w:t>6.1.6.3.9</w:t>
      </w:r>
      <w:r>
        <w:tab/>
        <w:t>Enumeration: AsDeregistrationReason</w:t>
      </w:r>
      <w:bookmarkEnd w:id="1746"/>
    </w:p>
    <w:p w14:paraId="460C238E" w14:textId="77777777" w:rsidR="00E114A5" w:rsidRDefault="00E114A5" w:rsidP="00E114A5">
      <w:r>
        <w:t>The enumeration AsDeregistrationReason indicates the reason for the deregistration notification.</w:t>
      </w:r>
    </w:p>
    <w:p w14:paraId="5ABCCF22" w14:textId="3D21F3F6" w:rsidR="00E114A5" w:rsidRDefault="00E114A5" w:rsidP="00E114A5">
      <w:pPr>
        <w:pStyle w:val="TH"/>
      </w:pPr>
      <w:r>
        <w:t>Table 6.1.6.3.9-1: Enumeration AsDeregistrationReason</w:t>
      </w:r>
    </w:p>
    <w:tbl>
      <w:tblPr>
        <w:tblW w:w="5050" w:type="pct"/>
        <w:tblCellMar>
          <w:left w:w="0" w:type="dxa"/>
          <w:right w:w="0" w:type="dxa"/>
        </w:tblCellMar>
        <w:tblLook w:val="04A0" w:firstRow="1" w:lastRow="0" w:firstColumn="1" w:lastColumn="0" w:noHBand="0" w:noVBand="1"/>
      </w:tblPr>
      <w:tblGrid>
        <w:gridCol w:w="3648"/>
        <w:gridCol w:w="4056"/>
        <w:gridCol w:w="2013"/>
      </w:tblGrid>
      <w:tr w:rsidR="00E114A5" w14:paraId="75CC88ED" w14:textId="77777777" w:rsidTr="00C15066">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8632F4F" w14:textId="77777777" w:rsidR="00E114A5" w:rsidRDefault="00E114A5" w:rsidP="00C15066">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1AA904" w14:textId="77777777" w:rsidR="00E114A5" w:rsidRDefault="00E114A5" w:rsidP="00C15066">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09D2C497" w14:textId="77777777" w:rsidR="00E114A5" w:rsidRDefault="00E114A5" w:rsidP="00C15066">
            <w:pPr>
              <w:pStyle w:val="TAH"/>
            </w:pPr>
            <w:r>
              <w:t>Applicability</w:t>
            </w:r>
          </w:p>
        </w:tc>
      </w:tr>
      <w:tr w:rsidR="00E114A5" w:rsidRPr="003B6C90" w14:paraId="55DD5DD3" w14:textId="77777777" w:rsidTr="00C15066">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2ADF584" w14:textId="77777777" w:rsidR="00E114A5" w:rsidRDefault="00E114A5" w:rsidP="00C15066">
            <w:pPr>
              <w:pStyle w:val="TAL"/>
            </w:pPr>
            <w:r>
              <w:t>"ADMINISTRATIVE</w:t>
            </w:r>
            <w:r w:rsidRPr="003B5446">
              <w: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6B0A7E4" w14:textId="77777777" w:rsidR="00E114A5" w:rsidRDefault="00E114A5" w:rsidP="00C15066">
            <w:pPr>
              <w:pStyle w:val="TAL"/>
            </w:pPr>
            <w:r w:rsidRPr="008927BE">
              <w:t xml:space="preserve">The HSS indicates to the </w:t>
            </w:r>
            <w:r>
              <w:t>IMS AS</w:t>
            </w:r>
            <w:r w:rsidRPr="008927BE">
              <w:t xml:space="preserve"> that the </w:t>
            </w:r>
            <w:r>
              <w:t>IMS AS</w:t>
            </w:r>
            <w:r w:rsidRPr="008927BE">
              <w:t xml:space="preserve"> </w:t>
            </w:r>
            <w:r>
              <w:t>is</w:t>
            </w:r>
            <w:r w:rsidRPr="008927BE">
              <w:t xml:space="preserve"> no longer </w:t>
            </w:r>
            <w:r>
              <w:t>a</w:t>
            </w:r>
            <w:r w:rsidRPr="008927BE">
              <w:t>ssigned to the Public Identity</w:t>
            </w:r>
            <w:r>
              <w:t xml:space="preserve"> </w:t>
            </w:r>
            <w:r w:rsidRPr="008927BE">
              <w:t>indicated in the request (e.g. due to an</w:t>
            </w:r>
            <w:r>
              <w:t xml:space="preserve"> administrative</w:t>
            </w:r>
            <w:r w:rsidRPr="008927BE">
              <w:t xml:space="preserve"> IMS</w:t>
            </w:r>
            <w:r>
              <w:t xml:space="preserve"> AS</w:t>
            </w:r>
            <w:r w:rsidRPr="008927BE">
              <w:t xml:space="preserve"> cancellation</w:t>
            </w:r>
            <w:r>
              <w:t>)</w:t>
            </w:r>
            <w:r w:rsidRPr="008927BE">
              <w:t>.</w:t>
            </w:r>
          </w:p>
        </w:tc>
        <w:tc>
          <w:tcPr>
            <w:tcW w:w="1036" w:type="pct"/>
            <w:tcBorders>
              <w:top w:val="single" w:sz="8" w:space="0" w:color="auto"/>
              <w:left w:val="nil"/>
              <w:bottom w:val="single" w:sz="8" w:space="0" w:color="auto"/>
              <w:right w:val="single" w:sz="8" w:space="0" w:color="auto"/>
            </w:tcBorders>
          </w:tcPr>
          <w:p w14:paraId="62258E9F" w14:textId="77777777" w:rsidR="00E114A5" w:rsidRDefault="00E114A5" w:rsidP="00C15066">
            <w:pPr>
              <w:pStyle w:val="TAL"/>
            </w:pPr>
          </w:p>
        </w:tc>
      </w:tr>
      <w:tr w:rsidR="00E114A5" w:rsidRPr="001E781E" w14:paraId="0051E894" w14:textId="77777777" w:rsidTr="00C15066">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654F5B" w14:textId="77777777" w:rsidR="00E114A5" w:rsidRDefault="00E114A5" w:rsidP="00C15066">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A21885" w14:textId="77777777" w:rsidR="00E114A5" w:rsidRDefault="00E114A5" w:rsidP="00C15066">
            <w:pPr>
              <w:pStyle w:val="TAL"/>
            </w:pPr>
            <w:r w:rsidRPr="00433E0C">
              <w:t xml:space="preserve">The HSS indicates to the </w:t>
            </w:r>
            <w:r>
              <w:t>IMS AS</w:t>
            </w:r>
            <w:r w:rsidRPr="00433E0C">
              <w:t xml:space="preserve"> that </w:t>
            </w:r>
            <w:r>
              <w:t>the HSS has de-registered the IMS AS due to a new IMS AS registration without the reassignment indication received by HSS.</w:t>
            </w:r>
          </w:p>
        </w:tc>
        <w:tc>
          <w:tcPr>
            <w:tcW w:w="1036" w:type="pct"/>
            <w:tcBorders>
              <w:top w:val="single" w:sz="8" w:space="0" w:color="auto"/>
              <w:left w:val="nil"/>
              <w:bottom w:val="single" w:sz="8" w:space="0" w:color="auto"/>
              <w:right w:val="single" w:sz="8" w:space="0" w:color="auto"/>
            </w:tcBorders>
          </w:tcPr>
          <w:p w14:paraId="52938493" w14:textId="77777777" w:rsidR="00E114A5" w:rsidRDefault="00E114A5" w:rsidP="00C15066">
            <w:pPr>
              <w:pStyle w:val="TAL"/>
            </w:pPr>
          </w:p>
        </w:tc>
      </w:tr>
    </w:tbl>
    <w:p w14:paraId="61541BD4" w14:textId="77777777" w:rsidR="00E114A5" w:rsidRDefault="00E114A5" w:rsidP="00E114A5"/>
    <w:p w14:paraId="2402F51E" w14:textId="77777777" w:rsidR="00FC4C9C" w:rsidRPr="00F91D2F" w:rsidRDefault="00FC4C9C" w:rsidP="001901CD">
      <w:pPr>
        <w:pStyle w:val="Heading4"/>
      </w:pPr>
      <w:bookmarkStart w:id="1747" w:name="_Toc215000584"/>
      <w:r w:rsidRPr="00F91D2F">
        <w:t>6.1.6.4</w:t>
      </w:r>
      <w:r w:rsidRPr="00F91D2F">
        <w:tab/>
      </w:r>
      <w:r w:rsidRPr="00F91D2F">
        <w:rPr>
          <w:lang w:eastAsia="zh-CN"/>
        </w:rPr>
        <w:t>Data types describing alternative data types or combinations of data types</w:t>
      </w:r>
      <w:bookmarkEnd w:id="1708"/>
      <w:bookmarkEnd w:id="1718"/>
      <w:bookmarkEnd w:id="1738"/>
      <w:bookmarkEnd w:id="1739"/>
      <w:bookmarkEnd w:id="1740"/>
      <w:bookmarkEnd w:id="1741"/>
      <w:bookmarkEnd w:id="1742"/>
      <w:bookmarkEnd w:id="1743"/>
      <w:bookmarkEnd w:id="1744"/>
      <w:bookmarkEnd w:id="1745"/>
      <w:bookmarkEnd w:id="1747"/>
    </w:p>
    <w:p w14:paraId="20825159" w14:textId="77777777" w:rsidR="00FA2343" w:rsidRDefault="00FA2343" w:rsidP="00FA2343">
      <w:bookmarkStart w:id="1748" w:name="_Toc21948929"/>
      <w:bookmarkStart w:id="1749" w:name="_Toc24978803"/>
      <w:r>
        <w:t>There are no alternative data types, neither combinations of data types</w:t>
      </w:r>
    </w:p>
    <w:p w14:paraId="427787D1" w14:textId="77777777" w:rsidR="00FC4C9C" w:rsidRPr="00F91D2F" w:rsidRDefault="00FC4C9C" w:rsidP="001901CD">
      <w:pPr>
        <w:pStyle w:val="Heading3"/>
      </w:pPr>
      <w:bookmarkStart w:id="1750" w:name="_Toc21948932"/>
      <w:bookmarkStart w:id="1751" w:name="_Toc24978806"/>
      <w:bookmarkStart w:id="1752" w:name="_Toc34346589"/>
      <w:bookmarkStart w:id="1753" w:name="_Toc34740666"/>
      <w:bookmarkStart w:id="1754" w:name="_Toc34748025"/>
      <w:bookmarkStart w:id="1755" w:name="_Toc34748401"/>
      <w:bookmarkStart w:id="1756" w:name="_Toc34749391"/>
      <w:bookmarkStart w:id="1757" w:name="_Toc49689853"/>
      <w:bookmarkStart w:id="1758" w:name="_Toc56336938"/>
      <w:bookmarkStart w:id="1759" w:name="_Toc73443754"/>
      <w:bookmarkStart w:id="1760" w:name="_Toc215000585"/>
      <w:bookmarkEnd w:id="1748"/>
      <w:bookmarkEnd w:id="1749"/>
      <w:r w:rsidRPr="00F91D2F">
        <w:t>6.1.7</w:t>
      </w:r>
      <w:r w:rsidRPr="00F91D2F">
        <w:tab/>
        <w:t>Error Handling</w:t>
      </w:r>
      <w:bookmarkEnd w:id="1750"/>
      <w:bookmarkEnd w:id="1751"/>
      <w:bookmarkEnd w:id="1752"/>
      <w:bookmarkEnd w:id="1753"/>
      <w:bookmarkEnd w:id="1754"/>
      <w:bookmarkEnd w:id="1755"/>
      <w:bookmarkEnd w:id="1756"/>
      <w:bookmarkEnd w:id="1757"/>
      <w:bookmarkEnd w:id="1758"/>
      <w:bookmarkEnd w:id="1759"/>
      <w:bookmarkEnd w:id="1760"/>
    </w:p>
    <w:p w14:paraId="7EA23783" w14:textId="77777777" w:rsidR="00FC4C9C" w:rsidRPr="00F91D2F" w:rsidRDefault="00FC4C9C" w:rsidP="001901CD">
      <w:pPr>
        <w:pStyle w:val="Heading4"/>
      </w:pPr>
      <w:bookmarkStart w:id="1761" w:name="_Toc21948933"/>
      <w:bookmarkStart w:id="1762" w:name="_Toc24978807"/>
      <w:bookmarkStart w:id="1763" w:name="_Toc34346590"/>
      <w:bookmarkStart w:id="1764" w:name="_Toc34740667"/>
      <w:bookmarkStart w:id="1765" w:name="_Toc34748026"/>
      <w:bookmarkStart w:id="1766" w:name="_Toc34748402"/>
      <w:bookmarkStart w:id="1767" w:name="_Toc34749392"/>
      <w:bookmarkStart w:id="1768" w:name="_Toc49689854"/>
      <w:bookmarkStart w:id="1769" w:name="_Toc56336939"/>
      <w:bookmarkStart w:id="1770" w:name="_Toc73443755"/>
      <w:bookmarkStart w:id="1771" w:name="_Toc215000586"/>
      <w:r w:rsidRPr="00F91D2F">
        <w:t>6.1.7.1</w:t>
      </w:r>
      <w:r w:rsidRPr="00F91D2F">
        <w:tab/>
        <w:t>General</w:t>
      </w:r>
      <w:bookmarkEnd w:id="1761"/>
      <w:bookmarkEnd w:id="1762"/>
      <w:bookmarkEnd w:id="1763"/>
      <w:bookmarkEnd w:id="1764"/>
      <w:bookmarkEnd w:id="1765"/>
      <w:bookmarkEnd w:id="1766"/>
      <w:bookmarkEnd w:id="1767"/>
      <w:bookmarkEnd w:id="1768"/>
      <w:bookmarkEnd w:id="1769"/>
      <w:bookmarkEnd w:id="1770"/>
      <w:bookmarkEnd w:id="1771"/>
    </w:p>
    <w:p w14:paraId="30388D95" w14:textId="117C2C36"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1772" w:name="_Toc21948934"/>
      <w:bookmarkStart w:id="1773" w:name="_Toc24978808"/>
      <w:bookmarkStart w:id="1774" w:name="_Toc34346591"/>
      <w:bookmarkStart w:id="1775" w:name="_Toc34740668"/>
      <w:bookmarkStart w:id="1776" w:name="_Toc34748027"/>
      <w:bookmarkStart w:id="1777" w:name="_Toc34748403"/>
      <w:bookmarkStart w:id="1778" w:name="_Toc34749393"/>
      <w:bookmarkStart w:id="1779" w:name="_Toc49689855"/>
      <w:bookmarkStart w:id="1780" w:name="_Toc56336940"/>
      <w:bookmarkStart w:id="1781" w:name="_Toc73443756"/>
      <w:bookmarkStart w:id="1782" w:name="_Toc215000587"/>
      <w:r w:rsidRPr="00F91D2F">
        <w:t>6.1.7.2</w:t>
      </w:r>
      <w:r w:rsidRPr="00F91D2F">
        <w:tab/>
        <w:t>Protocol Errors</w:t>
      </w:r>
      <w:bookmarkEnd w:id="1772"/>
      <w:bookmarkEnd w:id="1773"/>
      <w:bookmarkEnd w:id="1774"/>
      <w:bookmarkEnd w:id="1775"/>
      <w:bookmarkEnd w:id="1776"/>
      <w:bookmarkEnd w:id="1777"/>
      <w:bookmarkEnd w:id="1778"/>
      <w:bookmarkEnd w:id="1779"/>
      <w:bookmarkEnd w:id="1780"/>
      <w:bookmarkEnd w:id="1781"/>
      <w:bookmarkEnd w:id="1782"/>
    </w:p>
    <w:p w14:paraId="7EA88F74" w14:textId="6BD19844" w:rsidR="00FC4C9C" w:rsidRPr="00F91D2F" w:rsidRDefault="007B3BF0" w:rsidP="00FC4C9C">
      <w:r>
        <w:t xml:space="preserve">Protocol errors handling shall be supported as specified in </w:t>
      </w:r>
      <w:r w:rsidR="006163D7">
        <w:t>clause 5</w:t>
      </w:r>
      <w:r>
        <w:t xml:space="preserve">.2.7 of </w:t>
      </w:r>
      <w:r w:rsidR="003C2CED">
        <w:t>3GPP TS 29.500 [</w:t>
      </w:r>
      <w:r>
        <w:t>4].</w:t>
      </w:r>
    </w:p>
    <w:p w14:paraId="23944A68" w14:textId="77777777" w:rsidR="00FC4C9C" w:rsidRPr="00F91D2F" w:rsidRDefault="00FC4C9C" w:rsidP="001901CD">
      <w:pPr>
        <w:pStyle w:val="Heading4"/>
      </w:pPr>
      <w:bookmarkStart w:id="1783" w:name="_Toc21948935"/>
      <w:bookmarkStart w:id="1784" w:name="_Toc24978809"/>
      <w:bookmarkStart w:id="1785" w:name="_Toc34346592"/>
      <w:bookmarkStart w:id="1786" w:name="_Toc34740669"/>
      <w:bookmarkStart w:id="1787" w:name="_Toc34748028"/>
      <w:bookmarkStart w:id="1788" w:name="_Toc34748404"/>
      <w:bookmarkStart w:id="1789" w:name="_Toc34749394"/>
      <w:bookmarkStart w:id="1790" w:name="_Toc49689856"/>
      <w:bookmarkStart w:id="1791" w:name="_Toc56336941"/>
      <w:bookmarkStart w:id="1792" w:name="_Toc73443757"/>
      <w:bookmarkStart w:id="1793" w:name="_Toc215000588"/>
      <w:r w:rsidRPr="00F91D2F">
        <w:t>6.1.7.3</w:t>
      </w:r>
      <w:r w:rsidRPr="00F91D2F">
        <w:tab/>
        <w:t>Application Errors</w:t>
      </w:r>
      <w:bookmarkEnd w:id="1783"/>
      <w:bookmarkEnd w:id="1784"/>
      <w:bookmarkEnd w:id="1785"/>
      <w:bookmarkEnd w:id="1786"/>
      <w:bookmarkEnd w:id="1787"/>
      <w:bookmarkEnd w:id="1788"/>
      <w:bookmarkEnd w:id="1789"/>
      <w:bookmarkEnd w:id="1790"/>
      <w:bookmarkEnd w:id="1791"/>
      <w:bookmarkEnd w:id="1792"/>
      <w:bookmarkEnd w:id="1793"/>
    </w:p>
    <w:p w14:paraId="0AF7359A" w14:textId="17136BA8" w:rsidR="007B3BF0" w:rsidRDefault="007B3BF0" w:rsidP="007B3BF0">
      <w:bookmarkStart w:id="1794" w:name="_Toc21948936"/>
      <w:bookmarkStart w:id="1795"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1796" w:name="_Toc34346593"/>
      <w:bookmarkStart w:id="1797" w:name="_Toc34740670"/>
      <w:bookmarkStart w:id="1798" w:name="_Toc34748029"/>
      <w:bookmarkStart w:id="1799" w:name="_Toc34748405"/>
      <w:bookmarkStart w:id="1800" w:name="_Toc34749395"/>
      <w:bookmarkStart w:id="1801" w:name="_Toc49689857"/>
      <w:bookmarkStart w:id="1802" w:name="_Toc56336942"/>
      <w:bookmarkStart w:id="1803" w:name="_Toc73443758"/>
      <w:bookmarkStart w:id="1804" w:name="_Toc215000589"/>
      <w:r w:rsidRPr="00F91D2F">
        <w:t>6.1.8</w:t>
      </w:r>
      <w:r w:rsidRPr="00F91D2F">
        <w:rPr>
          <w:lang w:eastAsia="zh-CN"/>
        </w:rPr>
        <w:tab/>
        <w:t>Feature negotiation</w:t>
      </w:r>
      <w:bookmarkEnd w:id="1794"/>
      <w:bookmarkEnd w:id="1795"/>
      <w:bookmarkEnd w:id="1796"/>
      <w:bookmarkEnd w:id="1797"/>
      <w:bookmarkEnd w:id="1798"/>
      <w:bookmarkEnd w:id="1799"/>
      <w:bookmarkEnd w:id="1800"/>
      <w:bookmarkEnd w:id="1801"/>
      <w:bookmarkEnd w:id="1802"/>
      <w:bookmarkEnd w:id="1803"/>
      <w:bookmarkEnd w:id="1804"/>
    </w:p>
    <w:p w14:paraId="1A9E7700" w14:textId="60103385"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1805" w:name="_Toc49689858"/>
      <w:bookmarkStart w:id="1806" w:name="_Toc56336943"/>
      <w:bookmarkStart w:id="1807" w:name="_Toc73443759"/>
      <w:bookmarkStart w:id="1808" w:name="_Toc215000590"/>
      <w:bookmarkStart w:id="1809" w:name="_Toc21948937"/>
      <w:bookmarkStart w:id="1810" w:name="_Toc24978811"/>
      <w:bookmarkStart w:id="1811" w:name="_Toc34346594"/>
      <w:bookmarkStart w:id="1812" w:name="_Toc34740671"/>
      <w:bookmarkStart w:id="1813" w:name="_Toc34748030"/>
      <w:bookmarkStart w:id="1814" w:name="_Toc34748406"/>
      <w:bookmarkStart w:id="1815" w:name="_Toc34749396"/>
      <w:r>
        <w:rPr>
          <w:lang w:val="en-US"/>
        </w:rPr>
        <w:t>6.1.9</w:t>
      </w:r>
      <w:r>
        <w:rPr>
          <w:lang w:val="en-US"/>
        </w:rPr>
        <w:tab/>
        <w:t>Security</w:t>
      </w:r>
      <w:bookmarkEnd w:id="1805"/>
      <w:bookmarkEnd w:id="1806"/>
      <w:bookmarkEnd w:id="1807"/>
      <w:bookmarkEnd w:id="1808"/>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1314659B"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3GPP TS 29.510 [36], </w:t>
      </w:r>
      <w:r w:rsidR="006163D7">
        <w:rPr>
          <w:lang w:val="en-US"/>
        </w:rPr>
        <w:t>clause 5</w:t>
      </w:r>
      <w:r>
        <w:rPr>
          <w:lang w:val="en-US"/>
        </w:rPr>
        <w:t>.4.2.2.</w:t>
      </w:r>
    </w:p>
    <w:p w14:paraId="0A8E8402"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Layout w:type="fixed"/>
        <w:tblCellMar>
          <w:left w:w="0" w:type="dxa"/>
          <w:right w:w="0" w:type="dxa"/>
        </w:tblCellMar>
        <w:tblLook w:val="04A0" w:firstRow="1" w:lastRow="0" w:firstColumn="1" w:lastColumn="0" w:noHBand="0" w:noVBand="1"/>
      </w:tblPr>
      <w:tblGrid>
        <w:gridCol w:w="3701"/>
        <w:gridCol w:w="5247"/>
      </w:tblGrid>
      <w:tr w:rsidR="008A31E2" w:rsidRPr="003B2883" w14:paraId="5C01650B" w14:textId="77777777" w:rsidTr="003E5B4E">
        <w:tc>
          <w:tcPr>
            <w:tcW w:w="206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293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r w:rsidR="001C05F7" w:rsidRPr="003B2883" w14:paraId="00D76A9C"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859FF" w14:textId="500D6A05" w:rsidR="001C05F7" w:rsidRDefault="001C05F7" w:rsidP="001C05F7">
            <w:pPr>
              <w:pStyle w:val="TAL"/>
            </w:pPr>
            <w:r>
              <w:t>"</w:t>
            </w:r>
            <w:bookmarkStart w:id="1816" w:name="OLE_LINK27"/>
            <w:r>
              <w:rPr>
                <w:lang w:eastAsia="zh-CN"/>
              </w:rPr>
              <w:t>nhss-ims-uecm:</w:t>
            </w:r>
            <w:r>
              <w:rPr>
                <w:rFonts w:hint="eastAsia"/>
                <w:lang w:eastAsia="zh-CN"/>
              </w:rPr>
              <w:t>imsas</w:t>
            </w:r>
            <w:r>
              <w:rPr>
                <w:lang w:eastAsia="zh-CN"/>
              </w:rPr>
              <w:t>registration</w:t>
            </w:r>
            <w:bookmarkEnd w:id="1816"/>
            <w:r>
              <w:rPr>
                <w:lang w:eastAsia="zh-CN"/>
              </w:rPr>
              <w:t>:</w:t>
            </w:r>
            <w:r>
              <w:rPr>
                <w:rFonts w:hint="eastAsia"/>
                <w:lang w:eastAsia="zh-CN"/>
              </w:rPr>
              <w:t>create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F165B4" w14:textId="2DA91DAE" w:rsidR="001C05F7" w:rsidRDefault="001C05F7" w:rsidP="001C05F7">
            <w:pPr>
              <w:pStyle w:val="TAL"/>
            </w:pPr>
            <w:r w:rsidRPr="00286949">
              <w:t xml:space="preserve">Access to create </w:t>
            </w:r>
            <w:r>
              <w:rPr>
                <w:rFonts w:hint="eastAsia"/>
                <w:lang w:eastAsia="zh-CN"/>
              </w:rPr>
              <w:t xml:space="preserve">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sidRPr="00286949">
              <w:t xml:space="preserve"> resource</w:t>
            </w:r>
          </w:p>
        </w:tc>
      </w:tr>
      <w:tr w:rsidR="001C05F7" w:rsidRPr="003B2883" w14:paraId="28E11C68"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59F92B" w14:textId="4BE46A36" w:rsidR="001C05F7" w:rsidRDefault="001C05F7" w:rsidP="001C05F7">
            <w:pPr>
              <w:pStyle w:val="TAL"/>
            </w:pPr>
            <w:r>
              <w:t>"</w:t>
            </w:r>
            <w:r>
              <w:rPr>
                <w:lang w:eastAsia="zh-CN"/>
              </w:rPr>
              <w:t>nhss-ims-uecm:</w:t>
            </w:r>
            <w:r>
              <w:rPr>
                <w:rFonts w:hint="eastAsia"/>
                <w:lang w:eastAsia="zh-CN"/>
              </w:rPr>
              <w:t>imsas</w:t>
            </w:r>
            <w:r>
              <w:rPr>
                <w:lang w:eastAsia="zh-CN"/>
              </w:rPr>
              <w:t>registration:</w:t>
            </w:r>
            <w:r>
              <w:rPr>
                <w:rFonts w:hint="eastAsia"/>
                <w:lang w:eastAsia="zh-CN"/>
              </w:rPr>
              <w:t>modify</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B8D571" w14:textId="14CB76D5" w:rsidR="001C05F7" w:rsidRDefault="001C05F7" w:rsidP="001C05F7">
            <w:pPr>
              <w:pStyle w:val="TAL"/>
            </w:pPr>
            <w:r>
              <w:t xml:space="preserve">Access to delete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t xml:space="preserve"> resource</w:t>
            </w:r>
          </w:p>
        </w:tc>
      </w:tr>
      <w:tr w:rsidR="001C05F7" w:rsidRPr="003B2883" w14:paraId="13451F8E"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7DE041" w14:textId="1039866F" w:rsidR="001C05F7" w:rsidRDefault="001C05F7" w:rsidP="001C05F7">
            <w:pPr>
              <w:pStyle w:val="TAL"/>
            </w:pPr>
            <w:r>
              <w:t>"</w:t>
            </w:r>
            <w:r w:rsidRPr="00286949">
              <w:t>nhss-ims-uecm:</w:t>
            </w:r>
            <w:r>
              <w:t>imsas</w:t>
            </w:r>
            <w:r w:rsidRPr="00286949">
              <w:t>registration:</w:t>
            </w:r>
            <w:r>
              <w:t>read"</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11004B" w14:textId="09E6FFD5" w:rsidR="001C05F7" w:rsidRDefault="001C05F7" w:rsidP="001C05F7">
            <w:pPr>
              <w:pStyle w:val="TAL"/>
            </w:pPr>
            <w:r w:rsidRPr="00286949">
              <w:t xml:space="preserve">Access to </w:t>
            </w:r>
            <w:r>
              <w:t>read</w:t>
            </w:r>
            <w:r w:rsidRPr="00286949">
              <w:t xml:space="preserve"> </w:t>
            </w:r>
            <w:r>
              <w:t xml:space="preserve">IMS AS </w:t>
            </w:r>
            <w:r w:rsidRPr="00286949">
              <w:t>Registration resources</w:t>
            </w:r>
          </w:p>
        </w:tc>
      </w:tr>
    </w:tbl>
    <w:p w14:paraId="55412B24" w14:textId="77777777" w:rsidR="008A31E2" w:rsidRPr="00AF32DB" w:rsidRDefault="008A31E2" w:rsidP="008A31E2"/>
    <w:p w14:paraId="133F4364" w14:textId="77777777" w:rsidR="00795F30" w:rsidRDefault="00795F30" w:rsidP="00795F30">
      <w:pPr>
        <w:pStyle w:val="Heading3"/>
        <w:rPr>
          <w:lang w:val="en-US"/>
        </w:rPr>
      </w:pPr>
      <w:bookmarkStart w:id="1817" w:name="_Toc215000591"/>
      <w:bookmarkStart w:id="1818" w:name="_Toc49689859"/>
      <w:bookmarkStart w:id="1819" w:name="_Toc56336944"/>
      <w:bookmarkStart w:id="1820" w:name="_Toc73443760"/>
      <w:r>
        <w:rPr>
          <w:lang w:val="en-US"/>
        </w:rPr>
        <w:t>6.1.10</w:t>
      </w:r>
      <w:r>
        <w:rPr>
          <w:lang w:val="en-US"/>
        </w:rPr>
        <w:tab/>
        <w:t>HTTP redirection</w:t>
      </w:r>
      <w:bookmarkEnd w:id="1817"/>
    </w:p>
    <w:p w14:paraId="7D0921ED" w14:textId="1022E650" w:rsidR="00795F30" w:rsidRDefault="00795F30" w:rsidP="00795F30">
      <w:pPr>
        <w:rPr>
          <w:lang w:val="en-US"/>
        </w:rPr>
      </w:pPr>
      <w:r>
        <w:rPr>
          <w:lang w:val="en-US"/>
        </w:rPr>
        <w:t>An HTTP request may be redirected to a different HSS service instance when using direct or indirect communications (see 3GPP TS 29.500 [4]).</w:t>
      </w:r>
    </w:p>
    <w:p w14:paraId="62676FB1" w14:textId="29454516"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3534B709" w14:textId="5414E98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020E543" w14:textId="77777777" w:rsidR="00FC4C9C" w:rsidRPr="00F91D2F" w:rsidRDefault="00FC4C9C" w:rsidP="001901CD">
      <w:pPr>
        <w:pStyle w:val="Heading2"/>
      </w:pPr>
      <w:bookmarkStart w:id="1821" w:name="_Toc215000592"/>
      <w:r w:rsidRPr="00F91D2F">
        <w:t>6.2</w:t>
      </w:r>
      <w:r w:rsidRPr="00F91D2F">
        <w:tab/>
        <w:t>Nhss_imsSubscriberDataManagement Service API</w:t>
      </w:r>
      <w:bookmarkEnd w:id="1809"/>
      <w:bookmarkEnd w:id="1810"/>
      <w:bookmarkEnd w:id="1811"/>
      <w:bookmarkEnd w:id="1812"/>
      <w:bookmarkEnd w:id="1813"/>
      <w:bookmarkEnd w:id="1814"/>
      <w:bookmarkEnd w:id="1815"/>
      <w:bookmarkEnd w:id="1818"/>
      <w:bookmarkEnd w:id="1819"/>
      <w:bookmarkEnd w:id="1820"/>
      <w:bookmarkEnd w:id="1821"/>
    </w:p>
    <w:p w14:paraId="4908055E" w14:textId="77777777" w:rsidR="00FC4C9C" w:rsidRPr="00F91D2F" w:rsidRDefault="00FC4C9C" w:rsidP="001901CD">
      <w:pPr>
        <w:pStyle w:val="Heading3"/>
      </w:pPr>
      <w:bookmarkStart w:id="1822" w:name="_Toc21948938"/>
      <w:bookmarkStart w:id="1823" w:name="_Toc24978812"/>
      <w:bookmarkStart w:id="1824" w:name="_Toc34346595"/>
      <w:bookmarkStart w:id="1825" w:name="_Toc34740672"/>
      <w:bookmarkStart w:id="1826" w:name="_Toc34748031"/>
      <w:bookmarkStart w:id="1827" w:name="_Toc34748407"/>
      <w:bookmarkStart w:id="1828" w:name="_Toc34749397"/>
      <w:bookmarkStart w:id="1829" w:name="_Toc49689860"/>
      <w:bookmarkStart w:id="1830" w:name="_Toc56336945"/>
      <w:bookmarkStart w:id="1831" w:name="_Toc73443761"/>
      <w:bookmarkStart w:id="1832" w:name="_Toc215000593"/>
      <w:r w:rsidRPr="00F91D2F">
        <w:t>6.2.1</w:t>
      </w:r>
      <w:r w:rsidRPr="00F91D2F">
        <w:tab/>
        <w:t>API URI</w:t>
      </w:r>
      <w:bookmarkEnd w:id="1822"/>
      <w:bookmarkEnd w:id="1823"/>
      <w:bookmarkEnd w:id="1824"/>
      <w:bookmarkEnd w:id="1825"/>
      <w:bookmarkEnd w:id="1826"/>
      <w:bookmarkEnd w:id="1827"/>
      <w:bookmarkEnd w:id="1828"/>
      <w:bookmarkEnd w:id="1829"/>
      <w:bookmarkEnd w:id="1830"/>
      <w:bookmarkEnd w:id="1831"/>
      <w:bookmarkEnd w:id="1832"/>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1833" w:name="_Toc21948939"/>
      <w:bookmarkStart w:id="1834" w:name="_Toc24978813"/>
      <w:bookmarkStart w:id="1835" w:name="_Toc34346596"/>
      <w:bookmarkStart w:id="1836" w:name="_Toc34740673"/>
      <w:bookmarkStart w:id="1837" w:name="_Toc34748032"/>
      <w:bookmarkStart w:id="1838" w:name="_Toc34748408"/>
      <w:bookmarkStart w:id="1839" w:name="_Toc34749398"/>
      <w:bookmarkStart w:id="1840" w:name="_Toc49689861"/>
      <w:bookmarkStart w:id="1841" w:name="_Toc56336946"/>
      <w:bookmarkStart w:id="1842" w:name="_Toc73443762"/>
      <w:bookmarkStart w:id="1843" w:name="_Toc215000594"/>
      <w:r w:rsidRPr="00F91D2F">
        <w:t>6.2.2</w:t>
      </w:r>
      <w:r w:rsidRPr="00F91D2F">
        <w:tab/>
        <w:t>Usage of HTTP</w:t>
      </w:r>
      <w:bookmarkEnd w:id="1833"/>
      <w:bookmarkEnd w:id="1834"/>
      <w:bookmarkEnd w:id="1835"/>
      <w:bookmarkEnd w:id="1836"/>
      <w:bookmarkEnd w:id="1837"/>
      <w:bookmarkEnd w:id="1838"/>
      <w:bookmarkEnd w:id="1839"/>
      <w:bookmarkEnd w:id="1840"/>
      <w:bookmarkEnd w:id="1841"/>
      <w:bookmarkEnd w:id="1842"/>
      <w:bookmarkEnd w:id="1843"/>
    </w:p>
    <w:p w14:paraId="50631347" w14:textId="77777777" w:rsidR="00FC4C9C" w:rsidRPr="00F91D2F" w:rsidRDefault="00FC4C9C" w:rsidP="001901CD">
      <w:pPr>
        <w:pStyle w:val="Heading4"/>
      </w:pPr>
      <w:bookmarkStart w:id="1844" w:name="_Toc21948940"/>
      <w:bookmarkStart w:id="1845" w:name="_Toc24978814"/>
      <w:bookmarkStart w:id="1846" w:name="_Toc34346597"/>
      <w:bookmarkStart w:id="1847" w:name="_Toc34740674"/>
      <w:bookmarkStart w:id="1848" w:name="_Toc34748033"/>
      <w:bookmarkStart w:id="1849" w:name="_Toc34748409"/>
      <w:bookmarkStart w:id="1850" w:name="_Toc34749399"/>
      <w:bookmarkStart w:id="1851" w:name="_Toc49689862"/>
      <w:bookmarkStart w:id="1852" w:name="_Toc56336947"/>
      <w:bookmarkStart w:id="1853" w:name="_Toc73443763"/>
      <w:bookmarkStart w:id="1854" w:name="_Toc215000595"/>
      <w:r w:rsidRPr="00F91D2F">
        <w:t>6.2.2.1</w:t>
      </w:r>
      <w:r w:rsidRPr="00F91D2F">
        <w:tab/>
        <w:t>General</w:t>
      </w:r>
      <w:bookmarkEnd w:id="1844"/>
      <w:bookmarkEnd w:id="1845"/>
      <w:bookmarkEnd w:id="1846"/>
      <w:bookmarkEnd w:id="1847"/>
      <w:bookmarkEnd w:id="1848"/>
      <w:bookmarkEnd w:id="1849"/>
      <w:bookmarkEnd w:id="1850"/>
      <w:bookmarkEnd w:id="1851"/>
      <w:bookmarkEnd w:id="1852"/>
      <w:bookmarkEnd w:id="1853"/>
      <w:bookmarkEnd w:id="1854"/>
    </w:p>
    <w:p w14:paraId="03E762EA" w14:textId="232227F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255CB9E0"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1855" w:name="_Toc21948941"/>
      <w:bookmarkStart w:id="1856" w:name="_Toc24978815"/>
      <w:bookmarkStart w:id="1857" w:name="_Toc34346598"/>
      <w:bookmarkStart w:id="1858" w:name="_Toc34740675"/>
      <w:bookmarkStart w:id="1859" w:name="_Toc34748034"/>
      <w:bookmarkStart w:id="1860" w:name="_Toc34748410"/>
      <w:bookmarkStart w:id="1861" w:name="_Toc34749400"/>
      <w:bookmarkStart w:id="1862" w:name="_Toc49689863"/>
      <w:bookmarkStart w:id="1863" w:name="_Toc56336948"/>
      <w:bookmarkStart w:id="1864" w:name="_Toc73443764"/>
      <w:bookmarkStart w:id="1865" w:name="_Toc215000596"/>
      <w:r w:rsidRPr="00F91D2F">
        <w:t>6.2.2.2</w:t>
      </w:r>
      <w:r w:rsidRPr="00F91D2F">
        <w:tab/>
        <w:t>HTTP standard headers</w:t>
      </w:r>
      <w:bookmarkEnd w:id="1855"/>
      <w:bookmarkEnd w:id="1856"/>
      <w:bookmarkEnd w:id="1857"/>
      <w:bookmarkEnd w:id="1858"/>
      <w:bookmarkEnd w:id="1859"/>
      <w:bookmarkEnd w:id="1860"/>
      <w:bookmarkEnd w:id="1861"/>
      <w:bookmarkEnd w:id="1862"/>
      <w:bookmarkEnd w:id="1863"/>
      <w:bookmarkEnd w:id="1864"/>
      <w:bookmarkEnd w:id="1865"/>
    </w:p>
    <w:p w14:paraId="66874B77" w14:textId="77777777" w:rsidR="00FC4C9C" w:rsidRPr="00F91D2F" w:rsidRDefault="00FC4C9C" w:rsidP="001901CD">
      <w:pPr>
        <w:pStyle w:val="Heading5"/>
        <w:rPr>
          <w:lang w:eastAsia="zh-CN"/>
        </w:rPr>
      </w:pPr>
      <w:bookmarkStart w:id="1866" w:name="_Toc21948942"/>
      <w:bookmarkStart w:id="1867" w:name="_Toc24978816"/>
      <w:bookmarkStart w:id="1868" w:name="_Toc34346599"/>
      <w:bookmarkStart w:id="1869" w:name="_Toc34740676"/>
      <w:bookmarkStart w:id="1870" w:name="_Toc34748035"/>
      <w:bookmarkStart w:id="1871" w:name="_Toc34748411"/>
      <w:bookmarkStart w:id="1872" w:name="_Toc34749401"/>
      <w:bookmarkStart w:id="1873" w:name="_Toc49689864"/>
      <w:bookmarkStart w:id="1874" w:name="_Toc56336949"/>
      <w:bookmarkStart w:id="1875" w:name="_Toc73443765"/>
      <w:bookmarkStart w:id="1876" w:name="_Toc215000597"/>
      <w:r w:rsidRPr="00F91D2F">
        <w:t>6.2.2.2.1</w:t>
      </w:r>
      <w:r w:rsidRPr="00F91D2F">
        <w:rPr>
          <w:lang w:eastAsia="zh-CN"/>
        </w:rPr>
        <w:tab/>
        <w:t>General</w:t>
      </w:r>
      <w:bookmarkEnd w:id="1866"/>
      <w:bookmarkEnd w:id="1867"/>
      <w:bookmarkEnd w:id="1868"/>
      <w:bookmarkEnd w:id="1869"/>
      <w:bookmarkEnd w:id="1870"/>
      <w:bookmarkEnd w:id="1871"/>
      <w:bookmarkEnd w:id="1872"/>
      <w:bookmarkEnd w:id="1873"/>
      <w:bookmarkEnd w:id="1874"/>
      <w:bookmarkEnd w:id="1875"/>
      <w:bookmarkEnd w:id="1876"/>
    </w:p>
    <w:p w14:paraId="6F671421" w14:textId="715384CA"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1877" w:name="_Toc21948943"/>
      <w:bookmarkStart w:id="1878" w:name="_Toc24978817"/>
      <w:bookmarkStart w:id="1879" w:name="_Toc34346600"/>
      <w:bookmarkStart w:id="1880" w:name="_Toc34740677"/>
      <w:bookmarkStart w:id="1881" w:name="_Toc34748036"/>
      <w:bookmarkStart w:id="1882" w:name="_Toc34748412"/>
      <w:bookmarkStart w:id="1883" w:name="_Toc34749402"/>
      <w:bookmarkStart w:id="1884" w:name="_Toc49689865"/>
      <w:bookmarkStart w:id="1885" w:name="_Toc56336950"/>
      <w:bookmarkStart w:id="1886" w:name="_Toc73443766"/>
      <w:bookmarkStart w:id="1887" w:name="_Toc215000598"/>
      <w:r w:rsidRPr="00F91D2F">
        <w:t>6.2.2.2.2</w:t>
      </w:r>
      <w:r w:rsidRPr="00F91D2F">
        <w:tab/>
        <w:t>Content type</w:t>
      </w:r>
      <w:bookmarkEnd w:id="1877"/>
      <w:bookmarkEnd w:id="1878"/>
      <w:bookmarkEnd w:id="1879"/>
      <w:bookmarkEnd w:id="1880"/>
      <w:bookmarkEnd w:id="1881"/>
      <w:bookmarkEnd w:id="1882"/>
      <w:bookmarkEnd w:id="1883"/>
      <w:bookmarkEnd w:id="1884"/>
      <w:bookmarkEnd w:id="1885"/>
      <w:bookmarkEnd w:id="1886"/>
      <w:bookmarkEnd w:id="1887"/>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3F4F2671"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1888" w:name="_Toc21948944"/>
      <w:bookmarkStart w:id="1889" w:name="_Toc24978818"/>
      <w:bookmarkStart w:id="1890" w:name="_Toc34346601"/>
      <w:bookmarkStart w:id="1891" w:name="_Toc34740678"/>
      <w:bookmarkStart w:id="1892" w:name="_Toc34748037"/>
      <w:bookmarkStart w:id="1893" w:name="_Toc34748413"/>
      <w:bookmarkStart w:id="1894" w:name="_Toc34749403"/>
      <w:bookmarkStart w:id="1895" w:name="_Toc49689866"/>
      <w:bookmarkStart w:id="1896" w:name="_Toc56336951"/>
      <w:bookmarkStart w:id="1897" w:name="_Toc73443767"/>
      <w:bookmarkStart w:id="1898" w:name="_Toc215000599"/>
      <w:r w:rsidRPr="00F91D2F">
        <w:t>6.2.2.3</w:t>
      </w:r>
      <w:r w:rsidRPr="00F91D2F">
        <w:tab/>
        <w:t>HTTP custom headers</w:t>
      </w:r>
      <w:bookmarkEnd w:id="1888"/>
      <w:bookmarkEnd w:id="1889"/>
      <w:bookmarkEnd w:id="1890"/>
      <w:bookmarkEnd w:id="1891"/>
      <w:bookmarkEnd w:id="1892"/>
      <w:bookmarkEnd w:id="1893"/>
      <w:bookmarkEnd w:id="1894"/>
      <w:bookmarkEnd w:id="1895"/>
      <w:bookmarkEnd w:id="1896"/>
      <w:bookmarkEnd w:id="1897"/>
      <w:bookmarkEnd w:id="1898"/>
    </w:p>
    <w:p w14:paraId="2FC0EDA2" w14:textId="77777777" w:rsidR="00FC4C9C" w:rsidRPr="00F91D2F" w:rsidRDefault="00FC4C9C" w:rsidP="001901CD">
      <w:pPr>
        <w:pStyle w:val="Heading5"/>
        <w:rPr>
          <w:lang w:eastAsia="zh-CN"/>
        </w:rPr>
      </w:pPr>
      <w:bookmarkStart w:id="1899" w:name="_Toc21948945"/>
      <w:bookmarkStart w:id="1900" w:name="_Toc24978819"/>
      <w:bookmarkStart w:id="1901" w:name="_Toc34346602"/>
      <w:bookmarkStart w:id="1902" w:name="_Toc34740679"/>
      <w:bookmarkStart w:id="1903" w:name="_Toc34748038"/>
      <w:bookmarkStart w:id="1904" w:name="_Toc34748414"/>
      <w:bookmarkStart w:id="1905" w:name="_Toc34749404"/>
      <w:bookmarkStart w:id="1906" w:name="_Toc49689867"/>
      <w:bookmarkStart w:id="1907" w:name="_Toc56336952"/>
      <w:bookmarkStart w:id="1908" w:name="_Toc73443768"/>
      <w:bookmarkStart w:id="1909" w:name="_Toc215000600"/>
      <w:r w:rsidRPr="00F91D2F">
        <w:t>6.2.2.3.1</w:t>
      </w:r>
      <w:r w:rsidRPr="00F91D2F">
        <w:rPr>
          <w:lang w:eastAsia="zh-CN"/>
        </w:rPr>
        <w:tab/>
        <w:t>General</w:t>
      </w:r>
      <w:bookmarkEnd w:id="1899"/>
      <w:bookmarkEnd w:id="1900"/>
      <w:bookmarkEnd w:id="1901"/>
      <w:bookmarkEnd w:id="1902"/>
      <w:bookmarkEnd w:id="1903"/>
      <w:bookmarkEnd w:id="1904"/>
      <w:bookmarkEnd w:id="1905"/>
      <w:bookmarkEnd w:id="1906"/>
      <w:bookmarkEnd w:id="1907"/>
      <w:bookmarkEnd w:id="1908"/>
      <w:bookmarkEnd w:id="1909"/>
    </w:p>
    <w:p w14:paraId="17692F5B" w14:textId="2C1A1EFD"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1910" w:name="_Toc21948946"/>
      <w:bookmarkStart w:id="1911" w:name="_Toc24978820"/>
      <w:bookmarkStart w:id="1912" w:name="_Toc34346603"/>
      <w:bookmarkStart w:id="1913" w:name="_Toc34740680"/>
      <w:bookmarkStart w:id="1914" w:name="_Toc34748039"/>
      <w:bookmarkStart w:id="1915" w:name="_Toc34748415"/>
      <w:bookmarkStart w:id="1916" w:name="_Toc34749405"/>
      <w:bookmarkStart w:id="1917" w:name="_Toc49689868"/>
      <w:bookmarkStart w:id="1918" w:name="_Toc56336953"/>
      <w:bookmarkStart w:id="1919" w:name="_Toc73443769"/>
      <w:bookmarkStart w:id="1920" w:name="_Toc215000601"/>
      <w:r w:rsidRPr="00F91D2F">
        <w:t>6.2.3</w:t>
      </w:r>
      <w:r w:rsidRPr="00F91D2F">
        <w:tab/>
        <w:t>Resources</w:t>
      </w:r>
      <w:bookmarkEnd w:id="1910"/>
      <w:bookmarkEnd w:id="1911"/>
      <w:bookmarkEnd w:id="1912"/>
      <w:bookmarkEnd w:id="1913"/>
      <w:bookmarkEnd w:id="1914"/>
      <w:bookmarkEnd w:id="1915"/>
      <w:bookmarkEnd w:id="1916"/>
      <w:bookmarkEnd w:id="1917"/>
      <w:bookmarkEnd w:id="1918"/>
      <w:bookmarkEnd w:id="1919"/>
      <w:bookmarkEnd w:id="1920"/>
    </w:p>
    <w:p w14:paraId="772F9965" w14:textId="77777777" w:rsidR="00FC4C9C" w:rsidRPr="00F91D2F" w:rsidRDefault="00FC4C9C" w:rsidP="001901CD">
      <w:pPr>
        <w:pStyle w:val="Heading4"/>
      </w:pPr>
      <w:bookmarkStart w:id="1921" w:name="_Toc21948947"/>
      <w:bookmarkStart w:id="1922" w:name="_Toc24978821"/>
      <w:bookmarkStart w:id="1923" w:name="_Toc34346604"/>
      <w:bookmarkStart w:id="1924" w:name="_Toc34740681"/>
      <w:bookmarkStart w:id="1925" w:name="_Toc34748040"/>
      <w:bookmarkStart w:id="1926" w:name="_Toc34748416"/>
      <w:bookmarkStart w:id="1927" w:name="_Toc34749406"/>
      <w:bookmarkStart w:id="1928" w:name="_Toc49689869"/>
      <w:bookmarkStart w:id="1929" w:name="_Toc56336954"/>
      <w:bookmarkStart w:id="1930" w:name="_Toc73443770"/>
      <w:bookmarkStart w:id="1931" w:name="_Toc215000602"/>
      <w:r w:rsidRPr="00F91D2F">
        <w:t>6.2.3.1</w:t>
      </w:r>
      <w:r w:rsidRPr="00F91D2F">
        <w:tab/>
        <w:t>Overview</w:t>
      </w:r>
      <w:bookmarkEnd w:id="1921"/>
      <w:bookmarkEnd w:id="1922"/>
      <w:bookmarkEnd w:id="1923"/>
      <w:bookmarkEnd w:id="1924"/>
      <w:bookmarkEnd w:id="1925"/>
      <w:bookmarkEnd w:id="1926"/>
      <w:bookmarkEnd w:id="1927"/>
      <w:bookmarkEnd w:id="1928"/>
      <w:bookmarkEnd w:id="1929"/>
      <w:bookmarkEnd w:id="1930"/>
      <w:bookmarkEnd w:id="1931"/>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97" type="#_x0000_t75" style="width:361.65pt;height:618.7pt" o:ole="">
            <v:imagedata r:id="rId153" o:title="" cropbottom="5501f"/>
          </v:shape>
          <o:OLEObject Type="Embed" ProgID="Visio.Drawing.11" ShapeID="_x0000_i1097" DrawAspect="Content" ObjectID="_1825839521" r:id="rId154"/>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98" type="#_x0000_t75" style="width:343.05pt;height:689.95pt" o:ole="">
            <v:imagedata r:id="rId155" o:title=""/>
          </v:shape>
          <o:OLEObject Type="Embed" ProgID="Visio.Drawing.11" ShapeID="_x0000_i1098" DrawAspect="Content" ObjectID="_1825839522" r:id="rId156"/>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1932"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1932"/>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1901CD">
      <w:pPr>
        <w:pStyle w:val="Heading4"/>
      </w:pPr>
      <w:bookmarkStart w:id="1933" w:name="_Toc21948948"/>
      <w:bookmarkStart w:id="1934" w:name="_Toc24978822"/>
      <w:bookmarkStart w:id="1935" w:name="_Toc34346605"/>
      <w:bookmarkStart w:id="1936" w:name="_Toc34740682"/>
      <w:bookmarkStart w:id="1937" w:name="_Toc34748041"/>
      <w:bookmarkStart w:id="1938" w:name="_Toc34748417"/>
      <w:bookmarkStart w:id="1939" w:name="_Toc34749407"/>
      <w:bookmarkStart w:id="1940" w:name="_Toc49689870"/>
      <w:bookmarkStart w:id="1941" w:name="_Toc56336955"/>
      <w:bookmarkStart w:id="1942" w:name="_Toc73443771"/>
      <w:bookmarkStart w:id="1943" w:name="_Toc215000603"/>
      <w:r>
        <w:t>6.2.3.2</w:t>
      </w:r>
      <w:r>
        <w:tab/>
        <w:t>Resource: IMS Associated Identities</w:t>
      </w:r>
      <w:bookmarkEnd w:id="1933"/>
      <w:bookmarkEnd w:id="1934"/>
      <w:bookmarkEnd w:id="1935"/>
      <w:bookmarkEnd w:id="1936"/>
      <w:bookmarkEnd w:id="1937"/>
      <w:bookmarkEnd w:id="1938"/>
      <w:bookmarkEnd w:id="1939"/>
      <w:bookmarkEnd w:id="1940"/>
      <w:bookmarkEnd w:id="1941"/>
      <w:bookmarkEnd w:id="1942"/>
      <w:bookmarkEnd w:id="1943"/>
    </w:p>
    <w:p w14:paraId="3CD80569" w14:textId="77777777" w:rsidR="00FC4C9C" w:rsidRDefault="00FC4C9C" w:rsidP="001901CD">
      <w:pPr>
        <w:pStyle w:val="Heading5"/>
      </w:pPr>
      <w:bookmarkStart w:id="1944" w:name="_Toc510696610"/>
      <w:bookmarkStart w:id="1945" w:name="_Toc18356523"/>
      <w:bookmarkStart w:id="1946" w:name="_Toc21948949"/>
      <w:bookmarkStart w:id="1947" w:name="_Toc24978823"/>
      <w:bookmarkStart w:id="1948" w:name="_Toc34346606"/>
      <w:bookmarkStart w:id="1949" w:name="_Toc34740683"/>
      <w:bookmarkStart w:id="1950" w:name="_Toc34748042"/>
      <w:bookmarkStart w:id="1951" w:name="_Toc34748418"/>
      <w:bookmarkStart w:id="1952" w:name="_Toc34749408"/>
      <w:bookmarkStart w:id="1953" w:name="_Toc49689871"/>
      <w:bookmarkStart w:id="1954" w:name="_Toc56336956"/>
      <w:bookmarkStart w:id="1955" w:name="_Toc73443772"/>
      <w:bookmarkStart w:id="1956" w:name="_Toc215000604"/>
      <w:r>
        <w:t>6.2.3.2.1</w:t>
      </w:r>
      <w:r>
        <w:tab/>
        <w:t>Description</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1957" w:name="_Toc510696611"/>
      <w:bookmarkStart w:id="1958" w:name="_Toc18356524"/>
      <w:bookmarkStart w:id="1959" w:name="_Toc21948950"/>
      <w:bookmarkStart w:id="1960" w:name="_Toc24978824"/>
      <w:bookmarkStart w:id="1961" w:name="_Toc34346607"/>
      <w:bookmarkStart w:id="1962" w:name="_Toc34740684"/>
      <w:bookmarkStart w:id="1963" w:name="_Toc34748043"/>
      <w:bookmarkStart w:id="1964" w:name="_Toc34748419"/>
      <w:bookmarkStart w:id="1965" w:name="_Toc34749409"/>
      <w:bookmarkStart w:id="1966" w:name="_Toc49689872"/>
      <w:bookmarkStart w:id="1967" w:name="_Toc56336957"/>
      <w:bookmarkStart w:id="1968" w:name="_Toc73443773"/>
      <w:bookmarkStart w:id="1969" w:name="_Toc215000605"/>
      <w:r>
        <w:t>6.2.3.2.2</w:t>
      </w:r>
      <w:r>
        <w:tab/>
        <w:t>Resource Definition</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1970" w:name="_Toc510696612"/>
      <w:bookmarkStart w:id="1971" w:name="_Toc18356525"/>
      <w:bookmarkStart w:id="1972" w:name="_Toc21948951"/>
      <w:bookmarkStart w:id="1973" w:name="_Toc24978825"/>
      <w:bookmarkStart w:id="1974" w:name="_Toc34346608"/>
      <w:bookmarkStart w:id="1975" w:name="_Toc34740685"/>
      <w:bookmarkStart w:id="1976" w:name="_Toc34748044"/>
      <w:bookmarkStart w:id="1977" w:name="_Toc34748420"/>
      <w:bookmarkStart w:id="1978" w:name="_Toc34749410"/>
      <w:bookmarkStart w:id="1979" w:name="_Toc49689873"/>
      <w:bookmarkStart w:id="1980" w:name="_Toc56336958"/>
      <w:bookmarkStart w:id="1981" w:name="_Toc73443774"/>
      <w:bookmarkStart w:id="1982" w:name="_Toc215000606"/>
      <w:r>
        <w:t>6.2.3.2.3</w:t>
      </w:r>
      <w:r>
        <w:tab/>
        <w:t>Resource Standard Methods</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26C52D05" w14:textId="77777777" w:rsidR="00FC4C9C" w:rsidRPr="00384E92" w:rsidRDefault="00FC4C9C" w:rsidP="00651690">
      <w:pPr>
        <w:pStyle w:val="H6"/>
      </w:pPr>
      <w:bookmarkStart w:id="1983" w:name="_Toc510696613"/>
      <w:bookmarkStart w:id="1984" w:name="_Toc18356526"/>
      <w:bookmarkStart w:id="1985" w:name="_Toc21948952"/>
      <w:bookmarkStart w:id="1986" w:name="_Toc24978826"/>
      <w:bookmarkStart w:id="1987" w:name="_Toc34346609"/>
      <w:bookmarkStart w:id="1988" w:name="_Toc34740686"/>
      <w:bookmarkStart w:id="1989" w:name="_Toc34748045"/>
      <w:bookmarkStart w:id="1990" w:name="_Toc34748421"/>
      <w:bookmarkStart w:id="1991" w:name="_Toc34749411"/>
      <w:bookmarkStart w:id="1992" w:name="_Toc49689874"/>
      <w:bookmarkStart w:id="1993" w:name="_Toc56336959"/>
      <w:bookmarkStart w:id="1994" w:name="_Toc73443775"/>
      <w:r w:rsidRPr="00384E92">
        <w:t>6.</w:t>
      </w:r>
      <w:r>
        <w:t>2.3.2.3</w:t>
      </w:r>
      <w:r w:rsidRPr="00384E92">
        <w:t>.1</w:t>
      </w:r>
      <w:r w:rsidRPr="00384E92">
        <w:tab/>
      </w:r>
      <w:bookmarkEnd w:id="1983"/>
      <w:bookmarkEnd w:id="1984"/>
      <w:r>
        <w:t>GET</w:t>
      </w:r>
      <w:bookmarkEnd w:id="1985"/>
      <w:bookmarkEnd w:id="1986"/>
      <w:bookmarkEnd w:id="1987"/>
      <w:bookmarkEnd w:id="1988"/>
      <w:bookmarkEnd w:id="1989"/>
      <w:bookmarkEnd w:id="1990"/>
      <w:bookmarkEnd w:id="1991"/>
      <w:bookmarkEnd w:id="1992"/>
      <w:bookmarkEnd w:id="1993"/>
      <w:bookmarkEnd w:id="1994"/>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173E5E6" w14:textId="771E5726" w:rsidR="00193576" w:rsidRDefault="00193576" w:rsidP="00193576">
            <w:pPr>
              <w:pStyle w:val="TAL"/>
            </w:pPr>
            <w:r>
              <w:t>Temporary redirection.</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EECCD48" w14:textId="43549383" w:rsidR="00193576" w:rsidRDefault="00193576" w:rsidP="00193576">
            <w:pPr>
              <w:pStyle w:val="TAL"/>
            </w:pPr>
            <w:r>
              <w:t>Permanent redirection.</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291A0" w14:textId="426DEF6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4790FF" w14:textId="3B35CB95"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1995" w:name="_Toc21948953"/>
      <w:bookmarkStart w:id="1996" w:name="_Toc24978827"/>
      <w:bookmarkStart w:id="1997" w:name="_Toc34346610"/>
      <w:bookmarkStart w:id="1998" w:name="_Toc34740687"/>
      <w:bookmarkStart w:id="1999" w:name="_Toc34748046"/>
      <w:bookmarkStart w:id="2000" w:name="_Toc34748422"/>
      <w:bookmarkStart w:id="2001" w:name="_Toc34749412"/>
      <w:bookmarkStart w:id="2002" w:name="_Toc49689875"/>
      <w:bookmarkStart w:id="2003" w:name="_Toc56336960"/>
      <w:bookmarkStart w:id="2004" w:name="_Toc73443776"/>
      <w:bookmarkStart w:id="2005" w:name="_Toc215000607"/>
      <w:r>
        <w:t>6.2.3.3</w:t>
      </w:r>
      <w:r>
        <w:tab/>
        <w:t>Resource: MSISDNS</w:t>
      </w:r>
      <w:bookmarkEnd w:id="1995"/>
      <w:bookmarkEnd w:id="1996"/>
      <w:bookmarkEnd w:id="1997"/>
      <w:bookmarkEnd w:id="1998"/>
      <w:bookmarkEnd w:id="1999"/>
      <w:bookmarkEnd w:id="2000"/>
      <w:bookmarkEnd w:id="2001"/>
      <w:bookmarkEnd w:id="2002"/>
      <w:bookmarkEnd w:id="2003"/>
      <w:bookmarkEnd w:id="2004"/>
      <w:bookmarkEnd w:id="2005"/>
    </w:p>
    <w:p w14:paraId="089FB3B5" w14:textId="77777777" w:rsidR="00FC4C9C" w:rsidRDefault="00FC4C9C" w:rsidP="001901CD">
      <w:pPr>
        <w:pStyle w:val="Heading5"/>
      </w:pPr>
      <w:bookmarkStart w:id="2006" w:name="_Toc21948954"/>
      <w:bookmarkStart w:id="2007" w:name="_Toc24978828"/>
      <w:bookmarkStart w:id="2008" w:name="_Toc34346611"/>
      <w:bookmarkStart w:id="2009" w:name="_Toc34740688"/>
      <w:bookmarkStart w:id="2010" w:name="_Toc34748047"/>
      <w:bookmarkStart w:id="2011" w:name="_Toc34748423"/>
      <w:bookmarkStart w:id="2012" w:name="_Toc34749413"/>
      <w:bookmarkStart w:id="2013" w:name="_Toc49689876"/>
      <w:bookmarkStart w:id="2014" w:name="_Toc56336961"/>
      <w:bookmarkStart w:id="2015" w:name="_Toc73443777"/>
      <w:bookmarkStart w:id="2016" w:name="_Toc215000608"/>
      <w:r>
        <w:t>6.2.3.3.1</w:t>
      </w:r>
      <w:r>
        <w:tab/>
        <w:t>Description</w:t>
      </w:r>
      <w:bookmarkEnd w:id="2006"/>
      <w:bookmarkEnd w:id="2007"/>
      <w:bookmarkEnd w:id="2008"/>
      <w:bookmarkEnd w:id="2009"/>
      <w:bookmarkEnd w:id="2010"/>
      <w:bookmarkEnd w:id="2011"/>
      <w:bookmarkEnd w:id="2012"/>
      <w:bookmarkEnd w:id="2013"/>
      <w:bookmarkEnd w:id="2014"/>
      <w:bookmarkEnd w:id="2015"/>
      <w:bookmarkEnd w:id="2016"/>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2017" w:name="_Toc21948955"/>
      <w:bookmarkStart w:id="2018" w:name="_Toc24978829"/>
      <w:bookmarkStart w:id="2019" w:name="_Toc34346612"/>
      <w:bookmarkStart w:id="2020" w:name="_Toc34740689"/>
      <w:bookmarkStart w:id="2021" w:name="_Toc34748048"/>
      <w:bookmarkStart w:id="2022" w:name="_Toc34748424"/>
      <w:bookmarkStart w:id="2023" w:name="_Toc34749414"/>
      <w:bookmarkStart w:id="2024" w:name="_Toc49689877"/>
      <w:bookmarkStart w:id="2025" w:name="_Toc56336962"/>
      <w:bookmarkStart w:id="2026" w:name="_Toc73443778"/>
      <w:bookmarkStart w:id="2027" w:name="_Toc215000609"/>
      <w:r>
        <w:t>6.2.3.3.2</w:t>
      </w:r>
      <w:r>
        <w:tab/>
        <w:t>Resource Definition</w:t>
      </w:r>
      <w:bookmarkEnd w:id="2017"/>
      <w:bookmarkEnd w:id="2018"/>
      <w:bookmarkEnd w:id="2019"/>
      <w:bookmarkEnd w:id="2020"/>
      <w:bookmarkEnd w:id="2021"/>
      <w:bookmarkEnd w:id="2022"/>
      <w:bookmarkEnd w:id="2023"/>
      <w:bookmarkEnd w:id="2024"/>
      <w:bookmarkEnd w:id="2025"/>
      <w:bookmarkEnd w:id="2026"/>
      <w:bookmarkEnd w:id="2027"/>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2028" w:name="_Toc21948956"/>
      <w:bookmarkStart w:id="2029" w:name="_Toc24978830"/>
      <w:bookmarkStart w:id="2030" w:name="_Toc34346613"/>
      <w:bookmarkStart w:id="2031" w:name="_Toc34740690"/>
      <w:bookmarkStart w:id="2032" w:name="_Toc34748049"/>
      <w:bookmarkStart w:id="2033" w:name="_Toc34748425"/>
      <w:bookmarkStart w:id="2034" w:name="_Toc34749415"/>
      <w:bookmarkStart w:id="2035" w:name="_Toc49689878"/>
      <w:bookmarkStart w:id="2036" w:name="_Toc56336963"/>
      <w:bookmarkStart w:id="2037" w:name="_Toc73443779"/>
      <w:bookmarkStart w:id="2038" w:name="_Toc215000610"/>
      <w:r>
        <w:t>6.2.3.3.3</w:t>
      </w:r>
      <w:r>
        <w:tab/>
        <w:t>Resource Standard Methods</w:t>
      </w:r>
      <w:bookmarkEnd w:id="2028"/>
      <w:bookmarkEnd w:id="2029"/>
      <w:bookmarkEnd w:id="2030"/>
      <w:bookmarkEnd w:id="2031"/>
      <w:bookmarkEnd w:id="2032"/>
      <w:bookmarkEnd w:id="2033"/>
      <w:bookmarkEnd w:id="2034"/>
      <w:bookmarkEnd w:id="2035"/>
      <w:bookmarkEnd w:id="2036"/>
      <w:bookmarkEnd w:id="2037"/>
      <w:bookmarkEnd w:id="2038"/>
    </w:p>
    <w:p w14:paraId="26FD8DA0" w14:textId="77777777" w:rsidR="00FC4C9C" w:rsidRPr="00384E92" w:rsidRDefault="00FC4C9C" w:rsidP="00651690">
      <w:pPr>
        <w:pStyle w:val="H6"/>
      </w:pPr>
      <w:bookmarkStart w:id="2039" w:name="_Toc21948957"/>
      <w:bookmarkStart w:id="2040" w:name="_Toc24978831"/>
      <w:bookmarkStart w:id="2041" w:name="_Toc34346614"/>
      <w:bookmarkStart w:id="2042" w:name="_Toc34740691"/>
      <w:bookmarkStart w:id="2043" w:name="_Toc34748050"/>
      <w:bookmarkStart w:id="2044" w:name="_Toc34748426"/>
      <w:bookmarkStart w:id="2045" w:name="_Toc34749416"/>
      <w:bookmarkStart w:id="2046" w:name="_Toc49689879"/>
      <w:bookmarkStart w:id="2047" w:name="_Toc56336964"/>
      <w:bookmarkStart w:id="2048" w:name="_Toc73443780"/>
      <w:r w:rsidRPr="00384E92">
        <w:t>6.</w:t>
      </w:r>
      <w:r>
        <w:t>2.3.3.3</w:t>
      </w:r>
      <w:r w:rsidRPr="00384E92">
        <w:t>.1</w:t>
      </w:r>
      <w:r w:rsidRPr="00384E92">
        <w:tab/>
      </w:r>
      <w:r>
        <w:t>GET</w:t>
      </w:r>
      <w:bookmarkEnd w:id="2039"/>
      <w:bookmarkEnd w:id="2040"/>
      <w:bookmarkEnd w:id="2041"/>
      <w:bookmarkEnd w:id="2042"/>
      <w:bookmarkEnd w:id="2043"/>
      <w:bookmarkEnd w:id="2044"/>
      <w:bookmarkEnd w:id="2045"/>
      <w:bookmarkEnd w:id="2046"/>
      <w:bookmarkEnd w:id="2047"/>
      <w:bookmarkEnd w:id="2048"/>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344DBD8C" w14:textId="13A91FBD" w:rsidR="00193576" w:rsidRDefault="00193576" w:rsidP="00193576">
            <w:pPr>
              <w:pStyle w:val="TAL"/>
            </w:pPr>
            <w:r>
              <w:t>Temporary redirection.</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211508A3" w14:textId="73D1CC12" w:rsidR="00193576" w:rsidRDefault="00193576" w:rsidP="00193576">
            <w:pPr>
              <w:pStyle w:val="TAL"/>
            </w:pPr>
            <w:r>
              <w:t>Permanent redirection.</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13D5F8" w14:textId="4B56441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F884FF" w14:textId="5D2EB406"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2049" w:name="_Toc21948958"/>
      <w:bookmarkStart w:id="2050" w:name="_Toc24978832"/>
      <w:bookmarkStart w:id="2051" w:name="_Toc34346615"/>
      <w:bookmarkStart w:id="2052" w:name="_Toc34740692"/>
      <w:bookmarkStart w:id="2053" w:name="_Toc34748051"/>
      <w:bookmarkStart w:id="2054" w:name="_Toc34748427"/>
      <w:bookmarkStart w:id="2055" w:name="_Toc34749417"/>
      <w:bookmarkStart w:id="2056" w:name="_Toc49689880"/>
      <w:bookmarkStart w:id="2057" w:name="_Toc56336965"/>
      <w:bookmarkStart w:id="2058" w:name="_Toc73443781"/>
      <w:bookmarkStart w:id="2059" w:name="_Toc215000611"/>
      <w:r>
        <w:t>6.2.3.4</w:t>
      </w:r>
      <w:r>
        <w:tab/>
        <w:t>Resource: S-CSCF Capabilities</w:t>
      </w:r>
      <w:bookmarkEnd w:id="2049"/>
      <w:bookmarkEnd w:id="2050"/>
      <w:bookmarkEnd w:id="2051"/>
      <w:bookmarkEnd w:id="2052"/>
      <w:bookmarkEnd w:id="2053"/>
      <w:bookmarkEnd w:id="2054"/>
      <w:bookmarkEnd w:id="2055"/>
      <w:bookmarkEnd w:id="2056"/>
      <w:bookmarkEnd w:id="2057"/>
      <w:bookmarkEnd w:id="2058"/>
      <w:bookmarkEnd w:id="2059"/>
    </w:p>
    <w:p w14:paraId="04B4C741" w14:textId="77777777" w:rsidR="00FC4C9C" w:rsidRDefault="00FC4C9C" w:rsidP="001901CD">
      <w:pPr>
        <w:pStyle w:val="Heading5"/>
      </w:pPr>
      <w:bookmarkStart w:id="2060" w:name="_Toc21948959"/>
      <w:bookmarkStart w:id="2061" w:name="_Toc24978833"/>
      <w:bookmarkStart w:id="2062" w:name="_Toc34346616"/>
      <w:bookmarkStart w:id="2063" w:name="_Toc34740693"/>
      <w:bookmarkStart w:id="2064" w:name="_Toc34748052"/>
      <w:bookmarkStart w:id="2065" w:name="_Toc34748428"/>
      <w:bookmarkStart w:id="2066" w:name="_Toc34749418"/>
      <w:bookmarkStart w:id="2067" w:name="_Toc49689881"/>
      <w:bookmarkStart w:id="2068" w:name="_Toc56336966"/>
      <w:bookmarkStart w:id="2069" w:name="_Toc73443782"/>
      <w:bookmarkStart w:id="2070" w:name="_Toc215000612"/>
      <w:r>
        <w:t>6.2.3.4.1</w:t>
      </w:r>
      <w:r>
        <w:tab/>
        <w:t>Description</w:t>
      </w:r>
      <w:bookmarkEnd w:id="2060"/>
      <w:bookmarkEnd w:id="2061"/>
      <w:bookmarkEnd w:id="2062"/>
      <w:bookmarkEnd w:id="2063"/>
      <w:bookmarkEnd w:id="2064"/>
      <w:bookmarkEnd w:id="2065"/>
      <w:bookmarkEnd w:id="2066"/>
      <w:bookmarkEnd w:id="2067"/>
      <w:bookmarkEnd w:id="2068"/>
      <w:bookmarkEnd w:id="2069"/>
      <w:bookmarkEnd w:id="2070"/>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2071" w:name="_Toc21948960"/>
      <w:bookmarkStart w:id="2072" w:name="_Toc24978834"/>
      <w:bookmarkStart w:id="2073" w:name="_Toc34346617"/>
      <w:bookmarkStart w:id="2074" w:name="_Toc34740694"/>
      <w:bookmarkStart w:id="2075" w:name="_Toc34748053"/>
      <w:bookmarkStart w:id="2076" w:name="_Toc34748429"/>
      <w:bookmarkStart w:id="2077" w:name="_Toc34749419"/>
      <w:bookmarkStart w:id="2078" w:name="_Toc49689882"/>
      <w:bookmarkStart w:id="2079" w:name="_Toc56336967"/>
      <w:bookmarkStart w:id="2080" w:name="_Toc73443783"/>
      <w:bookmarkStart w:id="2081" w:name="_Toc215000613"/>
      <w:r>
        <w:t>6.2.3.4.2</w:t>
      </w:r>
      <w:r>
        <w:tab/>
        <w:t>Resource Definition</w:t>
      </w:r>
      <w:bookmarkEnd w:id="2071"/>
      <w:bookmarkEnd w:id="2072"/>
      <w:bookmarkEnd w:id="2073"/>
      <w:bookmarkEnd w:id="2074"/>
      <w:bookmarkEnd w:id="2075"/>
      <w:bookmarkEnd w:id="2076"/>
      <w:bookmarkEnd w:id="2077"/>
      <w:bookmarkEnd w:id="2078"/>
      <w:bookmarkEnd w:id="2079"/>
      <w:bookmarkEnd w:id="2080"/>
      <w:bookmarkEnd w:id="2081"/>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2082" w:name="_Toc21948961"/>
      <w:bookmarkStart w:id="2083" w:name="_Toc24978835"/>
      <w:bookmarkStart w:id="2084" w:name="_Toc34346618"/>
      <w:bookmarkStart w:id="2085" w:name="_Toc34740695"/>
      <w:bookmarkStart w:id="2086" w:name="_Toc34748054"/>
      <w:bookmarkStart w:id="2087" w:name="_Toc34748430"/>
      <w:bookmarkStart w:id="2088" w:name="_Toc34749420"/>
      <w:bookmarkStart w:id="2089" w:name="_Toc49689883"/>
      <w:bookmarkStart w:id="2090" w:name="_Toc56336968"/>
      <w:bookmarkStart w:id="2091" w:name="_Toc73443784"/>
      <w:bookmarkStart w:id="2092" w:name="_Toc215000614"/>
      <w:r>
        <w:t>6.2.3.4.3</w:t>
      </w:r>
      <w:r>
        <w:tab/>
        <w:t>Resource Standard Methods</w:t>
      </w:r>
      <w:bookmarkEnd w:id="2082"/>
      <w:bookmarkEnd w:id="2083"/>
      <w:bookmarkEnd w:id="2084"/>
      <w:bookmarkEnd w:id="2085"/>
      <w:bookmarkEnd w:id="2086"/>
      <w:bookmarkEnd w:id="2087"/>
      <w:bookmarkEnd w:id="2088"/>
      <w:bookmarkEnd w:id="2089"/>
      <w:bookmarkEnd w:id="2090"/>
      <w:bookmarkEnd w:id="2091"/>
      <w:bookmarkEnd w:id="2092"/>
    </w:p>
    <w:p w14:paraId="1B6DE310" w14:textId="77777777" w:rsidR="00FC4C9C" w:rsidRPr="00384E92" w:rsidRDefault="00FC4C9C" w:rsidP="00651690">
      <w:pPr>
        <w:pStyle w:val="H6"/>
      </w:pPr>
      <w:bookmarkStart w:id="2093" w:name="_Toc21948962"/>
      <w:bookmarkStart w:id="2094" w:name="_Toc24978836"/>
      <w:bookmarkStart w:id="2095" w:name="_Toc34346619"/>
      <w:bookmarkStart w:id="2096" w:name="_Toc34740696"/>
      <w:bookmarkStart w:id="2097" w:name="_Toc34748055"/>
      <w:bookmarkStart w:id="2098" w:name="_Toc34748431"/>
      <w:bookmarkStart w:id="2099" w:name="_Toc34749421"/>
      <w:bookmarkStart w:id="2100" w:name="_Toc49689884"/>
      <w:bookmarkStart w:id="2101" w:name="_Toc56336969"/>
      <w:bookmarkStart w:id="2102" w:name="_Toc73443785"/>
      <w:r w:rsidRPr="00384E92">
        <w:t>6.</w:t>
      </w:r>
      <w:r>
        <w:t>2.3.4.3</w:t>
      </w:r>
      <w:r w:rsidRPr="00384E92">
        <w:t>.1</w:t>
      </w:r>
      <w:r w:rsidRPr="00384E92">
        <w:tab/>
      </w:r>
      <w:r>
        <w:t>GET</w:t>
      </w:r>
      <w:bookmarkEnd w:id="2093"/>
      <w:bookmarkEnd w:id="2094"/>
      <w:bookmarkEnd w:id="2095"/>
      <w:bookmarkEnd w:id="2096"/>
      <w:bookmarkEnd w:id="2097"/>
      <w:bookmarkEnd w:id="2098"/>
      <w:bookmarkEnd w:id="2099"/>
      <w:bookmarkEnd w:id="2100"/>
      <w:bookmarkEnd w:id="2101"/>
      <w:bookmarkEnd w:id="2102"/>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22769F" w14:textId="3786EB29" w:rsidR="00193576" w:rsidRDefault="00193576" w:rsidP="00193576">
            <w:pPr>
              <w:pStyle w:val="TAL"/>
            </w:pPr>
            <w:r>
              <w:t>Temporary redirection.</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20334D1" w14:textId="28964418" w:rsidR="00193576" w:rsidRDefault="00193576" w:rsidP="00193576">
            <w:pPr>
              <w:pStyle w:val="TAL"/>
            </w:pPr>
            <w:r>
              <w:t>Permanent redirection.</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55D361" w14:textId="6665E51A"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BECAB6" w14:textId="68034D6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2103" w:name="_Toc24978837"/>
      <w:bookmarkStart w:id="2104" w:name="_Toc34346620"/>
      <w:bookmarkStart w:id="2105" w:name="_Toc34740697"/>
      <w:bookmarkStart w:id="2106" w:name="_Toc34748056"/>
      <w:bookmarkStart w:id="2107" w:name="_Toc34748432"/>
      <w:bookmarkStart w:id="2108" w:name="_Toc34749422"/>
      <w:bookmarkStart w:id="2109" w:name="_Toc49689885"/>
      <w:bookmarkStart w:id="2110" w:name="_Toc56336970"/>
      <w:bookmarkStart w:id="2111" w:name="_Toc73443786"/>
      <w:bookmarkStart w:id="2112" w:name="_Toc215000615"/>
      <w:bookmarkStart w:id="2113" w:name="_Toc21948963"/>
      <w:r>
        <w:t>6.2.3.5</w:t>
      </w:r>
      <w:r>
        <w:tab/>
        <w:t>Resource: IMS Profile Data</w:t>
      </w:r>
      <w:bookmarkEnd w:id="2103"/>
      <w:bookmarkEnd w:id="2104"/>
      <w:bookmarkEnd w:id="2105"/>
      <w:bookmarkEnd w:id="2106"/>
      <w:bookmarkEnd w:id="2107"/>
      <w:bookmarkEnd w:id="2108"/>
      <w:bookmarkEnd w:id="2109"/>
      <w:bookmarkEnd w:id="2110"/>
      <w:bookmarkEnd w:id="2111"/>
      <w:bookmarkEnd w:id="2112"/>
    </w:p>
    <w:p w14:paraId="6A61E43C" w14:textId="77777777" w:rsidR="00607A2B" w:rsidRDefault="00607A2B" w:rsidP="001901CD">
      <w:pPr>
        <w:pStyle w:val="Heading5"/>
      </w:pPr>
      <w:bookmarkStart w:id="2114" w:name="_Toc24978838"/>
      <w:bookmarkStart w:id="2115" w:name="_Toc34346621"/>
      <w:bookmarkStart w:id="2116" w:name="_Toc34740698"/>
      <w:bookmarkStart w:id="2117" w:name="_Toc34748057"/>
      <w:bookmarkStart w:id="2118" w:name="_Toc34748433"/>
      <w:bookmarkStart w:id="2119" w:name="_Toc34749423"/>
      <w:bookmarkStart w:id="2120" w:name="_Toc49689886"/>
      <w:bookmarkStart w:id="2121" w:name="_Toc56336971"/>
      <w:bookmarkStart w:id="2122" w:name="_Toc73443787"/>
      <w:bookmarkStart w:id="2123" w:name="_Toc215000616"/>
      <w:r>
        <w:t>6.2.3.5.1</w:t>
      </w:r>
      <w:r>
        <w:tab/>
        <w:t>Description</w:t>
      </w:r>
      <w:bookmarkEnd w:id="2114"/>
      <w:bookmarkEnd w:id="2115"/>
      <w:bookmarkEnd w:id="2116"/>
      <w:bookmarkEnd w:id="2117"/>
      <w:bookmarkEnd w:id="2118"/>
      <w:bookmarkEnd w:id="2119"/>
      <w:bookmarkEnd w:id="2120"/>
      <w:bookmarkEnd w:id="2121"/>
      <w:bookmarkEnd w:id="2122"/>
      <w:bookmarkEnd w:id="2123"/>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2124" w:name="_Toc24978839"/>
      <w:bookmarkStart w:id="2125" w:name="_Toc34346622"/>
      <w:bookmarkStart w:id="2126" w:name="_Toc34740699"/>
      <w:bookmarkStart w:id="2127" w:name="_Toc34748058"/>
      <w:bookmarkStart w:id="2128" w:name="_Toc34748434"/>
      <w:bookmarkStart w:id="2129" w:name="_Toc34749424"/>
      <w:bookmarkStart w:id="2130" w:name="_Toc49689887"/>
      <w:bookmarkStart w:id="2131" w:name="_Toc56336972"/>
      <w:bookmarkStart w:id="2132" w:name="_Toc73443788"/>
      <w:bookmarkStart w:id="2133" w:name="_Toc215000617"/>
      <w:r>
        <w:t>6.2.3.5.2</w:t>
      </w:r>
      <w:r>
        <w:tab/>
        <w:t>Resource Definition</w:t>
      </w:r>
      <w:bookmarkEnd w:id="2124"/>
      <w:bookmarkEnd w:id="2125"/>
      <w:bookmarkEnd w:id="2126"/>
      <w:bookmarkEnd w:id="2127"/>
      <w:bookmarkEnd w:id="2128"/>
      <w:bookmarkEnd w:id="2129"/>
      <w:bookmarkEnd w:id="2130"/>
      <w:bookmarkEnd w:id="2131"/>
      <w:bookmarkEnd w:id="2132"/>
      <w:bookmarkEnd w:id="2133"/>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2134" w:name="_Toc24978840"/>
      <w:bookmarkStart w:id="2135" w:name="_Toc34346623"/>
      <w:bookmarkStart w:id="2136" w:name="_Toc34740700"/>
      <w:bookmarkStart w:id="2137" w:name="_Toc34748059"/>
      <w:bookmarkStart w:id="2138" w:name="_Toc34748435"/>
      <w:bookmarkStart w:id="2139" w:name="_Toc34749425"/>
      <w:bookmarkStart w:id="2140" w:name="_Toc49689888"/>
      <w:bookmarkStart w:id="2141" w:name="_Toc56336973"/>
      <w:bookmarkStart w:id="2142" w:name="_Toc73443789"/>
      <w:bookmarkStart w:id="2143" w:name="_Toc215000618"/>
      <w:r>
        <w:t>6.2.3.5.3</w:t>
      </w:r>
      <w:r>
        <w:tab/>
        <w:t>Resource Standard Methods</w:t>
      </w:r>
      <w:bookmarkEnd w:id="2134"/>
      <w:bookmarkEnd w:id="2135"/>
      <w:bookmarkEnd w:id="2136"/>
      <w:bookmarkEnd w:id="2137"/>
      <w:bookmarkEnd w:id="2138"/>
      <w:bookmarkEnd w:id="2139"/>
      <w:bookmarkEnd w:id="2140"/>
      <w:bookmarkEnd w:id="2141"/>
      <w:bookmarkEnd w:id="2142"/>
      <w:bookmarkEnd w:id="2143"/>
    </w:p>
    <w:p w14:paraId="74316F8C" w14:textId="77777777" w:rsidR="00607A2B" w:rsidRPr="00384E92" w:rsidRDefault="00607A2B" w:rsidP="00651690">
      <w:pPr>
        <w:pStyle w:val="H6"/>
      </w:pPr>
      <w:bookmarkStart w:id="2144" w:name="_Toc24978841"/>
      <w:bookmarkStart w:id="2145" w:name="_Toc34346624"/>
      <w:bookmarkStart w:id="2146" w:name="_Toc34740701"/>
      <w:bookmarkStart w:id="2147" w:name="_Toc34748060"/>
      <w:bookmarkStart w:id="2148" w:name="_Toc34748436"/>
      <w:bookmarkStart w:id="2149" w:name="_Toc34749426"/>
      <w:bookmarkStart w:id="2150" w:name="_Toc49689889"/>
      <w:bookmarkStart w:id="2151" w:name="_Toc56336974"/>
      <w:bookmarkStart w:id="2152" w:name="_Toc73443790"/>
      <w:r w:rsidRPr="00384E92">
        <w:t>6.</w:t>
      </w:r>
      <w:r>
        <w:t>2.3.5.3</w:t>
      </w:r>
      <w:r w:rsidRPr="00384E92">
        <w:t>.1</w:t>
      </w:r>
      <w:r w:rsidRPr="00384E92">
        <w:tab/>
      </w:r>
      <w:r>
        <w:t>GET</w:t>
      </w:r>
      <w:bookmarkEnd w:id="2144"/>
      <w:bookmarkEnd w:id="2145"/>
      <w:bookmarkEnd w:id="2146"/>
      <w:bookmarkEnd w:id="2147"/>
      <w:bookmarkEnd w:id="2148"/>
      <w:bookmarkEnd w:id="2149"/>
      <w:bookmarkEnd w:id="2150"/>
      <w:bookmarkEnd w:id="2151"/>
      <w:bookmarkEnd w:id="2152"/>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DB238F" w14:textId="5F685BB9" w:rsidR="00607A2B" w:rsidRPr="00D67AB2" w:rsidRDefault="00607A2B" w:rsidP="00B569E6">
            <w:pPr>
              <w:pStyle w:val="TAL"/>
            </w:pPr>
            <w:r w:rsidRPr="00D67AB2">
              <w:t xml:space="preserve">see </w:t>
            </w:r>
            <w:r w:rsidR="003F73AD">
              <w:t>3GPP TS 2</w:t>
            </w:r>
            <w:r w:rsidRPr="00D67AB2">
              <w:t>9.500</w:t>
            </w:r>
            <w:r w:rsidR="003F73AD">
              <w:t> [</w:t>
            </w:r>
            <w:r w:rsidRPr="00D67AB2">
              <w:t xml:space="preserve">4] </w:t>
            </w:r>
            <w:r w:rsidR="006163D7" w:rsidRPr="00D67AB2">
              <w:t>clause</w:t>
            </w:r>
            <w:r w:rsidR="006163D7">
              <w:t> </w:t>
            </w:r>
            <w:r w:rsidR="006163D7" w:rsidRPr="00D67AB2">
              <w:t>6</w:t>
            </w:r>
            <w:r w:rsidRPr="00D67AB2">
              <w:t>.6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D37788D" w14:textId="30CEAB75" w:rsidR="00193576" w:rsidRPr="004A6AC3" w:rsidRDefault="00193576" w:rsidP="00193576">
            <w:pPr>
              <w:pStyle w:val="TAL"/>
            </w:pPr>
            <w:r>
              <w:t>Temporary redirection.</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1A69777" w14:textId="318CEF20" w:rsidR="00193576" w:rsidRPr="004A6AC3" w:rsidRDefault="00193576" w:rsidP="00193576">
            <w:pPr>
              <w:pStyle w:val="TAL"/>
            </w:pPr>
            <w:r>
              <w:t>Permanent redirection.</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737E3B" w14:textId="51F297FE"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FC908B" w14:textId="2442C69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2153" w:name="_Toc11338480"/>
      <w:bookmarkStart w:id="2154" w:name="_Toc27585112"/>
      <w:bookmarkStart w:id="2155" w:name="_Toc34346625"/>
      <w:bookmarkStart w:id="2156" w:name="_Toc34740702"/>
      <w:bookmarkStart w:id="2157" w:name="_Toc34748061"/>
      <w:bookmarkStart w:id="2158" w:name="_Toc34748437"/>
      <w:bookmarkStart w:id="2159" w:name="_Toc34749427"/>
      <w:bookmarkStart w:id="2160" w:name="_Toc49689890"/>
      <w:bookmarkStart w:id="2161" w:name="_Toc56336975"/>
      <w:bookmarkStart w:id="2162" w:name="_Toc73443791"/>
      <w:bookmarkStart w:id="2163" w:name="_Toc215000619"/>
      <w:bookmarkStart w:id="2164" w:name="_Toc24978842"/>
      <w:r w:rsidRPr="006A7EE2">
        <w:t>6.</w:t>
      </w:r>
      <w:r>
        <w:t>2</w:t>
      </w:r>
      <w:r w:rsidRPr="006A7EE2">
        <w:t>.3.</w:t>
      </w:r>
      <w:r>
        <w:t>6</w:t>
      </w:r>
      <w:r w:rsidRPr="006A7EE2">
        <w:tab/>
        <w:t>Resource: Subscriptions</w:t>
      </w:r>
      <w:bookmarkEnd w:id="2153"/>
      <w:bookmarkEnd w:id="2154"/>
      <w:bookmarkEnd w:id="2155"/>
      <w:bookmarkEnd w:id="2156"/>
      <w:bookmarkEnd w:id="2157"/>
      <w:bookmarkEnd w:id="2158"/>
      <w:bookmarkEnd w:id="2159"/>
      <w:bookmarkEnd w:id="2160"/>
      <w:bookmarkEnd w:id="2161"/>
      <w:bookmarkEnd w:id="2162"/>
      <w:bookmarkEnd w:id="2163"/>
    </w:p>
    <w:p w14:paraId="5C715921" w14:textId="77777777" w:rsidR="00FA6EB7" w:rsidRPr="006A7EE2" w:rsidRDefault="00FA6EB7" w:rsidP="001901CD">
      <w:pPr>
        <w:pStyle w:val="Heading5"/>
      </w:pPr>
      <w:bookmarkStart w:id="2165" w:name="_Toc11338481"/>
      <w:bookmarkStart w:id="2166" w:name="_Toc27585113"/>
      <w:bookmarkStart w:id="2167" w:name="_Toc34346626"/>
      <w:bookmarkStart w:id="2168" w:name="_Toc34740703"/>
      <w:bookmarkStart w:id="2169" w:name="_Toc34748062"/>
      <w:bookmarkStart w:id="2170" w:name="_Toc34748438"/>
      <w:bookmarkStart w:id="2171" w:name="_Toc34749428"/>
      <w:bookmarkStart w:id="2172" w:name="_Toc49689891"/>
      <w:bookmarkStart w:id="2173" w:name="_Toc56336976"/>
      <w:bookmarkStart w:id="2174" w:name="_Toc73443792"/>
      <w:bookmarkStart w:id="2175" w:name="_Toc215000620"/>
      <w:r w:rsidRPr="006A7EE2">
        <w:t>6.</w:t>
      </w:r>
      <w:r>
        <w:t>2</w:t>
      </w:r>
      <w:r w:rsidRPr="006A7EE2">
        <w:t>.3.</w:t>
      </w:r>
      <w:r>
        <w:t>6</w:t>
      </w:r>
      <w:r w:rsidRPr="006A7EE2">
        <w:t>.1</w:t>
      </w:r>
      <w:r w:rsidRPr="006A7EE2">
        <w:tab/>
        <w:t>Description</w:t>
      </w:r>
      <w:bookmarkEnd w:id="2165"/>
      <w:bookmarkEnd w:id="2166"/>
      <w:bookmarkEnd w:id="2167"/>
      <w:bookmarkEnd w:id="2168"/>
      <w:bookmarkEnd w:id="2169"/>
      <w:bookmarkEnd w:id="2170"/>
      <w:bookmarkEnd w:id="2171"/>
      <w:bookmarkEnd w:id="2172"/>
      <w:bookmarkEnd w:id="2173"/>
      <w:bookmarkEnd w:id="2174"/>
      <w:bookmarkEnd w:id="2175"/>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2176" w:name="_Toc11338482"/>
      <w:bookmarkStart w:id="2177" w:name="_Toc27585114"/>
      <w:bookmarkStart w:id="2178" w:name="_Toc34346627"/>
      <w:bookmarkStart w:id="2179" w:name="_Toc34740704"/>
      <w:bookmarkStart w:id="2180" w:name="_Toc34748063"/>
      <w:bookmarkStart w:id="2181" w:name="_Toc34748439"/>
      <w:bookmarkStart w:id="2182" w:name="_Toc34749429"/>
      <w:bookmarkStart w:id="2183" w:name="_Toc49689892"/>
      <w:bookmarkStart w:id="2184" w:name="_Toc56336977"/>
      <w:bookmarkStart w:id="2185" w:name="_Toc73443793"/>
      <w:bookmarkStart w:id="2186" w:name="_Toc215000621"/>
      <w:r w:rsidRPr="006A7EE2">
        <w:t>6.</w:t>
      </w:r>
      <w:r>
        <w:t>2</w:t>
      </w:r>
      <w:r w:rsidRPr="006A7EE2">
        <w:t>.3.</w:t>
      </w:r>
      <w:r>
        <w:t>6</w:t>
      </w:r>
      <w:r w:rsidRPr="006A7EE2">
        <w:t>.2</w:t>
      </w:r>
      <w:r w:rsidRPr="006A7EE2">
        <w:tab/>
        <w:t>Resource Definition</w:t>
      </w:r>
      <w:bookmarkEnd w:id="2176"/>
      <w:bookmarkEnd w:id="2177"/>
      <w:bookmarkEnd w:id="2178"/>
      <w:bookmarkEnd w:id="2179"/>
      <w:bookmarkEnd w:id="2180"/>
      <w:bookmarkEnd w:id="2181"/>
      <w:bookmarkEnd w:id="2182"/>
      <w:bookmarkEnd w:id="2183"/>
      <w:bookmarkEnd w:id="2184"/>
      <w:bookmarkEnd w:id="2185"/>
      <w:bookmarkEnd w:id="2186"/>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2187" w:name="_Toc11338483"/>
      <w:bookmarkStart w:id="2188" w:name="_Toc27585115"/>
      <w:bookmarkStart w:id="2189" w:name="_Toc34346628"/>
      <w:bookmarkStart w:id="2190" w:name="_Toc34740705"/>
      <w:bookmarkStart w:id="2191" w:name="_Toc34748064"/>
      <w:bookmarkStart w:id="2192" w:name="_Toc34748440"/>
      <w:bookmarkStart w:id="2193" w:name="_Toc34749430"/>
      <w:bookmarkStart w:id="2194" w:name="_Toc49689893"/>
      <w:bookmarkStart w:id="2195" w:name="_Toc56336978"/>
      <w:bookmarkStart w:id="2196" w:name="_Toc73443794"/>
      <w:bookmarkStart w:id="2197" w:name="_Toc215000622"/>
      <w:r w:rsidRPr="006A7EE2">
        <w:t>6.</w:t>
      </w:r>
      <w:r>
        <w:t>2</w:t>
      </w:r>
      <w:r w:rsidRPr="006A7EE2">
        <w:t>.3.</w:t>
      </w:r>
      <w:r>
        <w:t>6</w:t>
      </w:r>
      <w:r w:rsidRPr="006A7EE2">
        <w:t>.3</w:t>
      </w:r>
      <w:r w:rsidRPr="006A7EE2">
        <w:tab/>
        <w:t>Resource Standard Methods</w:t>
      </w:r>
      <w:bookmarkEnd w:id="2187"/>
      <w:bookmarkEnd w:id="2188"/>
      <w:bookmarkEnd w:id="2189"/>
      <w:bookmarkEnd w:id="2190"/>
      <w:bookmarkEnd w:id="2191"/>
      <w:bookmarkEnd w:id="2192"/>
      <w:bookmarkEnd w:id="2193"/>
      <w:bookmarkEnd w:id="2194"/>
      <w:bookmarkEnd w:id="2195"/>
      <w:bookmarkEnd w:id="2196"/>
      <w:bookmarkEnd w:id="2197"/>
    </w:p>
    <w:p w14:paraId="7B40747D" w14:textId="77777777" w:rsidR="00FA6EB7" w:rsidRPr="006A7EE2" w:rsidRDefault="00FA6EB7" w:rsidP="00651690">
      <w:pPr>
        <w:pStyle w:val="H6"/>
      </w:pPr>
      <w:bookmarkStart w:id="2198" w:name="_Toc11338484"/>
      <w:bookmarkStart w:id="2199" w:name="_Toc27585116"/>
      <w:bookmarkStart w:id="2200" w:name="_Toc34346629"/>
      <w:bookmarkStart w:id="2201" w:name="_Toc34740706"/>
      <w:bookmarkStart w:id="2202" w:name="_Toc34748065"/>
      <w:bookmarkStart w:id="2203" w:name="_Toc34748441"/>
      <w:bookmarkStart w:id="2204" w:name="_Toc34749431"/>
      <w:bookmarkStart w:id="2205" w:name="_Toc49689894"/>
      <w:bookmarkStart w:id="2206" w:name="_Toc56336979"/>
      <w:bookmarkStart w:id="2207" w:name="_Toc73443795"/>
      <w:r w:rsidRPr="006A7EE2">
        <w:t>6.</w:t>
      </w:r>
      <w:r>
        <w:t>2</w:t>
      </w:r>
      <w:r w:rsidRPr="006A7EE2">
        <w:t>.3.</w:t>
      </w:r>
      <w:r>
        <w:t>6</w:t>
      </w:r>
      <w:r w:rsidRPr="006A7EE2">
        <w:t>.3.1</w:t>
      </w:r>
      <w:r w:rsidRPr="006A7EE2">
        <w:tab/>
        <w:t>POST</w:t>
      </w:r>
      <w:bookmarkEnd w:id="2198"/>
      <w:bookmarkEnd w:id="2199"/>
      <w:bookmarkEnd w:id="2200"/>
      <w:bookmarkEnd w:id="2201"/>
      <w:bookmarkEnd w:id="2202"/>
      <w:bookmarkEnd w:id="2203"/>
      <w:bookmarkEnd w:id="2204"/>
      <w:bookmarkEnd w:id="2205"/>
      <w:bookmarkEnd w:id="2206"/>
      <w:bookmarkEnd w:id="2207"/>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03AE4DA8" w14:textId="6971DA8D" w:rsidR="00193576" w:rsidRPr="006A7EE2" w:rsidRDefault="00193576" w:rsidP="00193576">
            <w:pPr>
              <w:pStyle w:val="TAL"/>
            </w:pPr>
            <w:r>
              <w:t>Temporary redirection.</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567A133C" w14:textId="29F2CD8E" w:rsidR="00193576" w:rsidRPr="006A7EE2" w:rsidRDefault="00193576" w:rsidP="00193576">
            <w:pPr>
              <w:pStyle w:val="TAL"/>
            </w:pPr>
            <w:r>
              <w:t>Permanent redirection.</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2208" w:name="_Toc11338485"/>
      <w:bookmarkStart w:id="2209"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D2DA5C" w14:textId="2737C961"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BCA28C" w14:textId="759BDC4C"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8DAFC03" w14:textId="4748DAB7" w:rsidR="008F5411" w:rsidRDefault="008F5411" w:rsidP="008F5411">
      <w:pPr>
        <w:pStyle w:val="TH"/>
      </w:pPr>
      <w:bookmarkStart w:id="2210" w:name="_Toc34346630"/>
      <w:bookmarkStart w:id="2211" w:name="_Toc34740707"/>
      <w:bookmarkStart w:id="2212" w:name="_Toc34748066"/>
      <w:bookmarkStart w:id="2213" w:name="_Toc34748442"/>
      <w:bookmarkStart w:id="2214" w:name="_Toc34749432"/>
      <w:bookmarkStart w:id="2215" w:name="_Toc49689895"/>
      <w:bookmarkStart w:id="2216" w:name="_Toc56336980"/>
      <w:bookmarkStart w:id="2217"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5045BCFF"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D86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34D50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DDB081"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C936D4"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9476C" w14:textId="77777777" w:rsidR="008F5411" w:rsidRDefault="008F5411" w:rsidP="0011651D">
            <w:pPr>
              <w:pStyle w:val="TAH"/>
            </w:pPr>
            <w:r>
              <w:t>Description</w:t>
            </w:r>
          </w:p>
        </w:tc>
      </w:tr>
      <w:tr w:rsidR="008F5411" w14:paraId="6EBE44C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E705669"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6AFC77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8431D1"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77F5FE"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24EDA9"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/{imsUeId}/subscriptions/{subscriptionId}</w:t>
            </w:r>
          </w:p>
        </w:tc>
      </w:tr>
    </w:tbl>
    <w:p w14:paraId="14629FEE" w14:textId="77777777" w:rsidR="008F5411" w:rsidRPr="007660B7" w:rsidRDefault="008F5411" w:rsidP="008F5411">
      <w:pPr>
        <w:rPr>
          <w:noProof/>
        </w:rPr>
      </w:pPr>
    </w:p>
    <w:p w14:paraId="37EB40D7" w14:textId="77777777" w:rsidR="00FA6EB7" w:rsidRPr="006A7EE2" w:rsidRDefault="00FA6EB7" w:rsidP="001901CD">
      <w:pPr>
        <w:pStyle w:val="Heading4"/>
      </w:pPr>
      <w:bookmarkStart w:id="2218" w:name="_Toc215000623"/>
      <w:r w:rsidRPr="006A7EE2">
        <w:t>6.</w:t>
      </w:r>
      <w:r>
        <w:t>2</w:t>
      </w:r>
      <w:r w:rsidRPr="006A7EE2">
        <w:t>.3.</w:t>
      </w:r>
      <w:r>
        <w:t>7</w:t>
      </w:r>
      <w:r w:rsidRPr="006A7EE2">
        <w:tab/>
        <w:t>Resource: Individual subscription</w:t>
      </w:r>
      <w:bookmarkEnd w:id="2208"/>
      <w:bookmarkEnd w:id="2209"/>
      <w:bookmarkEnd w:id="2210"/>
      <w:bookmarkEnd w:id="2211"/>
      <w:bookmarkEnd w:id="2212"/>
      <w:bookmarkEnd w:id="2213"/>
      <w:bookmarkEnd w:id="2214"/>
      <w:bookmarkEnd w:id="2215"/>
      <w:bookmarkEnd w:id="2216"/>
      <w:bookmarkEnd w:id="2217"/>
      <w:bookmarkEnd w:id="2218"/>
    </w:p>
    <w:p w14:paraId="5723529E" w14:textId="77777777" w:rsidR="00FA6EB7" w:rsidRPr="006A7EE2" w:rsidRDefault="00FA6EB7" w:rsidP="001901CD">
      <w:pPr>
        <w:pStyle w:val="Heading5"/>
      </w:pPr>
      <w:bookmarkStart w:id="2219" w:name="_Toc11338486"/>
      <w:bookmarkStart w:id="2220" w:name="_Toc27585118"/>
      <w:bookmarkStart w:id="2221" w:name="_Toc34346631"/>
      <w:bookmarkStart w:id="2222" w:name="_Toc34740708"/>
      <w:bookmarkStart w:id="2223" w:name="_Toc34748067"/>
      <w:bookmarkStart w:id="2224" w:name="_Toc34748443"/>
      <w:bookmarkStart w:id="2225" w:name="_Toc34749433"/>
      <w:bookmarkStart w:id="2226" w:name="_Toc49689896"/>
      <w:bookmarkStart w:id="2227" w:name="_Toc56336981"/>
      <w:bookmarkStart w:id="2228" w:name="_Toc73443797"/>
      <w:bookmarkStart w:id="2229" w:name="_Toc215000624"/>
      <w:r w:rsidRPr="006A7EE2">
        <w:t>6.</w:t>
      </w:r>
      <w:r>
        <w:t>2</w:t>
      </w:r>
      <w:r w:rsidRPr="006A7EE2">
        <w:t>.3.</w:t>
      </w:r>
      <w:r>
        <w:t>7</w:t>
      </w:r>
      <w:r w:rsidRPr="006A7EE2">
        <w:t>.1</w:t>
      </w:r>
      <w:r w:rsidRPr="006A7EE2">
        <w:tab/>
        <w:t>Description</w:t>
      </w:r>
      <w:bookmarkEnd w:id="2219"/>
      <w:bookmarkEnd w:id="2220"/>
      <w:bookmarkEnd w:id="2221"/>
      <w:bookmarkEnd w:id="2222"/>
      <w:bookmarkEnd w:id="2223"/>
      <w:bookmarkEnd w:id="2224"/>
      <w:bookmarkEnd w:id="2225"/>
      <w:bookmarkEnd w:id="2226"/>
      <w:bookmarkEnd w:id="2227"/>
      <w:bookmarkEnd w:id="2228"/>
      <w:bookmarkEnd w:id="2229"/>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2230" w:name="_Toc11338487"/>
      <w:bookmarkStart w:id="2231" w:name="_Toc27585119"/>
      <w:bookmarkStart w:id="2232" w:name="_Toc34346632"/>
      <w:bookmarkStart w:id="2233" w:name="_Toc34740709"/>
      <w:bookmarkStart w:id="2234" w:name="_Toc34748068"/>
      <w:bookmarkStart w:id="2235" w:name="_Toc34748444"/>
      <w:bookmarkStart w:id="2236" w:name="_Toc34749434"/>
      <w:bookmarkStart w:id="2237" w:name="_Toc49689897"/>
      <w:bookmarkStart w:id="2238" w:name="_Toc56336982"/>
      <w:bookmarkStart w:id="2239" w:name="_Toc73443798"/>
      <w:bookmarkStart w:id="2240" w:name="_Toc215000625"/>
      <w:r w:rsidRPr="006A7EE2">
        <w:t>6.</w:t>
      </w:r>
      <w:r>
        <w:t>2</w:t>
      </w:r>
      <w:r w:rsidRPr="006A7EE2">
        <w:t>.3.</w:t>
      </w:r>
      <w:r>
        <w:t>7</w:t>
      </w:r>
      <w:r w:rsidRPr="006A7EE2">
        <w:t>.2</w:t>
      </w:r>
      <w:r w:rsidRPr="006A7EE2">
        <w:tab/>
        <w:t>Resource Definition</w:t>
      </w:r>
      <w:bookmarkEnd w:id="2230"/>
      <w:bookmarkEnd w:id="2231"/>
      <w:bookmarkEnd w:id="2232"/>
      <w:bookmarkEnd w:id="2233"/>
      <w:bookmarkEnd w:id="2234"/>
      <w:bookmarkEnd w:id="2235"/>
      <w:bookmarkEnd w:id="2236"/>
      <w:bookmarkEnd w:id="2237"/>
      <w:bookmarkEnd w:id="2238"/>
      <w:bookmarkEnd w:id="2239"/>
      <w:bookmarkEnd w:id="2240"/>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2241" w:name="_Toc11338488"/>
      <w:bookmarkStart w:id="2242" w:name="_Toc27585120"/>
      <w:bookmarkStart w:id="2243" w:name="_Toc34346633"/>
      <w:bookmarkStart w:id="2244" w:name="_Toc34740710"/>
      <w:bookmarkStart w:id="2245" w:name="_Toc34748069"/>
      <w:bookmarkStart w:id="2246" w:name="_Toc34748445"/>
      <w:bookmarkStart w:id="2247" w:name="_Toc34749435"/>
      <w:bookmarkStart w:id="2248" w:name="_Toc49689898"/>
      <w:bookmarkStart w:id="2249" w:name="_Toc56336983"/>
      <w:bookmarkStart w:id="2250" w:name="_Toc73443799"/>
      <w:bookmarkStart w:id="2251" w:name="_Toc215000626"/>
      <w:r w:rsidRPr="006A7EE2">
        <w:t>6.</w:t>
      </w:r>
      <w:r>
        <w:t>2</w:t>
      </w:r>
      <w:r w:rsidRPr="006A7EE2">
        <w:t>.3.</w:t>
      </w:r>
      <w:r>
        <w:t>7</w:t>
      </w:r>
      <w:r w:rsidRPr="006A7EE2">
        <w:t>.3</w:t>
      </w:r>
      <w:r w:rsidRPr="006A7EE2">
        <w:tab/>
        <w:t>Resource Standard Methods</w:t>
      </w:r>
      <w:bookmarkEnd w:id="2241"/>
      <w:bookmarkEnd w:id="2242"/>
      <w:bookmarkEnd w:id="2243"/>
      <w:bookmarkEnd w:id="2244"/>
      <w:bookmarkEnd w:id="2245"/>
      <w:bookmarkEnd w:id="2246"/>
      <w:bookmarkEnd w:id="2247"/>
      <w:bookmarkEnd w:id="2248"/>
      <w:bookmarkEnd w:id="2249"/>
      <w:bookmarkEnd w:id="2250"/>
      <w:bookmarkEnd w:id="2251"/>
    </w:p>
    <w:p w14:paraId="3E5827E9" w14:textId="77777777" w:rsidR="00FA6EB7" w:rsidRPr="006A7EE2" w:rsidRDefault="00FA6EB7" w:rsidP="00651690">
      <w:pPr>
        <w:pStyle w:val="H6"/>
      </w:pPr>
      <w:bookmarkStart w:id="2252" w:name="_Toc11338489"/>
      <w:bookmarkStart w:id="2253" w:name="_Toc27585121"/>
      <w:bookmarkStart w:id="2254" w:name="_Toc34346634"/>
      <w:bookmarkStart w:id="2255" w:name="_Toc34740711"/>
      <w:bookmarkStart w:id="2256" w:name="_Toc34748070"/>
      <w:bookmarkStart w:id="2257" w:name="_Toc34748446"/>
      <w:bookmarkStart w:id="2258" w:name="_Toc34749436"/>
      <w:bookmarkStart w:id="2259" w:name="_Toc49689899"/>
      <w:bookmarkStart w:id="2260" w:name="_Toc56336984"/>
      <w:bookmarkStart w:id="2261" w:name="_Toc73443800"/>
      <w:r w:rsidRPr="006A7EE2">
        <w:t>6.</w:t>
      </w:r>
      <w:r>
        <w:t>2</w:t>
      </w:r>
      <w:r w:rsidRPr="006A7EE2">
        <w:t>.3.</w:t>
      </w:r>
      <w:r>
        <w:t>7</w:t>
      </w:r>
      <w:r w:rsidRPr="006A7EE2">
        <w:t>.3.1</w:t>
      </w:r>
      <w:r w:rsidRPr="006A7EE2">
        <w:tab/>
        <w:t>DELETE</w:t>
      </w:r>
      <w:bookmarkEnd w:id="2252"/>
      <w:bookmarkEnd w:id="2253"/>
      <w:bookmarkEnd w:id="2254"/>
      <w:bookmarkEnd w:id="2255"/>
      <w:bookmarkEnd w:id="2256"/>
      <w:bookmarkEnd w:id="2257"/>
      <w:bookmarkEnd w:id="2258"/>
      <w:bookmarkEnd w:id="2259"/>
      <w:bookmarkEnd w:id="2260"/>
      <w:bookmarkEnd w:id="2261"/>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C67B9AF" w14:textId="5C44AA74" w:rsidR="00193576" w:rsidRPr="006A7EE2" w:rsidRDefault="00193576" w:rsidP="00193576">
            <w:pPr>
              <w:pStyle w:val="TAL"/>
            </w:pPr>
            <w:r>
              <w:t>Temporary redirection.</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5809DFE8" w14:textId="6A9669CF" w:rsidR="00193576" w:rsidRPr="006A7EE2" w:rsidRDefault="00193576" w:rsidP="00193576">
            <w:pPr>
              <w:pStyle w:val="TAL"/>
            </w:pPr>
            <w:r>
              <w:t>Permanent redirection.</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3028F92C"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77632E" w14:textId="1131343D"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CBA40" w14:textId="4DEA7A8F"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2262" w:name="_Toc11338490"/>
      <w:bookmarkStart w:id="2263" w:name="_Toc27585122"/>
      <w:bookmarkStart w:id="2264" w:name="_Toc34346635"/>
      <w:bookmarkStart w:id="2265" w:name="_Toc34740712"/>
      <w:bookmarkStart w:id="2266" w:name="_Toc34748071"/>
      <w:bookmarkStart w:id="2267" w:name="_Toc34748447"/>
      <w:bookmarkStart w:id="2268" w:name="_Toc34749437"/>
      <w:bookmarkStart w:id="2269" w:name="_Toc49689900"/>
      <w:bookmarkStart w:id="2270" w:name="_Toc56336985"/>
      <w:bookmarkStart w:id="2271" w:name="_Toc73443801"/>
      <w:r w:rsidRPr="006A7EE2">
        <w:t>6.</w:t>
      </w:r>
      <w:r>
        <w:t>2</w:t>
      </w:r>
      <w:r w:rsidRPr="006A7EE2">
        <w:t>.3.</w:t>
      </w:r>
      <w:r>
        <w:t>7</w:t>
      </w:r>
      <w:r w:rsidRPr="006A7EE2">
        <w:t>.3.2</w:t>
      </w:r>
      <w:r w:rsidRPr="006A7EE2">
        <w:tab/>
        <w:t>PATCH</w:t>
      </w:r>
      <w:bookmarkEnd w:id="2262"/>
      <w:bookmarkEnd w:id="2263"/>
      <w:bookmarkEnd w:id="2264"/>
      <w:bookmarkEnd w:id="2265"/>
      <w:bookmarkEnd w:id="2266"/>
      <w:bookmarkEnd w:id="2267"/>
      <w:bookmarkEnd w:id="2268"/>
      <w:bookmarkEnd w:id="2269"/>
      <w:bookmarkEnd w:id="2270"/>
      <w:bookmarkEnd w:id="2271"/>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9A03082" w14:textId="1F504358"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5C330A1" w14:textId="75FC3C06" w:rsidR="00B5331A" w:rsidRPr="006A7EE2" w:rsidRDefault="00B5331A" w:rsidP="00B5331A">
            <w:pPr>
              <w:pStyle w:val="TAL"/>
            </w:pPr>
            <w:r>
              <w:t>Temporary redirection.</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D3DB4C8" w14:textId="27E6DA39" w:rsidR="00B5331A" w:rsidRPr="006A7EE2" w:rsidRDefault="00B5331A" w:rsidP="00B5331A">
            <w:pPr>
              <w:pStyle w:val="TAL"/>
            </w:pPr>
            <w:r>
              <w:t>Permanent redirection.</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49E2308F"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056DAFC6"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D08031" w14:textId="07B8CD1F"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18E40" w14:textId="76C1484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2272" w:name="_Toc11338546"/>
      <w:bookmarkStart w:id="2273" w:name="_Toc27585178"/>
      <w:bookmarkStart w:id="2274" w:name="_Toc34346636"/>
      <w:bookmarkStart w:id="2275" w:name="_Toc34740713"/>
      <w:bookmarkStart w:id="2276" w:name="_Toc34748072"/>
      <w:bookmarkStart w:id="2277" w:name="_Toc34748448"/>
      <w:bookmarkStart w:id="2278" w:name="_Toc34749438"/>
      <w:bookmarkStart w:id="2279" w:name="_Toc49689901"/>
      <w:bookmarkStart w:id="2280" w:name="_Toc56336986"/>
      <w:bookmarkStart w:id="2281" w:name="_Toc73443802"/>
      <w:bookmarkStart w:id="2282" w:name="_Toc215000627"/>
      <w:r w:rsidRPr="006A7EE2">
        <w:t>6.</w:t>
      </w:r>
      <w:r>
        <w:t>2</w:t>
      </w:r>
      <w:r w:rsidRPr="006A7EE2">
        <w:t>.3.</w:t>
      </w:r>
      <w:r>
        <w:t>8</w:t>
      </w:r>
      <w:r w:rsidRPr="006A7EE2">
        <w:tab/>
        <w:t>Resource: SharedDataSubscriptions</w:t>
      </w:r>
      <w:bookmarkEnd w:id="2272"/>
      <w:bookmarkEnd w:id="2273"/>
      <w:bookmarkEnd w:id="2274"/>
      <w:bookmarkEnd w:id="2275"/>
      <w:bookmarkEnd w:id="2276"/>
      <w:bookmarkEnd w:id="2277"/>
      <w:bookmarkEnd w:id="2278"/>
      <w:bookmarkEnd w:id="2279"/>
      <w:bookmarkEnd w:id="2280"/>
      <w:bookmarkEnd w:id="2281"/>
      <w:bookmarkEnd w:id="2282"/>
    </w:p>
    <w:p w14:paraId="6D49609B" w14:textId="77777777" w:rsidR="00FA6EB7" w:rsidRPr="006A7EE2" w:rsidRDefault="00FA6EB7" w:rsidP="001901CD">
      <w:pPr>
        <w:pStyle w:val="Heading5"/>
      </w:pPr>
      <w:bookmarkStart w:id="2283" w:name="_Toc11338547"/>
      <w:bookmarkStart w:id="2284" w:name="_Toc27585179"/>
      <w:bookmarkStart w:id="2285" w:name="_Toc34346637"/>
      <w:bookmarkStart w:id="2286" w:name="_Toc34740714"/>
      <w:bookmarkStart w:id="2287" w:name="_Toc34748073"/>
      <w:bookmarkStart w:id="2288" w:name="_Toc34748449"/>
      <w:bookmarkStart w:id="2289" w:name="_Toc34749439"/>
      <w:bookmarkStart w:id="2290" w:name="_Toc49689902"/>
      <w:bookmarkStart w:id="2291" w:name="_Toc56336987"/>
      <w:bookmarkStart w:id="2292" w:name="_Toc73443803"/>
      <w:bookmarkStart w:id="2293" w:name="_Toc215000628"/>
      <w:r w:rsidRPr="006A7EE2">
        <w:t>6.</w:t>
      </w:r>
      <w:r>
        <w:t>2</w:t>
      </w:r>
      <w:r w:rsidRPr="006A7EE2">
        <w:t>.3.</w:t>
      </w:r>
      <w:r>
        <w:t>8</w:t>
      </w:r>
      <w:r w:rsidRPr="006A7EE2">
        <w:t>.1</w:t>
      </w:r>
      <w:r w:rsidRPr="006A7EE2">
        <w:tab/>
        <w:t>Description</w:t>
      </w:r>
      <w:bookmarkEnd w:id="2283"/>
      <w:bookmarkEnd w:id="2284"/>
      <w:bookmarkEnd w:id="2285"/>
      <w:bookmarkEnd w:id="2286"/>
      <w:bookmarkEnd w:id="2287"/>
      <w:bookmarkEnd w:id="2288"/>
      <w:bookmarkEnd w:id="2289"/>
      <w:bookmarkEnd w:id="2290"/>
      <w:bookmarkEnd w:id="2291"/>
      <w:bookmarkEnd w:id="2292"/>
      <w:bookmarkEnd w:id="2293"/>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2294" w:name="_Toc11338548"/>
      <w:bookmarkStart w:id="2295" w:name="_Toc27585180"/>
      <w:bookmarkStart w:id="2296" w:name="_Toc34346638"/>
      <w:bookmarkStart w:id="2297" w:name="_Toc34740715"/>
      <w:bookmarkStart w:id="2298" w:name="_Toc34748074"/>
      <w:bookmarkStart w:id="2299" w:name="_Toc34748450"/>
      <w:bookmarkStart w:id="2300" w:name="_Toc34749440"/>
      <w:bookmarkStart w:id="2301" w:name="_Toc49689903"/>
      <w:bookmarkStart w:id="2302" w:name="_Toc56336988"/>
      <w:bookmarkStart w:id="2303" w:name="_Toc73443804"/>
      <w:bookmarkStart w:id="2304" w:name="_Toc215000629"/>
      <w:r w:rsidRPr="006A7EE2">
        <w:t>6.</w:t>
      </w:r>
      <w:r>
        <w:t>2</w:t>
      </w:r>
      <w:r w:rsidRPr="006A7EE2">
        <w:t>.3.</w:t>
      </w:r>
      <w:r>
        <w:t>8</w:t>
      </w:r>
      <w:r w:rsidRPr="006A7EE2">
        <w:t>.2</w:t>
      </w:r>
      <w:r w:rsidRPr="006A7EE2">
        <w:tab/>
        <w:t>Resource Definition</w:t>
      </w:r>
      <w:bookmarkEnd w:id="2294"/>
      <w:bookmarkEnd w:id="2295"/>
      <w:bookmarkEnd w:id="2296"/>
      <w:bookmarkEnd w:id="2297"/>
      <w:bookmarkEnd w:id="2298"/>
      <w:bookmarkEnd w:id="2299"/>
      <w:bookmarkEnd w:id="2300"/>
      <w:bookmarkEnd w:id="2301"/>
      <w:bookmarkEnd w:id="2302"/>
      <w:bookmarkEnd w:id="2303"/>
      <w:bookmarkEnd w:id="2304"/>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2305" w:name="_Toc11338549"/>
      <w:bookmarkStart w:id="2306" w:name="_Toc27585181"/>
      <w:bookmarkStart w:id="2307" w:name="_Toc34346639"/>
      <w:bookmarkStart w:id="2308" w:name="_Toc34740716"/>
      <w:bookmarkStart w:id="2309" w:name="_Toc34748075"/>
      <w:bookmarkStart w:id="2310" w:name="_Toc34748451"/>
      <w:bookmarkStart w:id="2311" w:name="_Toc34749441"/>
      <w:bookmarkStart w:id="2312" w:name="_Toc49689904"/>
      <w:bookmarkStart w:id="2313" w:name="_Toc56336989"/>
      <w:bookmarkStart w:id="2314" w:name="_Toc73443805"/>
      <w:bookmarkStart w:id="2315" w:name="_Toc215000630"/>
      <w:r w:rsidRPr="006A7EE2">
        <w:t>6.</w:t>
      </w:r>
      <w:r>
        <w:t>2</w:t>
      </w:r>
      <w:r w:rsidRPr="006A7EE2">
        <w:t>.3.</w:t>
      </w:r>
      <w:r>
        <w:t>8</w:t>
      </w:r>
      <w:r w:rsidRPr="006A7EE2">
        <w:t>.3</w:t>
      </w:r>
      <w:r w:rsidRPr="006A7EE2">
        <w:tab/>
        <w:t>Resource Standard Methods</w:t>
      </w:r>
      <w:bookmarkEnd w:id="2305"/>
      <w:bookmarkEnd w:id="2306"/>
      <w:bookmarkEnd w:id="2307"/>
      <w:bookmarkEnd w:id="2308"/>
      <w:bookmarkEnd w:id="2309"/>
      <w:bookmarkEnd w:id="2310"/>
      <w:bookmarkEnd w:id="2311"/>
      <w:bookmarkEnd w:id="2312"/>
      <w:bookmarkEnd w:id="2313"/>
      <w:bookmarkEnd w:id="2314"/>
      <w:bookmarkEnd w:id="2315"/>
    </w:p>
    <w:p w14:paraId="1E81B90B" w14:textId="77777777" w:rsidR="00FA6EB7" w:rsidRPr="006A7EE2" w:rsidRDefault="00FA6EB7" w:rsidP="00651690">
      <w:pPr>
        <w:pStyle w:val="H6"/>
      </w:pPr>
      <w:bookmarkStart w:id="2316" w:name="_Toc11338550"/>
      <w:bookmarkStart w:id="2317" w:name="_Toc27585182"/>
      <w:bookmarkStart w:id="2318" w:name="_Toc34346640"/>
      <w:bookmarkStart w:id="2319" w:name="_Toc34740717"/>
      <w:bookmarkStart w:id="2320" w:name="_Toc34748076"/>
      <w:bookmarkStart w:id="2321" w:name="_Toc34748452"/>
      <w:bookmarkStart w:id="2322" w:name="_Toc34749442"/>
      <w:bookmarkStart w:id="2323" w:name="_Toc49689905"/>
      <w:bookmarkStart w:id="2324" w:name="_Toc56336990"/>
      <w:bookmarkStart w:id="2325" w:name="_Toc73443806"/>
      <w:r w:rsidRPr="006A7EE2">
        <w:t>6.</w:t>
      </w:r>
      <w:r>
        <w:t>2</w:t>
      </w:r>
      <w:r w:rsidRPr="006A7EE2">
        <w:t>.3.</w:t>
      </w:r>
      <w:r w:rsidR="001E6DA6">
        <w:t>8</w:t>
      </w:r>
      <w:r w:rsidRPr="006A7EE2">
        <w:t>.3.1</w:t>
      </w:r>
      <w:r w:rsidRPr="006A7EE2">
        <w:tab/>
        <w:t>POST</w:t>
      </w:r>
      <w:bookmarkEnd w:id="2316"/>
      <w:bookmarkEnd w:id="2317"/>
      <w:bookmarkEnd w:id="2318"/>
      <w:bookmarkEnd w:id="2319"/>
      <w:bookmarkEnd w:id="2320"/>
      <w:bookmarkEnd w:id="2321"/>
      <w:bookmarkEnd w:id="2322"/>
      <w:bookmarkEnd w:id="2323"/>
      <w:bookmarkEnd w:id="2324"/>
      <w:bookmarkEnd w:id="2325"/>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0BE9EFE0" w14:textId="617A589B" w:rsidR="003D447F" w:rsidRPr="006A7EE2" w:rsidRDefault="003D447F" w:rsidP="003D447F">
            <w:pPr>
              <w:pStyle w:val="TAL"/>
            </w:pPr>
            <w:r>
              <w:t>Temporary redirection.</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47EA85FC" w14:textId="7ABFA998" w:rsidR="003D447F" w:rsidRPr="006A7EE2" w:rsidRDefault="003D447F" w:rsidP="003D447F">
            <w:pPr>
              <w:pStyle w:val="TAL"/>
            </w:pPr>
            <w:r>
              <w:t>Permanent redirection.</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2326" w:name="_Toc11338551"/>
      <w:bookmarkStart w:id="2327"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60C156" w14:textId="3CA50B7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8B108" w14:textId="300BCCE4"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0702F731" w14:textId="50FB72C6" w:rsidR="008F5411" w:rsidRDefault="008F5411" w:rsidP="008F5411">
      <w:pPr>
        <w:pStyle w:val="TH"/>
      </w:pPr>
      <w:bookmarkStart w:id="2328" w:name="_Toc34346641"/>
      <w:bookmarkStart w:id="2329" w:name="_Toc34740718"/>
      <w:bookmarkStart w:id="2330" w:name="_Toc34748077"/>
      <w:bookmarkStart w:id="2331" w:name="_Toc34748453"/>
      <w:bookmarkStart w:id="2332" w:name="_Toc34749443"/>
      <w:bookmarkStart w:id="2333" w:name="_Toc49689906"/>
      <w:bookmarkStart w:id="2334" w:name="_Toc56336991"/>
      <w:bookmarkStart w:id="2335"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498DF4C9"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D1B6EB"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31DF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1DA08"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96596B"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F14918" w14:textId="77777777" w:rsidR="008F5411" w:rsidRDefault="008F5411" w:rsidP="0011651D">
            <w:pPr>
              <w:pStyle w:val="TAH"/>
            </w:pPr>
            <w:r>
              <w:t>Description</w:t>
            </w:r>
          </w:p>
        </w:tc>
      </w:tr>
      <w:tr w:rsidR="008F5411" w14:paraId="6968E954"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65F49F67"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4943132"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3031E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7F6D2D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045CCC"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w:t>
            </w:r>
            <w:r w:rsidRPr="00B56CE0">
              <w:t>shared-data-subscriptions/{subscriptionId}</w:t>
            </w:r>
          </w:p>
        </w:tc>
      </w:tr>
    </w:tbl>
    <w:p w14:paraId="78CC38F1" w14:textId="77777777" w:rsidR="008F5411" w:rsidRPr="002F65FC" w:rsidRDefault="008F5411" w:rsidP="008F5411">
      <w:pPr>
        <w:rPr>
          <w:noProof/>
        </w:rPr>
      </w:pPr>
    </w:p>
    <w:p w14:paraId="5BAEF07B" w14:textId="77777777" w:rsidR="00FA6EB7" w:rsidRPr="006A7EE2" w:rsidRDefault="00FA6EB7" w:rsidP="001901CD">
      <w:pPr>
        <w:pStyle w:val="Heading4"/>
      </w:pPr>
      <w:bookmarkStart w:id="2336" w:name="_Toc215000631"/>
      <w:r w:rsidRPr="006A7EE2">
        <w:t>6.</w:t>
      </w:r>
      <w:r>
        <w:t>2</w:t>
      </w:r>
      <w:r w:rsidRPr="006A7EE2">
        <w:t>.3.</w:t>
      </w:r>
      <w:r w:rsidR="001E6DA6">
        <w:t>9</w:t>
      </w:r>
      <w:r w:rsidRPr="006A7EE2">
        <w:tab/>
        <w:t xml:space="preserve">Resource: </w:t>
      </w:r>
      <w:r w:rsidR="00616CA0">
        <w:t xml:space="preserve">Shared Data </w:t>
      </w:r>
      <w:r w:rsidRPr="006A7EE2">
        <w:t>Individual subscription</w:t>
      </w:r>
      <w:bookmarkEnd w:id="2326"/>
      <w:bookmarkEnd w:id="2327"/>
      <w:bookmarkEnd w:id="2328"/>
      <w:bookmarkEnd w:id="2329"/>
      <w:bookmarkEnd w:id="2330"/>
      <w:bookmarkEnd w:id="2331"/>
      <w:bookmarkEnd w:id="2332"/>
      <w:bookmarkEnd w:id="2333"/>
      <w:bookmarkEnd w:id="2334"/>
      <w:bookmarkEnd w:id="2335"/>
      <w:bookmarkEnd w:id="2336"/>
    </w:p>
    <w:p w14:paraId="614C8DA7" w14:textId="77777777" w:rsidR="00FA6EB7" w:rsidRPr="006A7EE2" w:rsidRDefault="00FA6EB7" w:rsidP="001901CD">
      <w:pPr>
        <w:pStyle w:val="Heading5"/>
      </w:pPr>
      <w:bookmarkStart w:id="2337" w:name="_Toc11338552"/>
      <w:bookmarkStart w:id="2338" w:name="_Toc27585184"/>
      <w:bookmarkStart w:id="2339" w:name="_Toc34346642"/>
      <w:bookmarkStart w:id="2340" w:name="_Toc34740719"/>
      <w:bookmarkStart w:id="2341" w:name="_Toc34748078"/>
      <w:bookmarkStart w:id="2342" w:name="_Toc34748454"/>
      <w:bookmarkStart w:id="2343" w:name="_Toc34749444"/>
      <w:bookmarkStart w:id="2344" w:name="_Toc49689907"/>
      <w:bookmarkStart w:id="2345" w:name="_Toc56336992"/>
      <w:bookmarkStart w:id="2346" w:name="_Toc73443808"/>
      <w:bookmarkStart w:id="2347" w:name="_Toc215000632"/>
      <w:r w:rsidRPr="006A7EE2">
        <w:t>6.</w:t>
      </w:r>
      <w:r>
        <w:t>2</w:t>
      </w:r>
      <w:r w:rsidRPr="006A7EE2">
        <w:t>.3.</w:t>
      </w:r>
      <w:r w:rsidR="001E6DA6">
        <w:t>9</w:t>
      </w:r>
      <w:r w:rsidRPr="006A7EE2">
        <w:t>.1</w:t>
      </w:r>
      <w:r w:rsidRPr="006A7EE2">
        <w:tab/>
        <w:t>Description</w:t>
      </w:r>
      <w:bookmarkEnd w:id="2337"/>
      <w:bookmarkEnd w:id="2338"/>
      <w:bookmarkEnd w:id="2339"/>
      <w:bookmarkEnd w:id="2340"/>
      <w:bookmarkEnd w:id="2341"/>
      <w:bookmarkEnd w:id="2342"/>
      <w:bookmarkEnd w:id="2343"/>
      <w:bookmarkEnd w:id="2344"/>
      <w:bookmarkEnd w:id="2345"/>
      <w:bookmarkEnd w:id="2346"/>
      <w:bookmarkEnd w:id="2347"/>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2348" w:name="_Toc11338553"/>
      <w:bookmarkStart w:id="2349" w:name="_Toc27585185"/>
      <w:bookmarkStart w:id="2350" w:name="_Toc34346643"/>
      <w:bookmarkStart w:id="2351" w:name="_Toc34740720"/>
      <w:bookmarkStart w:id="2352" w:name="_Toc34748079"/>
      <w:bookmarkStart w:id="2353" w:name="_Toc34748455"/>
      <w:bookmarkStart w:id="2354" w:name="_Toc34749445"/>
      <w:bookmarkStart w:id="2355" w:name="_Toc49689908"/>
      <w:bookmarkStart w:id="2356" w:name="_Toc56336993"/>
      <w:bookmarkStart w:id="2357" w:name="_Toc73443809"/>
      <w:bookmarkStart w:id="2358" w:name="_Toc215000633"/>
      <w:r w:rsidRPr="006A7EE2">
        <w:t>6.</w:t>
      </w:r>
      <w:r>
        <w:t>2</w:t>
      </w:r>
      <w:r w:rsidRPr="006A7EE2">
        <w:t>.3.</w:t>
      </w:r>
      <w:r w:rsidR="001E6DA6">
        <w:t>9</w:t>
      </w:r>
      <w:r w:rsidRPr="006A7EE2">
        <w:t>.2</w:t>
      </w:r>
      <w:r w:rsidRPr="006A7EE2">
        <w:tab/>
        <w:t>Resource Definition</w:t>
      </w:r>
      <w:bookmarkEnd w:id="2348"/>
      <w:bookmarkEnd w:id="2349"/>
      <w:bookmarkEnd w:id="2350"/>
      <w:bookmarkEnd w:id="2351"/>
      <w:bookmarkEnd w:id="2352"/>
      <w:bookmarkEnd w:id="2353"/>
      <w:bookmarkEnd w:id="2354"/>
      <w:bookmarkEnd w:id="2355"/>
      <w:bookmarkEnd w:id="2356"/>
      <w:bookmarkEnd w:id="2357"/>
      <w:bookmarkEnd w:id="2358"/>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2359" w:name="_Toc11338554"/>
      <w:bookmarkStart w:id="2360" w:name="_Toc27585186"/>
      <w:bookmarkStart w:id="2361" w:name="_Toc34346644"/>
      <w:bookmarkStart w:id="2362" w:name="_Toc34740721"/>
      <w:bookmarkStart w:id="2363" w:name="_Toc34748080"/>
      <w:bookmarkStart w:id="2364" w:name="_Toc34748456"/>
      <w:bookmarkStart w:id="2365" w:name="_Toc34749446"/>
      <w:bookmarkStart w:id="2366" w:name="_Toc49689909"/>
      <w:bookmarkStart w:id="2367" w:name="_Toc56336994"/>
      <w:bookmarkStart w:id="2368" w:name="_Toc73443810"/>
      <w:bookmarkStart w:id="2369" w:name="_Toc215000634"/>
      <w:r w:rsidRPr="006A7EE2">
        <w:t>6.</w:t>
      </w:r>
      <w:r>
        <w:t>2</w:t>
      </w:r>
      <w:r w:rsidRPr="006A7EE2">
        <w:t>.3.</w:t>
      </w:r>
      <w:r w:rsidR="001E6DA6">
        <w:t>9</w:t>
      </w:r>
      <w:r w:rsidRPr="006A7EE2">
        <w:t>.3</w:t>
      </w:r>
      <w:r w:rsidRPr="006A7EE2">
        <w:tab/>
        <w:t>Resource Standard Methods</w:t>
      </w:r>
      <w:bookmarkEnd w:id="2359"/>
      <w:bookmarkEnd w:id="2360"/>
      <w:bookmarkEnd w:id="2361"/>
      <w:bookmarkEnd w:id="2362"/>
      <w:bookmarkEnd w:id="2363"/>
      <w:bookmarkEnd w:id="2364"/>
      <w:bookmarkEnd w:id="2365"/>
      <w:bookmarkEnd w:id="2366"/>
      <w:bookmarkEnd w:id="2367"/>
      <w:bookmarkEnd w:id="2368"/>
      <w:bookmarkEnd w:id="2369"/>
    </w:p>
    <w:p w14:paraId="71CAEADC" w14:textId="77777777" w:rsidR="00FA6EB7" w:rsidRPr="006A7EE2" w:rsidRDefault="00FA6EB7" w:rsidP="00651690">
      <w:pPr>
        <w:pStyle w:val="H6"/>
      </w:pPr>
      <w:bookmarkStart w:id="2370" w:name="_Toc11338555"/>
      <w:bookmarkStart w:id="2371" w:name="_Toc27585187"/>
      <w:bookmarkStart w:id="2372" w:name="_Toc34346645"/>
      <w:bookmarkStart w:id="2373" w:name="_Toc34740722"/>
      <w:bookmarkStart w:id="2374" w:name="_Toc34748081"/>
      <w:bookmarkStart w:id="2375" w:name="_Toc34748457"/>
      <w:bookmarkStart w:id="2376" w:name="_Toc34749447"/>
      <w:bookmarkStart w:id="2377" w:name="_Toc49689910"/>
      <w:bookmarkStart w:id="2378" w:name="_Toc56336995"/>
      <w:bookmarkStart w:id="2379" w:name="_Toc73443811"/>
      <w:r w:rsidRPr="006A7EE2">
        <w:t>6.</w:t>
      </w:r>
      <w:r>
        <w:t>2</w:t>
      </w:r>
      <w:r w:rsidRPr="006A7EE2">
        <w:t>.3.</w:t>
      </w:r>
      <w:r w:rsidR="001E6DA6">
        <w:t>9</w:t>
      </w:r>
      <w:r w:rsidRPr="006A7EE2">
        <w:t>.3.1</w:t>
      </w:r>
      <w:r w:rsidRPr="006A7EE2">
        <w:tab/>
        <w:t>DELETE</w:t>
      </w:r>
      <w:bookmarkEnd w:id="2370"/>
      <w:bookmarkEnd w:id="2371"/>
      <w:bookmarkEnd w:id="2372"/>
      <w:bookmarkEnd w:id="2373"/>
      <w:bookmarkEnd w:id="2374"/>
      <w:bookmarkEnd w:id="2375"/>
      <w:bookmarkEnd w:id="2376"/>
      <w:bookmarkEnd w:id="2377"/>
      <w:bookmarkEnd w:id="2378"/>
      <w:bookmarkEnd w:id="2379"/>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334E0AD5" w14:textId="39BCF9E9" w:rsidR="00ED22F1" w:rsidRPr="006A7EE2" w:rsidRDefault="00ED22F1" w:rsidP="00ED22F1">
            <w:pPr>
              <w:pStyle w:val="TAL"/>
            </w:pPr>
            <w:r>
              <w:t>Temporary redirection.</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5FF7CDE8" w14:textId="1B42D2EC" w:rsidR="00ED22F1" w:rsidRPr="006A7EE2" w:rsidRDefault="00ED22F1" w:rsidP="00ED22F1">
            <w:pPr>
              <w:pStyle w:val="TAL"/>
            </w:pPr>
            <w:r>
              <w:t>Permanent redirection.</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02CA2462"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E23363" w14:textId="0A32C58A"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2F46A57" w14:textId="655980ED"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2380" w:name="_Toc11338556"/>
      <w:bookmarkStart w:id="2381" w:name="_Toc27585188"/>
      <w:bookmarkStart w:id="2382" w:name="_Toc34346646"/>
      <w:bookmarkStart w:id="2383" w:name="_Toc34740723"/>
      <w:bookmarkStart w:id="2384" w:name="_Toc34748082"/>
      <w:bookmarkStart w:id="2385" w:name="_Toc34748458"/>
      <w:bookmarkStart w:id="2386" w:name="_Toc34749448"/>
      <w:bookmarkStart w:id="2387" w:name="_Toc49689911"/>
      <w:bookmarkStart w:id="2388" w:name="_Toc56336996"/>
      <w:bookmarkStart w:id="2389" w:name="_Toc73443812"/>
      <w:r w:rsidRPr="006A7EE2">
        <w:t>6.</w:t>
      </w:r>
      <w:r>
        <w:t>2</w:t>
      </w:r>
      <w:r w:rsidRPr="006A7EE2">
        <w:t>.3.</w:t>
      </w:r>
      <w:r w:rsidR="001E6DA6">
        <w:t>9</w:t>
      </w:r>
      <w:r w:rsidRPr="006A7EE2">
        <w:t>.3.2</w:t>
      </w:r>
      <w:r w:rsidRPr="006A7EE2">
        <w:tab/>
        <w:t>PATCH</w:t>
      </w:r>
      <w:bookmarkEnd w:id="2380"/>
      <w:bookmarkEnd w:id="2381"/>
      <w:bookmarkEnd w:id="2382"/>
      <w:bookmarkEnd w:id="2383"/>
      <w:bookmarkEnd w:id="2384"/>
      <w:bookmarkEnd w:id="2385"/>
      <w:bookmarkEnd w:id="2386"/>
      <w:bookmarkEnd w:id="2387"/>
      <w:bookmarkEnd w:id="2388"/>
      <w:bookmarkEnd w:id="2389"/>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9B85EF" w14:textId="13BC619A"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50500952" w14:textId="65949A5F" w:rsidR="00B5331A" w:rsidRPr="006A7EE2" w:rsidRDefault="00B5331A" w:rsidP="00B5331A">
            <w:pPr>
              <w:pStyle w:val="TAL"/>
            </w:pPr>
            <w:r>
              <w:t>Temporary redirection.</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7F78DA93" w14:textId="1FE76C58" w:rsidR="00B5331A" w:rsidRPr="006A7EE2" w:rsidRDefault="00B5331A" w:rsidP="00B5331A">
            <w:pPr>
              <w:pStyle w:val="TAL"/>
            </w:pPr>
            <w:r>
              <w:t>Permanent redirection.</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0870EEAF"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6F8163B9"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E1131D" w14:textId="475C41F0"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BD920A" w14:textId="5E80A599"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2390" w:name="_Toc26199600"/>
      <w:bookmarkStart w:id="2391" w:name="_Toc34346647"/>
      <w:bookmarkStart w:id="2392" w:name="_Toc34740724"/>
      <w:bookmarkStart w:id="2393" w:name="_Toc34748083"/>
      <w:bookmarkStart w:id="2394" w:name="_Toc34748459"/>
      <w:bookmarkStart w:id="2395" w:name="_Toc34749449"/>
      <w:bookmarkStart w:id="2396" w:name="_Toc49689912"/>
      <w:bookmarkStart w:id="2397" w:name="_Toc56336997"/>
      <w:bookmarkStart w:id="2398" w:name="_Toc73443813"/>
      <w:bookmarkStart w:id="2399" w:name="_Toc215000635"/>
      <w:bookmarkStart w:id="2400" w:name="_Toc11338574"/>
      <w:bookmarkStart w:id="2401" w:name="_Toc27585226"/>
      <w:r>
        <w:t>6.2.3.10</w:t>
      </w:r>
      <w:r>
        <w:tab/>
        <w:t xml:space="preserve">Resource: </w:t>
      </w:r>
      <w:bookmarkEnd w:id="2390"/>
      <w:r>
        <w:t>IMS Registration Status</w:t>
      </w:r>
      <w:bookmarkEnd w:id="2391"/>
      <w:bookmarkEnd w:id="2392"/>
      <w:bookmarkEnd w:id="2393"/>
      <w:bookmarkEnd w:id="2394"/>
      <w:bookmarkEnd w:id="2395"/>
      <w:bookmarkEnd w:id="2396"/>
      <w:bookmarkEnd w:id="2397"/>
      <w:bookmarkEnd w:id="2398"/>
      <w:bookmarkEnd w:id="2399"/>
    </w:p>
    <w:p w14:paraId="1A852E2D" w14:textId="77777777" w:rsidR="002A194B" w:rsidRDefault="002A194B" w:rsidP="001901CD">
      <w:pPr>
        <w:pStyle w:val="Heading5"/>
      </w:pPr>
      <w:bookmarkStart w:id="2402" w:name="_Toc26199601"/>
      <w:bookmarkStart w:id="2403" w:name="_Toc34346648"/>
      <w:bookmarkStart w:id="2404" w:name="_Toc34740725"/>
      <w:bookmarkStart w:id="2405" w:name="_Toc34748084"/>
      <w:bookmarkStart w:id="2406" w:name="_Toc34748460"/>
      <w:bookmarkStart w:id="2407" w:name="_Toc34749450"/>
      <w:bookmarkStart w:id="2408" w:name="_Toc49689913"/>
      <w:bookmarkStart w:id="2409" w:name="_Toc56336998"/>
      <w:bookmarkStart w:id="2410" w:name="_Toc73443814"/>
      <w:bookmarkStart w:id="2411" w:name="_Toc215000636"/>
      <w:r>
        <w:t>6.2.3.10.1</w:t>
      </w:r>
      <w:r>
        <w:tab/>
        <w:t>Description</w:t>
      </w:r>
      <w:bookmarkEnd w:id="2402"/>
      <w:bookmarkEnd w:id="2403"/>
      <w:bookmarkEnd w:id="2404"/>
      <w:bookmarkEnd w:id="2405"/>
      <w:bookmarkEnd w:id="2406"/>
      <w:bookmarkEnd w:id="2407"/>
      <w:bookmarkEnd w:id="2408"/>
      <w:bookmarkEnd w:id="2409"/>
      <w:bookmarkEnd w:id="2410"/>
      <w:bookmarkEnd w:id="2411"/>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2412" w:name="_Toc26199602"/>
      <w:bookmarkStart w:id="2413" w:name="_Toc34346649"/>
      <w:bookmarkStart w:id="2414" w:name="_Toc34740726"/>
      <w:bookmarkStart w:id="2415" w:name="_Toc34748085"/>
      <w:bookmarkStart w:id="2416" w:name="_Toc34748461"/>
      <w:bookmarkStart w:id="2417" w:name="_Toc34749451"/>
      <w:bookmarkStart w:id="2418" w:name="_Toc49689914"/>
      <w:bookmarkStart w:id="2419" w:name="_Toc56336999"/>
      <w:bookmarkStart w:id="2420" w:name="_Toc73443815"/>
      <w:bookmarkStart w:id="2421" w:name="_Toc215000637"/>
      <w:r>
        <w:t>6.2.3.10.2</w:t>
      </w:r>
      <w:r>
        <w:tab/>
        <w:t>Resource Definition</w:t>
      </w:r>
      <w:bookmarkEnd w:id="2412"/>
      <w:bookmarkEnd w:id="2413"/>
      <w:bookmarkEnd w:id="2414"/>
      <w:bookmarkEnd w:id="2415"/>
      <w:bookmarkEnd w:id="2416"/>
      <w:bookmarkEnd w:id="2417"/>
      <w:bookmarkEnd w:id="2418"/>
      <w:bookmarkEnd w:id="2419"/>
      <w:bookmarkEnd w:id="2420"/>
      <w:bookmarkEnd w:id="2421"/>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2422" w:name="_Toc26199603"/>
      <w:bookmarkStart w:id="2423" w:name="_Toc34346650"/>
      <w:bookmarkStart w:id="2424" w:name="_Toc34740727"/>
      <w:bookmarkStart w:id="2425" w:name="_Toc34748086"/>
      <w:bookmarkStart w:id="2426" w:name="_Toc34748462"/>
      <w:bookmarkStart w:id="2427" w:name="_Toc34749452"/>
      <w:bookmarkStart w:id="2428" w:name="_Toc49689915"/>
      <w:bookmarkStart w:id="2429" w:name="_Toc56337000"/>
      <w:bookmarkStart w:id="2430" w:name="_Toc73443816"/>
      <w:bookmarkStart w:id="2431" w:name="_Toc215000638"/>
      <w:r>
        <w:t>6.2.3.10.3</w:t>
      </w:r>
      <w:r>
        <w:tab/>
        <w:t>Resource Standard Methods</w:t>
      </w:r>
      <w:bookmarkEnd w:id="2422"/>
      <w:bookmarkEnd w:id="2423"/>
      <w:bookmarkEnd w:id="2424"/>
      <w:bookmarkEnd w:id="2425"/>
      <w:bookmarkEnd w:id="2426"/>
      <w:bookmarkEnd w:id="2427"/>
      <w:bookmarkEnd w:id="2428"/>
      <w:bookmarkEnd w:id="2429"/>
      <w:bookmarkEnd w:id="2430"/>
      <w:bookmarkEnd w:id="2431"/>
    </w:p>
    <w:p w14:paraId="7A34BAA6" w14:textId="77777777" w:rsidR="002A194B" w:rsidRPr="00384E92" w:rsidRDefault="002A194B" w:rsidP="00651690">
      <w:pPr>
        <w:pStyle w:val="H6"/>
      </w:pPr>
      <w:bookmarkStart w:id="2432" w:name="_Toc26199604"/>
      <w:bookmarkStart w:id="2433" w:name="_Toc34346651"/>
      <w:bookmarkStart w:id="2434" w:name="_Toc34740728"/>
      <w:bookmarkStart w:id="2435" w:name="_Toc34748087"/>
      <w:bookmarkStart w:id="2436" w:name="_Toc34748463"/>
      <w:bookmarkStart w:id="2437" w:name="_Toc34749453"/>
      <w:bookmarkStart w:id="2438" w:name="_Toc49689916"/>
      <w:bookmarkStart w:id="2439" w:name="_Toc56337001"/>
      <w:bookmarkStart w:id="2440" w:name="_Toc73443817"/>
      <w:r w:rsidRPr="00384E92">
        <w:t>6.</w:t>
      </w:r>
      <w:r>
        <w:t>2.3.10.3</w:t>
      </w:r>
      <w:r w:rsidRPr="00384E92">
        <w:t>.1</w:t>
      </w:r>
      <w:r w:rsidRPr="00384E92">
        <w:tab/>
      </w:r>
      <w:r>
        <w:t>GET</w:t>
      </w:r>
      <w:bookmarkEnd w:id="2432"/>
      <w:bookmarkEnd w:id="2433"/>
      <w:bookmarkEnd w:id="2434"/>
      <w:bookmarkEnd w:id="2435"/>
      <w:bookmarkEnd w:id="2436"/>
      <w:bookmarkEnd w:id="2437"/>
      <w:bookmarkEnd w:id="2438"/>
      <w:bookmarkEnd w:id="2439"/>
      <w:bookmarkEnd w:id="2440"/>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0E2F2E23" w14:textId="2508E86A"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tcPr>
          <w:p w14:paraId="66CED266" w14:textId="50D94862" w:rsidR="00D7726F" w:rsidRDefault="00D7726F" w:rsidP="00D7726F">
            <w:pPr>
              <w:pStyle w:val="TAL"/>
            </w:pPr>
            <w:r>
              <w:t>Temporary redirection.</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tcPr>
          <w:p w14:paraId="6BBE0843" w14:textId="2181F438" w:rsidR="00D7726F" w:rsidRDefault="00D7726F" w:rsidP="00D7726F">
            <w:pPr>
              <w:pStyle w:val="TAL"/>
            </w:pPr>
            <w:r>
              <w:t>Permanent redirection.</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84B97A" w14:textId="61382444"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99D6D6B" w14:textId="063F1726"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2441" w:name="_Toc34346652"/>
      <w:bookmarkStart w:id="2442" w:name="_Toc34740729"/>
      <w:bookmarkStart w:id="2443" w:name="_Toc34748088"/>
      <w:bookmarkStart w:id="2444" w:name="_Toc34748464"/>
      <w:bookmarkStart w:id="2445" w:name="_Toc34749454"/>
      <w:bookmarkStart w:id="2446" w:name="_Toc49689917"/>
      <w:bookmarkStart w:id="2447" w:name="_Toc56337002"/>
      <w:bookmarkStart w:id="2448" w:name="_Toc73443818"/>
      <w:bookmarkStart w:id="2449" w:name="_Toc215000639"/>
      <w:r>
        <w:t>6.2.3.11</w:t>
      </w:r>
      <w:r>
        <w:tab/>
        <w:t>Resource: Service Priority Information</w:t>
      </w:r>
      <w:bookmarkEnd w:id="2441"/>
      <w:bookmarkEnd w:id="2442"/>
      <w:bookmarkEnd w:id="2443"/>
      <w:bookmarkEnd w:id="2444"/>
      <w:bookmarkEnd w:id="2445"/>
      <w:bookmarkEnd w:id="2446"/>
      <w:bookmarkEnd w:id="2447"/>
      <w:bookmarkEnd w:id="2448"/>
      <w:bookmarkEnd w:id="2449"/>
    </w:p>
    <w:p w14:paraId="6AA1CC6D" w14:textId="77777777" w:rsidR="006124A2" w:rsidRDefault="006124A2" w:rsidP="001901CD">
      <w:pPr>
        <w:pStyle w:val="Heading5"/>
      </w:pPr>
      <w:bookmarkStart w:id="2450" w:name="_Toc34346653"/>
      <w:bookmarkStart w:id="2451" w:name="_Toc34740730"/>
      <w:bookmarkStart w:id="2452" w:name="_Toc34748089"/>
      <w:bookmarkStart w:id="2453" w:name="_Toc34748465"/>
      <w:bookmarkStart w:id="2454" w:name="_Toc34749455"/>
      <w:bookmarkStart w:id="2455" w:name="_Toc49689918"/>
      <w:bookmarkStart w:id="2456" w:name="_Toc56337003"/>
      <w:bookmarkStart w:id="2457" w:name="_Toc73443819"/>
      <w:bookmarkStart w:id="2458" w:name="_Toc215000640"/>
      <w:r>
        <w:t>6.2.3.11.1</w:t>
      </w:r>
      <w:r>
        <w:tab/>
        <w:t>Description</w:t>
      </w:r>
      <w:bookmarkEnd w:id="2450"/>
      <w:bookmarkEnd w:id="2451"/>
      <w:bookmarkEnd w:id="2452"/>
      <w:bookmarkEnd w:id="2453"/>
      <w:bookmarkEnd w:id="2454"/>
      <w:bookmarkEnd w:id="2455"/>
      <w:bookmarkEnd w:id="2456"/>
      <w:bookmarkEnd w:id="2457"/>
      <w:bookmarkEnd w:id="2458"/>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2459" w:name="_Toc34346654"/>
      <w:bookmarkStart w:id="2460" w:name="_Toc34740731"/>
      <w:bookmarkStart w:id="2461" w:name="_Toc34748090"/>
      <w:bookmarkStart w:id="2462" w:name="_Toc34748466"/>
      <w:bookmarkStart w:id="2463" w:name="_Toc34749456"/>
      <w:bookmarkStart w:id="2464" w:name="_Toc49689919"/>
      <w:bookmarkStart w:id="2465" w:name="_Toc56337004"/>
      <w:bookmarkStart w:id="2466" w:name="_Toc73443820"/>
      <w:bookmarkStart w:id="2467" w:name="_Toc215000641"/>
      <w:r>
        <w:t>6.2.3.11.2</w:t>
      </w:r>
      <w:r>
        <w:tab/>
        <w:t>Resource Definition</w:t>
      </w:r>
      <w:bookmarkEnd w:id="2459"/>
      <w:bookmarkEnd w:id="2460"/>
      <w:bookmarkEnd w:id="2461"/>
      <w:bookmarkEnd w:id="2462"/>
      <w:bookmarkEnd w:id="2463"/>
      <w:bookmarkEnd w:id="2464"/>
      <w:bookmarkEnd w:id="2465"/>
      <w:bookmarkEnd w:id="2466"/>
      <w:bookmarkEnd w:id="2467"/>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2468" w:name="_Toc34346655"/>
      <w:bookmarkStart w:id="2469" w:name="_Toc34740732"/>
      <w:bookmarkStart w:id="2470" w:name="_Toc34748091"/>
      <w:bookmarkStart w:id="2471" w:name="_Toc34748467"/>
      <w:bookmarkStart w:id="2472" w:name="_Toc34749457"/>
      <w:bookmarkStart w:id="2473" w:name="_Toc49689920"/>
      <w:bookmarkStart w:id="2474" w:name="_Toc56337005"/>
      <w:bookmarkStart w:id="2475" w:name="_Toc73443821"/>
      <w:bookmarkStart w:id="2476" w:name="_Toc215000642"/>
      <w:r>
        <w:t>6.2.3.11.3</w:t>
      </w:r>
      <w:r>
        <w:tab/>
        <w:t>Resource Standard Methods</w:t>
      </w:r>
      <w:bookmarkEnd w:id="2468"/>
      <w:bookmarkEnd w:id="2469"/>
      <w:bookmarkEnd w:id="2470"/>
      <w:bookmarkEnd w:id="2471"/>
      <w:bookmarkEnd w:id="2472"/>
      <w:bookmarkEnd w:id="2473"/>
      <w:bookmarkEnd w:id="2474"/>
      <w:bookmarkEnd w:id="2475"/>
      <w:bookmarkEnd w:id="2476"/>
    </w:p>
    <w:p w14:paraId="7FEB75C5" w14:textId="77777777" w:rsidR="006124A2" w:rsidRPr="00384E92" w:rsidRDefault="006124A2" w:rsidP="00651690">
      <w:pPr>
        <w:pStyle w:val="H6"/>
      </w:pPr>
      <w:bookmarkStart w:id="2477" w:name="_Toc34346656"/>
      <w:bookmarkStart w:id="2478" w:name="_Toc34740733"/>
      <w:bookmarkStart w:id="2479" w:name="_Toc34748092"/>
      <w:bookmarkStart w:id="2480" w:name="_Toc34748468"/>
      <w:bookmarkStart w:id="2481" w:name="_Toc34749458"/>
      <w:bookmarkStart w:id="2482" w:name="_Toc49689921"/>
      <w:bookmarkStart w:id="2483" w:name="_Toc56337006"/>
      <w:bookmarkStart w:id="2484" w:name="_Toc73443822"/>
      <w:r w:rsidRPr="00384E92">
        <w:t>6.</w:t>
      </w:r>
      <w:r>
        <w:t>2.3.11.3</w:t>
      </w:r>
      <w:r w:rsidRPr="00384E92">
        <w:t>.1</w:t>
      </w:r>
      <w:r w:rsidRPr="00384E92">
        <w:tab/>
      </w:r>
      <w:r>
        <w:t>GET</w:t>
      </w:r>
      <w:bookmarkEnd w:id="2477"/>
      <w:bookmarkEnd w:id="2478"/>
      <w:bookmarkEnd w:id="2479"/>
      <w:bookmarkEnd w:id="2480"/>
      <w:bookmarkEnd w:id="2481"/>
      <w:bookmarkEnd w:id="2482"/>
      <w:bookmarkEnd w:id="2483"/>
      <w:bookmarkEnd w:id="2484"/>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5B40E3A" w14:textId="78FE6BD1"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tcPr>
          <w:p w14:paraId="6DD5C468" w14:textId="33CDB326" w:rsidR="00D7726F" w:rsidRDefault="00D7726F" w:rsidP="00D7726F">
            <w:pPr>
              <w:pStyle w:val="TAL"/>
            </w:pPr>
            <w:r>
              <w:t>Temporary redirection.</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tcPr>
          <w:p w14:paraId="77B1A818" w14:textId="47460469" w:rsidR="00D7726F" w:rsidRDefault="00D7726F" w:rsidP="00D7726F">
            <w:pPr>
              <w:pStyle w:val="TAL"/>
            </w:pPr>
            <w:r>
              <w:t>Permanent redirection.</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D4C30F" w14:textId="5732481D"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866491" w14:textId="4B1E29E9"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2485" w:name="_Toc34346657"/>
      <w:bookmarkStart w:id="2486" w:name="_Toc34740734"/>
      <w:bookmarkStart w:id="2487" w:name="_Toc34748093"/>
      <w:bookmarkStart w:id="2488" w:name="_Toc34748469"/>
      <w:bookmarkStart w:id="2489" w:name="_Toc34749459"/>
      <w:bookmarkStart w:id="2490" w:name="_Toc49689922"/>
      <w:bookmarkStart w:id="2491" w:name="_Toc56337007"/>
      <w:bookmarkStart w:id="2492" w:name="_Toc73443823"/>
      <w:bookmarkStart w:id="2493" w:name="_Toc215000643"/>
      <w:r>
        <w:t>6.2.3.12</w:t>
      </w:r>
      <w:r>
        <w:tab/>
        <w:t>Resource: Initial Filter Criteria</w:t>
      </w:r>
      <w:bookmarkEnd w:id="2485"/>
      <w:bookmarkEnd w:id="2486"/>
      <w:bookmarkEnd w:id="2487"/>
      <w:bookmarkEnd w:id="2488"/>
      <w:bookmarkEnd w:id="2489"/>
      <w:bookmarkEnd w:id="2490"/>
      <w:bookmarkEnd w:id="2491"/>
      <w:bookmarkEnd w:id="2492"/>
      <w:bookmarkEnd w:id="2493"/>
    </w:p>
    <w:p w14:paraId="1CBF3B50" w14:textId="77777777" w:rsidR="00866F74" w:rsidRDefault="00866F74" w:rsidP="001901CD">
      <w:pPr>
        <w:pStyle w:val="Heading5"/>
      </w:pPr>
      <w:bookmarkStart w:id="2494" w:name="_Toc34346658"/>
      <w:bookmarkStart w:id="2495" w:name="_Toc34740735"/>
      <w:bookmarkStart w:id="2496" w:name="_Toc34748094"/>
      <w:bookmarkStart w:id="2497" w:name="_Toc34748470"/>
      <w:bookmarkStart w:id="2498" w:name="_Toc34749460"/>
      <w:bookmarkStart w:id="2499" w:name="_Toc49689923"/>
      <w:bookmarkStart w:id="2500" w:name="_Toc56337008"/>
      <w:bookmarkStart w:id="2501" w:name="_Toc73443824"/>
      <w:bookmarkStart w:id="2502" w:name="_Toc215000644"/>
      <w:r>
        <w:t>6.2.3.12.1</w:t>
      </w:r>
      <w:r>
        <w:tab/>
        <w:t>Description</w:t>
      </w:r>
      <w:bookmarkEnd w:id="2494"/>
      <w:bookmarkEnd w:id="2495"/>
      <w:bookmarkEnd w:id="2496"/>
      <w:bookmarkEnd w:id="2497"/>
      <w:bookmarkEnd w:id="2498"/>
      <w:bookmarkEnd w:id="2499"/>
      <w:bookmarkEnd w:id="2500"/>
      <w:bookmarkEnd w:id="2501"/>
      <w:bookmarkEnd w:id="2502"/>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2503" w:name="_Toc34346659"/>
      <w:bookmarkStart w:id="2504" w:name="_Toc34740736"/>
      <w:bookmarkStart w:id="2505" w:name="_Toc34748095"/>
      <w:bookmarkStart w:id="2506" w:name="_Toc34748471"/>
      <w:bookmarkStart w:id="2507" w:name="_Toc34749461"/>
      <w:bookmarkStart w:id="2508" w:name="_Toc49689924"/>
      <w:bookmarkStart w:id="2509" w:name="_Toc56337009"/>
      <w:bookmarkStart w:id="2510" w:name="_Toc73443825"/>
      <w:bookmarkStart w:id="2511" w:name="_Toc215000645"/>
      <w:r>
        <w:t>6.2.3.12.2</w:t>
      </w:r>
      <w:r>
        <w:tab/>
        <w:t>Resource Definition</w:t>
      </w:r>
      <w:bookmarkEnd w:id="2503"/>
      <w:bookmarkEnd w:id="2504"/>
      <w:bookmarkEnd w:id="2505"/>
      <w:bookmarkEnd w:id="2506"/>
      <w:bookmarkEnd w:id="2507"/>
      <w:bookmarkEnd w:id="2508"/>
      <w:bookmarkEnd w:id="2509"/>
      <w:bookmarkEnd w:id="2510"/>
      <w:bookmarkEnd w:id="2511"/>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2512" w:name="_Toc34346660"/>
      <w:bookmarkStart w:id="2513" w:name="_Toc34740737"/>
      <w:bookmarkStart w:id="2514" w:name="_Toc34748096"/>
      <w:bookmarkStart w:id="2515" w:name="_Toc34748472"/>
      <w:bookmarkStart w:id="2516" w:name="_Toc34749462"/>
      <w:bookmarkStart w:id="2517" w:name="_Toc49689925"/>
      <w:bookmarkStart w:id="2518" w:name="_Toc56337010"/>
      <w:bookmarkStart w:id="2519" w:name="_Toc73443826"/>
      <w:bookmarkStart w:id="2520" w:name="_Toc215000646"/>
      <w:r>
        <w:t>6.2.3.12.3</w:t>
      </w:r>
      <w:r>
        <w:tab/>
        <w:t>Resource Standard Methods</w:t>
      </w:r>
      <w:bookmarkEnd w:id="2512"/>
      <w:bookmarkEnd w:id="2513"/>
      <w:bookmarkEnd w:id="2514"/>
      <w:bookmarkEnd w:id="2515"/>
      <w:bookmarkEnd w:id="2516"/>
      <w:bookmarkEnd w:id="2517"/>
      <w:bookmarkEnd w:id="2518"/>
      <w:bookmarkEnd w:id="2519"/>
      <w:bookmarkEnd w:id="2520"/>
    </w:p>
    <w:p w14:paraId="160CFBD6" w14:textId="77777777" w:rsidR="00866F74" w:rsidRPr="00384E92" w:rsidRDefault="00866F74" w:rsidP="00651690">
      <w:pPr>
        <w:pStyle w:val="H6"/>
      </w:pPr>
      <w:bookmarkStart w:id="2521" w:name="_Toc34346661"/>
      <w:bookmarkStart w:id="2522" w:name="_Toc34740738"/>
      <w:bookmarkStart w:id="2523" w:name="_Toc34748097"/>
      <w:bookmarkStart w:id="2524" w:name="_Toc34748473"/>
      <w:bookmarkStart w:id="2525" w:name="_Toc34749463"/>
      <w:bookmarkStart w:id="2526" w:name="_Toc49689926"/>
      <w:bookmarkStart w:id="2527" w:name="_Toc56337011"/>
      <w:bookmarkStart w:id="2528" w:name="_Toc73443827"/>
      <w:r w:rsidRPr="00384E92">
        <w:t>6.</w:t>
      </w:r>
      <w:r>
        <w:t>2.3.12.3</w:t>
      </w:r>
      <w:r w:rsidRPr="00384E92">
        <w:t>.1</w:t>
      </w:r>
      <w:r w:rsidRPr="00384E92">
        <w:tab/>
      </w:r>
      <w:r>
        <w:t>GET</w:t>
      </w:r>
      <w:bookmarkEnd w:id="2521"/>
      <w:bookmarkEnd w:id="2522"/>
      <w:bookmarkEnd w:id="2523"/>
      <w:bookmarkEnd w:id="2524"/>
      <w:bookmarkEnd w:id="2525"/>
      <w:bookmarkEnd w:id="2526"/>
      <w:bookmarkEnd w:id="2527"/>
      <w:bookmarkEnd w:id="2528"/>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4F782A4" w14:textId="2B426F9F"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8BE2FFF" w14:textId="1CACA748" w:rsidR="00C113C7" w:rsidRDefault="00C113C7" w:rsidP="00C113C7">
            <w:pPr>
              <w:pStyle w:val="TAL"/>
            </w:pPr>
            <w:r>
              <w:t>Temporary redirection.</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537110D8" w14:textId="39BC9202" w:rsidR="00C113C7" w:rsidRDefault="00C113C7" w:rsidP="00C113C7">
            <w:pPr>
              <w:pStyle w:val="TAL"/>
            </w:pPr>
            <w:r>
              <w:t>Permanent redirection.</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D734F9E" w14:textId="5DB95898"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626682C" w14:textId="5A698C50"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2529" w:name="_Toc34346662"/>
      <w:bookmarkStart w:id="2530" w:name="_Toc34740739"/>
      <w:bookmarkStart w:id="2531" w:name="_Toc34748098"/>
      <w:bookmarkStart w:id="2532" w:name="_Toc34748474"/>
      <w:bookmarkStart w:id="2533" w:name="_Toc34749464"/>
      <w:bookmarkStart w:id="2534" w:name="_Toc49689927"/>
      <w:bookmarkStart w:id="2535" w:name="_Toc56337012"/>
      <w:bookmarkStart w:id="2536" w:name="_Toc73443828"/>
      <w:bookmarkStart w:id="2537" w:name="_Toc215000647"/>
      <w:r>
        <w:t>6.2.3.13</w:t>
      </w:r>
      <w:r>
        <w:tab/>
        <w:t>Resource: IMS Location Data</w:t>
      </w:r>
      <w:bookmarkEnd w:id="2529"/>
      <w:bookmarkEnd w:id="2530"/>
      <w:bookmarkEnd w:id="2531"/>
      <w:bookmarkEnd w:id="2532"/>
      <w:bookmarkEnd w:id="2533"/>
      <w:bookmarkEnd w:id="2534"/>
      <w:bookmarkEnd w:id="2535"/>
      <w:bookmarkEnd w:id="2536"/>
      <w:bookmarkEnd w:id="2537"/>
    </w:p>
    <w:p w14:paraId="299922B2" w14:textId="77777777" w:rsidR="00614BBA" w:rsidRDefault="00614BBA" w:rsidP="001901CD">
      <w:pPr>
        <w:pStyle w:val="Heading5"/>
      </w:pPr>
      <w:bookmarkStart w:id="2538" w:name="_Toc34346663"/>
      <w:bookmarkStart w:id="2539" w:name="_Toc34740740"/>
      <w:bookmarkStart w:id="2540" w:name="_Toc34748099"/>
      <w:bookmarkStart w:id="2541" w:name="_Toc34748475"/>
      <w:bookmarkStart w:id="2542" w:name="_Toc34749465"/>
      <w:bookmarkStart w:id="2543" w:name="_Toc49689928"/>
      <w:bookmarkStart w:id="2544" w:name="_Toc56337013"/>
      <w:bookmarkStart w:id="2545" w:name="_Toc73443829"/>
      <w:bookmarkStart w:id="2546" w:name="_Toc215000648"/>
      <w:r>
        <w:t>6.2.3.13.1</w:t>
      </w:r>
      <w:r>
        <w:tab/>
        <w:t>Description</w:t>
      </w:r>
      <w:bookmarkEnd w:id="2538"/>
      <w:bookmarkEnd w:id="2539"/>
      <w:bookmarkEnd w:id="2540"/>
      <w:bookmarkEnd w:id="2541"/>
      <w:bookmarkEnd w:id="2542"/>
      <w:bookmarkEnd w:id="2543"/>
      <w:bookmarkEnd w:id="2544"/>
      <w:bookmarkEnd w:id="2545"/>
      <w:bookmarkEnd w:id="2546"/>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2547" w:name="_Toc34346664"/>
      <w:bookmarkStart w:id="2548" w:name="_Toc34740741"/>
      <w:bookmarkStart w:id="2549" w:name="_Toc34748100"/>
      <w:bookmarkStart w:id="2550" w:name="_Toc34748476"/>
      <w:bookmarkStart w:id="2551" w:name="_Toc34749466"/>
      <w:bookmarkStart w:id="2552" w:name="_Toc49689929"/>
      <w:bookmarkStart w:id="2553" w:name="_Toc56337014"/>
      <w:bookmarkStart w:id="2554" w:name="_Toc73443830"/>
      <w:bookmarkStart w:id="2555" w:name="_Toc215000649"/>
      <w:r>
        <w:t>6.2.3.13.2</w:t>
      </w:r>
      <w:r>
        <w:tab/>
        <w:t>Resource Definition</w:t>
      </w:r>
      <w:bookmarkEnd w:id="2547"/>
      <w:bookmarkEnd w:id="2548"/>
      <w:bookmarkEnd w:id="2549"/>
      <w:bookmarkEnd w:id="2550"/>
      <w:bookmarkEnd w:id="2551"/>
      <w:bookmarkEnd w:id="2552"/>
      <w:bookmarkEnd w:id="2553"/>
      <w:bookmarkEnd w:id="2554"/>
      <w:bookmarkEnd w:id="2555"/>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2556" w:name="_Toc34346665"/>
      <w:bookmarkStart w:id="2557" w:name="_Toc34740742"/>
      <w:bookmarkStart w:id="2558" w:name="_Toc34748101"/>
      <w:bookmarkStart w:id="2559" w:name="_Toc34748477"/>
      <w:bookmarkStart w:id="2560" w:name="_Toc34749467"/>
      <w:bookmarkStart w:id="2561" w:name="_Toc49689930"/>
      <w:bookmarkStart w:id="2562" w:name="_Toc56337015"/>
      <w:bookmarkStart w:id="2563" w:name="_Toc73443831"/>
      <w:bookmarkStart w:id="2564" w:name="_Toc215000650"/>
      <w:r>
        <w:t>6.2.3.13.3</w:t>
      </w:r>
      <w:r>
        <w:tab/>
        <w:t>Resource Standard Methods</w:t>
      </w:r>
      <w:bookmarkEnd w:id="2556"/>
      <w:bookmarkEnd w:id="2557"/>
      <w:bookmarkEnd w:id="2558"/>
      <w:bookmarkEnd w:id="2559"/>
      <w:bookmarkEnd w:id="2560"/>
      <w:bookmarkEnd w:id="2561"/>
      <w:bookmarkEnd w:id="2562"/>
      <w:bookmarkEnd w:id="2563"/>
      <w:bookmarkEnd w:id="2564"/>
    </w:p>
    <w:p w14:paraId="282E83FD" w14:textId="77777777" w:rsidR="00614BBA" w:rsidRPr="00384E92" w:rsidRDefault="00614BBA" w:rsidP="00651690">
      <w:pPr>
        <w:pStyle w:val="H6"/>
      </w:pPr>
      <w:bookmarkStart w:id="2565" w:name="_Toc34346666"/>
      <w:bookmarkStart w:id="2566" w:name="_Toc34740743"/>
      <w:bookmarkStart w:id="2567" w:name="_Toc34748102"/>
      <w:bookmarkStart w:id="2568" w:name="_Toc34748478"/>
      <w:bookmarkStart w:id="2569" w:name="_Toc34749468"/>
      <w:bookmarkStart w:id="2570" w:name="_Toc49689931"/>
      <w:bookmarkStart w:id="2571" w:name="_Toc56337016"/>
      <w:bookmarkStart w:id="2572" w:name="_Toc73443832"/>
      <w:r w:rsidRPr="00384E92">
        <w:t>6.</w:t>
      </w:r>
      <w:r>
        <w:t>2.3.13.3</w:t>
      </w:r>
      <w:r w:rsidRPr="00384E92">
        <w:t>.1</w:t>
      </w:r>
      <w:r w:rsidRPr="00384E92">
        <w:tab/>
      </w:r>
      <w:r>
        <w:t>GET</w:t>
      </w:r>
      <w:bookmarkEnd w:id="2565"/>
      <w:bookmarkEnd w:id="2566"/>
      <w:bookmarkEnd w:id="2567"/>
      <w:bookmarkEnd w:id="2568"/>
      <w:bookmarkEnd w:id="2569"/>
      <w:bookmarkEnd w:id="2570"/>
      <w:bookmarkEnd w:id="2571"/>
      <w:bookmarkEnd w:id="2572"/>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D7456C4" w14:textId="668DB046"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68174B51" w14:textId="318CBD77" w:rsidR="00C113C7" w:rsidRDefault="00C113C7" w:rsidP="00C113C7">
            <w:pPr>
              <w:pStyle w:val="TAL"/>
            </w:pPr>
            <w:r>
              <w:t>Temporary redirection.</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0B8DDD54" w14:textId="7BB31A1B" w:rsidR="00C113C7" w:rsidRDefault="00C113C7" w:rsidP="00C113C7">
            <w:pPr>
              <w:pStyle w:val="TAL"/>
            </w:pPr>
            <w:r>
              <w:t>Permanent redirection.</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3FCF09" w14:textId="343D546D"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4D1976" w14:textId="3FE84C5A"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2573" w:name="_Toc34346667"/>
      <w:bookmarkStart w:id="2574" w:name="_Toc34740744"/>
      <w:bookmarkStart w:id="2575" w:name="_Toc34748103"/>
      <w:bookmarkStart w:id="2576" w:name="_Toc34748479"/>
      <w:bookmarkStart w:id="2577" w:name="_Toc34749469"/>
      <w:bookmarkStart w:id="2578" w:name="_Toc49689932"/>
      <w:bookmarkStart w:id="2579" w:name="_Toc56337017"/>
      <w:bookmarkStart w:id="2580" w:name="_Toc73443833"/>
      <w:bookmarkStart w:id="2581" w:name="_Toc215000651"/>
      <w:r>
        <w:t>6.2.3.14</w:t>
      </w:r>
      <w:r>
        <w:tab/>
        <w:t>Resource: Service Level Trace Information</w:t>
      </w:r>
      <w:bookmarkEnd w:id="2573"/>
      <w:bookmarkEnd w:id="2574"/>
      <w:bookmarkEnd w:id="2575"/>
      <w:bookmarkEnd w:id="2576"/>
      <w:bookmarkEnd w:id="2577"/>
      <w:bookmarkEnd w:id="2578"/>
      <w:bookmarkEnd w:id="2579"/>
      <w:bookmarkEnd w:id="2580"/>
      <w:bookmarkEnd w:id="2581"/>
    </w:p>
    <w:p w14:paraId="0FB1F027" w14:textId="77777777" w:rsidR="00C340A3" w:rsidRDefault="00C340A3" w:rsidP="001901CD">
      <w:pPr>
        <w:pStyle w:val="Heading5"/>
      </w:pPr>
      <w:bookmarkStart w:id="2582" w:name="_Toc34346668"/>
      <w:bookmarkStart w:id="2583" w:name="_Toc34740745"/>
      <w:bookmarkStart w:id="2584" w:name="_Toc34748104"/>
      <w:bookmarkStart w:id="2585" w:name="_Toc34748480"/>
      <w:bookmarkStart w:id="2586" w:name="_Toc34749470"/>
      <w:bookmarkStart w:id="2587" w:name="_Toc49689933"/>
      <w:bookmarkStart w:id="2588" w:name="_Toc56337018"/>
      <w:bookmarkStart w:id="2589" w:name="_Toc73443834"/>
      <w:bookmarkStart w:id="2590" w:name="_Toc215000652"/>
      <w:r>
        <w:t>6.2.3.14.1</w:t>
      </w:r>
      <w:r>
        <w:tab/>
        <w:t>Description</w:t>
      </w:r>
      <w:bookmarkEnd w:id="2582"/>
      <w:bookmarkEnd w:id="2583"/>
      <w:bookmarkEnd w:id="2584"/>
      <w:bookmarkEnd w:id="2585"/>
      <w:bookmarkEnd w:id="2586"/>
      <w:bookmarkEnd w:id="2587"/>
      <w:bookmarkEnd w:id="2588"/>
      <w:bookmarkEnd w:id="2589"/>
      <w:bookmarkEnd w:id="2590"/>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2591" w:name="_Toc34346669"/>
      <w:bookmarkStart w:id="2592" w:name="_Toc34740746"/>
      <w:bookmarkStart w:id="2593" w:name="_Toc34748105"/>
      <w:bookmarkStart w:id="2594" w:name="_Toc34748481"/>
      <w:bookmarkStart w:id="2595" w:name="_Toc34749471"/>
      <w:bookmarkStart w:id="2596" w:name="_Toc49689934"/>
      <w:bookmarkStart w:id="2597" w:name="_Toc56337019"/>
      <w:bookmarkStart w:id="2598" w:name="_Toc73443835"/>
      <w:bookmarkStart w:id="2599" w:name="_Toc215000653"/>
      <w:r>
        <w:t>6.2.3.14.2</w:t>
      </w:r>
      <w:r>
        <w:tab/>
        <w:t>Resource Definition</w:t>
      </w:r>
      <w:bookmarkEnd w:id="2591"/>
      <w:bookmarkEnd w:id="2592"/>
      <w:bookmarkEnd w:id="2593"/>
      <w:bookmarkEnd w:id="2594"/>
      <w:bookmarkEnd w:id="2595"/>
      <w:bookmarkEnd w:id="2596"/>
      <w:bookmarkEnd w:id="2597"/>
      <w:bookmarkEnd w:id="2598"/>
      <w:bookmarkEnd w:id="2599"/>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2600" w:name="_Toc34346670"/>
      <w:bookmarkStart w:id="2601" w:name="_Toc34740747"/>
      <w:bookmarkStart w:id="2602" w:name="_Toc34748106"/>
      <w:bookmarkStart w:id="2603" w:name="_Toc34748482"/>
      <w:bookmarkStart w:id="2604" w:name="_Toc34749472"/>
      <w:bookmarkStart w:id="2605" w:name="_Toc49689935"/>
      <w:bookmarkStart w:id="2606" w:name="_Toc56337020"/>
      <w:bookmarkStart w:id="2607" w:name="_Toc73443836"/>
      <w:bookmarkStart w:id="2608" w:name="_Toc215000654"/>
      <w:r>
        <w:t>6.2.3.14.3</w:t>
      </w:r>
      <w:r>
        <w:tab/>
        <w:t>Resource Standard Methods</w:t>
      </w:r>
      <w:bookmarkEnd w:id="2600"/>
      <w:bookmarkEnd w:id="2601"/>
      <w:bookmarkEnd w:id="2602"/>
      <w:bookmarkEnd w:id="2603"/>
      <w:bookmarkEnd w:id="2604"/>
      <w:bookmarkEnd w:id="2605"/>
      <w:bookmarkEnd w:id="2606"/>
      <w:bookmarkEnd w:id="2607"/>
      <w:bookmarkEnd w:id="2608"/>
    </w:p>
    <w:p w14:paraId="54A72337" w14:textId="77777777" w:rsidR="00C340A3" w:rsidRPr="00384E92" w:rsidRDefault="00C340A3" w:rsidP="00651690">
      <w:pPr>
        <w:pStyle w:val="H6"/>
      </w:pPr>
      <w:bookmarkStart w:id="2609" w:name="_Toc34346671"/>
      <w:bookmarkStart w:id="2610" w:name="_Toc34740748"/>
      <w:bookmarkStart w:id="2611" w:name="_Toc34748107"/>
      <w:bookmarkStart w:id="2612" w:name="_Toc34748483"/>
      <w:bookmarkStart w:id="2613" w:name="_Toc34749473"/>
      <w:bookmarkStart w:id="2614" w:name="_Toc49689936"/>
      <w:bookmarkStart w:id="2615" w:name="_Toc56337021"/>
      <w:bookmarkStart w:id="2616" w:name="_Toc73443837"/>
      <w:r w:rsidRPr="00384E92">
        <w:t>6.</w:t>
      </w:r>
      <w:r>
        <w:t>2.3.14.3</w:t>
      </w:r>
      <w:r w:rsidRPr="00384E92">
        <w:t>.1</w:t>
      </w:r>
      <w:r w:rsidRPr="00384E92">
        <w:tab/>
      </w:r>
      <w:r>
        <w:t>GET</w:t>
      </w:r>
      <w:bookmarkEnd w:id="2609"/>
      <w:bookmarkEnd w:id="2610"/>
      <w:bookmarkEnd w:id="2611"/>
      <w:bookmarkEnd w:id="2612"/>
      <w:bookmarkEnd w:id="2613"/>
      <w:bookmarkEnd w:id="2614"/>
      <w:bookmarkEnd w:id="2615"/>
      <w:bookmarkEnd w:id="2616"/>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AFB1206" w14:textId="035938AF"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B211C97" w14:textId="4577C121" w:rsidR="00A07D9A" w:rsidRDefault="00A07D9A" w:rsidP="00A07D9A">
            <w:pPr>
              <w:pStyle w:val="TAL"/>
            </w:pPr>
            <w:r>
              <w:t>Temporary redirection.</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57D08ED1" w14:textId="5730158D" w:rsidR="00A07D9A" w:rsidRDefault="00A07D9A" w:rsidP="00A07D9A">
            <w:pPr>
              <w:pStyle w:val="TAL"/>
            </w:pPr>
            <w:r>
              <w:t>Permanent redirection.</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B182AE" w14:textId="2252335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D36FAC" w14:textId="5B22F14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2617" w:name="_Toc34346672"/>
      <w:bookmarkStart w:id="2618" w:name="_Toc34740749"/>
      <w:bookmarkStart w:id="2619" w:name="_Toc34748108"/>
      <w:bookmarkStart w:id="2620" w:name="_Toc34748484"/>
      <w:bookmarkStart w:id="2621" w:name="_Toc34749474"/>
      <w:bookmarkStart w:id="2622" w:name="_Toc49689937"/>
      <w:bookmarkStart w:id="2623" w:name="_Toc56337022"/>
      <w:bookmarkStart w:id="2624" w:name="_Toc73443838"/>
      <w:bookmarkStart w:id="2625" w:name="_Toc215000655"/>
      <w:r>
        <w:t>6.2.3.15</w:t>
      </w:r>
      <w:r>
        <w:tab/>
        <w:t>Resource: PS location Information</w:t>
      </w:r>
      <w:bookmarkEnd w:id="2617"/>
      <w:bookmarkEnd w:id="2618"/>
      <w:bookmarkEnd w:id="2619"/>
      <w:bookmarkEnd w:id="2620"/>
      <w:bookmarkEnd w:id="2621"/>
      <w:bookmarkEnd w:id="2622"/>
      <w:bookmarkEnd w:id="2623"/>
      <w:bookmarkEnd w:id="2624"/>
      <w:bookmarkEnd w:id="2625"/>
    </w:p>
    <w:p w14:paraId="5CF28009" w14:textId="77777777" w:rsidR="00264041" w:rsidRDefault="00264041" w:rsidP="001901CD">
      <w:pPr>
        <w:pStyle w:val="Heading5"/>
      </w:pPr>
      <w:bookmarkStart w:id="2626" w:name="_Toc34346673"/>
      <w:bookmarkStart w:id="2627" w:name="_Toc34740750"/>
      <w:bookmarkStart w:id="2628" w:name="_Toc34748109"/>
      <w:bookmarkStart w:id="2629" w:name="_Toc34748485"/>
      <w:bookmarkStart w:id="2630" w:name="_Toc34749475"/>
      <w:bookmarkStart w:id="2631" w:name="_Toc49689938"/>
      <w:bookmarkStart w:id="2632" w:name="_Toc56337023"/>
      <w:bookmarkStart w:id="2633" w:name="_Toc73443839"/>
      <w:bookmarkStart w:id="2634" w:name="_Toc215000656"/>
      <w:r>
        <w:t>6.2.3.15.1</w:t>
      </w:r>
      <w:r>
        <w:tab/>
        <w:t>Description</w:t>
      </w:r>
      <w:bookmarkEnd w:id="2626"/>
      <w:bookmarkEnd w:id="2627"/>
      <w:bookmarkEnd w:id="2628"/>
      <w:bookmarkEnd w:id="2629"/>
      <w:bookmarkEnd w:id="2630"/>
      <w:bookmarkEnd w:id="2631"/>
      <w:bookmarkEnd w:id="2632"/>
      <w:bookmarkEnd w:id="2633"/>
      <w:bookmarkEnd w:id="2634"/>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2635" w:name="_Toc34346674"/>
      <w:bookmarkStart w:id="2636" w:name="_Toc34740751"/>
      <w:bookmarkStart w:id="2637" w:name="_Toc34748110"/>
      <w:bookmarkStart w:id="2638" w:name="_Toc34748486"/>
      <w:bookmarkStart w:id="2639" w:name="_Toc34749476"/>
      <w:bookmarkStart w:id="2640" w:name="_Toc49689939"/>
      <w:bookmarkStart w:id="2641" w:name="_Toc56337024"/>
      <w:bookmarkStart w:id="2642" w:name="_Toc73443840"/>
      <w:bookmarkStart w:id="2643" w:name="_Toc215000657"/>
      <w:r>
        <w:t>6.2.3.15.2</w:t>
      </w:r>
      <w:r>
        <w:tab/>
        <w:t>Resource Definition</w:t>
      </w:r>
      <w:bookmarkEnd w:id="2635"/>
      <w:bookmarkEnd w:id="2636"/>
      <w:bookmarkEnd w:id="2637"/>
      <w:bookmarkEnd w:id="2638"/>
      <w:bookmarkEnd w:id="2639"/>
      <w:bookmarkEnd w:id="2640"/>
      <w:bookmarkEnd w:id="2641"/>
      <w:bookmarkEnd w:id="2642"/>
      <w:bookmarkEnd w:id="2643"/>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2644" w:name="_Toc34346675"/>
      <w:bookmarkStart w:id="2645" w:name="_Toc34740752"/>
      <w:bookmarkStart w:id="2646" w:name="_Toc34748111"/>
      <w:bookmarkStart w:id="2647" w:name="_Toc34748487"/>
      <w:bookmarkStart w:id="2648" w:name="_Toc34749477"/>
      <w:bookmarkStart w:id="2649" w:name="_Toc49689940"/>
      <w:bookmarkStart w:id="2650" w:name="_Toc56337025"/>
      <w:bookmarkStart w:id="2651" w:name="_Toc73443841"/>
      <w:bookmarkStart w:id="2652" w:name="_Toc215000658"/>
      <w:r>
        <w:t>6.2.3.15.3</w:t>
      </w:r>
      <w:r>
        <w:tab/>
        <w:t>Resource Standard Methods</w:t>
      </w:r>
      <w:bookmarkEnd w:id="2644"/>
      <w:bookmarkEnd w:id="2645"/>
      <w:bookmarkEnd w:id="2646"/>
      <w:bookmarkEnd w:id="2647"/>
      <w:bookmarkEnd w:id="2648"/>
      <w:bookmarkEnd w:id="2649"/>
      <w:bookmarkEnd w:id="2650"/>
      <w:bookmarkEnd w:id="2651"/>
      <w:bookmarkEnd w:id="2652"/>
    </w:p>
    <w:p w14:paraId="0E8B1FE2" w14:textId="77777777" w:rsidR="00264041" w:rsidRPr="00384E92" w:rsidRDefault="00264041" w:rsidP="00651690">
      <w:pPr>
        <w:pStyle w:val="H6"/>
      </w:pPr>
      <w:bookmarkStart w:id="2653" w:name="_Toc34346676"/>
      <w:bookmarkStart w:id="2654" w:name="_Toc34740753"/>
      <w:bookmarkStart w:id="2655" w:name="_Toc34748112"/>
      <w:bookmarkStart w:id="2656" w:name="_Toc34748488"/>
      <w:bookmarkStart w:id="2657" w:name="_Toc34749478"/>
      <w:bookmarkStart w:id="2658" w:name="_Toc49689941"/>
      <w:bookmarkStart w:id="2659" w:name="_Toc56337026"/>
      <w:bookmarkStart w:id="2660" w:name="_Toc73443842"/>
      <w:r w:rsidRPr="00384E92">
        <w:t>6.</w:t>
      </w:r>
      <w:r>
        <w:t>2.3.15.3</w:t>
      </w:r>
      <w:r w:rsidRPr="00384E92">
        <w:t>.1</w:t>
      </w:r>
      <w:r w:rsidRPr="00384E92">
        <w:tab/>
      </w:r>
      <w:r>
        <w:t>GET</w:t>
      </w:r>
      <w:bookmarkEnd w:id="2653"/>
      <w:bookmarkEnd w:id="2654"/>
      <w:bookmarkEnd w:id="2655"/>
      <w:bookmarkEnd w:id="2656"/>
      <w:bookmarkEnd w:id="2657"/>
      <w:bookmarkEnd w:id="2658"/>
      <w:bookmarkEnd w:id="2659"/>
      <w:bookmarkEnd w:id="2660"/>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E37FF55" w14:textId="33D67FBC"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835E0EB" w14:textId="0E235EF6" w:rsidR="00A07D9A" w:rsidRDefault="00A07D9A" w:rsidP="00A07D9A">
            <w:pPr>
              <w:pStyle w:val="TAL"/>
            </w:pPr>
            <w:r>
              <w:t>Temporary redirection.</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7386002D" w14:textId="4C3FBFAF" w:rsidR="00A07D9A" w:rsidRDefault="00A07D9A" w:rsidP="00A07D9A">
            <w:pPr>
              <w:pStyle w:val="TAL"/>
            </w:pPr>
            <w:r>
              <w:t>Permanent redirection.</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FB31769" w14:textId="3455F080"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C1BEFB" w14:textId="4E3D6E4E"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2661" w:name="_Toc34346677"/>
      <w:bookmarkStart w:id="2662" w:name="_Toc34740754"/>
      <w:bookmarkStart w:id="2663" w:name="_Toc34748113"/>
      <w:bookmarkStart w:id="2664" w:name="_Toc34748489"/>
      <w:bookmarkStart w:id="2665" w:name="_Toc34749479"/>
      <w:bookmarkStart w:id="2666" w:name="_Toc49689942"/>
      <w:bookmarkStart w:id="2667" w:name="_Toc56337027"/>
      <w:bookmarkStart w:id="2668" w:name="_Toc73443843"/>
      <w:bookmarkStart w:id="2669" w:name="_Toc215000659"/>
      <w:r>
        <w:t>6.2.3.16</w:t>
      </w:r>
      <w:r>
        <w:tab/>
        <w:t>Resource: CS location Information</w:t>
      </w:r>
      <w:bookmarkEnd w:id="2661"/>
      <w:bookmarkEnd w:id="2662"/>
      <w:bookmarkEnd w:id="2663"/>
      <w:bookmarkEnd w:id="2664"/>
      <w:bookmarkEnd w:id="2665"/>
      <w:bookmarkEnd w:id="2666"/>
      <w:bookmarkEnd w:id="2667"/>
      <w:bookmarkEnd w:id="2668"/>
      <w:bookmarkEnd w:id="2669"/>
    </w:p>
    <w:p w14:paraId="202D8008" w14:textId="77777777" w:rsidR="00264041" w:rsidRDefault="00264041" w:rsidP="001901CD">
      <w:pPr>
        <w:pStyle w:val="Heading5"/>
      </w:pPr>
      <w:bookmarkStart w:id="2670" w:name="_Toc34346678"/>
      <w:bookmarkStart w:id="2671" w:name="_Toc34740755"/>
      <w:bookmarkStart w:id="2672" w:name="_Toc34748114"/>
      <w:bookmarkStart w:id="2673" w:name="_Toc34748490"/>
      <w:bookmarkStart w:id="2674" w:name="_Toc34749480"/>
      <w:bookmarkStart w:id="2675" w:name="_Toc49689943"/>
      <w:bookmarkStart w:id="2676" w:name="_Toc56337028"/>
      <w:bookmarkStart w:id="2677" w:name="_Toc73443844"/>
      <w:bookmarkStart w:id="2678" w:name="_Toc215000660"/>
      <w:r>
        <w:t>6.2.3.16.1</w:t>
      </w:r>
      <w:r>
        <w:tab/>
        <w:t>Description</w:t>
      </w:r>
      <w:bookmarkEnd w:id="2670"/>
      <w:bookmarkEnd w:id="2671"/>
      <w:bookmarkEnd w:id="2672"/>
      <w:bookmarkEnd w:id="2673"/>
      <w:bookmarkEnd w:id="2674"/>
      <w:bookmarkEnd w:id="2675"/>
      <w:bookmarkEnd w:id="2676"/>
      <w:bookmarkEnd w:id="2677"/>
      <w:bookmarkEnd w:id="2678"/>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2679" w:name="_Toc34346679"/>
      <w:bookmarkStart w:id="2680" w:name="_Toc34740756"/>
      <w:bookmarkStart w:id="2681" w:name="_Toc34748115"/>
      <w:bookmarkStart w:id="2682" w:name="_Toc34748491"/>
      <w:bookmarkStart w:id="2683" w:name="_Toc34749481"/>
      <w:bookmarkStart w:id="2684" w:name="_Toc49689944"/>
      <w:bookmarkStart w:id="2685" w:name="_Toc56337029"/>
      <w:bookmarkStart w:id="2686" w:name="_Toc73443845"/>
      <w:bookmarkStart w:id="2687" w:name="_Toc215000661"/>
      <w:r>
        <w:t>6.2.3.16.2</w:t>
      </w:r>
      <w:r>
        <w:tab/>
        <w:t>Resource Definition</w:t>
      </w:r>
      <w:bookmarkEnd w:id="2679"/>
      <w:bookmarkEnd w:id="2680"/>
      <w:bookmarkEnd w:id="2681"/>
      <w:bookmarkEnd w:id="2682"/>
      <w:bookmarkEnd w:id="2683"/>
      <w:bookmarkEnd w:id="2684"/>
      <w:bookmarkEnd w:id="2685"/>
      <w:bookmarkEnd w:id="2686"/>
      <w:bookmarkEnd w:id="2687"/>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2688" w:name="_Toc34346680"/>
      <w:bookmarkStart w:id="2689" w:name="_Toc34740757"/>
      <w:bookmarkStart w:id="2690" w:name="_Toc34748116"/>
      <w:bookmarkStart w:id="2691" w:name="_Toc34748492"/>
      <w:bookmarkStart w:id="2692" w:name="_Toc34749482"/>
      <w:bookmarkStart w:id="2693" w:name="_Toc49689945"/>
      <w:bookmarkStart w:id="2694" w:name="_Toc56337030"/>
      <w:bookmarkStart w:id="2695" w:name="_Toc73443846"/>
      <w:bookmarkStart w:id="2696" w:name="_Toc215000662"/>
      <w:r>
        <w:t>6.2.3.16.3</w:t>
      </w:r>
      <w:r>
        <w:tab/>
        <w:t>Resource Standard Methods</w:t>
      </w:r>
      <w:bookmarkEnd w:id="2688"/>
      <w:bookmarkEnd w:id="2689"/>
      <w:bookmarkEnd w:id="2690"/>
      <w:bookmarkEnd w:id="2691"/>
      <w:bookmarkEnd w:id="2692"/>
      <w:bookmarkEnd w:id="2693"/>
      <w:bookmarkEnd w:id="2694"/>
      <w:bookmarkEnd w:id="2695"/>
      <w:bookmarkEnd w:id="2696"/>
    </w:p>
    <w:p w14:paraId="33379199" w14:textId="77777777" w:rsidR="00264041" w:rsidRPr="00384E92" w:rsidRDefault="00264041" w:rsidP="00651690">
      <w:pPr>
        <w:pStyle w:val="H6"/>
      </w:pPr>
      <w:bookmarkStart w:id="2697" w:name="_Toc34346681"/>
      <w:bookmarkStart w:id="2698" w:name="_Toc34740758"/>
      <w:bookmarkStart w:id="2699" w:name="_Toc34748117"/>
      <w:bookmarkStart w:id="2700" w:name="_Toc34748493"/>
      <w:bookmarkStart w:id="2701" w:name="_Toc34749483"/>
      <w:bookmarkStart w:id="2702" w:name="_Toc49689946"/>
      <w:bookmarkStart w:id="2703" w:name="_Toc56337031"/>
      <w:bookmarkStart w:id="2704" w:name="_Toc73443847"/>
      <w:r w:rsidRPr="00384E92">
        <w:t>6.</w:t>
      </w:r>
      <w:r>
        <w:t>2.3.16.3</w:t>
      </w:r>
      <w:r w:rsidRPr="00384E92">
        <w:t>.1</w:t>
      </w:r>
      <w:r w:rsidRPr="00384E92">
        <w:tab/>
      </w:r>
      <w:r>
        <w:t>GET</w:t>
      </w:r>
      <w:bookmarkEnd w:id="2697"/>
      <w:bookmarkEnd w:id="2698"/>
      <w:bookmarkEnd w:id="2699"/>
      <w:bookmarkEnd w:id="2700"/>
      <w:bookmarkEnd w:id="2701"/>
      <w:bookmarkEnd w:id="2702"/>
      <w:bookmarkEnd w:id="2703"/>
      <w:bookmarkEnd w:id="2704"/>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1B4CB961" w14:textId="14652BCF"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tcPr>
          <w:p w14:paraId="03F83030" w14:textId="561F1833" w:rsidR="0065471E" w:rsidRDefault="0065471E" w:rsidP="0065471E">
            <w:pPr>
              <w:pStyle w:val="TAL"/>
            </w:pPr>
            <w:r>
              <w:t>Temporary redirection.</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tcPr>
          <w:p w14:paraId="157DAD7D" w14:textId="463A5239" w:rsidR="0065471E" w:rsidRDefault="0065471E" w:rsidP="0065471E">
            <w:pPr>
              <w:pStyle w:val="TAL"/>
            </w:pPr>
            <w:r>
              <w:t>Permanent redirection.</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7114CF" w14:textId="7DA39315"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C8CCB0" w14:textId="69FC6A74"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2705" w:name="_Toc34346682"/>
      <w:bookmarkStart w:id="2706" w:name="_Toc34740759"/>
      <w:bookmarkStart w:id="2707" w:name="_Toc34748118"/>
      <w:bookmarkStart w:id="2708" w:name="_Toc34748494"/>
      <w:bookmarkStart w:id="2709" w:name="_Toc34749484"/>
      <w:bookmarkStart w:id="2710" w:name="_Toc49689947"/>
      <w:bookmarkStart w:id="2711" w:name="_Toc56337032"/>
      <w:bookmarkStart w:id="2712" w:name="_Toc73443848"/>
      <w:bookmarkStart w:id="2713" w:name="_Toc215000663"/>
      <w:r>
        <w:t>6.2.3.17</w:t>
      </w:r>
      <w:r>
        <w:tab/>
        <w:t>Resource: SRVCC data</w:t>
      </w:r>
      <w:bookmarkEnd w:id="2705"/>
      <w:bookmarkEnd w:id="2706"/>
      <w:bookmarkEnd w:id="2707"/>
      <w:bookmarkEnd w:id="2708"/>
      <w:bookmarkEnd w:id="2709"/>
      <w:bookmarkEnd w:id="2710"/>
      <w:bookmarkEnd w:id="2711"/>
      <w:bookmarkEnd w:id="2712"/>
      <w:bookmarkEnd w:id="2713"/>
    </w:p>
    <w:p w14:paraId="1E28B669" w14:textId="77777777" w:rsidR="0071107A" w:rsidRDefault="0071107A" w:rsidP="001901CD">
      <w:pPr>
        <w:pStyle w:val="Heading5"/>
      </w:pPr>
      <w:bookmarkStart w:id="2714" w:name="_Toc34346683"/>
      <w:bookmarkStart w:id="2715" w:name="_Toc34740760"/>
      <w:bookmarkStart w:id="2716" w:name="_Toc34748119"/>
      <w:bookmarkStart w:id="2717" w:name="_Toc34748495"/>
      <w:bookmarkStart w:id="2718" w:name="_Toc34749485"/>
      <w:bookmarkStart w:id="2719" w:name="_Toc49689948"/>
      <w:bookmarkStart w:id="2720" w:name="_Toc56337033"/>
      <w:bookmarkStart w:id="2721" w:name="_Toc73443849"/>
      <w:bookmarkStart w:id="2722" w:name="_Toc215000664"/>
      <w:r>
        <w:t>6.2.3.17.1</w:t>
      </w:r>
      <w:r>
        <w:tab/>
        <w:t>Description</w:t>
      </w:r>
      <w:bookmarkEnd w:id="2714"/>
      <w:bookmarkEnd w:id="2715"/>
      <w:bookmarkEnd w:id="2716"/>
      <w:bookmarkEnd w:id="2717"/>
      <w:bookmarkEnd w:id="2718"/>
      <w:bookmarkEnd w:id="2719"/>
      <w:bookmarkEnd w:id="2720"/>
      <w:bookmarkEnd w:id="2721"/>
      <w:bookmarkEnd w:id="2722"/>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2723" w:name="_Toc34346684"/>
      <w:bookmarkStart w:id="2724" w:name="_Toc34740761"/>
      <w:bookmarkStart w:id="2725" w:name="_Toc34748120"/>
      <w:bookmarkStart w:id="2726" w:name="_Toc34748496"/>
      <w:bookmarkStart w:id="2727" w:name="_Toc34749486"/>
      <w:bookmarkStart w:id="2728" w:name="_Toc49689949"/>
      <w:bookmarkStart w:id="2729" w:name="_Toc56337034"/>
      <w:bookmarkStart w:id="2730" w:name="_Toc73443850"/>
      <w:bookmarkStart w:id="2731" w:name="_Toc215000665"/>
      <w:r>
        <w:t>6.2.3.17.2</w:t>
      </w:r>
      <w:r>
        <w:tab/>
        <w:t>Resource Definition</w:t>
      </w:r>
      <w:bookmarkEnd w:id="2723"/>
      <w:bookmarkEnd w:id="2724"/>
      <w:bookmarkEnd w:id="2725"/>
      <w:bookmarkEnd w:id="2726"/>
      <w:bookmarkEnd w:id="2727"/>
      <w:bookmarkEnd w:id="2728"/>
      <w:bookmarkEnd w:id="2729"/>
      <w:bookmarkEnd w:id="2730"/>
      <w:bookmarkEnd w:id="2731"/>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2732" w:name="_Toc34346685"/>
      <w:bookmarkStart w:id="2733" w:name="_Toc34740762"/>
      <w:bookmarkStart w:id="2734" w:name="_Toc34748121"/>
      <w:bookmarkStart w:id="2735" w:name="_Toc34748497"/>
      <w:bookmarkStart w:id="2736" w:name="_Toc34749487"/>
      <w:bookmarkStart w:id="2737" w:name="_Toc49689950"/>
      <w:bookmarkStart w:id="2738" w:name="_Toc56337035"/>
      <w:bookmarkStart w:id="2739" w:name="_Toc73443851"/>
      <w:bookmarkStart w:id="2740" w:name="_Toc215000666"/>
      <w:r>
        <w:t>6.2.3.17.3</w:t>
      </w:r>
      <w:r>
        <w:tab/>
        <w:t>Resource Standard Methods</w:t>
      </w:r>
      <w:bookmarkEnd w:id="2732"/>
      <w:bookmarkEnd w:id="2733"/>
      <w:bookmarkEnd w:id="2734"/>
      <w:bookmarkEnd w:id="2735"/>
      <w:bookmarkEnd w:id="2736"/>
      <w:bookmarkEnd w:id="2737"/>
      <w:bookmarkEnd w:id="2738"/>
      <w:bookmarkEnd w:id="2739"/>
      <w:bookmarkEnd w:id="2740"/>
    </w:p>
    <w:p w14:paraId="6C58A734" w14:textId="77777777" w:rsidR="0071107A" w:rsidRPr="00384E92" w:rsidRDefault="0071107A" w:rsidP="00651690">
      <w:pPr>
        <w:pStyle w:val="H6"/>
      </w:pPr>
      <w:bookmarkStart w:id="2741" w:name="_Toc34346686"/>
      <w:bookmarkStart w:id="2742" w:name="_Toc34740763"/>
      <w:bookmarkStart w:id="2743" w:name="_Toc34748122"/>
      <w:bookmarkStart w:id="2744" w:name="_Toc34748498"/>
      <w:bookmarkStart w:id="2745" w:name="_Toc34749488"/>
      <w:bookmarkStart w:id="2746" w:name="_Toc49689951"/>
      <w:bookmarkStart w:id="2747" w:name="_Toc56337036"/>
      <w:bookmarkStart w:id="2748" w:name="_Toc73443852"/>
      <w:r w:rsidRPr="00384E92">
        <w:t>6.</w:t>
      </w:r>
      <w:r>
        <w:t>2.3.17.3</w:t>
      </w:r>
      <w:r w:rsidRPr="00384E92">
        <w:t>.1</w:t>
      </w:r>
      <w:r w:rsidRPr="00384E92">
        <w:tab/>
      </w:r>
      <w:r>
        <w:t>GET</w:t>
      </w:r>
      <w:bookmarkEnd w:id="2741"/>
      <w:bookmarkEnd w:id="2742"/>
      <w:bookmarkEnd w:id="2743"/>
      <w:bookmarkEnd w:id="2744"/>
      <w:bookmarkEnd w:id="2745"/>
      <w:bookmarkEnd w:id="2746"/>
      <w:bookmarkEnd w:id="2747"/>
      <w:bookmarkEnd w:id="2748"/>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4F8D36B1" w14:textId="7F5C6F09"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A204E45" w14:textId="771E8741" w:rsidR="0065471E" w:rsidRDefault="0065471E" w:rsidP="0065471E">
            <w:pPr>
              <w:pStyle w:val="TAL"/>
            </w:pPr>
            <w:r>
              <w:t>Temporary redirection.</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1F04AA4B" w14:textId="521B45D4" w:rsidR="0065471E" w:rsidRDefault="0065471E" w:rsidP="0065471E">
            <w:pPr>
              <w:pStyle w:val="TAL"/>
            </w:pPr>
            <w:r>
              <w:t>Permanent redirection.</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961200" w14:textId="3219893A"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C2F1B3" w14:textId="0971892F"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2749" w:name="_Toc34346687"/>
      <w:bookmarkStart w:id="2750" w:name="_Toc34740764"/>
      <w:bookmarkStart w:id="2751" w:name="_Toc34748123"/>
      <w:bookmarkStart w:id="2752" w:name="_Toc34748499"/>
      <w:bookmarkStart w:id="2753" w:name="_Toc34749489"/>
      <w:bookmarkStart w:id="2754" w:name="_Toc49689952"/>
      <w:bookmarkStart w:id="2755" w:name="_Toc56337037"/>
      <w:bookmarkStart w:id="2756" w:name="_Toc73443853"/>
      <w:r w:rsidRPr="00384E92">
        <w:t>6.</w:t>
      </w:r>
      <w:r>
        <w:t>2.3.17.3</w:t>
      </w:r>
      <w:r w:rsidRPr="00384E92">
        <w:t>.</w:t>
      </w:r>
      <w:r>
        <w:t>2</w:t>
      </w:r>
      <w:r w:rsidRPr="00384E92">
        <w:tab/>
      </w:r>
      <w:r>
        <w:t>PATCH</w:t>
      </w:r>
      <w:bookmarkEnd w:id="2749"/>
      <w:bookmarkEnd w:id="2750"/>
      <w:bookmarkEnd w:id="2751"/>
      <w:bookmarkEnd w:id="2752"/>
      <w:bookmarkEnd w:id="2753"/>
      <w:bookmarkEnd w:id="2754"/>
      <w:bookmarkEnd w:id="2755"/>
      <w:bookmarkEnd w:id="2756"/>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0ACEE798" w14:textId="716176ED"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tcPr>
          <w:p w14:paraId="288EA4E0" w14:textId="7E01071B" w:rsidR="0065471E" w:rsidRPr="006A7EE2" w:rsidRDefault="0065471E" w:rsidP="0065471E">
            <w:pPr>
              <w:pStyle w:val="TAL"/>
              <w:rPr>
                <w:lang w:eastAsia="zh-CN"/>
              </w:rPr>
            </w:pPr>
            <w:r>
              <w:t>Temporary redirection.</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tcPr>
          <w:p w14:paraId="099A1EB1" w14:textId="01189394" w:rsidR="0065471E" w:rsidRPr="006A7EE2" w:rsidRDefault="0065471E" w:rsidP="0065471E">
            <w:pPr>
              <w:pStyle w:val="TAL"/>
              <w:rPr>
                <w:lang w:eastAsia="zh-CN"/>
              </w:rPr>
            </w:pPr>
            <w:r>
              <w:t>Permanent redirection.</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9E9A32" w14:textId="4FDDDC82"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FB15E" w14:textId="69D16AE0"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2757" w:name="_Toc34346688"/>
      <w:bookmarkStart w:id="2758" w:name="_Toc34740765"/>
      <w:bookmarkStart w:id="2759" w:name="_Toc34748124"/>
      <w:bookmarkStart w:id="2760" w:name="_Toc34748500"/>
      <w:bookmarkStart w:id="2761" w:name="_Toc34749490"/>
      <w:bookmarkStart w:id="2762" w:name="_Toc49689953"/>
      <w:bookmarkStart w:id="2763" w:name="_Toc56337038"/>
      <w:bookmarkStart w:id="2764" w:name="_Toc73443854"/>
      <w:bookmarkStart w:id="2765" w:name="_Toc215000667"/>
      <w:r>
        <w:t>6.2.3.18</w:t>
      </w:r>
      <w:r>
        <w:tab/>
        <w:t>Resource: PSI activation state</w:t>
      </w:r>
      <w:bookmarkEnd w:id="2757"/>
      <w:bookmarkEnd w:id="2758"/>
      <w:bookmarkEnd w:id="2759"/>
      <w:bookmarkEnd w:id="2760"/>
      <w:bookmarkEnd w:id="2761"/>
      <w:bookmarkEnd w:id="2762"/>
      <w:bookmarkEnd w:id="2763"/>
      <w:bookmarkEnd w:id="2764"/>
      <w:bookmarkEnd w:id="2765"/>
    </w:p>
    <w:p w14:paraId="36B2E00B" w14:textId="77777777" w:rsidR="0020000B" w:rsidRDefault="0020000B" w:rsidP="001901CD">
      <w:pPr>
        <w:pStyle w:val="Heading5"/>
      </w:pPr>
      <w:bookmarkStart w:id="2766" w:name="_Toc34346689"/>
      <w:bookmarkStart w:id="2767" w:name="_Toc34740766"/>
      <w:bookmarkStart w:id="2768" w:name="_Toc34748125"/>
      <w:bookmarkStart w:id="2769" w:name="_Toc34748501"/>
      <w:bookmarkStart w:id="2770" w:name="_Toc34749491"/>
      <w:bookmarkStart w:id="2771" w:name="_Toc49689954"/>
      <w:bookmarkStart w:id="2772" w:name="_Toc56337039"/>
      <w:bookmarkStart w:id="2773" w:name="_Toc73443855"/>
      <w:bookmarkStart w:id="2774" w:name="_Toc215000668"/>
      <w:r>
        <w:t>6.2.3.18.1</w:t>
      </w:r>
      <w:r>
        <w:tab/>
        <w:t>Description</w:t>
      </w:r>
      <w:bookmarkEnd w:id="2766"/>
      <w:bookmarkEnd w:id="2767"/>
      <w:bookmarkEnd w:id="2768"/>
      <w:bookmarkEnd w:id="2769"/>
      <w:bookmarkEnd w:id="2770"/>
      <w:bookmarkEnd w:id="2771"/>
      <w:bookmarkEnd w:id="2772"/>
      <w:bookmarkEnd w:id="2773"/>
      <w:bookmarkEnd w:id="2774"/>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2775" w:name="_Toc34346690"/>
      <w:bookmarkStart w:id="2776" w:name="_Toc34740767"/>
      <w:bookmarkStart w:id="2777" w:name="_Toc34748126"/>
      <w:bookmarkStart w:id="2778" w:name="_Toc34748502"/>
      <w:bookmarkStart w:id="2779" w:name="_Toc34749492"/>
      <w:bookmarkStart w:id="2780" w:name="_Toc49689955"/>
      <w:bookmarkStart w:id="2781" w:name="_Toc56337040"/>
      <w:bookmarkStart w:id="2782" w:name="_Toc73443856"/>
      <w:bookmarkStart w:id="2783" w:name="_Toc215000669"/>
      <w:r>
        <w:t>6.2.3.18.2</w:t>
      </w:r>
      <w:r>
        <w:tab/>
        <w:t>Resource Definition</w:t>
      </w:r>
      <w:bookmarkEnd w:id="2775"/>
      <w:bookmarkEnd w:id="2776"/>
      <w:bookmarkEnd w:id="2777"/>
      <w:bookmarkEnd w:id="2778"/>
      <w:bookmarkEnd w:id="2779"/>
      <w:bookmarkEnd w:id="2780"/>
      <w:bookmarkEnd w:id="2781"/>
      <w:bookmarkEnd w:id="2782"/>
      <w:bookmarkEnd w:id="2783"/>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2784" w:name="_Toc34346691"/>
      <w:bookmarkStart w:id="2785" w:name="_Toc34740768"/>
      <w:bookmarkStart w:id="2786" w:name="_Toc34748127"/>
      <w:bookmarkStart w:id="2787" w:name="_Toc34748503"/>
      <w:bookmarkStart w:id="2788" w:name="_Toc34749493"/>
      <w:bookmarkStart w:id="2789" w:name="_Toc49689956"/>
      <w:bookmarkStart w:id="2790" w:name="_Toc56337041"/>
      <w:bookmarkStart w:id="2791" w:name="_Toc73443857"/>
      <w:bookmarkStart w:id="2792" w:name="_Toc215000670"/>
      <w:r>
        <w:t>6.2.3.18.3</w:t>
      </w:r>
      <w:r>
        <w:tab/>
        <w:t>Resource Standard Methods</w:t>
      </w:r>
      <w:bookmarkEnd w:id="2784"/>
      <w:bookmarkEnd w:id="2785"/>
      <w:bookmarkEnd w:id="2786"/>
      <w:bookmarkEnd w:id="2787"/>
      <w:bookmarkEnd w:id="2788"/>
      <w:bookmarkEnd w:id="2789"/>
      <w:bookmarkEnd w:id="2790"/>
      <w:bookmarkEnd w:id="2791"/>
      <w:bookmarkEnd w:id="2792"/>
    </w:p>
    <w:p w14:paraId="6B55F06E" w14:textId="77777777" w:rsidR="0020000B" w:rsidRPr="00384E92" w:rsidRDefault="0020000B" w:rsidP="00651690">
      <w:pPr>
        <w:pStyle w:val="H6"/>
      </w:pPr>
      <w:bookmarkStart w:id="2793" w:name="_Toc34346692"/>
      <w:bookmarkStart w:id="2794" w:name="_Toc34740769"/>
      <w:bookmarkStart w:id="2795" w:name="_Toc34748128"/>
      <w:bookmarkStart w:id="2796" w:name="_Toc34748504"/>
      <w:bookmarkStart w:id="2797" w:name="_Toc34749494"/>
      <w:bookmarkStart w:id="2798" w:name="_Toc49689957"/>
      <w:bookmarkStart w:id="2799" w:name="_Toc56337042"/>
      <w:bookmarkStart w:id="2800" w:name="_Toc73443858"/>
      <w:r w:rsidRPr="00384E92">
        <w:t>6.</w:t>
      </w:r>
      <w:r>
        <w:t>2.3.18.3</w:t>
      </w:r>
      <w:r w:rsidRPr="00384E92">
        <w:t>.1</w:t>
      </w:r>
      <w:r w:rsidRPr="00384E92">
        <w:tab/>
      </w:r>
      <w:r>
        <w:t>GET</w:t>
      </w:r>
      <w:bookmarkEnd w:id="2793"/>
      <w:bookmarkEnd w:id="2794"/>
      <w:bookmarkEnd w:id="2795"/>
      <w:bookmarkEnd w:id="2796"/>
      <w:bookmarkEnd w:id="2797"/>
      <w:bookmarkEnd w:id="2798"/>
      <w:bookmarkEnd w:id="2799"/>
      <w:bookmarkEnd w:id="2800"/>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BA4243F" w14:textId="7B72E28B"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24C20D11" w14:textId="7BC81A95" w:rsidR="004F4299" w:rsidRDefault="004F4299" w:rsidP="004F4299">
            <w:pPr>
              <w:pStyle w:val="TAL"/>
            </w:pPr>
            <w:r>
              <w:t>Temporary redirection.</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47F5442B" w14:textId="3886B8BE" w:rsidR="004F4299" w:rsidRDefault="004F4299" w:rsidP="004F4299">
            <w:pPr>
              <w:pStyle w:val="TAL"/>
            </w:pPr>
            <w:r>
              <w:t>Permanent redirection.</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FDDAD5" w14:textId="381B5311"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911BD4" w14:textId="5C938602"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2801" w:name="_Toc34346693"/>
      <w:bookmarkStart w:id="2802" w:name="_Toc34740770"/>
      <w:bookmarkStart w:id="2803" w:name="_Toc34748129"/>
      <w:bookmarkStart w:id="2804" w:name="_Toc34748505"/>
      <w:bookmarkStart w:id="2805" w:name="_Toc34749495"/>
      <w:bookmarkStart w:id="2806" w:name="_Toc49689958"/>
      <w:bookmarkStart w:id="2807" w:name="_Toc56337043"/>
      <w:bookmarkStart w:id="2808" w:name="_Toc73443859"/>
      <w:r w:rsidRPr="00384E92">
        <w:t>6.</w:t>
      </w:r>
      <w:r>
        <w:t>2.3.18.3</w:t>
      </w:r>
      <w:r w:rsidRPr="00384E92">
        <w:t>.</w:t>
      </w:r>
      <w:r>
        <w:t>2</w:t>
      </w:r>
      <w:r w:rsidRPr="00384E92">
        <w:tab/>
      </w:r>
      <w:r>
        <w:t>PATCH</w:t>
      </w:r>
      <w:bookmarkEnd w:id="2801"/>
      <w:bookmarkEnd w:id="2802"/>
      <w:bookmarkEnd w:id="2803"/>
      <w:bookmarkEnd w:id="2804"/>
      <w:bookmarkEnd w:id="2805"/>
      <w:bookmarkEnd w:id="2806"/>
      <w:bookmarkEnd w:id="2807"/>
      <w:bookmarkEnd w:id="2808"/>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06D1FA1" w14:textId="0DF5B76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tcPr>
          <w:p w14:paraId="79A5A494" w14:textId="14EC450B" w:rsidR="004F4299" w:rsidRPr="006A7EE2" w:rsidRDefault="004F4299" w:rsidP="004F4299">
            <w:pPr>
              <w:pStyle w:val="TAL"/>
              <w:rPr>
                <w:lang w:eastAsia="zh-CN"/>
              </w:rPr>
            </w:pPr>
            <w:r>
              <w:t>Temporary redirection.</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tcPr>
          <w:p w14:paraId="5587948B" w14:textId="229647F6" w:rsidR="004F4299" w:rsidRPr="006A7EE2" w:rsidRDefault="004F4299" w:rsidP="004F4299">
            <w:pPr>
              <w:pStyle w:val="TAL"/>
              <w:rPr>
                <w:lang w:eastAsia="zh-CN"/>
              </w:rPr>
            </w:pPr>
            <w:r>
              <w:t>Permanent redirection.</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2809" w:name="_Toc34346694"/>
      <w:bookmarkStart w:id="2810"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81F881" w14:textId="6DC8BEAD"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C79421" w14:textId="686C49A8"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2811" w:name="_Toc34748130"/>
      <w:bookmarkStart w:id="2812" w:name="_Toc34748506"/>
      <w:bookmarkStart w:id="2813" w:name="_Toc34749496"/>
      <w:bookmarkStart w:id="2814" w:name="_Toc49689959"/>
      <w:bookmarkStart w:id="2815" w:name="_Toc56337044"/>
      <w:bookmarkStart w:id="2816" w:name="_Toc73443860"/>
      <w:bookmarkStart w:id="2817" w:name="_Toc215000671"/>
      <w:r>
        <w:t>6.2.3.19</w:t>
      </w:r>
      <w:r>
        <w:tab/>
        <w:t>Resource: Repository Data</w:t>
      </w:r>
      <w:bookmarkEnd w:id="2809"/>
      <w:bookmarkEnd w:id="2810"/>
      <w:bookmarkEnd w:id="2811"/>
      <w:bookmarkEnd w:id="2812"/>
      <w:bookmarkEnd w:id="2813"/>
      <w:bookmarkEnd w:id="2814"/>
      <w:bookmarkEnd w:id="2815"/>
      <w:bookmarkEnd w:id="2816"/>
      <w:bookmarkEnd w:id="2817"/>
    </w:p>
    <w:p w14:paraId="24882F76" w14:textId="77777777" w:rsidR="00C17A86" w:rsidRDefault="00C17A86" w:rsidP="001901CD">
      <w:pPr>
        <w:pStyle w:val="Heading5"/>
      </w:pPr>
      <w:bookmarkStart w:id="2818" w:name="_Toc26199591"/>
      <w:bookmarkStart w:id="2819" w:name="_Toc34346695"/>
      <w:bookmarkStart w:id="2820" w:name="_Toc34740772"/>
      <w:bookmarkStart w:id="2821" w:name="_Toc34748131"/>
      <w:bookmarkStart w:id="2822" w:name="_Toc34748507"/>
      <w:bookmarkStart w:id="2823" w:name="_Toc34749497"/>
      <w:bookmarkStart w:id="2824" w:name="_Toc49689960"/>
      <w:bookmarkStart w:id="2825" w:name="_Toc56337045"/>
      <w:bookmarkStart w:id="2826" w:name="_Toc73443861"/>
      <w:bookmarkStart w:id="2827" w:name="_Toc215000672"/>
      <w:r>
        <w:t>6.2.3.19.1</w:t>
      </w:r>
      <w:r>
        <w:tab/>
        <w:t>Description</w:t>
      </w:r>
      <w:bookmarkEnd w:id="2818"/>
      <w:bookmarkEnd w:id="2819"/>
      <w:bookmarkEnd w:id="2820"/>
      <w:bookmarkEnd w:id="2821"/>
      <w:bookmarkEnd w:id="2822"/>
      <w:bookmarkEnd w:id="2823"/>
      <w:bookmarkEnd w:id="2824"/>
      <w:bookmarkEnd w:id="2825"/>
      <w:bookmarkEnd w:id="2826"/>
      <w:bookmarkEnd w:id="2827"/>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2828" w:name="_Toc26199592"/>
      <w:bookmarkStart w:id="2829" w:name="_Toc34346696"/>
      <w:bookmarkStart w:id="2830" w:name="_Toc34740773"/>
      <w:bookmarkStart w:id="2831" w:name="_Toc34748132"/>
      <w:bookmarkStart w:id="2832" w:name="_Toc34748508"/>
      <w:bookmarkStart w:id="2833" w:name="_Toc34749498"/>
      <w:bookmarkStart w:id="2834" w:name="_Toc49689961"/>
      <w:bookmarkStart w:id="2835" w:name="_Toc56337046"/>
      <w:bookmarkStart w:id="2836" w:name="_Toc73443862"/>
      <w:bookmarkStart w:id="2837" w:name="_Toc215000673"/>
      <w:r>
        <w:t>6.2.3.19.2</w:t>
      </w:r>
      <w:r>
        <w:tab/>
        <w:t>Resource Definition</w:t>
      </w:r>
      <w:bookmarkEnd w:id="2828"/>
      <w:bookmarkEnd w:id="2829"/>
      <w:bookmarkEnd w:id="2830"/>
      <w:bookmarkEnd w:id="2831"/>
      <w:bookmarkEnd w:id="2832"/>
      <w:bookmarkEnd w:id="2833"/>
      <w:bookmarkEnd w:id="2834"/>
      <w:bookmarkEnd w:id="2835"/>
      <w:bookmarkEnd w:id="2836"/>
      <w:bookmarkEnd w:id="2837"/>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2838" w:name="_Toc26199593"/>
      <w:bookmarkStart w:id="2839" w:name="_Toc34346697"/>
      <w:bookmarkStart w:id="2840" w:name="_Toc34740774"/>
      <w:bookmarkStart w:id="2841" w:name="_Toc34748133"/>
      <w:bookmarkStart w:id="2842" w:name="_Toc34748509"/>
      <w:bookmarkStart w:id="2843" w:name="_Toc34749499"/>
      <w:bookmarkStart w:id="2844" w:name="_Toc49689962"/>
      <w:bookmarkStart w:id="2845" w:name="_Toc56337047"/>
      <w:bookmarkStart w:id="2846" w:name="_Toc73443863"/>
      <w:bookmarkStart w:id="2847" w:name="_Toc215000674"/>
      <w:r>
        <w:t>6.2.3.19.3</w:t>
      </w:r>
      <w:r>
        <w:tab/>
        <w:t>Resource Standard Methods</w:t>
      </w:r>
      <w:bookmarkEnd w:id="2838"/>
      <w:bookmarkEnd w:id="2839"/>
      <w:bookmarkEnd w:id="2840"/>
      <w:bookmarkEnd w:id="2841"/>
      <w:bookmarkEnd w:id="2842"/>
      <w:bookmarkEnd w:id="2843"/>
      <w:bookmarkEnd w:id="2844"/>
      <w:bookmarkEnd w:id="2845"/>
      <w:bookmarkEnd w:id="2846"/>
      <w:bookmarkEnd w:id="2847"/>
    </w:p>
    <w:p w14:paraId="33AD48D3" w14:textId="77777777" w:rsidR="00C17A86" w:rsidRPr="00384E92" w:rsidRDefault="00C17A86" w:rsidP="00651690">
      <w:pPr>
        <w:pStyle w:val="H6"/>
      </w:pPr>
      <w:bookmarkStart w:id="2848" w:name="_Toc26199594"/>
      <w:bookmarkStart w:id="2849" w:name="_Toc34346698"/>
      <w:bookmarkStart w:id="2850" w:name="_Toc34740775"/>
      <w:bookmarkStart w:id="2851" w:name="_Toc34748134"/>
      <w:bookmarkStart w:id="2852" w:name="_Toc34748510"/>
      <w:bookmarkStart w:id="2853" w:name="_Toc34749500"/>
      <w:bookmarkStart w:id="2854" w:name="_Toc49689963"/>
      <w:bookmarkStart w:id="2855" w:name="_Toc56337048"/>
      <w:bookmarkStart w:id="2856" w:name="_Toc73443864"/>
      <w:r w:rsidRPr="00384E92">
        <w:t>6.</w:t>
      </w:r>
      <w:r>
        <w:t>2.3.19.3</w:t>
      </w:r>
      <w:r w:rsidRPr="00384E92">
        <w:t>.1</w:t>
      </w:r>
      <w:r w:rsidRPr="00384E92">
        <w:tab/>
      </w:r>
      <w:r>
        <w:t>GET</w:t>
      </w:r>
      <w:bookmarkEnd w:id="2848"/>
      <w:bookmarkEnd w:id="2849"/>
      <w:bookmarkEnd w:id="2850"/>
      <w:bookmarkEnd w:id="2851"/>
      <w:bookmarkEnd w:id="2852"/>
      <w:bookmarkEnd w:id="2853"/>
      <w:bookmarkEnd w:id="2854"/>
      <w:bookmarkEnd w:id="2855"/>
      <w:bookmarkEnd w:id="2856"/>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08396741" w14:textId="44C8902D" w:rsidR="00C17A86" w:rsidRPr="001769FF" w:rsidRDefault="00C17A86" w:rsidP="00654E5F">
            <w:pPr>
              <w:pStyle w:val="TAL"/>
            </w:pPr>
            <w:r w:rsidRPr="006A7EE2">
              <w:t xml:space="preserve">see </w:t>
            </w:r>
            <w:r w:rsidR="003F73AD">
              <w:t>3GPP TS 2</w:t>
            </w:r>
            <w:r w:rsidRPr="006A7EE2">
              <w:t>9.500</w:t>
            </w:r>
            <w:r w:rsidR="003F73AD">
              <w:t> [</w:t>
            </w:r>
            <w:r w:rsidRPr="006A7EE2">
              <w:t xml:space="preserve">4] </w:t>
            </w:r>
            <w:r w:rsidR="006163D7" w:rsidRPr="006A7EE2">
              <w:t>clause</w:t>
            </w:r>
            <w:r w:rsidR="006163D7">
              <w:t> </w:t>
            </w:r>
            <w:r w:rsidR="006163D7"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12FBFBF" w14:textId="6E9E1995" w:rsidR="00FE0860" w:rsidRDefault="00FE0860" w:rsidP="00FE0860">
            <w:pPr>
              <w:pStyle w:val="TAL"/>
            </w:pPr>
            <w:r>
              <w:t>Temporary redirection.</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F52377A" w14:textId="5A67769F" w:rsidR="00FE0860" w:rsidRDefault="00FE0860" w:rsidP="00FE0860">
            <w:pPr>
              <w:pStyle w:val="TAL"/>
            </w:pPr>
            <w:r>
              <w:t>Permanent redirection.</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CFA87E" w14:textId="513C1C15"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94A8B9" w14:textId="5C10F2F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2857" w:name="_Toc34346699"/>
      <w:bookmarkStart w:id="2858" w:name="_Toc34740776"/>
      <w:bookmarkStart w:id="2859" w:name="_Toc34748135"/>
      <w:bookmarkStart w:id="2860" w:name="_Toc34748511"/>
      <w:bookmarkStart w:id="2861" w:name="_Toc34749501"/>
      <w:bookmarkStart w:id="2862" w:name="_Toc49689964"/>
      <w:bookmarkStart w:id="2863" w:name="_Toc56337049"/>
      <w:bookmarkStart w:id="2864" w:name="_Toc73443865"/>
      <w:r w:rsidRPr="00384E92">
        <w:t>6.</w:t>
      </w:r>
      <w:r>
        <w:t>2.3.19.3</w:t>
      </w:r>
      <w:r w:rsidRPr="00384E92">
        <w:t>.</w:t>
      </w:r>
      <w:r>
        <w:t>2</w:t>
      </w:r>
      <w:r w:rsidRPr="00384E92">
        <w:tab/>
      </w:r>
      <w:r>
        <w:t>PUT</w:t>
      </w:r>
      <w:bookmarkEnd w:id="2857"/>
      <w:bookmarkEnd w:id="2858"/>
      <w:bookmarkEnd w:id="2859"/>
      <w:bookmarkEnd w:id="2860"/>
      <w:bookmarkEnd w:id="2861"/>
      <w:bookmarkEnd w:id="2862"/>
      <w:bookmarkEnd w:id="2863"/>
      <w:bookmarkEnd w:id="2864"/>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A178DAE" w14:textId="5FA7BEEE" w:rsidR="00FE0860" w:rsidRPr="006A7EE2" w:rsidRDefault="00FE0860" w:rsidP="00FE0860">
            <w:pPr>
              <w:pStyle w:val="TAL"/>
            </w:pPr>
            <w:r>
              <w:t>Temporary redirection.</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5C95841" w14:textId="4A77FF32" w:rsidR="00FE0860" w:rsidRPr="006A7EE2" w:rsidRDefault="00FE0860" w:rsidP="00FE0860">
            <w:pPr>
              <w:pStyle w:val="TAL"/>
            </w:pPr>
            <w:r>
              <w:t>Permanent redirection.</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5A8282A8" w:rsidR="00FE0860" w:rsidRPr="00296A3D" w:rsidRDefault="00FE0860" w:rsidP="00FE0860">
            <w:pPr>
              <w:pStyle w:val="TAL"/>
            </w:pPr>
            <w:r>
              <w:t xml:space="preserve">413 </w:t>
            </w:r>
            <w:r w:rsidR="0038150D">
              <w:t>Content</w:t>
            </w:r>
            <w:r>
              <w:t xml:space="preserve"> Too Large</w:t>
            </w:r>
          </w:p>
        </w:tc>
        <w:tc>
          <w:tcPr>
            <w:tcW w:w="2718" w:type="pct"/>
            <w:tcBorders>
              <w:top w:val="single" w:sz="4" w:space="0" w:color="auto"/>
              <w:left w:val="single" w:sz="6" w:space="0" w:color="000000"/>
              <w:bottom w:val="single" w:sz="4" w:space="0" w:color="auto"/>
              <w:right w:val="single" w:sz="6" w:space="0" w:color="000000"/>
            </w:tcBorders>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E38F06" w14:textId="48B0136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E0EFC" w14:textId="400C492F"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078F487F" w14:textId="596EFD08" w:rsidR="008F5411" w:rsidRDefault="008F5411" w:rsidP="008F5411">
      <w:pPr>
        <w:pStyle w:val="TH"/>
      </w:pPr>
      <w:bookmarkStart w:id="2865" w:name="_Toc34346700"/>
      <w:bookmarkStart w:id="2866" w:name="_Toc34740777"/>
      <w:bookmarkStart w:id="2867" w:name="_Toc34748136"/>
      <w:bookmarkStart w:id="2868" w:name="_Toc34748512"/>
      <w:bookmarkStart w:id="2869" w:name="_Toc34749502"/>
      <w:bookmarkStart w:id="2870" w:name="_Toc49689965"/>
      <w:bookmarkStart w:id="2871" w:name="_Toc56337050"/>
      <w:bookmarkStart w:id="2872"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239F8890"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DCD527"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EA08AB"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B573E"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2EDE8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1BEEA9" w14:textId="77777777" w:rsidR="008F5411" w:rsidRDefault="008F5411" w:rsidP="0011651D">
            <w:pPr>
              <w:pStyle w:val="TAH"/>
            </w:pPr>
            <w:r>
              <w:t>Description</w:t>
            </w:r>
          </w:p>
        </w:tc>
      </w:tr>
      <w:tr w:rsidR="008F5411" w14:paraId="505B821E"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A46B48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87C1E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6C397"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E2A375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9918DD" w14:textId="77777777" w:rsidR="008F5411" w:rsidRDefault="008F5411" w:rsidP="0011651D">
            <w:pPr>
              <w:pStyle w:val="TAL"/>
            </w:pPr>
            <w:r>
              <w:t xml:space="preserve">Contains the URI of the newly created resource, according to the structure: </w:t>
            </w:r>
            <w:r w:rsidRPr="00446437">
              <w:t>{apiRoot}/nhss-ims-sdm/</w:t>
            </w:r>
            <w:r>
              <w:t>&lt;apiVersion&gt;</w:t>
            </w:r>
            <w:r w:rsidRPr="00446437">
              <w:t>/{imsUeId}/repository-data/{serviceIndication}</w:t>
            </w:r>
          </w:p>
        </w:tc>
      </w:tr>
    </w:tbl>
    <w:p w14:paraId="619B9CB4" w14:textId="77777777" w:rsidR="008F5411" w:rsidRPr="008D39E3" w:rsidRDefault="008F5411" w:rsidP="008F5411"/>
    <w:p w14:paraId="426585B2" w14:textId="77777777" w:rsidR="00C17A86" w:rsidRPr="00384E92" w:rsidRDefault="00C17A86" w:rsidP="00651690">
      <w:pPr>
        <w:pStyle w:val="H6"/>
      </w:pPr>
      <w:r w:rsidRPr="00384E92">
        <w:t>6.</w:t>
      </w:r>
      <w:r>
        <w:t>2.3.19.3</w:t>
      </w:r>
      <w:r w:rsidRPr="00384E92">
        <w:t>.</w:t>
      </w:r>
      <w:r>
        <w:t>3</w:t>
      </w:r>
      <w:r w:rsidRPr="00384E92">
        <w:tab/>
      </w:r>
      <w:r>
        <w:t>DELETE</w:t>
      </w:r>
      <w:bookmarkEnd w:id="2865"/>
      <w:bookmarkEnd w:id="2866"/>
      <w:bookmarkEnd w:id="2867"/>
      <w:bookmarkEnd w:id="2868"/>
      <w:bookmarkEnd w:id="2869"/>
      <w:bookmarkEnd w:id="2870"/>
      <w:bookmarkEnd w:id="2871"/>
      <w:bookmarkEnd w:id="2872"/>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0B8E0DD" w14:textId="15C169A3" w:rsidR="00FE0860" w:rsidRPr="006A7EE2" w:rsidRDefault="00FE0860" w:rsidP="00FE0860">
            <w:pPr>
              <w:pStyle w:val="TAL"/>
            </w:pPr>
            <w:r>
              <w:t>Temporary redirection.</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6CF5563" w14:textId="3B6221AC" w:rsidR="00FE0860" w:rsidRPr="006A7EE2" w:rsidRDefault="00FE0860" w:rsidP="00FE0860">
            <w:pPr>
              <w:pStyle w:val="TAL"/>
            </w:pPr>
            <w:r>
              <w:t>Permanent redirection.</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47B424" w14:textId="6436573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7DA16B" w14:textId="6D5E12C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2873" w:name="_Toc11338541"/>
      <w:bookmarkStart w:id="2874" w:name="_Toc27585173"/>
      <w:bookmarkStart w:id="2875" w:name="_Toc34346701"/>
      <w:bookmarkStart w:id="2876" w:name="_Toc34740778"/>
      <w:bookmarkStart w:id="2877" w:name="_Toc34748137"/>
      <w:bookmarkStart w:id="2878" w:name="_Toc34748513"/>
      <w:bookmarkStart w:id="2879" w:name="_Toc34749503"/>
      <w:bookmarkStart w:id="2880" w:name="_Toc49689966"/>
      <w:bookmarkStart w:id="2881" w:name="_Toc56337051"/>
      <w:bookmarkStart w:id="2882" w:name="_Toc73443867"/>
      <w:bookmarkStart w:id="2883" w:name="_Toc215000675"/>
      <w:r w:rsidRPr="006A7EE2">
        <w:t>6.</w:t>
      </w:r>
      <w:r>
        <w:t>2</w:t>
      </w:r>
      <w:r w:rsidRPr="006A7EE2">
        <w:t>.3.</w:t>
      </w:r>
      <w:r>
        <w:t>20</w:t>
      </w:r>
      <w:r w:rsidRPr="006A7EE2">
        <w:tab/>
        <w:t>Resource: SharedData</w:t>
      </w:r>
      <w:bookmarkEnd w:id="2873"/>
      <w:bookmarkEnd w:id="2874"/>
      <w:bookmarkEnd w:id="2875"/>
      <w:bookmarkEnd w:id="2876"/>
      <w:bookmarkEnd w:id="2877"/>
      <w:bookmarkEnd w:id="2878"/>
      <w:bookmarkEnd w:id="2879"/>
      <w:bookmarkEnd w:id="2880"/>
      <w:bookmarkEnd w:id="2881"/>
      <w:bookmarkEnd w:id="2882"/>
      <w:bookmarkEnd w:id="2883"/>
    </w:p>
    <w:p w14:paraId="07E20B8A" w14:textId="77777777" w:rsidR="00DF5F91" w:rsidRPr="006A7EE2" w:rsidRDefault="00DF5F91" w:rsidP="001901CD">
      <w:pPr>
        <w:pStyle w:val="Heading5"/>
      </w:pPr>
      <w:bookmarkStart w:id="2884" w:name="_Toc11338542"/>
      <w:bookmarkStart w:id="2885" w:name="_Toc27585174"/>
      <w:bookmarkStart w:id="2886" w:name="_Toc34346702"/>
      <w:bookmarkStart w:id="2887" w:name="_Toc34740779"/>
      <w:bookmarkStart w:id="2888" w:name="_Toc34748138"/>
      <w:bookmarkStart w:id="2889" w:name="_Toc34748514"/>
      <w:bookmarkStart w:id="2890" w:name="_Toc34749504"/>
      <w:bookmarkStart w:id="2891" w:name="_Toc49689967"/>
      <w:bookmarkStart w:id="2892" w:name="_Toc56337052"/>
      <w:bookmarkStart w:id="2893" w:name="_Toc73443868"/>
      <w:bookmarkStart w:id="2894" w:name="_Toc215000676"/>
      <w:r w:rsidRPr="006A7EE2">
        <w:t>6.</w:t>
      </w:r>
      <w:r>
        <w:t>2</w:t>
      </w:r>
      <w:r w:rsidRPr="006A7EE2">
        <w:t>.3.</w:t>
      </w:r>
      <w:r>
        <w:t>20</w:t>
      </w:r>
      <w:r w:rsidRPr="006A7EE2">
        <w:t>.1</w:t>
      </w:r>
      <w:r w:rsidRPr="006A7EE2">
        <w:tab/>
        <w:t>Description</w:t>
      </w:r>
      <w:bookmarkEnd w:id="2884"/>
      <w:bookmarkEnd w:id="2885"/>
      <w:bookmarkEnd w:id="2886"/>
      <w:bookmarkEnd w:id="2887"/>
      <w:bookmarkEnd w:id="2888"/>
      <w:bookmarkEnd w:id="2889"/>
      <w:bookmarkEnd w:id="2890"/>
      <w:bookmarkEnd w:id="2891"/>
      <w:bookmarkEnd w:id="2892"/>
      <w:bookmarkEnd w:id="2893"/>
      <w:bookmarkEnd w:id="2894"/>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2895" w:name="_Toc11338543"/>
      <w:bookmarkStart w:id="2896" w:name="_Toc27585175"/>
      <w:bookmarkStart w:id="2897" w:name="_Toc34346703"/>
      <w:bookmarkStart w:id="2898" w:name="_Toc34740780"/>
      <w:bookmarkStart w:id="2899" w:name="_Toc34748139"/>
      <w:bookmarkStart w:id="2900" w:name="_Toc34748515"/>
      <w:bookmarkStart w:id="2901" w:name="_Toc34749505"/>
      <w:bookmarkStart w:id="2902" w:name="_Toc49689968"/>
      <w:bookmarkStart w:id="2903" w:name="_Toc56337053"/>
      <w:bookmarkStart w:id="2904" w:name="_Toc73443869"/>
      <w:bookmarkStart w:id="2905" w:name="_Toc215000677"/>
      <w:r w:rsidRPr="006A7EE2">
        <w:t>6.</w:t>
      </w:r>
      <w:r>
        <w:t>2</w:t>
      </w:r>
      <w:r w:rsidRPr="006A7EE2">
        <w:t>.3.</w:t>
      </w:r>
      <w:r>
        <w:t>20</w:t>
      </w:r>
      <w:r w:rsidRPr="006A7EE2">
        <w:t>.2</w:t>
      </w:r>
      <w:r w:rsidRPr="006A7EE2">
        <w:tab/>
        <w:t>Resource Definition</w:t>
      </w:r>
      <w:bookmarkEnd w:id="2895"/>
      <w:bookmarkEnd w:id="2896"/>
      <w:bookmarkEnd w:id="2897"/>
      <w:bookmarkEnd w:id="2898"/>
      <w:bookmarkEnd w:id="2899"/>
      <w:bookmarkEnd w:id="2900"/>
      <w:bookmarkEnd w:id="2901"/>
      <w:bookmarkEnd w:id="2902"/>
      <w:bookmarkEnd w:id="2903"/>
      <w:bookmarkEnd w:id="2904"/>
      <w:bookmarkEnd w:id="2905"/>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2906" w:name="_Toc11338544"/>
      <w:bookmarkStart w:id="2907" w:name="_Toc27585176"/>
      <w:bookmarkStart w:id="2908" w:name="_Toc34346704"/>
      <w:bookmarkStart w:id="2909" w:name="_Toc34740781"/>
      <w:bookmarkStart w:id="2910" w:name="_Toc34748140"/>
      <w:bookmarkStart w:id="2911" w:name="_Toc34748516"/>
      <w:bookmarkStart w:id="2912" w:name="_Toc34749506"/>
      <w:bookmarkStart w:id="2913" w:name="_Toc49689969"/>
      <w:bookmarkStart w:id="2914" w:name="_Toc56337054"/>
      <w:bookmarkStart w:id="2915" w:name="_Toc73443870"/>
      <w:bookmarkStart w:id="2916" w:name="_Toc215000678"/>
      <w:r w:rsidRPr="006A7EE2">
        <w:t>6.</w:t>
      </w:r>
      <w:r>
        <w:t>2</w:t>
      </w:r>
      <w:r w:rsidRPr="006A7EE2">
        <w:t>.3.</w:t>
      </w:r>
      <w:r>
        <w:t>20</w:t>
      </w:r>
      <w:r w:rsidRPr="006A7EE2">
        <w:t>.3</w:t>
      </w:r>
      <w:r w:rsidRPr="006A7EE2">
        <w:tab/>
        <w:t>Resource Standard Methods</w:t>
      </w:r>
      <w:bookmarkEnd w:id="2906"/>
      <w:bookmarkEnd w:id="2907"/>
      <w:bookmarkEnd w:id="2908"/>
      <w:bookmarkEnd w:id="2909"/>
      <w:bookmarkEnd w:id="2910"/>
      <w:bookmarkEnd w:id="2911"/>
      <w:bookmarkEnd w:id="2912"/>
      <w:bookmarkEnd w:id="2913"/>
      <w:bookmarkEnd w:id="2914"/>
      <w:bookmarkEnd w:id="2915"/>
      <w:bookmarkEnd w:id="2916"/>
    </w:p>
    <w:p w14:paraId="19DB5D22" w14:textId="77777777" w:rsidR="00DF5F91" w:rsidRPr="006A7EE2" w:rsidRDefault="00DF5F91" w:rsidP="00651690">
      <w:pPr>
        <w:pStyle w:val="H6"/>
      </w:pPr>
      <w:bookmarkStart w:id="2917" w:name="_Toc11338545"/>
      <w:bookmarkStart w:id="2918" w:name="_Toc27585177"/>
      <w:bookmarkStart w:id="2919" w:name="_Toc34346705"/>
      <w:bookmarkStart w:id="2920" w:name="_Toc34740782"/>
      <w:bookmarkStart w:id="2921" w:name="_Toc34748141"/>
      <w:bookmarkStart w:id="2922" w:name="_Toc34748517"/>
      <w:bookmarkStart w:id="2923" w:name="_Toc34749507"/>
      <w:bookmarkStart w:id="2924" w:name="_Toc49689970"/>
      <w:bookmarkStart w:id="2925" w:name="_Toc56337055"/>
      <w:bookmarkStart w:id="2926" w:name="_Toc73443871"/>
      <w:r w:rsidRPr="006A7EE2">
        <w:t>6.</w:t>
      </w:r>
      <w:r>
        <w:t>2</w:t>
      </w:r>
      <w:r w:rsidRPr="006A7EE2">
        <w:t>.3.</w:t>
      </w:r>
      <w:r>
        <w:t>20</w:t>
      </w:r>
      <w:r w:rsidRPr="006A7EE2">
        <w:t>.3.1</w:t>
      </w:r>
      <w:r w:rsidRPr="006A7EE2">
        <w:tab/>
        <w:t>GET</w:t>
      </w:r>
      <w:bookmarkEnd w:id="2917"/>
      <w:bookmarkEnd w:id="2918"/>
      <w:bookmarkEnd w:id="2919"/>
      <w:bookmarkEnd w:id="2920"/>
      <w:bookmarkEnd w:id="2921"/>
      <w:bookmarkEnd w:id="2922"/>
      <w:bookmarkEnd w:id="2923"/>
      <w:bookmarkEnd w:id="2924"/>
      <w:bookmarkEnd w:id="2925"/>
      <w:bookmarkEnd w:id="2926"/>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211608FA" w14:textId="3074A0FA" w:rsidR="00100CB3" w:rsidRPr="006A7EE2" w:rsidRDefault="00100CB3" w:rsidP="00100CB3">
            <w:pPr>
              <w:pStyle w:val="TAL"/>
            </w:pPr>
            <w:r>
              <w:t>Temporary redirection.</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2BAE49A8" w14:textId="607FA130" w:rsidR="00100CB3" w:rsidRPr="006A7EE2" w:rsidRDefault="00100CB3" w:rsidP="00100CB3">
            <w:pPr>
              <w:pStyle w:val="TAL"/>
            </w:pPr>
            <w:r>
              <w:t>Permanent redirection.</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BCCE2" w14:textId="07F71EC3"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B65E59" w14:textId="46E43AF6"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2927" w:name="_Toc49689971"/>
      <w:bookmarkStart w:id="2928" w:name="_Toc56337056"/>
      <w:bookmarkStart w:id="2929" w:name="_Toc73443872"/>
      <w:bookmarkStart w:id="2930" w:name="_Toc215000679"/>
      <w:r>
        <w:t>6.2.3.21</w:t>
      </w:r>
      <w:r>
        <w:tab/>
        <w:t>Resource: ImeiSvInformation</w:t>
      </w:r>
      <w:bookmarkEnd w:id="2927"/>
      <w:bookmarkEnd w:id="2928"/>
      <w:bookmarkEnd w:id="2929"/>
      <w:bookmarkEnd w:id="2930"/>
    </w:p>
    <w:p w14:paraId="213BA04C" w14:textId="77777777" w:rsidR="004F1906" w:rsidRDefault="004F1906" w:rsidP="001901CD">
      <w:pPr>
        <w:pStyle w:val="Heading5"/>
      </w:pPr>
      <w:bookmarkStart w:id="2931" w:name="_Toc49689972"/>
      <w:bookmarkStart w:id="2932" w:name="_Toc56337057"/>
      <w:bookmarkStart w:id="2933" w:name="_Toc73443873"/>
      <w:bookmarkStart w:id="2934" w:name="_Toc215000680"/>
      <w:r>
        <w:t>6.2.3.21.1</w:t>
      </w:r>
      <w:r>
        <w:tab/>
        <w:t>Description</w:t>
      </w:r>
      <w:bookmarkEnd w:id="2931"/>
      <w:bookmarkEnd w:id="2932"/>
      <w:bookmarkEnd w:id="2933"/>
      <w:bookmarkEnd w:id="2934"/>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2935" w:name="_Toc49689973"/>
      <w:bookmarkStart w:id="2936" w:name="_Toc56337058"/>
      <w:bookmarkStart w:id="2937" w:name="_Toc73443874"/>
      <w:bookmarkStart w:id="2938" w:name="_Toc215000681"/>
      <w:r>
        <w:t>6.2.3.21.2</w:t>
      </w:r>
      <w:r>
        <w:tab/>
        <w:t>Resource Definition</w:t>
      </w:r>
      <w:bookmarkEnd w:id="2935"/>
      <w:bookmarkEnd w:id="2936"/>
      <w:bookmarkEnd w:id="2937"/>
      <w:bookmarkEnd w:id="2938"/>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2939" w:name="_Toc49689974"/>
      <w:bookmarkStart w:id="2940" w:name="_Toc56337059"/>
      <w:bookmarkStart w:id="2941" w:name="_Toc73443875"/>
      <w:bookmarkStart w:id="2942" w:name="_Toc215000682"/>
      <w:r>
        <w:t>6.2.3.21.3</w:t>
      </w:r>
      <w:r>
        <w:tab/>
        <w:t>Resource Standard Methods</w:t>
      </w:r>
      <w:bookmarkEnd w:id="2939"/>
      <w:bookmarkEnd w:id="2940"/>
      <w:bookmarkEnd w:id="2941"/>
      <w:bookmarkEnd w:id="2942"/>
    </w:p>
    <w:p w14:paraId="57C66403" w14:textId="77777777" w:rsidR="004F1906" w:rsidRPr="00384E92" w:rsidRDefault="004F1906" w:rsidP="00651690">
      <w:pPr>
        <w:pStyle w:val="H6"/>
      </w:pPr>
      <w:bookmarkStart w:id="2943" w:name="_Toc49689975"/>
      <w:bookmarkStart w:id="2944" w:name="_Toc56337060"/>
      <w:bookmarkStart w:id="2945" w:name="_Toc73443876"/>
      <w:r>
        <w:t>6.2.3.21.3</w:t>
      </w:r>
      <w:r w:rsidRPr="00384E92">
        <w:t>.1</w:t>
      </w:r>
      <w:r w:rsidRPr="00384E92">
        <w:tab/>
      </w:r>
      <w:r>
        <w:t>GET</w:t>
      </w:r>
      <w:bookmarkEnd w:id="2943"/>
      <w:bookmarkEnd w:id="2944"/>
      <w:bookmarkEnd w:id="2945"/>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68FAC4BE" w14:textId="05C95135" w:rsidR="004F1906" w:rsidRPr="001769FF" w:rsidRDefault="004F1906" w:rsidP="004F1906">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128DE0EB" w14:textId="0121671A" w:rsidR="00100CB3" w:rsidRDefault="00100CB3" w:rsidP="00100CB3">
            <w:pPr>
              <w:pStyle w:val="TAL"/>
            </w:pPr>
            <w:r>
              <w:t>Temporary redirection.</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C1C7276" w14:textId="42057343" w:rsidR="00100CB3" w:rsidRDefault="00100CB3" w:rsidP="00100CB3">
            <w:pPr>
              <w:pStyle w:val="TAL"/>
            </w:pPr>
            <w:r>
              <w:t>Permanent redirection.</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4868258" w14:textId="036D5E3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57F2FFE" w14:textId="3FE197CB"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2946" w:name="_Toc49689976"/>
      <w:bookmarkStart w:id="2947" w:name="_Toc56337061"/>
      <w:bookmarkStart w:id="2948" w:name="_Toc73443877"/>
      <w:bookmarkStart w:id="2949" w:name="_Toc215000683"/>
      <w:r>
        <w:t>6.2.3.22</w:t>
      </w:r>
      <w:r>
        <w:tab/>
        <w:t>Resource: IP Address</w:t>
      </w:r>
      <w:bookmarkEnd w:id="2946"/>
      <w:bookmarkEnd w:id="2947"/>
      <w:bookmarkEnd w:id="2948"/>
      <w:bookmarkEnd w:id="2949"/>
    </w:p>
    <w:p w14:paraId="1C65AC03" w14:textId="77777777" w:rsidR="00D95FFC" w:rsidRDefault="00D95FFC" w:rsidP="001901CD">
      <w:pPr>
        <w:pStyle w:val="Heading5"/>
      </w:pPr>
      <w:bookmarkStart w:id="2950" w:name="_Toc49689977"/>
      <w:bookmarkStart w:id="2951" w:name="_Toc56337062"/>
      <w:bookmarkStart w:id="2952" w:name="_Toc73443878"/>
      <w:bookmarkStart w:id="2953" w:name="_Toc215000684"/>
      <w:r>
        <w:t>6.2.3.22.1</w:t>
      </w:r>
      <w:r>
        <w:tab/>
        <w:t>Description</w:t>
      </w:r>
      <w:bookmarkEnd w:id="2950"/>
      <w:bookmarkEnd w:id="2951"/>
      <w:bookmarkEnd w:id="2952"/>
      <w:bookmarkEnd w:id="2953"/>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2954" w:name="_Toc49689978"/>
      <w:bookmarkStart w:id="2955" w:name="_Toc56337063"/>
      <w:bookmarkStart w:id="2956" w:name="_Toc73443879"/>
      <w:bookmarkStart w:id="2957" w:name="_Toc215000685"/>
      <w:r>
        <w:t>6.2.3.22.2</w:t>
      </w:r>
      <w:r>
        <w:tab/>
        <w:t>Resource Definition</w:t>
      </w:r>
      <w:bookmarkEnd w:id="2954"/>
      <w:bookmarkEnd w:id="2955"/>
      <w:bookmarkEnd w:id="2956"/>
      <w:bookmarkEnd w:id="2957"/>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2958" w:name="_Toc49689979"/>
      <w:bookmarkStart w:id="2959" w:name="_Toc56337064"/>
      <w:bookmarkStart w:id="2960" w:name="_Toc73443880"/>
      <w:bookmarkStart w:id="2961" w:name="_Toc215000686"/>
      <w:r>
        <w:t>6.2.3.22.3</w:t>
      </w:r>
      <w:r>
        <w:tab/>
        <w:t>Resource Standard Methods</w:t>
      </w:r>
      <w:bookmarkEnd w:id="2958"/>
      <w:bookmarkEnd w:id="2959"/>
      <w:bookmarkEnd w:id="2960"/>
      <w:bookmarkEnd w:id="2961"/>
    </w:p>
    <w:p w14:paraId="19ECA08F" w14:textId="77777777" w:rsidR="00D95FFC" w:rsidRPr="00384E92" w:rsidRDefault="00D95FFC" w:rsidP="00651690">
      <w:pPr>
        <w:pStyle w:val="H6"/>
      </w:pPr>
      <w:bookmarkStart w:id="2962" w:name="_Toc49689980"/>
      <w:bookmarkStart w:id="2963" w:name="_Toc56337065"/>
      <w:bookmarkStart w:id="2964" w:name="_Toc73443881"/>
      <w:r>
        <w:t>6.2.3.22.3</w:t>
      </w:r>
      <w:r w:rsidRPr="00384E92">
        <w:t>.1</w:t>
      </w:r>
      <w:r w:rsidRPr="00384E92">
        <w:tab/>
      </w:r>
      <w:r>
        <w:t>GET</w:t>
      </w:r>
      <w:bookmarkEnd w:id="2962"/>
      <w:bookmarkEnd w:id="2963"/>
      <w:bookmarkEnd w:id="2964"/>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75C4CD4" w14:textId="4D4FB71A" w:rsidR="00D95FFC" w:rsidRPr="001769FF" w:rsidRDefault="00D95FFC"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tcPr>
          <w:p w14:paraId="351C930E" w14:textId="60DAEA2A" w:rsidR="00100CB3" w:rsidRDefault="00100CB3" w:rsidP="00100CB3">
            <w:pPr>
              <w:pStyle w:val="TAL"/>
            </w:pPr>
            <w:r>
              <w:t>Temporary redirection.</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tcPr>
          <w:p w14:paraId="21033F6E" w14:textId="22CD930A" w:rsidR="00100CB3" w:rsidRDefault="00100CB3" w:rsidP="00100CB3">
            <w:pPr>
              <w:pStyle w:val="TAL"/>
            </w:pPr>
            <w:r>
              <w:t>Permanent redirection.</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EE5DC" w14:textId="50AC967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C6A3B" w14:textId="54F28D22"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2965" w:name="_Toc49689981"/>
      <w:bookmarkStart w:id="2966" w:name="_Toc56337066"/>
      <w:bookmarkStart w:id="2967" w:name="_Toc73443882"/>
      <w:bookmarkStart w:id="2968" w:name="_Toc215000687"/>
      <w:r>
        <w:t>6.2.3.23</w:t>
      </w:r>
      <w:r>
        <w:tab/>
        <w:t>Resource: T-ADS Info</w:t>
      </w:r>
      <w:bookmarkEnd w:id="2965"/>
      <w:bookmarkEnd w:id="2966"/>
      <w:bookmarkEnd w:id="2967"/>
      <w:bookmarkEnd w:id="2968"/>
    </w:p>
    <w:p w14:paraId="207C4355" w14:textId="77777777" w:rsidR="006F6573" w:rsidRDefault="006F6573" w:rsidP="001901CD">
      <w:pPr>
        <w:pStyle w:val="Heading5"/>
      </w:pPr>
      <w:bookmarkStart w:id="2969" w:name="_Toc49689982"/>
      <w:bookmarkStart w:id="2970" w:name="_Toc56337067"/>
      <w:bookmarkStart w:id="2971" w:name="_Toc73443883"/>
      <w:bookmarkStart w:id="2972" w:name="_Toc215000688"/>
      <w:r>
        <w:t>6.2.3.23.1</w:t>
      </w:r>
      <w:r>
        <w:tab/>
        <w:t>Description</w:t>
      </w:r>
      <w:bookmarkEnd w:id="2969"/>
      <w:bookmarkEnd w:id="2970"/>
      <w:bookmarkEnd w:id="2971"/>
      <w:bookmarkEnd w:id="2972"/>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2973" w:name="_Toc49689983"/>
      <w:bookmarkStart w:id="2974" w:name="_Toc56337068"/>
      <w:bookmarkStart w:id="2975" w:name="_Toc73443884"/>
      <w:bookmarkStart w:id="2976" w:name="_Toc215000689"/>
      <w:r>
        <w:t>6.2.3.23.2</w:t>
      </w:r>
      <w:r>
        <w:tab/>
        <w:t>Resource Definition</w:t>
      </w:r>
      <w:bookmarkEnd w:id="2973"/>
      <w:bookmarkEnd w:id="2974"/>
      <w:bookmarkEnd w:id="2975"/>
      <w:bookmarkEnd w:id="2976"/>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2977" w:name="_Toc49689984"/>
      <w:bookmarkStart w:id="2978" w:name="_Toc56337069"/>
      <w:bookmarkStart w:id="2979" w:name="_Toc73443885"/>
      <w:bookmarkStart w:id="2980" w:name="_Toc215000690"/>
      <w:r>
        <w:t>6.2.3.23.3</w:t>
      </w:r>
      <w:r>
        <w:tab/>
        <w:t>Resource Standard Methods</w:t>
      </w:r>
      <w:bookmarkEnd w:id="2977"/>
      <w:bookmarkEnd w:id="2978"/>
      <w:bookmarkEnd w:id="2979"/>
      <w:bookmarkEnd w:id="2980"/>
    </w:p>
    <w:p w14:paraId="65161F71" w14:textId="77777777" w:rsidR="006F6573" w:rsidRPr="00384E92" w:rsidRDefault="006F6573" w:rsidP="00651690">
      <w:pPr>
        <w:pStyle w:val="H6"/>
      </w:pPr>
      <w:bookmarkStart w:id="2981" w:name="_Toc49689985"/>
      <w:bookmarkStart w:id="2982" w:name="_Toc56337070"/>
      <w:bookmarkStart w:id="2983" w:name="_Toc73443886"/>
      <w:r>
        <w:t>6.2.3.23.3</w:t>
      </w:r>
      <w:r w:rsidRPr="00384E92">
        <w:t>.1</w:t>
      </w:r>
      <w:r w:rsidRPr="00384E92">
        <w:tab/>
      </w:r>
      <w:r>
        <w:t>GET</w:t>
      </w:r>
      <w:bookmarkEnd w:id="2981"/>
      <w:bookmarkEnd w:id="2982"/>
      <w:bookmarkEnd w:id="2983"/>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7B917A1F" w14:textId="4A05D0B4" w:rsidR="006F6573" w:rsidRPr="001769FF" w:rsidRDefault="006F6573"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2F0DF1A0" w14:textId="28F33CF0" w:rsidR="00100CB3" w:rsidRDefault="00100CB3" w:rsidP="00100CB3">
            <w:pPr>
              <w:pStyle w:val="TAL"/>
            </w:pPr>
            <w:r>
              <w:t>Temporary redirection.</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8360755" w14:textId="35E7923D" w:rsidR="00100CB3" w:rsidRDefault="00100CB3" w:rsidP="00100CB3">
            <w:pPr>
              <w:pStyle w:val="TAL"/>
            </w:pPr>
            <w:r>
              <w:t>Permanent redirection.</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2D3C2C" w14:textId="6CE6BED8"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12D539A" w14:textId="4FEADB90"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2984" w:name="_Toc49689986"/>
      <w:bookmarkStart w:id="2985" w:name="_Toc56337071"/>
      <w:bookmarkStart w:id="2986" w:name="_Toc73443887"/>
      <w:bookmarkStart w:id="2987" w:name="_Toc215000691"/>
      <w:r>
        <w:t>6.2.3.24</w:t>
      </w:r>
      <w:r w:rsidRPr="006A7EE2">
        <w:tab/>
        <w:t xml:space="preserve">Resource: </w:t>
      </w:r>
      <w:r w:rsidRPr="00F91D2F">
        <w:t>Ue</w:t>
      </w:r>
      <w:r>
        <w:t>Reachability</w:t>
      </w:r>
      <w:r w:rsidRPr="00F91D2F">
        <w:t>Subscriptions</w:t>
      </w:r>
      <w:bookmarkEnd w:id="2984"/>
      <w:bookmarkEnd w:id="2985"/>
      <w:bookmarkEnd w:id="2986"/>
      <w:bookmarkEnd w:id="2987"/>
    </w:p>
    <w:p w14:paraId="2150773E" w14:textId="77777777" w:rsidR="00F03141" w:rsidRPr="006A7EE2" w:rsidRDefault="00F03141" w:rsidP="00DD2C03">
      <w:pPr>
        <w:pStyle w:val="Heading4"/>
      </w:pPr>
      <w:bookmarkStart w:id="2988" w:name="_Toc49689987"/>
      <w:bookmarkStart w:id="2989" w:name="_Toc56337072"/>
      <w:bookmarkStart w:id="2990" w:name="_Toc73443888"/>
      <w:bookmarkStart w:id="2991" w:name="_Toc215000692"/>
      <w:r>
        <w:t>6.2.3.24</w:t>
      </w:r>
      <w:r w:rsidRPr="006A7EE2">
        <w:tab/>
        <w:t>Description</w:t>
      </w:r>
      <w:bookmarkEnd w:id="2988"/>
      <w:bookmarkEnd w:id="2989"/>
      <w:bookmarkEnd w:id="2990"/>
      <w:bookmarkEnd w:id="2991"/>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2992" w:name="_Toc49689988"/>
      <w:bookmarkStart w:id="2993" w:name="_Toc56337073"/>
      <w:bookmarkStart w:id="2994" w:name="_Toc73443889"/>
      <w:bookmarkStart w:id="2995" w:name="_Toc215000693"/>
      <w:r>
        <w:t>6.2.3.24</w:t>
      </w:r>
      <w:r w:rsidRPr="006A7EE2">
        <w:t>.2</w:t>
      </w:r>
      <w:r w:rsidRPr="006A7EE2">
        <w:tab/>
        <w:t>Resource Definition</w:t>
      </w:r>
      <w:bookmarkEnd w:id="2992"/>
      <w:bookmarkEnd w:id="2993"/>
      <w:bookmarkEnd w:id="2994"/>
      <w:bookmarkEnd w:id="2995"/>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2996" w:name="_Toc49689989"/>
      <w:bookmarkStart w:id="2997" w:name="_Toc56337074"/>
      <w:bookmarkStart w:id="2998" w:name="_Toc73443890"/>
      <w:bookmarkStart w:id="2999" w:name="_Toc215000694"/>
      <w:r>
        <w:t>6.2.3.24</w:t>
      </w:r>
      <w:r w:rsidRPr="006A7EE2">
        <w:t>.3</w:t>
      </w:r>
      <w:r w:rsidRPr="006A7EE2">
        <w:tab/>
        <w:t>Resource Standard Methods</w:t>
      </w:r>
      <w:bookmarkEnd w:id="2996"/>
      <w:bookmarkEnd w:id="2997"/>
      <w:bookmarkEnd w:id="2998"/>
      <w:bookmarkEnd w:id="2999"/>
    </w:p>
    <w:p w14:paraId="012F856C" w14:textId="77777777" w:rsidR="00F03141" w:rsidRPr="006A7EE2" w:rsidRDefault="00F03141" w:rsidP="00651690">
      <w:pPr>
        <w:pStyle w:val="H6"/>
      </w:pPr>
      <w:bookmarkStart w:id="3000" w:name="_Toc49689990"/>
      <w:bookmarkStart w:id="3001" w:name="_Toc56337075"/>
      <w:bookmarkStart w:id="3002" w:name="_Toc73443891"/>
      <w:r>
        <w:t>6.2.3.24</w:t>
      </w:r>
      <w:r w:rsidRPr="006A7EE2">
        <w:t>.3.1</w:t>
      </w:r>
      <w:r w:rsidRPr="006A7EE2">
        <w:tab/>
        <w:t>POST</w:t>
      </w:r>
      <w:bookmarkEnd w:id="3000"/>
      <w:bookmarkEnd w:id="3001"/>
      <w:bookmarkEnd w:id="3002"/>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tcPr>
          <w:p w14:paraId="23B96623" w14:textId="6A74FEC9" w:rsidR="00100CB3" w:rsidRPr="006A7EE2" w:rsidRDefault="00100CB3" w:rsidP="00100CB3">
            <w:pPr>
              <w:pStyle w:val="TAL"/>
            </w:pPr>
            <w:r>
              <w:t>Temporary redirection.</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tcPr>
          <w:p w14:paraId="4730AF06" w14:textId="291CC793" w:rsidR="00100CB3" w:rsidRPr="006A7EE2" w:rsidRDefault="00100CB3" w:rsidP="00100CB3">
            <w:pPr>
              <w:pStyle w:val="TAL"/>
            </w:pPr>
            <w:r>
              <w:t>Permanent redirection.</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893D204" w14:textId="1F7DC84F"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B764588" w14:textId="6598FD61"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D40A52B" w14:textId="11EDF35A" w:rsidR="008F5411" w:rsidRDefault="008F5411" w:rsidP="008F5411">
      <w:pPr>
        <w:pStyle w:val="TH"/>
      </w:pPr>
      <w:bookmarkStart w:id="3003" w:name="_Toc49689991"/>
      <w:bookmarkStart w:id="3004" w:name="_Toc56337076"/>
      <w:bookmarkStart w:id="3005"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97C652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D32F2"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683CF7"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F79B69"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1D02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6B4D2D" w14:textId="77777777" w:rsidR="008F5411" w:rsidRDefault="008F5411" w:rsidP="0011651D">
            <w:pPr>
              <w:pStyle w:val="TAH"/>
            </w:pPr>
            <w:r>
              <w:t>Description</w:t>
            </w:r>
          </w:p>
        </w:tc>
      </w:tr>
      <w:tr w:rsidR="008F5411" w14:paraId="7C872B50"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4407C2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E7C3D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515A6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20559CA"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2525B59" w14:textId="77777777" w:rsidR="008F5411" w:rsidRDefault="008F5411" w:rsidP="0011651D">
            <w:pPr>
              <w:pStyle w:val="TAL"/>
            </w:pPr>
            <w:r>
              <w:t xml:space="preserve">Contains the URI of the newly created resource, according to the structure: </w:t>
            </w:r>
            <w:r w:rsidRPr="007F7820">
              <w:t>{apiRoot}/nhss-ims-sdm/</w:t>
            </w:r>
            <w:r>
              <w:t>&lt;apiVersion&gt;</w:t>
            </w:r>
            <w:r w:rsidRPr="007F7820">
              <w:t>/{imsUeId}/access-data/ps-domain/ue-reach-subscriptions/{subscriptionId}</w:t>
            </w:r>
          </w:p>
        </w:tc>
      </w:tr>
    </w:tbl>
    <w:p w14:paraId="68958EED" w14:textId="77777777" w:rsidR="008F5411" w:rsidRPr="003F3EF7" w:rsidRDefault="008F5411" w:rsidP="008F5411">
      <w:pPr>
        <w:rPr>
          <w:noProof/>
        </w:rPr>
      </w:pPr>
    </w:p>
    <w:p w14:paraId="0B0F3B2A" w14:textId="77777777" w:rsidR="00F03141" w:rsidRPr="006A7EE2" w:rsidRDefault="00F03141" w:rsidP="001901CD">
      <w:pPr>
        <w:pStyle w:val="Heading4"/>
      </w:pPr>
      <w:bookmarkStart w:id="3006" w:name="_Toc215000695"/>
      <w:r>
        <w:t>6.2.3.25</w:t>
      </w:r>
      <w:r w:rsidRPr="006A7EE2">
        <w:tab/>
        <w:t xml:space="preserve">Resource: </w:t>
      </w:r>
      <w:r w:rsidR="00B61ECD">
        <w:t xml:space="preserve">UE reachability </w:t>
      </w:r>
      <w:r w:rsidRPr="006A7EE2">
        <w:t>Individual subscription</w:t>
      </w:r>
      <w:bookmarkEnd w:id="3003"/>
      <w:bookmarkEnd w:id="3004"/>
      <w:bookmarkEnd w:id="3005"/>
      <w:bookmarkEnd w:id="3006"/>
    </w:p>
    <w:p w14:paraId="625D717A" w14:textId="77777777" w:rsidR="00F03141" w:rsidRPr="006A7EE2" w:rsidRDefault="00F03141" w:rsidP="001901CD">
      <w:pPr>
        <w:pStyle w:val="Heading5"/>
      </w:pPr>
      <w:bookmarkStart w:id="3007" w:name="_Toc49689992"/>
      <w:bookmarkStart w:id="3008" w:name="_Toc56337077"/>
      <w:bookmarkStart w:id="3009" w:name="_Toc73443893"/>
      <w:bookmarkStart w:id="3010" w:name="_Toc215000696"/>
      <w:r>
        <w:t>6.2.3.25</w:t>
      </w:r>
      <w:r w:rsidRPr="006A7EE2">
        <w:t>.1</w:t>
      </w:r>
      <w:r w:rsidRPr="006A7EE2">
        <w:tab/>
        <w:t>Description</w:t>
      </w:r>
      <w:bookmarkEnd w:id="3007"/>
      <w:bookmarkEnd w:id="3008"/>
      <w:bookmarkEnd w:id="3009"/>
      <w:bookmarkEnd w:id="3010"/>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3011" w:name="_Toc49689993"/>
      <w:bookmarkStart w:id="3012" w:name="_Toc56337078"/>
      <w:bookmarkStart w:id="3013" w:name="_Toc73443894"/>
      <w:bookmarkStart w:id="3014" w:name="_Toc215000697"/>
      <w:r>
        <w:t>6.2.3.25</w:t>
      </w:r>
      <w:r w:rsidRPr="006A7EE2">
        <w:t>.2</w:t>
      </w:r>
      <w:r w:rsidRPr="006A7EE2">
        <w:tab/>
        <w:t>Resource Definition</w:t>
      </w:r>
      <w:bookmarkEnd w:id="3011"/>
      <w:bookmarkEnd w:id="3012"/>
      <w:bookmarkEnd w:id="3013"/>
      <w:bookmarkEnd w:id="3014"/>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3015" w:name="_Toc49689994"/>
      <w:bookmarkStart w:id="3016" w:name="_Toc56337079"/>
      <w:bookmarkStart w:id="3017" w:name="_Toc73443895"/>
      <w:bookmarkStart w:id="3018" w:name="_Toc215000698"/>
      <w:r>
        <w:t>6.2.3.25</w:t>
      </w:r>
      <w:r w:rsidRPr="006A7EE2">
        <w:t>.3</w:t>
      </w:r>
      <w:r w:rsidRPr="006A7EE2">
        <w:tab/>
        <w:t>Resource Standard Methods</w:t>
      </w:r>
      <w:bookmarkEnd w:id="3015"/>
      <w:bookmarkEnd w:id="3016"/>
      <w:bookmarkEnd w:id="3017"/>
      <w:bookmarkEnd w:id="3018"/>
    </w:p>
    <w:p w14:paraId="202AD107" w14:textId="77777777" w:rsidR="00F03141" w:rsidRPr="006A7EE2" w:rsidRDefault="00F03141" w:rsidP="00651690">
      <w:pPr>
        <w:pStyle w:val="H6"/>
      </w:pPr>
      <w:bookmarkStart w:id="3019" w:name="_Toc49689995"/>
      <w:bookmarkStart w:id="3020" w:name="_Toc56337080"/>
      <w:bookmarkStart w:id="3021" w:name="_Toc73443896"/>
      <w:r>
        <w:t>6.2.3.25</w:t>
      </w:r>
      <w:r w:rsidRPr="006A7EE2">
        <w:t>.3.1</w:t>
      </w:r>
      <w:r w:rsidRPr="006A7EE2">
        <w:tab/>
        <w:t>DELETE</w:t>
      </w:r>
      <w:bookmarkEnd w:id="3019"/>
      <w:bookmarkEnd w:id="3020"/>
      <w:bookmarkEnd w:id="3021"/>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tcPr>
          <w:p w14:paraId="467CBBE5" w14:textId="4CCBFAA0" w:rsidR="00100CB3" w:rsidRPr="006A7EE2" w:rsidRDefault="00100CB3" w:rsidP="00100CB3">
            <w:pPr>
              <w:pStyle w:val="TAL"/>
            </w:pPr>
            <w:r>
              <w:t>Temporary redirection.</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tcPr>
          <w:p w14:paraId="3D4A4B44" w14:textId="5583D8AE" w:rsidR="00100CB3" w:rsidRPr="006A7EE2" w:rsidRDefault="00100CB3" w:rsidP="00100CB3">
            <w:pPr>
              <w:pStyle w:val="TAL"/>
            </w:pPr>
            <w:r>
              <w:t>Permanent redirection.</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3B55066F"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4F143" w14:textId="639C870A"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4A1E8A" w14:textId="0F7B235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3022" w:name="_Toc49689996"/>
      <w:bookmarkStart w:id="3023" w:name="_Toc56337081"/>
      <w:bookmarkStart w:id="3024" w:name="_Toc73443897"/>
      <w:r>
        <w:t>6.2.3.25</w:t>
      </w:r>
      <w:r w:rsidRPr="006A7EE2">
        <w:t>.3.2</w:t>
      </w:r>
      <w:r w:rsidRPr="006A7EE2">
        <w:tab/>
        <w:t>PATCH</w:t>
      </w:r>
      <w:bookmarkEnd w:id="3022"/>
      <w:bookmarkEnd w:id="3023"/>
      <w:bookmarkEnd w:id="3024"/>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999211" w14:textId="68B0099A"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49E7573E" w14:textId="3B686575" w:rsidR="00B5331A" w:rsidRPr="006A7EE2" w:rsidRDefault="00B5331A" w:rsidP="00B5331A">
            <w:pPr>
              <w:pStyle w:val="TAL"/>
            </w:pPr>
            <w:r>
              <w:t>Temporary redirection.</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1D27A770" w14:textId="05B3EECE" w:rsidR="00B5331A" w:rsidRPr="006A7EE2" w:rsidRDefault="00B5331A" w:rsidP="00B5331A">
            <w:pPr>
              <w:pStyle w:val="TAL"/>
            </w:pPr>
            <w:r>
              <w:t>Permanent redirection.</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059EF853"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3EA939E8"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EAA069" w14:textId="567A80E1"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2767C58" w14:textId="3A4DD76E"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3025" w:name="_Toc49689997"/>
      <w:bookmarkStart w:id="3026" w:name="_Toc56337082"/>
      <w:bookmarkStart w:id="3027" w:name="_Toc73443898"/>
      <w:bookmarkStart w:id="3028" w:name="_Toc215000699"/>
      <w:r>
        <w:t>6.2.3.26</w:t>
      </w:r>
      <w:r>
        <w:tab/>
        <w:t>Resource: PS User State</w:t>
      </w:r>
      <w:bookmarkEnd w:id="3025"/>
      <w:bookmarkEnd w:id="3026"/>
      <w:bookmarkEnd w:id="3027"/>
      <w:bookmarkEnd w:id="3028"/>
    </w:p>
    <w:p w14:paraId="41292215" w14:textId="77777777" w:rsidR="00BF707D" w:rsidRDefault="00BF707D" w:rsidP="001901CD">
      <w:pPr>
        <w:pStyle w:val="Heading5"/>
      </w:pPr>
      <w:bookmarkStart w:id="3029" w:name="_Toc49689998"/>
      <w:bookmarkStart w:id="3030" w:name="_Toc56337083"/>
      <w:bookmarkStart w:id="3031" w:name="_Toc73443899"/>
      <w:bookmarkStart w:id="3032" w:name="_Toc215000700"/>
      <w:r>
        <w:t>6.2.3.26.1</w:t>
      </w:r>
      <w:r>
        <w:tab/>
        <w:t>Description</w:t>
      </w:r>
      <w:bookmarkEnd w:id="3029"/>
      <w:bookmarkEnd w:id="3030"/>
      <w:bookmarkEnd w:id="3031"/>
      <w:bookmarkEnd w:id="3032"/>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3033" w:name="_Toc49689999"/>
      <w:bookmarkStart w:id="3034" w:name="_Toc56337084"/>
      <w:bookmarkStart w:id="3035" w:name="_Toc73443900"/>
      <w:bookmarkStart w:id="3036" w:name="_Toc215000701"/>
      <w:r>
        <w:t>6.2.3.26.2</w:t>
      </w:r>
      <w:r>
        <w:tab/>
        <w:t>Resource Definition</w:t>
      </w:r>
      <w:bookmarkEnd w:id="3033"/>
      <w:bookmarkEnd w:id="3034"/>
      <w:bookmarkEnd w:id="3035"/>
      <w:bookmarkEnd w:id="3036"/>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3037" w:name="_Toc49690000"/>
      <w:bookmarkStart w:id="3038" w:name="_Toc56337085"/>
      <w:bookmarkStart w:id="3039" w:name="_Toc73443901"/>
      <w:bookmarkStart w:id="3040" w:name="_Toc215000702"/>
      <w:r>
        <w:t>6.2.3.26.3</w:t>
      </w:r>
      <w:r>
        <w:tab/>
        <w:t>Resource Standard Methods</w:t>
      </w:r>
      <w:bookmarkEnd w:id="3037"/>
      <w:bookmarkEnd w:id="3038"/>
      <w:bookmarkEnd w:id="3039"/>
      <w:bookmarkEnd w:id="3040"/>
    </w:p>
    <w:p w14:paraId="6DD8900F" w14:textId="77777777" w:rsidR="00BF707D" w:rsidRPr="00384E92" w:rsidRDefault="00BF707D" w:rsidP="00651690">
      <w:pPr>
        <w:pStyle w:val="H6"/>
      </w:pPr>
      <w:bookmarkStart w:id="3041" w:name="_Toc49690001"/>
      <w:bookmarkStart w:id="3042" w:name="_Toc56337086"/>
      <w:bookmarkStart w:id="3043" w:name="_Toc73443902"/>
      <w:r>
        <w:t>6.2.3.26.3</w:t>
      </w:r>
      <w:r w:rsidRPr="00384E92">
        <w:t>.1</w:t>
      </w:r>
      <w:r w:rsidRPr="00384E92">
        <w:tab/>
      </w:r>
      <w:r>
        <w:t>GET</w:t>
      </w:r>
      <w:bookmarkEnd w:id="3041"/>
      <w:bookmarkEnd w:id="3042"/>
      <w:bookmarkEnd w:id="3043"/>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7070F4F" w14:textId="643F45D6"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32387CB1" w14:textId="4339F250" w:rsidR="00584F6F" w:rsidRDefault="00584F6F" w:rsidP="00584F6F">
            <w:pPr>
              <w:pStyle w:val="TAL"/>
            </w:pPr>
            <w:r>
              <w:t>Temporary redirection.</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036D7F5C" w14:textId="7B7D5A14" w:rsidR="00584F6F" w:rsidRDefault="00584F6F" w:rsidP="00584F6F">
            <w:pPr>
              <w:pStyle w:val="TAL"/>
            </w:pPr>
            <w:r>
              <w:t>Permanent redirection.</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948E7" w14:textId="7735D3D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14112E0" w14:textId="20B586FA"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3044" w:name="_Toc49690002"/>
      <w:bookmarkStart w:id="3045" w:name="_Toc56337087"/>
      <w:bookmarkStart w:id="3046" w:name="_Toc73443903"/>
      <w:bookmarkStart w:id="3047" w:name="_Toc215000703"/>
      <w:r>
        <w:t>6.2.3.27</w:t>
      </w:r>
      <w:r>
        <w:tab/>
        <w:t>Resource: CS User State</w:t>
      </w:r>
      <w:bookmarkEnd w:id="3044"/>
      <w:bookmarkEnd w:id="3045"/>
      <w:bookmarkEnd w:id="3046"/>
      <w:bookmarkEnd w:id="3047"/>
    </w:p>
    <w:p w14:paraId="77B07C69" w14:textId="77777777" w:rsidR="00BF707D" w:rsidRDefault="00BF707D" w:rsidP="001901CD">
      <w:pPr>
        <w:pStyle w:val="Heading5"/>
      </w:pPr>
      <w:bookmarkStart w:id="3048" w:name="_Toc49690003"/>
      <w:bookmarkStart w:id="3049" w:name="_Toc56337088"/>
      <w:bookmarkStart w:id="3050" w:name="_Toc73443904"/>
      <w:bookmarkStart w:id="3051" w:name="_Toc215000704"/>
      <w:r>
        <w:t>6.2.3.27.1</w:t>
      </w:r>
      <w:r>
        <w:tab/>
        <w:t>Description</w:t>
      </w:r>
      <w:bookmarkEnd w:id="3048"/>
      <w:bookmarkEnd w:id="3049"/>
      <w:bookmarkEnd w:id="3050"/>
      <w:bookmarkEnd w:id="3051"/>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3052" w:name="_Toc49690004"/>
      <w:bookmarkStart w:id="3053" w:name="_Toc56337089"/>
      <w:bookmarkStart w:id="3054" w:name="_Toc73443905"/>
      <w:bookmarkStart w:id="3055" w:name="_Toc215000705"/>
      <w:r>
        <w:t>6.2.3.27.2</w:t>
      </w:r>
      <w:r>
        <w:tab/>
        <w:t>Resource Definition</w:t>
      </w:r>
      <w:bookmarkEnd w:id="3052"/>
      <w:bookmarkEnd w:id="3053"/>
      <w:bookmarkEnd w:id="3054"/>
      <w:bookmarkEnd w:id="3055"/>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3056" w:name="_Toc49690005"/>
      <w:bookmarkStart w:id="3057" w:name="_Toc56337090"/>
      <w:bookmarkStart w:id="3058" w:name="_Toc73443906"/>
      <w:bookmarkStart w:id="3059" w:name="_Toc215000706"/>
      <w:r>
        <w:t>6.2.3.27.3</w:t>
      </w:r>
      <w:r>
        <w:tab/>
        <w:t>Resource Standard Methods</w:t>
      </w:r>
      <w:bookmarkEnd w:id="3056"/>
      <w:bookmarkEnd w:id="3057"/>
      <w:bookmarkEnd w:id="3058"/>
      <w:bookmarkEnd w:id="3059"/>
    </w:p>
    <w:p w14:paraId="4A29F7AF" w14:textId="77777777" w:rsidR="00BF707D" w:rsidRPr="00384E92" w:rsidRDefault="00BF707D" w:rsidP="00651690">
      <w:pPr>
        <w:pStyle w:val="H6"/>
      </w:pPr>
      <w:bookmarkStart w:id="3060" w:name="_Toc49690006"/>
      <w:bookmarkStart w:id="3061" w:name="_Toc56337091"/>
      <w:bookmarkStart w:id="3062" w:name="_Toc73443907"/>
      <w:r>
        <w:t>6.2.3.27.3</w:t>
      </w:r>
      <w:r w:rsidRPr="00384E92">
        <w:t>.1</w:t>
      </w:r>
      <w:r w:rsidRPr="00384E92">
        <w:tab/>
      </w:r>
      <w:r>
        <w:t>GET</w:t>
      </w:r>
      <w:bookmarkEnd w:id="3060"/>
      <w:bookmarkEnd w:id="3061"/>
      <w:bookmarkEnd w:id="3062"/>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735F36D6" w14:textId="7274CFD5"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tcPr>
          <w:p w14:paraId="4E03A8B3" w14:textId="6034620A" w:rsidR="00584F6F" w:rsidRDefault="00584F6F" w:rsidP="00584F6F">
            <w:pPr>
              <w:pStyle w:val="TAL"/>
            </w:pPr>
            <w:r>
              <w:t>Temporary redirection.</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tcPr>
          <w:p w14:paraId="0A4CC415" w14:textId="55126EF9" w:rsidR="00584F6F" w:rsidRDefault="00584F6F" w:rsidP="00584F6F">
            <w:pPr>
              <w:pStyle w:val="TAL"/>
            </w:pPr>
            <w:r>
              <w:t>Permanent redirection.</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01250C8" w14:textId="6658BF7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472A91" w14:textId="15987D12"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3063" w:name="_Toc49690007"/>
      <w:bookmarkStart w:id="3064" w:name="_Toc56337092"/>
      <w:bookmarkStart w:id="3065" w:name="_Toc73443908"/>
      <w:bookmarkStart w:id="3066" w:name="_Toc215000707"/>
      <w:r>
        <w:t>6.2.3.28</w:t>
      </w:r>
      <w:r>
        <w:tab/>
        <w:t>Resource: C</w:t>
      </w:r>
      <w:r w:rsidR="00B61ECD">
        <w:t>srn</w:t>
      </w:r>
      <w:bookmarkEnd w:id="3063"/>
      <w:bookmarkEnd w:id="3064"/>
      <w:bookmarkEnd w:id="3065"/>
      <w:bookmarkEnd w:id="3066"/>
    </w:p>
    <w:p w14:paraId="0FB3124D" w14:textId="77777777" w:rsidR="00F21D74" w:rsidRDefault="00F21D74" w:rsidP="001901CD">
      <w:pPr>
        <w:pStyle w:val="Heading5"/>
      </w:pPr>
      <w:bookmarkStart w:id="3067" w:name="_Toc49690008"/>
      <w:bookmarkStart w:id="3068" w:name="_Toc56337093"/>
      <w:bookmarkStart w:id="3069" w:name="_Toc73443909"/>
      <w:bookmarkStart w:id="3070" w:name="_Toc215000708"/>
      <w:r>
        <w:t>6.2.3.28.1</w:t>
      </w:r>
      <w:r>
        <w:tab/>
        <w:t>Description</w:t>
      </w:r>
      <w:bookmarkEnd w:id="3067"/>
      <w:bookmarkEnd w:id="3068"/>
      <w:bookmarkEnd w:id="3069"/>
      <w:bookmarkEnd w:id="3070"/>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3071" w:name="_Toc49690009"/>
      <w:bookmarkStart w:id="3072" w:name="_Toc56337094"/>
      <w:bookmarkStart w:id="3073" w:name="_Toc73443910"/>
      <w:bookmarkStart w:id="3074" w:name="_Toc215000709"/>
      <w:r>
        <w:t>6.2.3.28.2</w:t>
      </w:r>
      <w:r>
        <w:tab/>
        <w:t>Resource Definition</w:t>
      </w:r>
      <w:bookmarkEnd w:id="3071"/>
      <w:bookmarkEnd w:id="3072"/>
      <w:bookmarkEnd w:id="3073"/>
      <w:bookmarkEnd w:id="3074"/>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3075" w:name="_Toc49690010"/>
      <w:bookmarkStart w:id="3076" w:name="_Toc56337095"/>
      <w:bookmarkStart w:id="3077" w:name="_Toc73443911"/>
      <w:bookmarkStart w:id="3078" w:name="_Toc215000710"/>
      <w:r>
        <w:t>6.2.3.28.3</w:t>
      </w:r>
      <w:r>
        <w:tab/>
        <w:t>Resource Standard Methods</w:t>
      </w:r>
      <w:bookmarkEnd w:id="3075"/>
      <w:bookmarkEnd w:id="3076"/>
      <w:bookmarkEnd w:id="3077"/>
      <w:bookmarkEnd w:id="3078"/>
    </w:p>
    <w:p w14:paraId="39A5781A" w14:textId="77777777" w:rsidR="00F21D74" w:rsidRPr="00384E92" w:rsidRDefault="00F21D74" w:rsidP="00651690">
      <w:pPr>
        <w:pStyle w:val="H6"/>
      </w:pPr>
      <w:bookmarkStart w:id="3079" w:name="_Toc49690011"/>
      <w:bookmarkStart w:id="3080" w:name="_Toc56337096"/>
      <w:bookmarkStart w:id="3081" w:name="_Toc73443912"/>
      <w:r>
        <w:t>6.2.3.28.3</w:t>
      </w:r>
      <w:r w:rsidRPr="00384E92">
        <w:t>.1</w:t>
      </w:r>
      <w:r w:rsidRPr="00384E92">
        <w:tab/>
      </w:r>
      <w:r>
        <w:t>GET</w:t>
      </w:r>
      <w:bookmarkEnd w:id="3079"/>
      <w:bookmarkEnd w:id="3080"/>
      <w:bookmarkEnd w:id="3081"/>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6DB5CC43" w14:textId="13DE1AC2" w:rsidR="00F21D74" w:rsidRPr="001769FF" w:rsidRDefault="00F21D74"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104612C5" w14:textId="6B7205D8"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3GPP </w:t>
            </w:r>
            <w:r w:rsidR="006163D7" w:rsidRPr="006276FC">
              <w:t>TS</w:t>
            </w:r>
            <w:r w:rsidR="006163D7">
              <w:t> </w:t>
            </w:r>
            <w:r w:rsidR="006163D7" w:rsidRPr="006276FC">
              <w:t>2</w:t>
            </w:r>
            <w:r>
              <w:t>9</w:t>
            </w:r>
            <w:r w:rsidRPr="006276FC">
              <w:t>.</w:t>
            </w:r>
            <w:r>
              <w:t>328</w:t>
            </w:r>
            <w:r w:rsidR="006163D7">
              <w:t> </w:t>
            </w:r>
            <w:r w:rsidR="006163D7"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tcPr>
          <w:p w14:paraId="41E2A3C2" w14:textId="7BF9218F" w:rsidR="00584F6F" w:rsidRDefault="00584F6F" w:rsidP="00584F6F">
            <w:pPr>
              <w:pStyle w:val="TAL"/>
            </w:pPr>
            <w:r>
              <w:t>Temporary redirection.</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tcPr>
          <w:p w14:paraId="243970ED" w14:textId="04CD35CD" w:rsidR="00584F6F" w:rsidRDefault="00584F6F" w:rsidP="00584F6F">
            <w:pPr>
              <w:pStyle w:val="TAL"/>
            </w:pPr>
            <w:r>
              <w:t>Permanent redirection.</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8319BC" w14:textId="3B7D7EE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F9EED6B" w14:textId="11678966"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3082" w:name="_Toc49690012"/>
      <w:bookmarkStart w:id="3083" w:name="_Toc56337097"/>
      <w:bookmarkStart w:id="3084" w:name="_Toc73443913"/>
      <w:bookmarkStart w:id="3085" w:name="_Toc215000711"/>
      <w:r>
        <w:t>6.2.3.29</w:t>
      </w:r>
      <w:r>
        <w:tab/>
        <w:t>Resource: Reference</w:t>
      </w:r>
      <w:r w:rsidR="00B61ECD">
        <w:t>Access</w:t>
      </w:r>
      <w:r>
        <w:t>Location</w:t>
      </w:r>
      <w:bookmarkEnd w:id="3082"/>
      <w:bookmarkEnd w:id="3083"/>
      <w:bookmarkEnd w:id="3084"/>
      <w:bookmarkEnd w:id="3085"/>
    </w:p>
    <w:p w14:paraId="1E8DB117" w14:textId="77777777" w:rsidR="00672A10" w:rsidRDefault="00672A10" w:rsidP="001901CD">
      <w:pPr>
        <w:pStyle w:val="Heading5"/>
      </w:pPr>
      <w:bookmarkStart w:id="3086" w:name="_Toc49690013"/>
      <w:bookmarkStart w:id="3087" w:name="_Toc56337098"/>
      <w:bookmarkStart w:id="3088" w:name="_Toc73443914"/>
      <w:bookmarkStart w:id="3089" w:name="_Toc215000712"/>
      <w:r>
        <w:t>6.2.3.29.1</w:t>
      </w:r>
      <w:r>
        <w:tab/>
        <w:t>Description</w:t>
      </w:r>
      <w:bookmarkEnd w:id="3086"/>
      <w:bookmarkEnd w:id="3087"/>
      <w:bookmarkEnd w:id="3088"/>
      <w:bookmarkEnd w:id="3089"/>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3090" w:name="_Toc49690014"/>
      <w:bookmarkStart w:id="3091" w:name="_Toc56337099"/>
      <w:bookmarkStart w:id="3092" w:name="_Toc73443915"/>
      <w:bookmarkStart w:id="3093" w:name="_Toc215000713"/>
      <w:r>
        <w:t>6.2.3.29.2</w:t>
      </w:r>
      <w:r>
        <w:tab/>
        <w:t>Resource Definition</w:t>
      </w:r>
      <w:bookmarkEnd w:id="3090"/>
      <w:bookmarkEnd w:id="3091"/>
      <w:bookmarkEnd w:id="3092"/>
      <w:bookmarkEnd w:id="3093"/>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3094" w:name="_Toc49690015"/>
      <w:bookmarkStart w:id="3095" w:name="_Toc56337100"/>
      <w:bookmarkStart w:id="3096" w:name="_Toc73443916"/>
      <w:bookmarkStart w:id="3097" w:name="_Toc215000714"/>
      <w:r>
        <w:t>6.2.3.29.3</w:t>
      </w:r>
      <w:r>
        <w:tab/>
        <w:t>Resource Standard Methods</w:t>
      </w:r>
      <w:bookmarkEnd w:id="3094"/>
      <w:bookmarkEnd w:id="3095"/>
      <w:bookmarkEnd w:id="3096"/>
      <w:bookmarkEnd w:id="3097"/>
    </w:p>
    <w:p w14:paraId="62F53C77" w14:textId="77777777" w:rsidR="00672A10" w:rsidRPr="00384E92" w:rsidRDefault="00672A10" w:rsidP="00651690">
      <w:pPr>
        <w:pStyle w:val="H6"/>
      </w:pPr>
      <w:bookmarkStart w:id="3098" w:name="_Toc49690016"/>
      <w:bookmarkStart w:id="3099" w:name="_Toc56337101"/>
      <w:bookmarkStart w:id="3100" w:name="_Toc73443917"/>
      <w:r>
        <w:t>6.2.3.29.3</w:t>
      </w:r>
      <w:r w:rsidRPr="00384E92">
        <w:t>.1</w:t>
      </w:r>
      <w:r w:rsidRPr="00384E92">
        <w:tab/>
      </w:r>
      <w:r>
        <w:t>GET</w:t>
      </w:r>
      <w:bookmarkEnd w:id="3098"/>
      <w:bookmarkEnd w:id="3099"/>
      <w:bookmarkEnd w:id="3100"/>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961CF70" w14:textId="42A695BB" w:rsidR="00672A10" w:rsidRPr="001769FF" w:rsidRDefault="00672A10"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tcPr>
          <w:p w14:paraId="4918D0CF" w14:textId="2EFEF80A" w:rsidR="007A744B" w:rsidRDefault="007A744B" w:rsidP="007A744B">
            <w:pPr>
              <w:pStyle w:val="TAL"/>
            </w:pPr>
            <w:r>
              <w:t>Temporary redirection.</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tcPr>
          <w:p w14:paraId="538FD9E4" w14:textId="1B738BD0" w:rsidR="007A744B" w:rsidRDefault="007A744B" w:rsidP="007A744B">
            <w:pPr>
              <w:pStyle w:val="TAL"/>
            </w:pPr>
            <w:r>
              <w:t>Permanent redirection.</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CFFC0" w14:textId="1032977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283FBA" w14:textId="631CF3AD"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3101" w:name="_Toc49690017"/>
      <w:bookmarkStart w:id="3102" w:name="_Toc56337102"/>
      <w:bookmarkStart w:id="3103" w:name="_Toc73443918"/>
      <w:bookmarkStart w:id="3104" w:name="_Toc215000715"/>
      <w:r>
        <w:t>6.2.3.30</w:t>
      </w:r>
      <w:r>
        <w:tab/>
        <w:t>Resource: SMSRegistrationInfo</w:t>
      </w:r>
      <w:bookmarkEnd w:id="3101"/>
      <w:bookmarkEnd w:id="3102"/>
      <w:bookmarkEnd w:id="3103"/>
      <w:bookmarkEnd w:id="3104"/>
    </w:p>
    <w:p w14:paraId="7F224FFD" w14:textId="77777777" w:rsidR="000C5347" w:rsidRDefault="000C5347" w:rsidP="001901CD">
      <w:pPr>
        <w:pStyle w:val="Heading5"/>
      </w:pPr>
      <w:bookmarkStart w:id="3105" w:name="_Toc49690018"/>
      <w:bookmarkStart w:id="3106" w:name="_Toc56337103"/>
      <w:bookmarkStart w:id="3107" w:name="_Toc73443919"/>
      <w:bookmarkStart w:id="3108" w:name="_Toc215000716"/>
      <w:r>
        <w:t>6.2.3.30.1</w:t>
      </w:r>
      <w:r>
        <w:tab/>
        <w:t>Description</w:t>
      </w:r>
      <w:bookmarkEnd w:id="3105"/>
      <w:bookmarkEnd w:id="3106"/>
      <w:bookmarkEnd w:id="3107"/>
      <w:bookmarkEnd w:id="3108"/>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3109" w:name="_Toc49690019"/>
      <w:bookmarkStart w:id="3110" w:name="_Toc56337104"/>
      <w:bookmarkStart w:id="3111" w:name="_Toc73443920"/>
      <w:bookmarkStart w:id="3112" w:name="_Toc215000717"/>
      <w:r>
        <w:t>6.2.3.30.2</w:t>
      </w:r>
      <w:r>
        <w:tab/>
        <w:t>Resource Definition</w:t>
      </w:r>
      <w:bookmarkEnd w:id="3109"/>
      <w:bookmarkEnd w:id="3110"/>
      <w:bookmarkEnd w:id="3111"/>
      <w:bookmarkEnd w:id="3112"/>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3113" w:name="_Toc49690020"/>
      <w:bookmarkStart w:id="3114" w:name="_Toc56337105"/>
      <w:bookmarkStart w:id="3115" w:name="_Toc73443921"/>
      <w:bookmarkStart w:id="3116" w:name="_Toc215000718"/>
      <w:r>
        <w:t>6.2.3.30.3</w:t>
      </w:r>
      <w:r>
        <w:tab/>
        <w:t>Resource Standard Methods</w:t>
      </w:r>
      <w:bookmarkEnd w:id="3113"/>
      <w:bookmarkEnd w:id="3114"/>
      <w:bookmarkEnd w:id="3115"/>
      <w:bookmarkEnd w:id="3116"/>
    </w:p>
    <w:p w14:paraId="6DA6F3B8" w14:textId="77777777" w:rsidR="000C5347" w:rsidRPr="00384E92" w:rsidRDefault="000C5347" w:rsidP="00651690">
      <w:pPr>
        <w:pStyle w:val="H6"/>
      </w:pPr>
      <w:bookmarkStart w:id="3117" w:name="_Toc49690021"/>
      <w:bookmarkStart w:id="3118" w:name="_Toc56337106"/>
      <w:bookmarkStart w:id="3119" w:name="_Toc73443922"/>
      <w:r>
        <w:t>6.2.3.30.3</w:t>
      </w:r>
      <w:r w:rsidRPr="00384E92">
        <w:t>.1</w:t>
      </w:r>
      <w:r w:rsidRPr="00384E92">
        <w:tab/>
      </w:r>
      <w:r>
        <w:t>GET</w:t>
      </w:r>
      <w:bookmarkEnd w:id="3117"/>
      <w:bookmarkEnd w:id="3118"/>
      <w:bookmarkEnd w:id="3119"/>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8D823C1" w14:textId="5511D0D1" w:rsidR="000C5347" w:rsidRPr="001769FF" w:rsidRDefault="000C5347" w:rsidP="00B1392B">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tcPr>
          <w:p w14:paraId="680FA5F5" w14:textId="133E3267" w:rsidR="007A744B" w:rsidRDefault="007A744B" w:rsidP="007A744B">
            <w:pPr>
              <w:pStyle w:val="TAL"/>
            </w:pPr>
            <w:r>
              <w:t>Temporary redirection.</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tcPr>
          <w:p w14:paraId="09E948B0" w14:textId="4F53AE6B" w:rsidR="007A744B" w:rsidRDefault="007A744B" w:rsidP="007A744B">
            <w:pPr>
              <w:pStyle w:val="TAL"/>
            </w:pPr>
            <w:r>
              <w:t>Permanent redirection.</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4BD5A5B" w14:textId="1EFA3FB3"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DFBA7E" w14:textId="6B865E36"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3120" w:name="_Toc49690022"/>
      <w:bookmarkStart w:id="3121" w:name="_Toc56337107"/>
      <w:bookmarkStart w:id="3122" w:name="_Toc73443923"/>
      <w:r>
        <w:t>6.2.3.30.3</w:t>
      </w:r>
      <w:r w:rsidRPr="00384E92">
        <w:t>.</w:t>
      </w:r>
      <w:r>
        <w:t>2</w:t>
      </w:r>
      <w:r w:rsidRPr="00384E92">
        <w:tab/>
      </w:r>
      <w:r>
        <w:t>PUT</w:t>
      </w:r>
      <w:bookmarkEnd w:id="3120"/>
      <w:bookmarkEnd w:id="3121"/>
      <w:bookmarkEnd w:id="3122"/>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7FB33667" w14:textId="67C9C5E4" w:rsidR="007A744B" w:rsidRPr="006A7EE2" w:rsidRDefault="007A744B" w:rsidP="007A744B">
            <w:pPr>
              <w:pStyle w:val="TAL"/>
            </w:pPr>
            <w:r>
              <w:t>Temporary redirection.</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0798D917" w14:textId="53826DF1" w:rsidR="007A744B" w:rsidRPr="006A7EE2" w:rsidRDefault="007A744B" w:rsidP="007A744B">
            <w:pPr>
              <w:pStyle w:val="TAL"/>
            </w:pPr>
            <w:r>
              <w:t>Permanent redirection.</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971462" w14:textId="71D18295"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211395" w14:textId="395C989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1DDB6C5" w14:textId="709D7632" w:rsidR="008F5411" w:rsidRDefault="008F5411" w:rsidP="008F5411">
      <w:pPr>
        <w:pStyle w:val="TH"/>
      </w:pPr>
      <w:bookmarkStart w:id="3123" w:name="_Toc49690023"/>
      <w:bookmarkStart w:id="3124" w:name="_Toc56337108"/>
      <w:bookmarkStart w:id="3125"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3C1471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B949B5"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D69B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C79FA"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403B06"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25086E" w14:textId="77777777" w:rsidR="008F5411" w:rsidRDefault="008F5411" w:rsidP="0011651D">
            <w:pPr>
              <w:pStyle w:val="TAH"/>
            </w:pPr>
            <w:r>
              <w:t>Description</w:t>
            </w:r>
          </w:p>
        </w:tc>
      </w:tr>
      <w:tr w:rsidR="008F5411" w14:paraId="34C3049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8D1231B"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A3CB647"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971D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006FB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98A15" w14:textId="77777777" w:rsidR="008F5411" w:rsidRDefault="008F5411" w:rsidP="0011651D">
            <w:pPr>
              <w:pStyle w:val="TAL"/>
            </w:pPr>
            <w:r>
              <w:t xml:space="preserve">Contains the URI of the newly created resource, according to the structure: </w:t>
            </w:r>
            <w:r w:rsidRPr="00E544C8">
              <w:t>{apiRoot}/nhss-ims-sdm/</w:t>
            </w:r>
            <w:r>
              <w:t>&lt;apiVersion&gt;</w:t>
            </w:r>
            <w:r w:rsidRPr="00E544C8">
              <w:t>/{imsUeId}/service-data/sms-registration-info</w:t>
            </w:r>
          </w:p>
        </w:tc>
      </w:tr>
    </w:tbl>
    <w:p w14:paraId="38951C0F" w14:textId="77777777" w:rsidR="008F5411" w:rsidRPr="00505368" w:rsidRDefault="008F5411" w:rsidP="008F5411"/>
    <w:p w14:paraId="580D3E48" w14:textId="77777777" w:rsidR="000C5347" w:rsidRPr="00384E92" w:rsidRDefault="000C5347" w:rsidP="00651690">
      <w:pPr>
        <w:pStyle w:val="H6"/>
      </w:pPr>
      <w:r>
        <w:t>6.2.3.30.3</w:t>
      </w:r>
      <w:r w:rsidRPr="00384E92">
        <w:t>.</w:t>
      </w:r>
      <w:r>
        <w:t>3</w:t>
      </w:r>
      <w:r w:rsidRPr="00384E92">
        <w:tab/>
      </w:r>
      <w:r>
        <w:t>DELETE</w:t>
      </w:r>
      <w:bookmarkEnd w:id="3123"/>
      <w:bookmarkEnd w:id="3124"/>
      <w:bookmarkEnd w:id="3125"/>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D37CC21" w14:textId="1212835D" w:rsidR="007A744B" w:rsidRPr="006A7EE2" w:rsidRDefault="007A744B" w:rsidP="007A744B">
            <w:pPr>
              <w:pStyle w:val="TAL"/>
            </w:pPr>
            <w:r>
              <w:t>Temporary redirection.</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7BE36A5" w14:textId="1C3D76E3" w:rsidR="007A744B" w:rsidRPr="006A7EE2" w:rsidRDefault="007A744B" w:rsidP="007A744B">
            <w:pPr>
              <w:pStyle w:val="TAL"/>
            </w:pPr>
            <w:r>
              <w:t>Permanent redirection.</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37D064" w14:textId="0308F554"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3AE54E1" w14:textId="7C1C5B39"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3126" w:name="_Toc49690024"/>
      <w:bookmarkStart w:id="3127" w:name="_Toc56337109"/>
      <w:bookmarkStart w:id="3128" w:name="_Toc73443925"/>
      <w:bookmarkStart w:id="3129" w:name="_Toc215000719"/>
      <w:r>
        <w:t>6.2.3.31</w:t>
      </w:r>
      <w:r>
        <w:tab/>
        <w:t>Resource: Dsai</w:t>
      </w:r>
      <w:bookmarkEnd w:id="3126"/>
      <w:bookmarkEnd w:id="3127"/>
      <w:bookmarkEnd w:id="3128"/>
      <w:bookmarkEnd w:id="3129"/>
    </w:p>
    <w:p w14:paraId="33712363" w14:textId="77777777" w:rsidR="00B1392B" w:rsidRDefault="00B1392B" w:rsidP="001901CD">
      <w:pPr>
        <w:pStyle w:val="Heading5"/>
      </w:pPr>
      <w:bookmarkStart w:id="3130" w:name="_Toc49690025"/>
      <w:bookmarkStart w:id="3131" w:name="_Toc56337110"/>
      <w:bookmarkStart w:id="3132" w:name="_Toc73443926"/>
      <w:bookmarkStart w:id="3133" w:name="_Toc215000720"/>
      <w:r>
        <w:t>6.2.3.31.1</w:t>
      </w:r>
      <w:r>
        <w:tab/>
        <w:t>Description</w:t>
      </w:r>
      <w:bookmarkEnd w:id="3130"/>
      <w:bookmarkEnd w:id="3131"/>
      <w:bookmarkEnd w:id="3132"/>
      <w:bookmarkEnd w:id="3133"/>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3134" w:name="_Toc49690026"/>
      <w:bookmarkStart w:id="3135" w:name="_Toc56337111"/>
      <w:bookmarkStart w:id="3136" w:name="_Toc73443927"/>
      <w:bookmarkStart w:id="3137" w:name="_Toc215000721"/>
      <w:r>
        <w:t>6.2.3.31.2</w:t>
      </w:r>
      <w:r>
        <w:tab/>
        <w:t>Resource Definition</w:t>
      </w:r>
      <w:bookmarkEnd w:id="3134"/>
      <w:bookmarkEnd w:id="3135"/>
      <w:bookmarkEnd w:id="3136"/>
      <w:bookmarkEnd w:id="3137"/>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3138" w:name="_Toc49690027"/>
      <w:bookmarkStart w:id="3139" w:name="_Toc56337112"/>
      <w:bookmarkStart w:id="3140" w:name="_Toc73443928"/>
      <w:bookmarkStart w:id="3141" w:name="_Toc215000722"/>
      <w:r>
        <w:t>6.2.3.31.3</w:t>
      </w:r>
      <w:r>
        <w:tab/>
        <w:t>Resource Standard Methods</w:t>
      </w:r>
      <w:bookmarkEnd w:id="3138"/>
      <w:bookmarkEnd w:id="3139"/>
      <w:bookmarkEnd w:id="3140"/>
      <w:bookmarkEnd w:id="3141"/>
    </w:p>
    <w:p w14:paraId="2985A391" w14:textId="77777777" w:rsidR="00B1392B" w:rsidRPr="00384E92" w:rsidRDefault="00B1392B" w:rsidP="00651690">
      <w:pPr>
        <w:pStyle w:val="H6"/>
      </w:pPr>
      <w:bookmarkStart w:id="3142" w:name="_Toc49690028"/>
      <w:bookmarkStart w:id="3143" w:name="_Toc56337113"/>
      <w:bookmarkStart w:id="3144" w:name="_Toc73443929"/>
      <w:r>
        <w:t>6.2.3.31.3</w:t>
      </w:r>
      <w:r w:rsidRPr="00384E92">
        <w:t>.1</w:t>
      </w:r>
      <w:r w:rsidRPr="00384E92">
        <w:tab/>
      </w:r>
      <w:r>
        <w:t>GET</w:t>
      </w:r>
      <w:bookmarkEnd w:id="3142"/>
      <w:bookmarkEnd w:id="3143"/>
      <w:bookmarkEnd w:id="3144"/>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1A25F69A" w14:textId="5079FA9A" w:rsidR="003A1DFC" w:rsidRPr="001769FF" w:rsidRDefault="003A1DFC" w:rsidP="003A1DFC">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1CD42DFD" w14:textId="5689CD03" w:rsidR="007A744B" w:rsidRDefault="007A744B" w:rsidP="007A744B">
            <w:pPr>
              <w:pStyle w:val="TAL"/>
            </w:pPr>
            <w:r>
              <w:t>Temporary redirection.</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5CC95C40" w14:textId="272ED591" w:rsidR="007A744B" w:rsidRDefault="007A744B" w:rsidP="007A744B">
            <w:pPr>
              <w:pStyle w:val="TAL"/>
            </w:pPr>
            <w:r>
              <w:t>Permanent redirection.</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1DFD8A" w14:textId="565BEC6A"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E81BA8" w14:textId="79D7891C"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3145" w:name="_Toc49690029"/>
      <w:bookmarkStart w:id="3146" w:name="_Toc56337114"/>
      <w:bookmarkStart w:id="3147" w:name="_Toc73443930"/>
      <w:r>
        <w:t>6.2.3.31.3</w:t>
      </w:r>
      <w:r w:rsidRPr="00384E92">
        <w:t>.</w:t>
      </w:r>
      <w:r>
        <w:t>2</w:t>
      </w:r>
      <w:r w:rsidRPr="00384E92">
        <w:tab/>
      </w:r>
      <w:r>
        <w:t>PATCH</w:t>
      </w:r>
      <w:bookmarkEnd w:id="3145"/>
      <w:bookmarkEnd w:id="3146"/>
      <w:bookmarkEnd w:id="3147"/>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847F760" w14:textId="21A25E18"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5BEC05C4" w14:textId="043C546D" w:rsidR="007A744B" w:rsidRPr="006A7EE2" w:rsidRDefault="007A744B" w:rsidP="007A744B">
            <w:pPr>
              <w:pStyle w:val="TAL"/>
              <w:rPr>
                <w:lang w:eastAsia="zh-CN"/>
              </w:rPr>
            </w:pPr>
            <w:r>
              <w:t>Temporary redirection.</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66E92B22" w14:textId="2AB90847" w:rsidR="007A744B" w:rsidRPr="006A7EE2" w:rsidRDefault="007A744B" w:rsidP="007A744B">
            <w:pPr>
              <w:pStyle w:val="TAL"/>
              <w:rPr>
                <w:lang w:eastAsia="zh-CN"/>
              </w:rPr>
            </w:pPr>
            <w:r>
              <w:t>Permanent redirection.</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E4F51A1" w14:textId="0A03D0B6"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AFF41EE" w14:textId="4843DA53"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3148" w:name="_Toc56337115"/>
      <w:bookmarkStart w:id="3149" w:name="_Toc73443931"/>
      <w:bookmarkStart w:id="3150" w:name="_Toc215000723"/>
      <w:r>
        <w:t>6.2.3.32</w:t>
      </w:r>
      <w:r>
        <w:tab/>
        <w:t>Resource: Private Identities</w:t>
      </w:r>
      <w:bookmarkEnd w:id="3148"/>
      <w:bookmarkEnd w:id="3149"/>
      <w:bookmarkEnd w:id="3150"/>
    </w:p>
    <w:p w14:paraId="4386765A" w14:textId="77777777" w:rsidR="00DC22E9" w:rsidRDefault="00DC22E9" w:rsidP="001901CD">
      <w:pPr>
        <w:pStyle w:val="Heading5"/>
      </w:pPr>
      <w:bookmarkStart w:id="3151" w:name="_Toc51872344"/>
      <w:bookmarkStart w:id="3152" w:name="_Toc56337116"/>
      <w:bookmarkStart w:id="3153" w:name="_Toc73443932"/>
      <w:bookmarkStart w:id="3154" w:name="_Toc215000724"/>
      <w:r>
        <w:t>6.2.3.32.1</w:t>
      </w:r>
      <w:r>
        <w:tab/>
        <w:t>Description</w:t>
      </w:r>
      <w:bookmarkEnd w:id="3151"/>
      <w:bookmarkEnd w:id="3152"/>
      <w:bookmarkEnd w:id="3153"/>
      <w:bookmarkEnd w:id="3154"/>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3155" w:name="_Toc51872345"/>
      <w:bookmarkStart w:id="3156" w:name="_Toc56337117"/>
      <w:bookmarkStart w:id="3157" w:name="_Toc73443933"/>
      <w:bookmarkStart w:id="3158" w:name="_Toc215000725"/>
      <w:r>
        <w:t>6.2.3.32.2</w:t>
      </w:r>
      <w:r>
        <w:tab/>
        <w:t>Resource Definition</w:t>
      </w:r>
      <w:bookmarkEnd w:id="3155"/>
      <w:bookmarkEnd w:id="3156"/>
      <w:bookmarkEnd w:id="3157"/>
      <w:bookmarkEnd w:id="3158"/>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3159" w:name="_Toc51872346"/>
      <w:bookmarkStart w:id="3160" w:name="_Toc56337118"/>
      <w:bookmarkStart w:id="3161" w:name="_Toc73443934"/>
      <w:bookmarkStart w:id="3162" w:name="_Toc215000726"/>
      <w:r>
        <w:t>6.2.3.32.3</w:t>
      </w:r>
      <w:r>
        <w:tab/>
        <w:t>Resource Standard Methods</w:t>
      </w:r>
      <w:bookmarkEnd w:id="3159"/>
      <w:bookmarkEnd w:id="3160"/>
      <w:bookmarkEnd w:id="3161"/>
      <w:bookmarkEnd w:id="3162"/>
    </w:p>
    <w:p w14:paraId="1AB50343" w14:textId="77777777" w:rsidR="00DC22E9" w:rsidRPr="00384E92" w:rsidRDefault="00DC22E9" w:rsidP="00651690">
      <w:pPr>
        <w:pStyle w:val="H6"/>
      </w:pPr>
      <w:bookmarkStart w:id="3163" w:name="_Toc51872347"/>
      <w:bookmarkStart w:id="3164" w:name="_Toc56337119"/>
      <w:bookmarkStart w:id="3165" w:name="_Toc73443935"/>
      <w:r w:rsidRPr="00384E92">
        <w:t>6.</w:t>
      </w:r>
      <w:r>
        <w:t>2.3.32.3</w:t>
      </w:r>
      <w:r w:rsidRPr="00384E92">
        <w:t>.1</w:t>
      </w:r>
      <w:r w:rsidRPr="00384E92">
        <w:tab/>
      </w:r>
      <w:r>
        <w:t>GET</w:t>
      </w:r>
      <w:bookmarkEnd w:id="3163"/>
      <w:bookmarkEnd w:id="3164"/>
      <w:bookmarkEnd w:id="3165"/>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vAlign w:val="center"/>
          </w:tcPr>
          <w:p w14:paraId="7E74BF8F" w14:textId="4A59357B"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BD896C0" w14:textId="3E8ECC75" w:rsidR="00F31ACC" w:rsidRDefault="00F31ACC" w:rsidP="00F31ACC">
            <w:pPr>
              <w:pStyle w:val="TAL"/>
            </w:pPr>
            <w:r>
              <w:t>Temporary redirection.</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67624C83" w14:textId="76C473BD" w:rsidR="00F31ACC" w:rsidRDefault="00F31ACC" w:rsidP="00F31ACC">
            <w:pPr>
              <w:pStyle w:val="TAL"/>
            </w:pPr>
            <w:r>
              <w:t>Permanent redirection.</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5D119AF" w14:textId="2F34BF9F"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9EA735" w14:textId="67F6FF21"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3166" w:name="_Toc56337120"/>
      <w:bookmarkStart w:id="3167" w:name="_Toc73443936"/>
      <w:bookmarkStart w:id="3168" w:name="_Toc215000727"/>
      <w:r>
        <w:t>6.2.3.33</w:t>
      </w:r>
      <w:r>
        <w:tab/>
        <w:t>Resource: S-CSCF Selection Assistance Information</w:t>
      </w:r>
      <w:bookmarkEnd w:id="3166"/>
      <w:bookmarkEnd w:id="3167"/>
      <w:bookmarkEnd w:id="3168"/>
    </w:p>
    <w:p w14:paraId="4B749757" w14:textId="77777777" w:rsidR="00B8430A" w:rsidRDefault="00B8430A" w:rsidP="001901CD">
      <w:pPr>
        <w:pStyle w:val="Heading5"/>
      </w:pPr>
      <w:bookmarkStart w:id="3169" w:name="_Toc56337121"/>
      <w:bookmarkStart w:id="3170" w:name="_Toc73443937"/>
      <w:bookmarkStart w:id="3171" w:name="_Toc215000728"/>
      <w:r>
        <w:t>6.2.3.33.1</w:t>
      </w:r>
      <w:r>
        <w:tab/>
        <w:t>Description</w:t>
      </w:r>
      <w:bookmarkEnd w:id="3169"/>
      <w:bookmarkEnd w:id="3170"/>
      <w:bookmarkEnd w:id="3171"/>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3172" w:name="_Toc56337122"/>
      <w:bookmarkStart w:id="3173" w:name="_Toc73443938"/>
      <w:bookmarkStart w:id="3174" w:name="_Toc215000729"/>
      <w:r>
        <w:t>6.2.3.33.2</w:t>
      </w:r>
      <w:r>
        <w:tab/>
        <w:t>Resource Definition</w:t>
      </w:r>
      <w:bookmarkEnd w:id="3172"/>
      <w:bookmarkEnd w:id="3173"/>
      <w:bookmarkEnd w:id="3174"/>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3175" w:name="_Toc56337123"/>
      <w:bookmarkStart w:id="3176" w:name="_Toc73443939"/>
      <w:bookmarkStart w:id="3177" w:name="_Toc215000730"/>
      <w:r>
        <w:t>6.2.3.33.3</w:t>
      </w:r>
      <w:r>
        <w:tab/>
        <w:t>Resource Standard Methods</w:t>
      </w:r>
      <w:bookmarkEnd w:id="3175"/>
      <w:bookmarkEnd w:id="3176"/>
      <w:bookmarkEnd w:id="3177"/>
    </w:p>
    <w:p w14:paraId="62003308" w14:textId="77777777" w:rsidR="00B8430A" w:rsidRPr="00384E92" w:rsidRDefault="00B8430A" w:rsidP="00651690">
      <w:pPr>
        <w:pStyle w:val="H6"/>
      </w:pPr>
      <w:bookmarkStart w:id="3178" w:name="_Toc56337124"/>
      <w:bookmarkStart w:id="3179" w:name="_Toc73443940"/>
      <w:r w:rsidRPr="00384E92">
        <w:t>6.</w:t>
      </w:r>
      <w:r>
        <w:t>2.3.33.3</w:t>
      </w:r>
      <w:r w:rsidRPr="00384E92">
        <w:t>.1</w:t>
      </w:r>
      <w:r w:rsidRPr="00384E92">
        <w:tab/>
      </w:r>
      <w:r>
        <w:t>GET</w:t>
      </w:r>
      <w:bookmarkEnd w:id="3178"/>
      <w:bookmarkEnd w:id="3179"/>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72ED40E" w14:textId="59B6D5C7" w:rsidR="00A22239" w:rsidRDefault="00A22239" w:rsidP="00A22239">
            <w:pPr>
              <w:pStyle w:val="TAL"/>
            </w:pPr>
            <w:r>
              <w:t>Temporary redirection.</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1A49EC4" w14:textId="5D3EEB30" w:rsidR="00A22239" w:rsidRDefault="00A22239" w:rsidP="00A22239">
            <w:pPr>
              <w:pStyle w:val="TAL"/>
            </w:pPr>
            <w:r>
              <w:t>Permanent redirection.</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431E6" w14:textId="6E84624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EB92040" w14:textId="42558A53"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3180" w:name="_Toc73443941"/>
      <w:bookmarkStart w:id="3181" w:name="_Toc215000731"/>
      <w:bookmarkStart w:id="3182" w:name="_Toc49690030"/>
      <w:bookmarkStart w:id="3183" w:name="_Toc56337125"/>
      <w:r>
        <w:t>6.2.3.34</w:t>
      </w:r>
      <w:r>
        <w:tab/>
        <w:t>Resource: Charging Information</w:t>
      </w:r>
      <w:bookmarkEnd w:id="3180"/>
      <w:bookmarkEnd w:id="3181"/>
    </w:p>
    <w:p w14:paraId="76958BEC" w14:textId="347DCEFA" w:rsidR="00A4135F" w:rsidRDefault="00A4135F" w:rsidP="001901CD">
      <w:pPr>
        <w:pStyle w:val="Heading5"/>
      </w:pPr>
      <w:bookmarkStart w:id="3184" w:name="_Toc73443942"/>
      <w:bookmarkStart w:id="3185" w:name="_Toc215000732"/>
      <w:r>
        <w:t>6.2.3.34.1</w:t>
      </w:r>
      <w:r>
        <w:tab/>
        <w:t>Description</w:t>
      </w:r>
      <w:bookmarkEnd w:id="3184"/>
      <w:bookmarkEnd w:id="3185"/>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3186" w:name="_Toc73443943"/>
      <w:bookmarkStart w:id="3187" w:name="_Toc215000733"/>
      <w:r>
        <w:t>6.2.3.34.2</w:t>
      </w:r>
      <w:r>
        <w:tab/>
        <w:t>Resource Definition</w:t>
      </w:r>
      <w:bookmarkEnd w:id="3186"/>
      <w:bookmarkEnd w:id="3187"/>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3188" w:name="_Toc73443944"/>
      <w:bookmarkStart w:id="3189" w:name="_Toc215000734"/>
      <w:r>
        <w:t>6.2.3.34.3</w:t>
      </w:r>
      <w:r>
        <w:tab/>
        <w:t>Resource Standard Methods</w:t>
      </w:r>
      <w:bookmarkEnd w:id="3188"/>
      <w:bookmarkEnd w:id="3189"/>
    </w:p>
    <w:p w14:paraId="75417C1F" w14:textId="4D5B1E15" w:rsidR="00A4135F" w:rsidRPr="00384E92" w:rsidRDefault="00A4135F" w:rsidP="00651690">
      <w:pPr>
        <w:pStyle w:val="H6"/>
      </w:pPr>
      <w:bookmarkStart w:id="3190" w:name="_Toc73443945"/>
      <w:r w:rsidRPr="00384E92">
        <w:t>6.</w:t>
      </w:r>
      <w:r>
        <w:t>2.3.34.3</w:t>
      </w:r>
      <w:r w:rsidRPr="00384E92">
        <w:t>.1</w:t>
      </w:r>
      <w:r w:rsidRPr="00384E92">
        <w:tab/>
      </w:r>
      <w:r>
        <w:t>GET</w:t>
      </w:r>
      <w:bookmarkEnd w:id="3190"/>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27FC058" w14:textId="302DBC29"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3191" w:name="_Toc215000735"/>
      <w:bookmarkStart w:id="3192" w:name="_Toc73443946"/>
      <w:r>
        <w:t>6.2.3.35</w:t>
      </w:r>
      <w:r>
        <w:tab/>
        <w:t>Resource: Repository Data List</w:t>
      </w:r>
      <w:bookmarkEnd w:id="3191"/>
    </w:p>
    <w:p w14:paraId="3B84E2D4" w14:textId="4E1380CE" w:rsidR="0009718D" w:rsidRDefault="0009718D" w:rsidP="001901CD">
      <w:pPr>
        <w:pStyle w:val="Heading5"/>
      </w:pPr>
      <w:bookmarkStart w:id="3193" w:name="_Toc215000736"/>
      <w:r>
        <w:t>6.2.3.35.1</w:t>
      </w:r>
      <w:r>
        <w:tab/>
        <w:t>Description</w:t>
      </w:r>
      <w:bookmarkEnd w:id="3193"/>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3194" w:name="_Toc215000737"/>
      <w:r>
        <w:t>6.2.3.35.2</w:t>
      </w:r>
      <w:r>
        <w:tab/>
        <w:t>Resource Definition</w:t>
      </w:r>
      <w:bookmarkEnd w:id="3194"/>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3195" w:name="_Toc215000738"/>
      <w:r>
        <w:t>6.2.3.35.3</w:t>
      </w:r>
      <w:r>
        <w:tab/>
        <w:t>Resource Standard Methods</w:t>
      </w:r>
      <w:bookmarkEnd w:id="3195"/>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07D87C0" w14:textId="0215C3A7" w:rsidR="0009718D" w:rsidRPr="001769FF" w:rsidRDefault="0009718D" w:rsidP="009C147D">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536C747" w14:textId="1FA7A8BD" w:rsidR="0009718D" w:rsidRDefault="0009718D" w:rsidP="009C147D">
            <w:pPr>
              <w:pStyle w:val="TAL"/>
            </w:pPr>
            <w:r>
              <w:t>Temporary redirection.</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908F536" w14:textId="747C109A" w:rsidR="0009718D" w:rsidRDefault="0009718D" w:rsidP="009C147D">
            <w:pPr>
              <w:pStyle w:val="TAL"/>
            </w:pPr>
            <w:r>
              <w:t>Permanent redirection.</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393271" w14:textId="500DAF9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9DF517" w14:textId="3DD97CB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3196" w:name="_Toc215000739"/>
      <w:r w:rsidRPr="00DD2065">
        <w:rPr>
          <w:rFonts w:eastAsia="SimSun"/>
        </w:rPr>
        <w:t>6.</w:t>
      </w:r>
      <w:r>
        <w:rPr>
          <w:rFonts w:eastAsia="SimSun"/>
        </w:rPr>
        <w:t>2</w:t>
      </w:r>
      <w:r w:rsidRPr="00DD2065">
        <w:rPr>
          <w:rFonts w:eastAsia="SimSun"/>
        </w:rPr>
        <w:t>.5</w:t>
      </w:r>
      <w:r w:rsidRPr="00DD2065">
        <w:rPr>
          <w:rFonts w:eastAsia="SimSun"/>
        </w:rPr>
        <w:tab/>
        <w:t>Notifications</w:t>
      </w:r>
      <w:bookmarkEnd w:id="3182"/>
      <w:bookmarkEnd w:id="3183"/>
      <w:bookmarkEnd w:id="3192"/>
      <w:bookmarkEnd w:id="3196"/>
    </w:p>
    <w:p w14:paraId="47AC3551" w14:textId="77777777" w:rsidR="001E6DA6" w:rsidRPr="006A7EE2" w:rsidRDefault="001E6DA6" w:rsidP="001901CD">
      <w:pPr>
        <w:pStyle w:val="Heading4"/>
      </w:pPr>
      <w:bookmarkStart w:id="3197" w:name="_Toc34346706"/>
      <w:bookmarkStart w:id="3198" w:name="_Toc34740783"/>
      <w:bookmarkStart w:id="3199" w:name="_Toc34748142"/>
      <w:bookmarkStart w:id="3200" w:name="_Toc34748518"/>
      <w:bookmarkStart w:id="3201" w:name="_Toc34749508"/>
      <w:bookmarkStart w:id="3202" w:name="_Toc49690031"/>
      <w:bookmarkStart w:id="3203" w:name="_Toc56337126"/>
      <w:bookmarkStart w:id="3204" w:name="_Toc73443947"/>
      <w:bookmarkStart w:id="3205" w:name="_Toc215000740"/>
      <w:r w:rsidRPr="006A7EE2">
        <w:t>6.</w:t>
      </w:r>
      <w:r>
        <w:t>2</w:t>
      </w:r>
      <w:r w:rsidRPr="006A7EE2">
        <w:t>.5.1</w:t>
      </w:r>
      <w:r w:rsidRPr="006A7EE2">
        <w:tab/>
        <w:t>General</w:t>
      </w:r>
      <w:bookmarkEnd w:id="2400"/>
      <w:bookmarkEnd w:id="2401"/>
      <w:bookmarkEnd w:id="3197"/>
      <w:bookmarkEnd w:id="3198"/>
      <w:bookmarkEnd w:id="3199"/>
      <w:bookmarkEnd w:id="3200"/>
      <w:bookmarkEnd w:id="3201"/>
      <w:bookmarkEnd w:id="3202"/>
      <w:bookmarkEnd w:id="3203"/>
      <w:bookmarkEnd w:id="3204"/>
      <w:bookmarkEnd w:id="3205"/>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3206" w:name="_Toc11338575"/>
      <w:bookmarkStart w:id="3207" w:name="_Toc27585227"/>
      <w:bookmarkStart w:id="3208" w:name="_Toc34346707"/>
      <w:bookmarkStart w:id="3209" w:name="_Toc34740784"/>
      <w:bookmarkStart w:id="3210" w:name="_Toc34748143"/>
      <w:bookmarkStart w:id="3211" w:name="_Toc34748519"/>
      <w:bookmarkStart w:id="3212" w:name="_Toc34749509"/>
      <w:bookmarkStart w:id="3213" w:name="_Toc49690032"/>
      <w:bookmarkStart w:id="3214" w:name="_Toc56337127"/>
      <w:bookmarkStart w:id="3215" w:name="_Toc73443948"/>
      <w:bookmarkStart w:id="3216" w:name="_Toc215000741"/>
      <w:r w:rsidRPr="006A7EE2">
        <w:t>6.</w:t>
      </w:r>
      <w:r>
        <w:t>2</w:t>
      </w:r>
      <w:r w:rsidRPr="006A7EE2">
        <w:t>.5.2</w:t>
      </w:r>
      <w:r w:rsidRPr="006A7EE2">
        <w:tab/>
        <w:t>Data Change Notification</w:t>
      </w:r>
      <w:bookmarkEnd w:id="3206"/>
      <w:bookmarkEnd w:id="3207"/>
      <w:bookmarkEnd w:id="3208"/>
      <w:bookmarkEnd w:id="3209"/>
      <w:bookmarkEnd w:id="3210"/>
      <w:bookmarkEnd w:id="3211"/>
      <w:bookmarkEnd w:id="3212"/>
      <w:bookmarkEnd w:id="3213"/>
      <w:bookmarkEnd w:id="3214"/>
      <w:bookmarkEnd w:id="3215"/>
      <w:bookmarkEnd w:id="3216"/>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3217" w:name="_Toc34346708"/>
      <w:bookmarkStart w:id="3218" w:name="_Toc34740785"/>
      <w:bookmarkStart w:id="3219" w:name="_Toc34748144"/>
      <w:bookmarkStart w:id="3220" w:name="_Toc34748520"/>
      <w:bookmarkStart w:id="3221" w:name="_Toc34749510"/>
      <w:bookmarkStart w:id="3222" w:name="_Toc49690033"/>
      <w:bookmarkStart w:id="3223" w:name="_Toc56337128"/>
      <w:bookmarkStart w:id="3224" w:name="_Toc73443949"/>
      <w:bookmarkStart w:id="3225" w:name="_Toc215000742"/>
      <w:r w:rsidRPr="00D67AB2">
        <w:t>6.</w:t>
      </w:r>
      <w:r>
        <w:t>2</w:t>
      </w:r>
      <w:r w:rsidRPr="00D67AB2">
        <w:t>.6</w:t>
      </w:r>
      <w:r w:rsidRPr="00D67AB2">
        <w:tab/>
        <w:t>Data Model</w:t>
      </w:r>
      <w:bookmarkEnd w:id="2164"/>
      <w:bookmarkEnd w:id="3217"/>
      <w:bookmarkEnd w:id="3218"/>
      <w:bookmarkEnd w:id="3219"/>
      <w:bookmarkEnd w:id="3220"/>
      <w:bookmarkEnd w:id="3221"/>
      <w:bookmarkEnd w:id="3222"/>
      <w:bookmarkEnd w:id="3223"/>
      <w:bookmarkEnd w:id="3224"/>
      <w:bookmarkEnd w:id="3225"/>
    </w:p>
    <w:p w14:paraId="3908FF7A" w14:textId="77777777" w:rsidR="000C5926" w:rsidRPr="00D67AB2" w:rsidRDefault="000C5926" w:rsidP="001901CD">
      <w:pPr>
        <w:pStyle w:val="Heading4"/>
      </w:pPr>
      <w:bookmarkStart w:id="3226" w:name="_Toc11338781"/>
      <w:bookmarkStart w:id="3227" w:name="_Toc24978843"/>
      <w:bookmarkStart w:id="3228" w:name="_Toc34346709"/>
      <w:bookmarkStart w:id="3229" w:name="_Toc34740786"/>
      <w:bookmarkStart w:id="3230" w:name="_Toc34748145"/>
      <w:bookmarkStart w:id="3231" w:name="_Toc34748521"/>
      <w:bookmarkStart w:id="3232" w:name="_Toc34749511"/>
      <w:bookmarkStart w:id="3233" w:name="_Toc49690034"/>
      <w:bookmarkStart w:id="3234" w:name="_Toc56337129"/>
      <w:bookmarkStart w:id="3235" w:name="_Toc73443950"/>
      <w:bookmarkStart w:id="3236" w:name="_Toc215000743"/>
      <w:r w:rsidRPr="00D67AB2">
        <w:t>6.</w:t>
      </w:r>
      <w:r>
        <w:t>2</w:t>
      </w:r>
      <w:r w:rsidRPr="00D67AB2">
        <w:t>.6.1</w:t>
      </w:r>
      <w:r w:rsidRPr="00D67AB2">
        <w:tab/>
        <w:t>General</w:t>
      </w:r>
      <w:bookmarkEnd w:id="3226"/>
      <w:bookmarkEnd w:id="3227"/>
      <w:bookmarkEnd w:id="3228"/>
      <w:bookmarkEnd w:id="3229"/>
      <w:bookmarkEnd w:id="3230"/>
      <w:bookmarkEnd w:id="3231"/>
      <w:bookmarkEnd w:id="3232"/>
      <w:bookmarkEnd w:id="3233"/>
      <w:bookmarkEnd w:id="3234"/>
      <w:bookmarkEnd w:id="3235"/>
      <w:bookmarkEnd w:id="3236"/>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3ADBE37F"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5BDB5D6B" w:rsidR="001E6DA6" w:rsidRPr="00D67AB2" w:rsidRDefault="0038150D" w:rsidP="001E6DA6">
            <w:pPr>
              <w:pStyle w:val="TAL"/>
              <w:rPr>
                <w:rFonts w:cs="Arial"/>
                <w:szCs w:val="18"/>
              </w:rPr>
            </w:pPr>
            <w:r>
              <w:rPr>
                <w:rFonts w:cs="Arial"/>
                <w:szCs w:val="18"/>
              </w:rPr>
              <w:t>Content</w:t>
            </w:r>
            <w:r w:rsidR="001E6DA6">
              <w:rPr>
                <w:rFonts w:cs="Arial"/>
                <w:szCs w:val="18"/>
              </w:rPr>
              <w:t xml:space="preserve">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7E314E64"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6C458A3"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3237" w:name="_Toc11338578"/>
      <w:bookmarkStart w:id="3238" w:name="_Toc24978844"/>
      <w:bookmarkStart w:id="3239" w:name="_Toc34346710"/>
      <w:bookmarkStart w:id="3240" w:name="_Toc34740787"/>
      <w:bookmarkStart w:id="3241" w:name="_Toc34748146"/>
      <w:bookmarkStart w:id="3242" w:name="_Toc34748522"/>
      <w:bookmarkStart w:id="3243" w:name="_Toc34749512"/>
      <w:bookmarkStart w:id="3244" w:name="_Toc49690035"/>
      <w:bookmarkStart w:id="3245" w:name="_Toc56337130"/>
      <w:bookmarkStart w:id="3246" w:name="_Toc73443951"/>
      <w:bookmarkStart w:id="3247" w:name="_Toc215000744"/>
      <w:bookmarkStart w:id="3248" w:name="_Toc11338784"/>
      <w:r w:rsidRPr="00D67AB2">
        <w:rPr>
          <w:lang w:val="en-US"/>
        </w:rPr>
        <w:t>6.</w:t>
      </w:r>
      <w:r>
        <w:rPr>
          <w:lang w:val="en-US"/>
        </w:rPr>
        <w:t>2</w:t>
      </w:r>
      <w:r w:rsidRPr="00D67AB2">
        <w:rPr>
          <w:lang w:val="en-US"/>
        </w:rPr>
        <w:t>.6.2</w:t>
      </w:r>
      <w:r w:rsidRPr="00D67AB2">
        <w:rPr>
          <w:lang w:val="en-US"/>
        </w:rPr>
        <w:tab/>
        <w:t>Structured data types</w:t>
      </w:r>
      <w:bookmarkEnd w:id="3237"/>
      <w:bookmarkEnd w:id="3238"/>
      <w:bookmarkEnd w:id="3239"/>
      <w:bookmarkEnd w:id="3240"/>
      <w:bookmarkEnd w:id="3241"/>
      <w:bookmarkEnd w:id="3242"/>
      <w:bookmarkEnd w:id="3243"/>
      <w:bookmarkEnd w:id="3244"/>
      <w:bookmarkEnd w:id="3245"/>
      <w:bookmarkEnd w:id="3246"/>
      <w:bookmarkEnd w:id="3247"/>
    </w:p>
    <w:p w14:paraId="573DF369" w14:textId="77777777" w:rsidR="0071623F" w:rsidRPr="00D67AB2" w:rsidRDefault="0071623F" w:rsidP="001901CD">
      <w:pPr>
        <w:pStyle w:val="Heading5"/>
      </w:pPr>
      <w:bookmarkStart w:id="3249" w:name="_Toc11338579"/>
      <w:bookmarkStart w:id="3250" w:name="_Toc24978845"/>
      <w:bookmarkStart w:id="3251" w:name="_Toc34346711"/>
      <w:bookmarkStart w:id="3252" w:name="_Toc34740788"/>
      <w:bookmarkStart w:id="3253" w:name="_Toc34748147"/>
      <w:bookmarkStart w:id="3254" w:name="_Toc34748523"/>
      <w:bookmarkStart w:id="3255" w:name="_Toc34749513"/>
      <w:bookmarkStart w:id="3256" w:name="_Toc49690036"/>
      <w:bookmarkStart w:id="3257" w:name="_Toc56337131"/>
      <w:bookmarkStart w:id="3258" w:name="_Toc73443952"/>
      <w:bookmarkStart w:id="3259" w:name="_Toc215000745"/>
      <w:r w:rsidRPr="00D67AB2">
        <w:t>6.</w:t>
      </w:r>
      <w:r>
        <w:t>2</w:t>
      </w:r>
      <w:r w:rsidRPr="00D67AB2">
        <w:t>.6.2.1</w:t>
      </w:r>
      <w:r w:rsidRPr="00D67AB2">
        <w:tab/>
        <w:t>Introduction</w:t>
      </w:r>
      <w:bookmarkEnd w:id="3249"/>
      <w:bookmarkEnd w:id="3250"/>
      <w:bookmarkEnd w:id="3251"/>
      <w:bookmarkEnd w:id="3252"/>
      <w:bookmarkEnd w:id="3253"/>
      <w:bookmarkEnd w:id="3254"/>
      <w:bookmarkEnd w:id="3255"/>
      <w:bookmarkEnd w:id="3256"/>
      <w:bookmarkEnd w:id="3257"/>
      <w:bookmarkEnd w:id="3258"/>
      <w:bookmarkEnd w:id="3259"/>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3260" w:name="_Toc24978846"/>
      <w:bookmarkStart w:id="3261" w:name="_Toc34346712"/>
      <w:bookmarkStart w:id="3262" w:name="_Toc34740789"/>
      <w:bookmarkStart w:id="3263" w:name="_Toc34748148"/>
      <w:bookmarkStart w:id="3264" w:name="_Toc34748524"/>
      <w:bookmarkStart w:id="3265" w:name="_Toc34749514"/>
      <w:bookmarkStart w:id="3266" w:name="_Toc49690037"/>
      <w:bookmarkStart w:id="3267" w:name="_Toc56337132"/>
      <w:bookmarkStart w:id="3268" w:name="_Toc73443953"/>
      <w:bookmarkStart w:id="3269" w:name="_Toc215000746"/>
      <w:r w:rsidRPr="00D67AB2">
        <w:t>6.</w:t>
      </w:r>
      <w:r>
        <w:t>2</w:t>
      </w:r>
      <w:r w:rsidRPr="00D67AB2">
        <w:t>.6.2.</w:t>
      </w:r>
      <w:r w:rsidR="0071623F">
        <w:t>2</w:t>
      </w:r>
      <w:r w:rsidRPr="00D67AB2">
        <w:tab/>
        <w:t xml:space="preserve">Type: </w:t>
      </w:r>
      <w:bookmarkEnd w:id="3248"/>
      <w:r w:rsidRPr="00C81210">
        <w:t>ScscfCapabilit</w:t>
      </w:r>
      <w:r>
        <w:t>yList</w:t>
      </w:r>
      <w:bookmarkEnd w:id="3260"/>
      <w:bookmarkEnd w:id="3261"/>
      <w:bookmarkEnd w:id="3262"/>
      <w:bookmarkEnd w:id="3263"/>
      <w:bookmarkEnd w:id="3264"/>
      <w:bookmarkEnd w:id="3265"/>
      <w:bookmarkEnd w:id="3266"/>
      <w:bookmarkEnd w:id="3267"/>
      <w:bookmarkEnd w:id="3268"/>
      <w:bookmarkEnd w:id="3269"/>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3270" w:name="_Toc24978847"/>
      <w:bookmarkStart w:id="3271" w:name="_Toc34346713"/>
      <w:bookmarkStart w:id="3272" w:name="_Toc34740790"/>
      <w:bookmarkStart w:id="3273" w:name="_Toc34748149"/>
      <w:bookmarkStart w:id="3274" w:name="_Toc34748525"/>
      <w:bookmarkStart w:id="3275" w:name="_Toc34749515"/>
      <w:bookmarkStart w:id="3276" w:name="_Toc49690038"/>
      <w:bookmarkStart w:id="3277" w:name="_Toc56337133"/>
      <w:bookmarkStart w:id="3278" w:name="_Toc73443954"/>
      <w:bookmarkStart w:id="3279" w:name="_Toc215000747"/>
      <w:r w:rsidRPr="00D67AB2">
        <w:t>6.</w:t>
      </w:r>
      <w:r>
        <w:t>2</w:t>
      </w:r>
      <w:r w:rsidRPr="00D67AB2">
        <w:t>.6.2.</w:t>
      </w:r>
      <w:r w:rsidR="0071623F">
        <w:t>3</w:t>
      </w:r>
      <w:r w:rsidRPr="00D67AB2">
        <w:tab/>
        <w:t xml:space="preserve">Type: </w:t>
      </w:r>
      <w:r w:rsidRPr="00E952AF">
        <w:t>Capabilit</w:t>
      </w:r>
      <w:r>
        <w:t>ies</w:t>
      </w:r>
      <w:bookmarkEnd w:id="3270"/>
      <w:bookmarkEnd w:id="3271"/>
      <w:bookmarkEnd w:id="3272"/>
      <w:bookmarkEnd w:id="3273"/>
      <w:bookmarkEnd w:id="3274"/>
      <w:bookmarkEnd w:id="3275"/>
      <w:bookmarkEnd w:id="3276"/>
      <w:bookmarkEnd w:id="3277"/>
      <w:bookmarkEnd w:id="3278"/>
      <w:bookmarkEnd w:id="3279"/>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3280" w:name="_Toc24978848"/>
      <w:bookmarkStart w:id="3281" w:name="_Toc34346714"/>
      <w:bookmarkStart w:id="3282" w:name="_Toc34740791"/>
      <w:bookmarkStart w:id="3283" w:name="_Toc34748150"/>
      <w:bookmarkStart w:id="3284" w:name="_Toc34748526"/>
      <w:bookmarkStart w:id="3285" w:name="_Toc34749516"/>
      <w:bookmarkStart w:id="3286" w:name="_Toc49690039"/>
      <w:bookmarkStart w:id="3287" w:name="_Toc56337134"/>
      <w:bookmarkStart w:id="3288" w:name="_Toc73443955"/>
      <w:bookmarkStart w:id="3289" w:name="_Toc215000748"/>
      <w:r w:rsidRPr="00D67AB2">
        <w:t>6.</w:t>
      </w:r>
      <w:r>
        <w:t>2</w:t>
      </w:r>
      <w:r w:rsidRPr="00D67AB2">
        <w:t>.6.2.</w:t>
      </w:r>
      <w:r>
        <w:t>4</w:t>
      </w:r>
      <w:r w:rsidRPr="00D67AB2">
        <w:tab/>
        <w:t xml:space="preserve">Type: </w:t>
      </w:r>
      <w:r>
        <w:t>ImsProfileData</w:t>
      </w:r>
      <w:bookmarkEnd w:id="3280"/>
      <w:bookmarkEnd w:id="3281"/>
      <w:bookmarkEnd w:id="3282"/>
      <w:bookmarkEnd w:id="3283"/>
      <w:bookmarkEnd w:id="3284"/>
      <w:bookmarkEnd w:id="3285"/>
      <w:bookmarkEnd w:id="3286"/>
      <w:bookmarkEnd w:id="3287"/>
      <w:bookmarkEnd w:id="3288"/>
      <w:bookmarkEnd w:id="3289"/>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14D797E3" w:rsidR="00607A2B" w:rsidRPr="00D67AB2" w:rsidRDefault="00607A2B" w:rsidP="00B569E6">
            <w:pPr>
              <w:pStyle w:val="TAL"/>
              <w:rPr>
                <w:rFonts w:cs="Arial"/>
                <w:szCs w:val="18"/>
              </w:rPr>
            </w:pPr>
            <w:r w:rsidRPr="00D67AB2">
              <w:rPr>
                <w:rFonts w:cs="Arial"/>
                <w:szCs w:val="18"/>
              </w:rPr>
              <w:t xml:space="preserve">See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3290" w:name="_Toc11338605"/>
      <w:bookmarkStart w:id="3291" w:name="_Toc24978849"/>
      <w:bookmarkStart w:id="3292" w:name="_Toc34346715"/>
      <w:bookmarkStart w:id="3293" w:name="_Toc34740792"/>
      <w:bookmarkStart w:id="3294" w:name="_Toc34748151"/>
      <w:bookmarkStart w:id="3295" w:name="_Toc34748527"/>
      <w:bookmarkStart w:id="3296" w:name="_Toc34749517"/>
      <w:bookmarkStart w:id="3297" w:name="_Toc49690040"/>
      <w:bookmarkStart w:id="3298" w:name="_Toc56337135"/>
      <w:bookmarkStart w:id="3299" w:name="_Toc73443956"/>
      <w:bookmarkStart w:id="3300" w:name="_Toc215000749"/>
      <w:r w:rsidRPr="00D67AB2">
        <w:t>6.</w:t>
      </w:r>
      <w:r>
        <w:t>2</w:t>
      </w:r>
      <w:r w:rsidRPr="00D67AB2">
        <w:t>.6.2.</w:t>
      </w:r>
      <w:r>
        <w:t>5</w:t>
      </w:r>
      <w:r w:rsidRPr="00D67AB2">
        <w:tab/>
        <w:t>Type: SharedData</w:t>
      </w:r>
      <w:bookmarkEnd w:id="3290"/>
      <w:bookmarkEnd w:id="3291"/>
      <w:bookmarkEnd w:id="3292"/>
      <w:bookmarkEnd w:id="3293"/>
      <w:bookmarkEnd w:id="3294"/>
      <w:bookmarkEnd w:id="3295"/>
      <w:bookmarkEnd w:id="3296"/>
      <w:bookmarkEnd w:id="3297"/>
      <w:bookmarkEnd w:id="3298"/>
      <w:bookmarkEnd w:id="3299"/>
      <w:bookmarkEnd w:id="3300"/>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028F5966" w:rsidR="00607A2B" w:rsidRPr="00D67AB2" w:rsidRDefault="00607A2B" w:rsidP="001901CD">
      <w:pPr>
        <w:pStyle w:val="Heading5"/>
      </w:pPr>
      <w:bookmarkStart w:id="3301" w:name="_Toc24978850"/>
      <w:bookmarkStart w:id="3302" w:name="_Toc34346716"/>
      <w:bookmarkStart w:id="3303" w:name="_Toc34740793"/>
      <w:bookmarkStart w:id="3304" w:name="_Toc34748152"/>
      <w:bookmarkStart w:id="3305" w:name="_Toc34748528"/>
      <w:bookmarkStart w:id="3306" w:name="_Toc34749518"/>
      <w:bookmarkStart w:id="3307" w:name="_Toc49690041"/>
      <w:bookmarkStart w:id="3308" w:name="_Toc56337136"/>
      <w:bookmarkStart w:id="3309" w:name="_Toc73443957"/>
      <w:bookmarkStart w:id="3310" w:name="_Toc215000750"/>
      <w:r w:rsidRPr="00D67AB2">
        <w:t>6.</w:t>
      </w:r>
      <w:r>
        <w:t>2</w:t>
      </w:r>
      <w:r w:rsidRPr="00D67AB2">
        <w:t>.6.2.</w:t>
      </w:r>
      <w:r>
        <w:t>6</w:t>
      </w:r>
      <w:r w:rsidRPr="00D67AB2">
        <w:tab/>
      </w:r>
      <w:bookmarkEnd w:id="3301"/>
      <w:bookmarkEnd w:id="3302"/>
      <w:bookmarkEnd w:id="3303"/>
      <w:bookmarkEnd w:id="3304"/>
      <w:bookmarkEnd w:id="3305"/>
      <w:bookmarkEnd w:id="3306"/>
      <w:bookmarkEnd w:id="3307"/>
      <w:bookmarkEnd w:id="3308"/>
      <w:bookmarkEnd w:id="3309"/>
      <w:r w:rsidR="00330FFE">
        <w:t>Void</w:t>
      </w:r>
      <w:bookmarkEnd w:id="3310"/>
    </w:p>
    <w:p w14:paraId="7A33E462" w14:textId="77777777" w:rsidR="006804A6" w:rsidRPr="00D67AB2" w:rsidRDefault="006804A6" w:rsidP="001901CD">
      <w:pPr>
        <w:pStyle w:val="Heading5"/>
      </w:pPr>
      <w:bookmarkStart w:id="3311" w:name="_Toc24978851"/>
      <w:bookmarkStart w:id="3312" w:name="_Toc34346717"/>
      <w:bookmarkStart w:id="3313" w:name="_Toc34740794"/>
      <w:bookmarkStart w:id="3314" w:name="_Toc34748153"/>
      <w:bookmarkStart w:id="3315" w:name="_Toc34748529"/>
      <w:bookmarkStart w:id="3316" w:name="_Toc34749519"/>
      <w:bookmarkStart w:id="3317" w:name="_Toc49690042"/>
      <w:bookmarkStart w:id="3318" w:name="_Toc56337137"/>
      <w:bookmarkStart w:id="3319" w:name="_Toc73443958"/>
      <w:bookmarkStart w:id="3320" w:name="_Toc215000751"/>
      <w:r w:rsidRPr="00D67AB2">
        <w:t>6.</w:t>
      </w:r>
      <w:r>
        <w:t>2</w:t>
      </w:r>
      <w:r w:rsidRPr="00D67AB2">
        <w:t>.6.2.</w:t>
      </w:r>
      <w:r>
        <w:t>7</w:t>
      </w:r>
      <w:r w:rsidRPr="00D67AB2">
        <w:tab/>
        <w:t xml:space="preserve">Type: </w:t>
      </w:r>
      <w:r>
        <w:t>RepositoryData</w:t>
      </w:r>
      <w:bookmarkEnd w:id="3311"/>
      <w:bookmarkEnd w:id="3312"/>
      <w:bookmarkEnd w:id="3313"/>
      <w:bookmarkEnd w:id="3314"/>
      <w:bookmarkEnd w:id="3315"/>
      <w:bookmarkEnd w:id="3316"/>
      <w:bookmarkEnd w:id="3317"/>
      <w:bookmarkEnd w:id="3318"/>
      <w:bookmarkEnd w:id="3319"/>
      <w:bookmarkEnd w:id="3320"/>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3321" w:name="_Toc24978852"/>
      <w:bookmarkStart w:id="3322" w:name="_Toc34346718"/>
      <w:bookmarkStart w:id="3323" w:name="_Toc34740795"/>
      <w:bookmarkStart w:id="3324" w:name="_Toc34748154"/>
      <w:bookmarkStart w:id="3325" w:name="_Toc34748530"/>
      <w:bookmarkStart w:id="3326" w:name="_Toc34749520"/>
      <w:bookmarkStart w:id="3327" w:name="_Toc49690043"/>
      <w:bookmarkStart w:id="3328" w:name="_Toc56337138"/>
      <w:bookmarkStart w:id="3329" w:name="_Toc73443959"/>
      <w:bookmarkStart w:id="3330" w:name="_Toc215000752"/>
      <w:r w:rsidRPr="00D67AB2">
        <w:t>6.</w:t>
      </w:r>
      <w:r>
        <w:t>2</w:t>
      </w:r>
      <w:r w:rsidRPr="00D67AB2">
        <w:t>.6.2.</w:t>
      </w:r>
      <w:r>
        <w:t>8</w:t>
      </w:r>
      <w:r w:rsidRPr="00D67AB2">
        <w:tab/>
        <w:t xml:space="preserve">Type: </w:t>
      </w:r>
      <w:r>
        <w:t>M</w:t>
      </w:r>
      <w:r w:rsidRPr="00767839">
        <w:t>sisdnList</w:t>
      </w:r>
      <w:bookmarkEnd w:id="3321"/>
      <w:bookmarkEnd w:id="3322"/>
      <w:bookmarkEnd w:id="3323"/>
      <w:bookmarkEnd w:id="3324"/>
      <w:bookmarkEnd w:id="3325"/>
      <w:bookmarkEnd w:id="3326"/>
      <w:bookmarkEnd w:id="3327"/>
      <w:bookmarkEnd w:id="3328"/>
      <w:bookmarkEnd w:id="3329"/>
      <w:bookmarkEnd w:id="3330"/>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3331" w:name="_Toc24978853"/>
      <w:bookmarkStart w:id="3332" w:name="_Toc34346719"/>
      <w:bookmarkStart w:id="3333" w:name="_Toc34740796"/>
      <w:bookmarkStart w:id="3334" w:name="_Toc34748155"/>
      <w:bookmarkStart w:id="3335" w:name="_Toc34748531"/>
      <w:bookmarkStart w:id="3336" w:name="_Toc34749521"/>
      <w:bookmarkStart w:id="3337" w:name="_Toc49690044"/>
      <w:bookmarkStart w:id="3338" w:name="_Toc56337139"/>
      <w:bookmarkStart w:id="3339" w:name="_Toc73443960"/>
      <w:bookmarkStart w:id="3340" w:name="_Toc215000753"/>
      <w:r w:rsidRPr="00D67AB2">
        <w:t>6.</w:t>
      </w:r>
      <w:r>
        <w:t>2</w:t>
      </w:r>
      <w:r w:rsidRPr="00D67AB2">
        <w:t>.6.2.</w:t>
      </w:r>
      <w:r>
        <w:t>9</w:t>
      </w:r>
      <w:r w:rsidRPr="00D67AB2">
        <w:tab/>
        <w:t xml:space="preserve">Type: </w:t>
      </w:r>
      <w:r>
        <w:t>PublicIdentities</w:t>
      </w:r>
      <w:bookmarkEnd w:id="3331"/>
      <w:bookmarkEnd w:id="3332"/>
      <w:bookmarkEnd w:id="3333"/>
      <w:bookmarkEnd w:id="3334"/>
      <w:bookmarkEnd w:id="3335"/>
      <w:bookmarkEnd w:id="3336"/>
      <w:bookmarkEnd w:id="3337"/>
      <w:bookmarkEnd w:id="3338"/>
      <w:bookmarkEnd w:id="3339"/>
      <w:bookmarkEnd w:id="3340"/>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3341" w:name="_Toc24978854"/>
      <w:bookmarkStart w:id="3342" w:name="_Toc34346720"/>
      <w:bookmarkStart w:id="3343" w:name="_Toc34740797"/>
      <w:bookmarkStart w:id="3344" w:name="_Toc34748156"/>
      <w:bookmarkStart w:id="3345" w:name="_Toc34748532"/>
      <w:bookmarkStart w:id="3346" w:name="_Toc34749522"/>
      <w:bookmarkStart w:id="3347" w:name="_Toc49690045"/>
      <w:bookmarkStart w:id="3348" w:name="_Toc56337140"/>
      <w:bookmarkStart w:id="3349" w:name="_Toc73443961"/>
      <w:bookmarkStart w:id="3350" w:name="_Toc215000754"/>
      <w:r w:rsidRPr="00D67AB2">
        <w:t>6.</w:t>
      </w:r>
      <w:r>
        <w:t>2</w:t>
      </w:r>
      <w:r w:rsidRPr="00D67AB2">
        <w:t>.6.2.</w:t>
      </w:r>
      <w:r>
        <w:t>10</w:t>
      </w:r>
      <w:r w:rsidRPr="00D67AB2">
        <w:tab/>
        <w:t xml:space="preserve">Type: </w:t>
      </w:r>
      <w:r>
        <w:t>PublicIdentity</w:t>
      </w:r>
      <w:bookmarkEnd w:id="3341"/>
      <w:bookmarkEnd w:id="3342"/>
      <w:bookmarkEnd w:id="3343"/>
      <w:bookmarkEnd w:id="3344"/>
      <w:bookmarkEnd w:id="3345"/>
      <w:bookmarkEnd w:id="3346"/>
      <w:bookmarkEnd w:id="3347"/>
      <w:bookmarkEnd w:id="3348"/>
      <w:bookmarkEnd w:id="3349"/>
      <w:bookmarkEnd w:id="3350"/>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3351" w:name="_Toc34346721"/>
      <w:bookmarkStart w:id="3352" w:name="_Toc34740798"/>
      <w:bookmarkStart w:id="3353" w:name="_Toc34748157"/>
      <w:bookmarkStart w:id="3354" w:name="_Toc34748533"/>
      <w:bookmarkStart w:id="3355" w:name="_Toc34749523"/>
      <w:bookmarkStart w:id="3356" w:name="_Toc49690046"/>
      <w:bookmarkStart w:id="3357" w:name="_Toc56337141"/>
      <w:bookmarkStart w:id="3358" w:name="_Toc73443962"/>
      <w:bookmarkStart w:id="3359" w:name="_Toc215000755"/>
      <w:bookmarkStart w:id="3360" w:name="_Toc24978855"/>
      <w:r w:rsidRPr="006A7EE2">
        <w:t>6.</w:t>
      </w:r>
      <w:r>
        <w:t>2</w:t>
      </w:r>
      <w:r w:rsidRPr="006A7EE2">
        <w:t>.6.2.</w:t>
      </w:r>
      <w:r>
        <w:t>11</w:t>
      </w:r>
      <w:r w:rsidRPr="006A7EE2">
        <w:tab/>
        <w:t xml:space="preserve">Type: </w:t>
      </w:r>
      <w:r>
        <w:t>Ims</w:t>
      </w:r>
      <w:r w:rsidRPr="006A7EE2">
        <w:t>SdmSubscription</w:t>
      </w:r>
      <w:bookmarkEnd w:id="3351"/>
      <w:bookmarkEnd w:id="3352"/>
      <w:bookmarkEnd w:id="3353"/>
      <w:bookmarkEnd w:id="3354"/>
      <w:bookmarkEnd w:id="3355"/>
      <w:bookmarkEnd w:id="3356"/>
      <w:bookmarkEnd w:id="3357"/>
      <w:bookmarkEnd w:id="3358"/>
      <w:bookmarkEnd w:id="3359"/>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06AC134B" w:rsidR="00294B86" w:rsidRPr="006A7EE2" w:rsidRDefault="00294B86" w:rsidP="00C5102F">
            <w:pPr>
              <w:pStyle w:val="TAN"/>
              <w:rPr>
                <w:rFonts w:cs="Arial"/>
                <w:szCs w:val="18"/>
              </w:rPr>
            </w:pPr>
            <w:r>
              <w:t>NOTE:</w:t>
            </w:r>
            <w:r>
              <w:tab/>
              <w:t xml:space="preserve">The HSS should handle only the relative-path part </w:t>
            </w:r>
            <w:r w:rsidRPr="000B0E47">
              <w:t xml:space="preserve">(apiSpecificResourceUriPart, see 3GPP TS 29.501 [5] </w:t>
            </w:r>
            <w:r w:rsidR="006163D7" w:rsidRPr="000B0E47">
              <w:t>clause</w:t>
            </w:r>
            <w:r w:rsidR="006163D7">
              <w:t> </w:t>
            </w:r>
            <w:r w:rsidR="006163D7"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3361" w:name="_Toc26199614"/>
      <w:bookmarkStart w:id="3362" w:name="_Toc34346722"/>
      <w:bookmarkStart w:id="3363" w:name="_Toc34740799"/>
      <w:bookmarkStart w:id="3364" w:name="_Toc34748158"/>
      <w:bookmarkStart w:id="3365" w:name="_Toc34748534"/>
      <w:bookmarkStart w:id="3366" w:name="_Toc34749524"/>
      <w:bookmarkStart w:id="3367" w:name="_Toc49690047"/>
      <w:bookmarkStart w:id="3368" w:name="_Toc56337142"/>
      <w:bookmarkStart w:id="3369" w:name="_Toc73443963"/>
      <w:bookmarkStart w:id="3370" w:name="_Toc215000756"/>
      <w:r w:rsidRPr="00D67AB2">
        <w:t>6.</w:t>
      </w:r>
      <w:r>
        <w:t>2</w:t>
      </w:r>
      <w:r w:rsidRPr="00D67AB2">
        <w:t>.6.</w:t>
      </w:r>
      <w:r>
        <w:t>2.12</w:t>
      </w:r>
      <w:r w:rsidRPr="00D67AB2">
        <w:tab/>
        <w:t xml:space="preserve">Type: </w:t>
      </w:r>
      <w:bookmarkEnd w:id="3361"/>
      <w:r>
        <w:t>ImsRegistrationStatus</w:t>
      </w:r>
      <w:bookmarkEnd w:id="3362"/>
      <w:bookmarkEnd w:id="3363"/>
      <w:bookmarkEnd w:id="3364"/>
      <w:bookmarkEnd w:id="3365"/>
      <w:bookmarkEnd w:id="3366"/>
      <w:bookmarkEnd w:id="3367"/>
      <w:bookmarkEnd w:id="3368"/>
      <w:bookmarkEnd w:id="3369"/>
      <w:bookmarkEnd w:id="3370"/>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3371" w:name="_Toc34346723"/>
      <w:bookmarkStart w:id="3372" w:name="_Toc34740800"/>
      <w:bookmarkStart w:id="3373" w:name="_Toc34748159"/>
      <w:bookmarkStart w:id="3374" w:name="_Toc34748535"/>
      <w:bookmarkStart w:id="3375" w:name="_Toc34749525"/>
      <w:bookmarkStart w:id="3376" w:name="_Toc49690048"/>
      <w:bookmarkStart w:id="3377" w:name="_Toc56337143"/>
      <w:bookmarkStart w:id="3378" w:name="_Toc73443964"/>
      <w:bookmarkStart w:id="3379" w:name="_Toc215000757"/>
      <w:r w:rsidRPr="00D67AB2">
        <w:t>6.</w:t>
      </w:r>
      <w:r>
        <w:t>2</w:t>
      </w:r>
      <w:r w:rsidRPr="00D67AB2">
        <w:t>.6.</w:t>
      </w:r>
      <w:r>
        <w:t>2.13</w:t>
      </w:r>
      <w:r w:rsidRPr="00D67AB2">
        <w:tab/>
        <w:t xml:space="preserve">Type: </w:t>
      </w:r>
      <w:r>
        <w:t>PriorityLevels</w:t>
      </w:r>
      <w:bookmarkEnd w:id="3371"/>
      <w:bookmarkEnd w:id="3372"/>
      <w:bookmarkEnd w:id="3373"/>
      <w:bookmarkEnd w:id="3374"/>
      <w:bookmarkEnd w:id="3375"/>
      <w:bookmarkEnd w:id="3376"/>
      <w:bookmarkEnd w:id="3377"/>
      <w:bookmarkEnd w:id="3378"/>
      <w:bookmarkEnd w:id="3379"/>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r w:rsidR="008D0014" w:rsidRPr="00D67AB2" w14:paraId="7E3E5B4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66DF9B" w14:textId="51764DD6" w:rsidR="008D0014" w:rsidRDefault="008D0014" w:rsidP="008D0014">
            <w:pPr>
              <w:pStyle w:val="TAL"/>
              <w:rPr>
                <w:lang w:val="en-US"/>
              </w:rPr>
            </w:pPr>
            <w:r>
              <w:rPr>
                <w:lang w:val="en-US"/>
              </w:rPr>
              <w:t>messagingPriority</w:t>
            </w:r>
          </w:p>
        </w:tc>
        <w:tc>
          <w:tcPr>
            <w:tcW w:w="2268" w:type="dxa"/>
            <w:tcBorders>
              <w:top w:val="single" w:sz="4" w:space="0" w:color="auto"/>
              <w:left w:val="single" w:sz="4" w:space="0" w:color="auto"/>
              <w:bottom w:val="single" w:sz="4" w:space="0" w:color="auto"/>
              <w:right w:val="single" w:sz="4" w:space="0" w:color="auto"/>
            </w:tcBorders>
          </w:tcPr>
          <w:p w14:paraId="219D2D67" w14:textId="4294EA20" w:rsidR="008D0014" w:rsidRDefault="008D0014" w:rsidP="008D001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5E39812" w14:textId="65E6B03B" w:rsidR="008D0014" w:rsidRDefault="008D0014" w:rsidP="008D001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DA13D" w14:textId="5E03A2C5" w:rsidR="008D0014" w:rsidRDefault="008D0014" w:rsidP="008D0014">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C884984" w14:textId="77777777" w:rsidR="008D0014" w:rsidRPr="00DD2CFA" w:rsidRDefault="008D0014" w:rsidP="008D0014">
            <w:pPr>
              <w:pStyle w:val="TAL"/>
            </w:pPr>
            <w:r w:rsidRPr="00DD2CFA">
              <w:t xml:space="preserve">Priority for </w:t>
            </w:r>
            <w:r>
              <w:t xml:space="preserve">MPS for </w:t>
            </w:r>
            <w:r w:rsidRPr="00DD2CFA">
              <w:t>messaging</w:t>
            </w:r>
          </w:p>
          <w:p w14:paraId="237920A6" w14:textId="77777777" w:rsidR="008D0014" w:rsidRPr="00DD2CFA" w:rsidRDefault="008D0014" w:rsidP="008D0014">
            <w:pPr>
              <w:pStyle w:val="TAL"/>
            </w:pPr>
          </w:p>
          <w:p w14:paraId="78E65605" w14:textId="77777777" w:rsidR="008D0014" w:rsidRPr="00DD2CFA" w:rsidRDefault="008D0014" w:rsidP="008D0014">
            <w:pPr>
              <w:pStyle w:val="TAL"/>
            </w:pPr>
            <w:r w:rsidRPr="00DD2CFA">
              <w:t>true: enabled</w:t>
            </w:r>
          </w:p>
          <w:p w14:paraId="377EF63A" w14:textId="77777777" w:rsidR="008D0014" w:rsidRPr="00DD2CFA" w:rsidRDefault="008D0014" w:rsidP="008D0014">
            <w:pPr>
              <w:pStyle w:val="TAL"/>
            </w:pPr>
          </w:p>
          <w:p w14:paraId="1CB8E504" w14:textId="77777777" w:rsidR="008D0014" w:rsidRPr="00DD2CFA" w:rsidRDefault="008D0014" w:rsidP="008D0014">
            <w:pPr>
              <w:pStyle w:val="TAL"/>
            </w:pPr>
            <w:r w:rsidRPr="00DD2CFA">
              <w:t>false or absent: not enabled</w:t>
            </w:r>
          </w:p>
          <w:p w14:paraId="7C368B0A" w14:textId="77777777" w:rsidR="008D0014" w:rsidRPr="00DD2CFA" w:rsidRDefault="008D0014" w:rsidP="008D0014">
            <w:pPr>
              <w:pStyle w:val="TAL"/>
            </w:pPr>
          </w:p>
          <w:p w14:paraId="682F6B90" w14:textId="239EC67B" w:rsidR="008D0014" w:rsidRDefault="008D0014" w:rsidP="008D0014">
            <w:pPr>
              <w:pStyle w:val="TAL"/>
            </w:pPr>
            <w:r w:rsidRPr="00DD2CFA">
              <w:t xml:space="preserve">May be present only if </w:t>
            </w:r>
            <w:r w:rsidR="00CA224E">
              <w:t xml:space="preserve">at least one entry in the </w:t>
            </w:r>
            <w:r w:rsidRPr="00DD2CFA">
              <w:t xml:space="preserve">Service Priority Level </w:t>
            </w:r>
            <w:r w:rsidR="00CA224E">
              <w:t>List</w:t>
            </w:r>
            <w:r w:rsidR="00CA224E" w:rsidRPr="00DD2CFA">
              <w:t xml:space="preserve"> </w:t>
            </w:r>
            <w:r w:rsidRPr="00DD2CFA">
              <w:t>include</w:t>
            </w:r>
            <w:r w:rsidR="00CA224E">
              <w:t xml:space="preserve">s a </w:t>
            </w:r>
            <w:r w:rsidRPr="00DD2CFA">
              <w:t xml:space="preserve"> "WPS" namespace </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3380" w:name="_Toc34346724"/>
      <w:bookmarkStart w:id="3381" w:name="_Toc34740801"/>
      <w:bookmarkStart w:id="3382" w:name="_Toc34748160"/>
      <w:bookmarkStart w:id="3383" w:name="_Toc34748536"/>
      <w:bookmarkStart w:id="3384" w:name="_Toc34749526"/>
      <w:bookmarkStart w:id="3385" w:name="_Toc49690049"/>
      <w:bookmarkStart w:id="3386" w:name="_Toc56337144"/>
      <w:bookmarkStart w:id="3387" w:name="_Toc73443965"/>
      <w:bookmarkStart w:id="3388" w:name="_Toc215000758"/>
      <w:r w:rsidRPr="00D67AB2">
        <w:t>6.</w:t>
      </w:r>
      <w:r>
        <w:t>2</w:t>
      </w:r>
      <w:r w:rsidRPr="00D67AB2">
        <w:t>.6.</w:t>
      </w:r>
      <w:r>
        <w:t>2.14</w:t>
      </w:r>
      <w:r w:rsidRPr="00D67AB2">
        <w:tab/>
        <w:t xml:space="preserve">Type: </w:t>
      </w:r>
      <w:r>
        <w:t>Ifcs</w:t>
      </w:r>
      <w:bookmarkEnd w:id="3380"/>
      <w:bookmarkEnd w:id="3381"/>
      <w:bookmarkEnd w:id="3382"/>
      <w:bookmarkEnd w:id="3383"/>
      <w:bookmarkEnd w:id="3384"/>
      <w:bookmarkEnd w:id="3385"/>
      <w:bookmarkEnd w:id="3386"/>
      <w:bookmarkEnd w:id="3387"/>
      <w:bookmarkEnd w:id="3388"/>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3389" w:name="_Toc34346725"/>
      <w:bookmarkStart w:id="3390" w:name="_Toc34740802"/>
      <w:bookmarkStart w:id="3391" w:name="_Toc34748161"/>
      <w:bookmarkStart w:id="3392" w:name="_Toc34748537"/>
      <w:bookmarkStart w:id="3393" w:name="_Toc34749527"/>
      <w:bookmarkStart w:id="3394" w:name="_Toc49690050"/>
      <w:bookmarkStart w:id="3395" w:name="_Toc56337145"/>
      <w:bookmarkStart w:id="3396" w:name="_Toc73443966"/>
      <w:bookmarkStart w:id="3397" w:name="_Toc215000759"/>
      <w:r w:rsidRPr="00D67AB2">
        <w:t>6.</w:t>
      </w:r>
      <w:r>
        <w:t>2</w:t>
      </w:r>
      <w:r w:rsidRPr="00D67AB2">
        <w:t>.6.</w:t>
      </w:r>
      <w:r>
        <w:t>2</w:t>
      </w:r>
      <w:r w:rsidRPr="00D67AB2">
        <w:t>.</w:t>
      </w:r>
      <w:r>
        <w:t>15</w:t>
      </w:r>
      <w:r w:rsidRPr="00D67AB2">
        <w:tab/>
        <w:t xml:space="preserve">Type: </w:t>
      </w:r>
      <w:r>
        <w:t>Ifc</w:t>
      </w:r>
      <w:bookmarkEnd w:id="3389"/>
      <w:bookmarkEnd w:id="3390"/>
      <w:bookmarkEnd w:id="3391"/>
      <w:bookmarkEnd w:id="3392"/>
      <w:bookmarkEnd w:id="3393"/>
      <w:bookmarkEnd w:id="3394"/>
      <w:bookmarkEnd w:id="3395"/>
      <w:bookmarkEnd w:id="3396"/>
      <w:bookmarkEnd w:id="3397"/>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3398" w:name="_Toc34346726"/>
      <w:bookmarkStart w:id="3399" w:name="_Toc34740803"/>
      <w:bookmarkStart w:id="3400" w:name="_Toc34748162"/>
      <w:bookmarkStart w:id="3401" w:name="_Toc34748538"/>
      <w:bookmarkStart w:id="3402" w:name="_Toc34749528"/>
      <w:bookmarkStart w:id="3403" w:name="_Toc49690051"/>
      <w:bookmarkStart w:id="3404" w:name="_Toc56337146"/>
      <w:bookmarkStart w:id="3405" w:name="_Toc73443967"/>
      <w:bookmarkStart w:id="3406" w:name="_Toc215000760"/>
      <w:r w:rsidRPr="00D67AB2">
        <w:t>6.</w:t>
      </w:r>
      <w:r>
        <w:t>2</w:t>
      </w:r>
      <w:r w:rsidRPr="00D67AB2">
        <w:t>.6.</w:t>
      </w:r>
      <w:r>
        <w:t>2.16</w:t>
      </w:r>
      <w:r w:rsidRPr="00D67AB2">
        <w:tab/>
        <w:t xml:space="preserve">Type: </w:t>
      </w:r>
      <w:r>
        <w:t>TriggerPoint</w:t>
      </w:r>
      <w:bookmarkEnd w:id="3398"/>
      <w:bookmarkEnd w:id="3399"/>
      <w:bookmarkEnd w:id="3400"/>
      <w:bookmarkEnd w:id="3401"/>
      <w:bookmarkEnd w:id="3402"/>
      <w:bookmarkEnd w:id="3403"/>
      <w:bookmarkEnd w:id="3404"/>
      <w:bookmarkEnd w:id="3405"/>
      <w:bookmarkEnd w:id="3406"/>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3407" w:name="_Toc34346727"/>
      <w:bookmarkStart w:id="3408" w:name="_Toc34740804"/>
      <w:bookmarkStart w:id="3409" w:name="_Toc34748163"/>
      <w:bookmarkStart w:id="3410" w:name="_Toc34748539"/>
      <w:bookmarkStart w:id="3411" w:name="_Toc34749529"/>
      <w:bookmarkStart w:id="3412" w:name="_Toc49690052"/>
      <w:bookmarkStart w:id="3413" w:name="_Toc56337147"/>
      <w:bookmarkStart w:id="3414" w:name="_Toc73443968"/>
      <w:bookmarkStart w:id="3415" w:name="_Toc215000761"/>
      <w:r w:rsidRPr="00D67AB2">
        <w:t>6.</w:t>
      </w:r>
      <w:r>
        <w:t>2</w:t>
      </w:r>
      <w:r w:rsidRPr="00D67AB2">
        <w:t>.6.</w:t>
      </w:r>
      <w:r>
        <w:t>2.17</w:t>
      </w:r>
      <w:r w:rsidRPr="00D67AB2">
        <w:tab/>
        <w:t xml:space="preserve">Type: </w:t>
      </w:r>
      <w:r>
        <w:t>Spt</w:t>
      </w:r>
      <w:bookmarkEnd w:id="3407"/>
      <w:bookmarkEnd w:id="3408"/>
      <w:bookmarkEnd w:id="3409"/>
      <w:bookmarkEnd w:id="3410"/>
      <w:bookmarkEnd w:id="3411"/>
      <w:bookmarkEnd w:id="3412"/>
      <w:bookmarkEnd w:id="3413"/>
      <w:bookmarkEnd w:id="3414"/>
      <w:bookmarkEnd w:id="3415"/>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1A8268E8"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6163D7">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3416" w:name="_Toc34346728"/>
      <w:bookmarkStart w:id="3417" w:name="_Toc34740805"/>
      <w:bookmarkStart w:id="3418" w:name="_Toc34748164"/>
      <w:bookmarkStart w:id="3419" w:name="_Toc34748540"/>
      <w:bookmarkStart w:id="3420" w:name="_Toc34749530"/>
      <w:bookmarkStart w:id="3421" w:name="_Toc49690053"/>
      <w:bookmarkStart w:id="3422" w:name="_Toc56337148"/>
      <w:bookmarkStart w:id="3423" w:name="_Toc73443969"/>
      <w:bookmarkStart w:id="3424" w:name="_Toc215000762"/>
      <w:r w:rsidRPr="00D67AB2">
        <w:t>6.</w:t>
      </w:r>
      <w:r>
        <w:t>2</w:t>
      </w:r>
      <w:r w:rsidRPr="00D67AB2">
        <w:t>.6.</w:t>
      </w:r>
      <w:r>
        <w:t>2.18</w:t>
      </w:r>
      <w:r w:rsidRPr="00D67AB2">
        <w:tab/>
        <w:t xml:space="preserve">Type: </w:t>
      </w:r>
      <w:r>
        <w:t>HeaderSipRequest</w:t>
      </w:r>
      <w:bookmarkEnd w:id="3416"/>
      <w:bookmarkEnd w:id="3417"/>
      <w:bookmarkEnd w:id="3418"/>
      <w:bookmarkEnd w:id="3419"/>
      <w:bookmarkEnd w:id="3420"/>
      <w:bookmarkEnd w:id="3421"/>
      <w:bookmarkEnd w:id="3422"/>
      <w:bookmarkEnd w:id="3423"/>
      <w:bookmarkEnd w:id="3424"/>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3425" w:name="_Toc34346729"/>
      <w:bookmarkStart w:id="3426" w:name="_Toc34740806"/>
      <w:bookmarkStart w:id="3427" w:name="_Toc34748165"/>
      <w:bookmarkStart w:id="3428" w:name="_Toc34748541"/>
      <w:bookmarkStart w:id="3429" w:name="_Toc34749531"/>
      <w:bookmarkStart w:id="3430" w:name="_Toc49690054"/>
      <w:bookmarkStart w:id="3431" w:name="_Toc56337149"/>
      <w:bookmarkStart w:id="3432" w:name="_Toc73443970"/>
      <w:bookmarkStart w:id="3433" w:name="_Toc215000763"/>
      <w:r w:rsidRPr="00D67AB2">
        <w:t>6.</w:t>
      </w:r>
      <w:r>
        <w:t>2</w:t>
      </w:r>
      <w:r w:rsidRPr="00D67AB2">
        <w:t>.6.</w:t>
      </w:r>
      <w:r>
        <w:t>2.</w:t>
      </w:r>
      <w:r w:rsidR="00F60ED6">
        <w:t>19</w:t>
      </w:r>
      <w:r w:rsidRPr="00D67AB2">
        <w:tab/>
        <w:t xml:space="preserve">Type: </w:t>
      </w:r>
      <w:r>
        <w:t>SdpDescription</w:t>
      </w:r>
      <w:bookmarkEnd w:id="3425"/>
      <w:bookmarkEnd w:id="3426"/>
      <w:bookmarkEnd w:id="3427"/>
      <w:bookmarkEnd w:id="3428"/>
      <w:bookmarkEnd w:id="3429"/>
      <w:bookmarkEnd w:id="3430"/>
      <w:bookmarkEnd w:id="3431"/>
      <w:bookmarkEnd w:id="3432"/>
      <w:bookmarkEnd w:id="3433"/>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3434" w:name="_Toc34346730"/>
      <w:bookmarkStart w:id="3435" w:name="_Toc34740807"/>
      <w:bookmarkStart w:id="3436" w:name="_Toc34748166"/>
      <w:bookmarkStart w:id="3437" w:name="_Toc34748542"/>
      <w:bookmarkStart w:id="3438" w:name="_Toc34749532"/>
      <w:bookmarkStart w:id="3439" w:name="_Toc49690055"/>
      <w:bookmarkStart w:id="3440" w:name="_Toc56337150"/>
      <w:bookmarkStart w:id="3441" w:name="_Toc73443971"/>
      <w:bookmarkStart w:id="3442" w:name="_Toc215000764"/>
      <w:r w:rsidRPr="00D67AB2">
        <w:t>6.</w:t>
      </w:r>
      <w:r>
        <w:t>2</w:t>
      </w:r>
      <w:r w:rsidRPr="00D67AB2">
        <w:t>.6.</w:t>
      </w:r>
      <w:r>
        <w:t>2.</w:t>
      </w:r>
      <w:r w:rsidR="00F60ED6">
        <w:t>20</w:t>
      </w:r>
      <w:r w:rsidRPr="00D67AB2">
        <w:tab/>
        <w:t xml:space="preserve">Type: </w:t>
      </w:r>
      <w:r>
        <w:t>ApplicationServer</w:t>
      </w:r>
      <w:bookmarkEnd w:id="3434"/>
      <w:bookmarkEnd w:id="3435"/>
      <w:bookmarkEnd w:id="3436"/>
      <w:bookmarkEnd w:id="3437"/>
      <w:bookmarkEnd w:id="3438"/>
      <w:bookmarkEnd w:id="3439"/>
      <w:bookmarkEnd w:id="3440"/>
      <w:bookmarkEnd w:id="3441"/>
      <w:bookmarkEnd w:id="3442"/>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3443" w:name="_Toc34346731"/>
      <w:bookmarkStart w:id="3444" w:name="_Toc34740808"/>
      <w:bookmarkStart w:id="3445" w:name="_Toc34748167"/>
      <w:bookmarkStart w:id="3446" w:name="_Toc34748543"/>
      <w:bookmarkStart w:id="3447" w:name="_Toc34749533"/>
      <w:bookmarkStart w:id="3448" w:name="_Toc49690056"/>
      <w:bookmarkStart w:id="3449" w:name="_Toc56337151"/>
      <w:bookmarkStart w:id="3450" w:name="_Toc73443972"/>
      <w:bookmarkStart w:id="3451" w:name="_Toc215000765"/>
      <w:r w:rsidRPr="00D67AB2">
        <w:t>6.</w:t>
      </w:r>
      <w:r>
        <w:t>2</w:t>
      </w:r>
      <w:r w:rsidRPr="00D67AB2">
        <w:t>.6.</w:t>
      </w:r>
      <w:r>
        <w:t>2.21</w:t>
      </w:r>
      <w:r w:rsidRPr="00D67AB2">
        <w:tab/>
        <w:t xml:space="preserve">Type: </w:t>
      </w:r>
      <w:r>
        <w:t>ImsLocationData</w:t>
      </w:r>
      <w:bookmarkEnd w:id="3443"/>
      <w:bookmarkEnd w:id="3444"/>
      <w:bookmarkEnd w:id="3445"/>
      <w:bookmarkEnd w:id="3446"/>
      <w:bookmarkEnd w:id="3447"/>
      <w:bookmarkEnd w:id="3448"/>
      <w:bookmarkEnd w:id="3449"/>
      <w:bookmarkEnd w:id="3450"/>
      <w:bookmarkEnd w:id="3451"/>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3452" w:name="_Toc34346732"/>
      <w:bookmarkStart w:id="3453" w:name="_Toc34740809"/>
      <w:bookmarkStart w:id="3454" w:name="_Toc34748168"/>
      <w:bookmarkStart w:id="3455" w:name="_Toc34748544"/>
      <w:bookmarkStart w:id="3456" w:name="_Toc34749534"/>
      <w:bookmarkStart w:id="3457" w:name="_Toc49690057"/>
      <w:bookmarkStart w:id="3458" w:name="_Toc56337152"/>
      <w:bookmarkStart w:id="3459" w:name="_Toc73443973"/>
      <w:bookmarkStart w:id="3460" w:name="_Toc215000766"/>
      <w:r w:rsidRPr="00D67AB2">
        <w:t>6.</w:t>
      </w:r>
      <w:r>
        <w:t>2</w:t>
      </w:r>
      <w:r w:rsidRPr="00D67AB2">
        <w:t>.6.</w:t>
      </w:r>
      <w:r>
        <w:t>2.22</w:t>
      </w:r>
      <w:r w:rsidRPr="00D67AB2">
        <w:tab/>
        <w:t xml:space="preserve">Type: </w:t>
      </w:r>
      <w:r w:rsidRPr="00F91D2F">
        <w:t>ServiceLevelTraceInformation</w:t>
      </w:r>
      <w:bookmarkEnd w:id="3452"/>
      <w:bookmarkEnd w:id="3453"/>
      <w:bookmarkEnd w:id="3454"/>
      <w:bookmarkEnd w:id="3455"/>
      <w:bookmarkEnd w:id="3456"/>
      <w:bookmarkEnd w:id="3457"/>
      <w:bookmarkEnd w:id="3458"/>
      <w:bookmarkEnd w:id="3459"/>
      <w:bookmarkEnd w:id="3460"/>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3461" w:name="_Toc34346733"/>
      <w:bookmarkStart w:id="3462" w:name="_Toc34740810"/>
      <w:bookmarkStart w:id="3463" w:name="_Toc34748169"/>
      <w:bookmarkStart w:id="3464" w:name="_Toc34748545"/>
      <w:bookmarkStart w:id="3465" w:name="_Toc34749535"/>
      <w:bookmarkStart w:id="3466" w:name="_Toc49690058"/>
      <w:bookmarkStart w:id="3467" w:name="_Toc56337153"/>
      <w:bookmarkStart w:id="3468" w:name="_Toc73443974"/>
      <w:bookmarkStart w:id="3469" w:name="_Toc215000767"/>
      <w:r w:rsidRPr="00D67AB2">
        <w:t>6.</w:t>
      </w:r>
      <w:r>
        <w:t>2</w:t>
      </w:r>
      <w:r w:rsidRPr="00D67AB2">
        <w:t>.6.</w:t>
      </w:r>
      <w:r>
        <w:t>2.23</w:t>
      </w:r>
      <w:r w:rsidRPr="00D67AB2">
        <w:tab/>
        <w:t xml:space="preserve">Type: </w:t>
      </w:r>
      <w:r>
        <w:t>PsLocation</w:t>
      </w:r>
      <w:bookmarkEnd w:id="3461"/>
      <w:bookmarkEnd w:id="3462"/>
      <w:bookmarkEnd w:id="3463"/>
      <w:bookmarkEnd w:id="3464"/>
      <w:bookmarkEnd w:id="3465"/>
      <w:bookmarkEnd w:id="3466"/>
      <w:bookmarkEnd w:id="3467"/>
      <w:bookmarkEnd w:id="3468"/>
      <w:bookmarkEnd w:id="3469"/>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3470" w:name="_Toc34346734"/>
      <w:bookmarkStart w:id="3471" w:name="_Toc34740811"/>
      <w:bookmarkStart w:id="3472" w:name="_Toc34748170"/>
      <w:bookmarkStart w:id="3473" w:name="_Toc34748546"/>
      <w:bookmarkStart w:id="3474" w:name="_Toc34749536"/>
      <w:bookmarkStart w:id="3475" w:name="_Toc49690059"/>
      <w:bookmarkStart w:id="3476" w:name="_Toc56337154"/>
      <w:bookmarkStart w:id="3477" w:name="_Toc73443975"/>
      <w:bookmarkStart w:id="3478" w:name="_Toc215000768"/>
      <w:r w:rsidRPr="00D67AB2">
        <w:t>6.</w:t>
      </w:r>
      <w:r>
        <w:t>2</w:t>
      </w:r>
      <w:r w:rsidRPr="00D67AB2">
        <w:t>.6.</w:t>
      </w:r>
      <w:r>
        <w:t>2.24</w:t>
      </w:r>
      <w:r w:rsidRPr="00D67AB2">
        <w:tab/>
        <w:t xml:space="preserve">Type: </w:t>
      </w:r>
      <w:r>
        <w:t>SgsnLocationData</w:t>
      </w:r>
      <w:bookmarkEnd w:id="3470"/>
      <w:bookmarkEnd w:id="3471"/>
      <w:bookmarkEnd w:id="3472"/>
      <w:bookmarkEnd w:id="3473"/>
      <w:bookmarkEnd w:id="3474"/>
      <w:bookmarkEnd w:id="3475"/>
      <w:bookmarkEnd w:id="3476"/>
      <w:bookmarkEnd w:id="3477"/>
      <w:bookmarkEnd w:id="3478"/>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3479" w:name="_Toc34346735"/>
      <w:bookmarkStart w:id="3480" w:name="_Toc34740812"/>
      <w:bookmarkStart w:id="3481" w:name="_Toc34748171"/>
      <w:bookmarkStart w:id="3482" w:name="_Toc34748547"/>
      <w:bookmarkStart w:id="3483" w:name="_Toc34749537"/>
      <w:bookmarkStart w:id="3484" w:name="_Toc49690060"/>
      <w:bookmarkStart w:id="3485" w:name="_Toc56337155"/>
      <w:bookmarkStart w:id="3486" w:name="_Toc73443976"/>
      <w:bookmarkStart w:id="3487" w:name="_Toc215000769"/>
      <w:r w:rsidRPr="00D67AB2">
        <w:t>6.</w:t>
      </w:r>
      <w:r>
        <w:t>2</w:t>
      </w:r>
      <w:r w:rsidRPr="00D67AB2">
        <w:t>.6.</w:t>
      </w:r>
      <w:r>
        <w:t>2.25</w:t>
      </w:r>
      <w:r w:rsidRPr="00D67AB2">
        <w:tab/>
        <w:t xml:space="preserve">Type: </w:t>
      </w:r>
      <w:r>
        <w:t>MmeLocationData</w:t>
      </w:r>
      <w:bookmarkEnd w:id="3479"/>
      <w:bookmarkEnd w:id="3480"/>
      <w:bookmarkEnd w:id="3481"/>
      <w:bookmarkEnd w:id="3482"/>
      <w:bookmarkEnd w:id="3483"/>
      <w:bookmarkEnd w:id="3484"/>
      <w:bookmarkEnd w:id="3485"/>
      <w:bookmarkEnd w:id="3486"/>
      <w:bookmarkEnd w:id="3487"/>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3488" w:name="_Toc34346736"/>
      <w:bookmarkStart w:id="3489" w:name="_Toc34740813"/>
      <w:bookmarkStart w:id="3490" w:name="_Toc34748172"/>
      <w:bookmarkStart w:id="3491" w:name="_Toc34748548"/>
      <w:bookmarkStart w:id="3492" w:name="_Toc34749538"/>
      <w:bookmarkStart w:id="3493" w:name="_Toc49690061"/>
      <w:bookmarkStart w:id="3494" w:name="_Toc56337156"/>
      <w:bookmarkStart w:id="3495" w:name="_Toc73443977"/>
      <w:bookmarkStart w:id="3496" w:name="_Toc215000770"/>
      <w:r w:rsidRPr="00D67AB2">
        <w:t>6.</w:t>
      </w:r>
      <w:r>
        <w:t>2</w:t>
      </w:r>
      <w:r w:rsidRPr="00D67AB2">
        <w:t>.6.</w:t>
      </w:r>
      <w:r>
        <w:t>2.26</w:t>
      </w:r>
      <w:r w:rsidRPr="00D67AB2">
        <w:tab/>
        <w:t xml:space="preserve">Type: </w:t>
      </w:r>
      <w:r>
        <w:t>AmfLocationData</w:t>
      </w:r>
      <w:bookmarkEnd w:id="3488"/>
      <w:bookmarkEnd w:id="3489"/>
      <w:bookmarkEnd w:id="3490"/>
      <w:bookmarkEnd w:id="3491"/>
      <w:bookmarkEnd w:id="3492"/>
      <w:bookmarkEnd w:id="3493"/>
      <w:bookmarkEnd w:id="3494"/>
      <w:bookmarkEnd w:id="3495"/>
      <w:bookmarkEnd w:id="3496"/>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3497" w:name="_Toc34346737"/>
      <w:bookmarkStart w:id="3498" w:name="_Toc34740814"/>
      <w:bookmarkStart w:id="3499" w:name="_Toc34748173"/>
      <w:bookmarkStart w:id="3500" w:name="_Toc34748549"/>
      <w:bookmarkStart w:id="3501" w:name="_Toc34749539"/>
      <w:bookmarkStart w:id="3502" w:name="_Toc49690062"/>
      <w:bookmarkStart w:id="3503" w:name="_Toc56337157"/>
      <w:bookmarkStart w:id="3504" w:name="_Toc73443978"/>
      <w:bookmarkStart w:id="3505" w:name="_Toc215000771"/>
      <w:r w:rsidRPr="00D67AB2">
        <w:t>6.</w:t>
      </w:r>
      <w:r>
        <w:t>2</w:t>
      </w:r>
      <w:r w:rsidRPr="00D67AB2">
        <w:t>.6.</w:t>
      </w:r>
      <w:r>
        <w:t>2.27</w:t>
      </w:r>
      <w:r w:rsidRPr="00D67AB2">
        <w:tab/>
        <w:t xml:space="preserve">Type: </w:t>
      </w:r>
      <w:r>
        <w:t>TwanLocationData</w:t>
      </w:r>
      <w:bookmarkEnd w:id="3497"/>
      <w:bookmarkEnd w:id="3498"/>
      <w:bookmarkEnd w:id="3499"/>
      <w:bookmarkEnd w:id="3500"/>
      <w:bookmarkEnd w:id="3501"/>
      <w:bookmarkEnd w:id="3502"/>
      <w:bookmarkEnd w:id="3503"/>
      <w:bookmarkEnd w:id="3504"/>
      <w:bookmarkEnd w:id="3505"/>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37569AFB"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6163D7">
              <w:rPr>
                <w:lang w:eastAsia="zh-CN"/>
              </w:rPr>
              <w:t>clause </w:t>
            </w:r>
            <w:r w:rsidR="006163D7"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39911932"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6163D7">
              <w:rPr>
                <w:rFonts w:hint="eastAsia"/>
                <w:lang w:eastAsia="zh-CN"/>
              </w:rPr>
              <w:t>clause</w:t>
            </w:r>
            <w:r w:rsidR="006163D7">
              <w:rPr>
                <w:lang w:eastAsia="zh-CN"/>
              </w:rPr>
              <w:t> </w:t>
            </w:r>
            <w:r w:rsidR="006163D7" w:rsidRPr="006276FC">
              <w:rPr>
                <w:rFonts w:hint="eastAsia"/>
                <w:lang w:eastAsia="zh-CN"/>
              </w:rPr>
              <w:t>1</w:t>
            </w:r>
            <w:r w:rsidRPr="006276FC">
              <w:rPr>
                <w:rFonts w:hint="eastAsia"/>
                <w:lang w:eastAsia="zh-CN"/>
              </w:rPr>
              <w:t xml:space="preserve">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3506" w:name="_Toc34346738"/>
      <w:bookmarkStart w:id="3507" w:name="_Toc34740815"/>
      <w:bookmarkStart w:id="3508" w:name="_Toc34748174"/>
      <w:bookmarkStart w:id="3509" w:name="_Toc34748550"/>
      <w:bookmarkStart w:id="3510" w:name="_Toc34749540"/>
      <w:bookmarkStart w:id="3511" w:name="_Toc49690063"/>
      <w:bookmarkStart w:id="3512" w:name="_Toc56337158"/>
      <w:bookmarkStart w:id="3513" w:name="_Toc73443979"/>
      <w:bookmarkStart w:id="3514" w:name="_Toc215000772"/>
      <w:r w:rsidRPr="00D67AB2">
        <w:t>6.</w:t>
      </w:r>
      <w:r>
        <w:t>2</w:t>
      </w:r>
      <w:r w:rsidRPr="00D67AB2">
        <w:t>.6.</w:t>
      </w:r>
      <w:r>
        <w:t>2.28</w:t>
      </w:r>
      <w:r w:rsidRPr="00D67AB2">
        <w:tab/>
        <w:t xml:space="preserve">Type: </w:t>
      </w:r>
      <w:r>
        <w:t>CsLocation</w:t>
      </w:r>
      <w:bookmarkEnd w:id="3506"/>
      <w:bookmarkEnd w:id="3507"/>
      <w:bookmarkEnd w:id="3508"/>
      <w:bookmarkEnd w:id="3509"/>
      <w:bookmarkEnd w:id="3510"/>
      <w:bookmarkEnd w:id="3511"/>
      <w:bookmarkEnd w:id="3512"/>
      <w:bookmarkEnd w:id="3513"/>
      <w:bookmarkEnd w:id="3514"/>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3515" w:name="_Toc34346739"/>
      <w:bookmarkStart w:id="3516" w:name="_Toc34740816"/>
      <w:bookmarkStart w:id="3517" w:name="_Toc34748175"/>
      <w:bookmarkStart w:id="3518" w:name="_Toc34748551"/>
      <w:bookmarkStart w:id="3519" w:name="_Toc34749541"/>
      <w:bookmarkStart w:id="3520" w:name="_Toc49690064"/>
      <w:bookmarkStart w:id="3521" w:name="_Toc56337159"/>
      <w:bookmarkStart w:id="3522" w:name="_Toc73443980"/>
      <w:bookmarkStart w:id="3523" w:name="_Toc215000773"/>
      <w:r w:rsidRPr="00D67AB2">
        <w:t>6.</w:t>
      </w:r>
      <w:r>
        <w:t>2</w:t>
      </w:r>
      <w:r w:rsidRPr="00D67AB2">
        <w:t>.6.</w:t>
      </w:r>
      <w:r>
        <w:t>2.29</w:t>
      </w:r>
      <w:r w:rsidRPr="00D67AB2">
        <w:tab/>
        <w:t xml:space="preserve">Type: </w:t>
      </w:r>
      <w:r>
        <w:t>CsgInformation</w:t>
      </w:r>
      <w:bookmarkEnd w:id="3515"/>
      <w:bookmarkEnd w:id="3516"/>
      <w:bookmarkEnd w:id="3517"/>
      <w:bookmarkEnd w:id="3518"/>
      <w:bookmarkEnd w:id="3519"/>
      <w:bookmarkEnd w:id="3520"/>
      <w:bookmarkEnd w:id="3521"/>
      <w:bookmarkEnd w:id="3522"/>
      <w:bookmarkEnd w:id="3523"/>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3524" w:name="_Toc34346740"/>
      <w:bookmarkStart w:id="3525" w:name="_Toc34740817"/>
      <w:bookmarkStart w:id="3526" w:name="_Toc34748176"/>
      <w:bookmarkStart w:id="3527" w:name="_Toc34748552"/>
      <w:bookmarkStart w:id="3528" w:name="_Toc34749542"/>
      <w:bookmarkStart w:id="3529" w:name="_Toc49690065"/>
      <w:bookmarkStart w:id="3530" w:name="_Toc56337160"/>
      <w:bookmarkStart w:id="3531" w:name="_Toc73443981"/>
      <w:bookmarkStart w:id="3532" w:name="_Toc215000774"/>
      <w:r w:rsidRPr="00D67AB2">
        <w:t>6.</w:t>
      </w:r>
      <w:r>
        <w:t>2</w:t>
      </w:r>
      <w:r w:rsidRPr="00D67AB2">
        <w:t>.6.</w:t>
      </w:r>
      <w:r>
        <w:t>2.30</w:t>
      </w:r>
      <w:r w:rsidRPr="00D67AB2">
        <w:tab/>
        <w:t xml:space="preserve">Type: </w:t>
      </w:r>
      <w:r>
        <w:t>SrvccData</w:t>
      </w:r>
      <w:bookmarkEnd w:id="3524"/>
      <w:bookmarkEnd w:id="3525"/>
      <w:bookmarkEnd w:id="3526"/>
      <w:bookmarkEnd w:id="3527"/>
      <w:bookmarkEnd w:id="3528"/>
      <w:bookmarkEnd w:id="3529"/>
      <w:bookmarkEnd w:id="3530"/>
      <w:bookmarkEnd w:id="3531"/>
      <w:bookmarkEnd w:id="3532"/>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3533" w:name="_Toc34346741"/>
      <w:bookmarkStart w:id="3534" w:name="_Toc34740818"/>
      <w:bookmarkStart w:id="3535" w:name="_Toc34748177"/>
      <w:bookmarkStart w:id="3536" w:name="_Toc34748553"/>
      <w:bookmarkStart w:id="3537" w:name="_Toc34749543"/>
      <w:bookmarkStart w:id="3538" w:name="_Toc49690066"/>
      <w:bookmarkStart w:id="3539" w:name="_Toc56337161"/>
      <w:bookmarkStart w:id="3540" w:name="_Toc73443982"/>
      <w:bookmarkStart w:id="3541" w:name="_Toc215000775"/>
      <w:r w:rsidRPr="00D67AB2">
        <w:t>6.</w:t>
      </w:r>
      <w:r>
        <w:t>2</w:t>
      </w:r>
      <w:r w:rsidRPr="00D67AB2">
        <w:t>.6.</w:t>
      </w:r>
      <w:r>
        <w:t>2.31</w:t>
      </w:r>
      <w:r w:rsidRPr="00D67AB2">
        <w:tab/>
        <w:t xml:space="preserve">Type: </w:t>
      </w:r>
      <w:r>
        <w:t>PsiActivationState</w:t>
      </w:r>
      <w:bookmarkEnd w:id="3533"/>
      <w:bookmarkEnd w:id="3534"/>
      <w:bookmarkEnd w:id="3535"/>
      <w:bookmarkEnd w:id="3536"/>
      <w:bookmarkEnd w:id="3537"/>
      <w:bookmarkEnd w:id="3538"/>
      <w:bookmarkEnd w:id="3539"/>
      <w:bookmarkEnd w:id="3540"/>
      <w:bookmarkEnd w:id="3541"/>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3542" w:name="_Toc34346742"/>
      <w:bookmarkStart w:id="3543" w:name="_Toc34740819"/>
      <w:bookmarkStart w:id="3544" w:name="_Toc34748178"/>
      <w:bookmarkStart w:id="3545" w:name="_Toc34748554"/>
      <w:bookmarkStart w:id="3546" w:name="_Toc34749544"/>
      <w:bookmarkStart w:id="3547" w:name="_Toc49690067"/>
      <w:bookmarkStart w:id="3548" w:name="_Toc56337162"/>
      <w:bookmarkStart w:id="3549" w:name="_Toc73443983"/>
      <w:bookmarkStart w:id="3550" w:name="_Toc215000776"/>
      <w:r w:rsidRPr="00D67AB2">
        <w:t>6.</w:t>
      </w:r>
      <w:r>
        <w:t>2</w:t>
      </w:r>
      <w:r w:rsidRPr="00D67AB2">
        <w:t>.6.</w:t>
      </w:r>
      <w:r>
        <w:t>2.32</w:t>
      </w:r>
      <w:r w:rsidRPr="00D67AB2">
        <w:tab/>
        <w:t xml:space="preserve">Type: </w:t>
      </w:r>
      <w:r>
        <w:t>ImsServiceProfile</w:t>
      </w:r>
      <w:bookmarkEnd w:id="3542"/>
      <w:bookmarkEnd w:id="3543"/>
      <w:bookmarkEnd w:id="3544"/>
      <w:bookmarkEnd w:id="3545"/>
      <w:bookmarkEnd w:id="3546"/>
      <w:bookmarkEnd w:id="3547"/>
      <w:bookmarkEnd w:id="3548"/>
      <w:bookmarkEnd w:id="3549"/>
      <w:bookmarkEnd w:id="3550"/>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3551" w:name="_Toc34346743"/>
      <w:bookmarkStart w:id="3552" w:name="_Toc34740820"/>
      <w:bookmarkStart w:id="3553" w:name="_Toc34748179"/>
      <w:bookmarkStart w:id="3554" w:name="_Toc34748555"/>
      <w:bookmarkStart w:id="3555" w:name="_Toc34749545"/>
      <w:bookmarkStart w:id="3556" w:name="_Toc49690068"/>
      <w:bookmarkStart w:id="3557" w:name="_Toc56337163"/>
      <w:bookmarkStart w:id="3558" w:name="_Toc73443984"/>
      <w:bookmarkStart w:id="3559" w:name="_Toc215000777"/>
      <w:r w:rsidRPr="00D67AB2">
        <w:t>6.</w:t>
      </w:r>
      <w:r>
        <w:t>2</w:t>
      </w:r>
      <w:r w:rsidRPr="00D67AB2">
        <w:t>.6.</w:t>
      </w:r>
      <w:r>
        <w:t>2.33</w:t>
      </w:r>
      <w:r w:rsidRPr="00D67AB2">
        <w:tab/>
        <w:t xml:space="preserve">Type: </w:t>
      </w:r>
      <w:r>
        <w:t>PublicIdentifier</w:t>
      </w:r>
      <w:bookmarkEnd w:id="3551"/>
      <w:bookmarkEnd w:id="3552"/>
      <w:bookmarkEnd w:id="3553"/>
      <w:bookmarkEnd w:id="3554"/>
      <w:bookmarkEnd w:id="3555"/>
      <w:bookmarkEnd w:id="3556"/>
      <w:bookmarkEnd w:id="3557"/>
      <w:bookmarkEnd w:id="3558"/>
      <w:bookmarkEnd w:id="3559"/>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23F1C468" w:rsidR="00CE2671" w:rsidRPr="00D67AB2" w:rsidRDefault="008D0014" w:rsidP="00654E5F">
            <w:pPr>
              <w:pStyle w:val="TAL"/>
            </w:pPr>
            <w:r>
              <w:t>0..</w:t>
            </w:r>
            <w:r w:rsidR="00CE2671"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07598512"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28E4D8CC" w14:textId="182BC0B8" w:rsidR="00CE2671" w:rsidRPr="004673E9" w:rsidRDefault="00CE2671" w:rsidP="00654E5F">
            <w:pPr>
              <w:pStyle w:val="TAL"/>
              <w:rPr>
                <w:rFonts w:cs="Arial"/>
                <w:szCs w:val="18"/>
                <w:lang w:val="en-US"/>
              </w:rPr>
            </w:pPr>
            <w:r>
              <w:rPr>
                <w:rFonts w:cs="Arial"/>
                <w:szCs w:val="18"/>
                <w:lang w:val="en-US"/>
              </w:rPr>
              <w:t>Multimedia service priority</w:t>
            </w:r>
            <w:r w:rsidR="008D0014">
              <w:rPr>
                <w:rFonts w:cs="Arial"/>
                <w:szCs w:val="18"/>
                <w:lang w:val="en-US"/>
              </w:rPr>
              <w:t>. Includes MPS for messaging priority indication.</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167A032A"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5EC556AB"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6FE4CFE8" w:rsidR="00CE2671" w:rsidRDefault="008D0014" w:rsidP="00654E5F">
            <w:pPr>
              <w:pStyle w:val="TAL"/>
            </w:pPr>
            <w:r>
              <w:t>s</w:t>
            </w:r>
            <w:r w:rsidR="00CE2671">
              <w:t>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60FB10FE"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3560" w:name="_Toc49690069"/>
      <w:bookmarkStart w:id="3561" w:name="_Toc56337164"/>
      <w:bookmarkStart w:id="3562" w:name="_Toc73443985"/>
      <w:bookmarkStart w:id="3563" w:name="_Toc215000778"/>
      <w:bookmarkStart w:id="3564" w:name="_Toc34346744"/>
      <w:bookmarkStart w:id="3565" w:name="_Toc34740821"/>
      <w:bookmarkStart w:id="3566" w:name="_Toc34748180"/>
      <w:bookmarkStart w:id="3567" w:name="_Toc34748556"/>
      <w:bookmarkStart w:id="3568" w:name="_Toc34749546"/>
      <w:r w:rsidRPr="00D67AB2">
        <w:t>6.</w:t>
      </w:r>
      <w:r>
        <w:t>2</w:t>
      </w:r>
      <w:r w:rsidRPr="00D67AB2">
        <w:t>.6.</w:t>
      </w:r>
      <w:r>
        <w:t>2.34</w:t>
      </w:r>
      <w:r w:rsidRPr="00D67AB2">
        <w:tab/>
        <w:t xml:space="preserve">Type: </w:t>
      </w:r>
      <w:r>
        <w:t>ImeiSvInformation</w:t>
      </w:r>
      <w:bookmarkEnd w:id="3560"/>
      <w:bookmarkEnd w:id="3561"/>
      <w:bookmarkEnd w:id="3562"/>
      <w:bookmarkEnd w:id="3563"/>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3569" w:name="_Toc49690070"/>
      <w:bookmarkStart w:id="3570" w:name="_Toc56337165"/>
      <w:bookmarkStart w:id="3571" w:name="_Toc73443986"/>
      <w:bookmarkStart w:id="3572" w:name="_Toc215000779"/>
      <w:r w:rsidRPr="00D67AB2">
        <w:t>6.</w:t>
      </w:r>
      <w:r>
        <w:t>2</w:t>
      </w:r>
      <w:r w:rsidRPr="00D67AB2">
        <w:t>.6.</w:t>
      </w:r>
      <w:r>
        <w:t>2.35</w:t>
      </w:r>
      <w:r w:rsidRPr="00D67AB2">
        <w:tab/>
      </w:r>
      <w:bookmarkEnd w:id="3569"/>
      <w:bookmarkEnd w:id="3570"/>
      <w:bookmarkEnd w:id="3571"/>
      <w:r w:rsidR="00BD16FE">
        <w:t>Void</w:t>
      </w:r>
      <w:bookmarkEnd w:id="3572"/>
    </w:p>
    <w:p w14:paraId="3535ACC7" w14:textId="77777777" w:rsidR="006F6573" w:rsidRPr="00D67AB2" w:rsidRDefault="006F6573" w:rsidP="001901CD">
      <w:pPr>
        <w:pStyle w:val="Heading5"/>
      </w:pPr>
      <w:bookmarkStart w:id="3573" w:name="_Toc49690071"/>
      <w:bookmarkStart w:id="3574" w:name="_Toc56337166"/>
      <w:bookmarkStart w:id="3575" w:name="_Toc73443987"/>
      <w:bookmarkStart w:id="3576" w:name="_Toc215000780"/>
      <w:r w:rsidRPr="00D67AB2">
        <w:t>6.</w:t>
      </w:r>
      <w:r>
        <w:t>2</w:t>
      </w:r>
      <w:r w:rsidRPr="00D67AB2">
        <w:t>.6.</w:t>
      </w:r>
      <w:r>
        <w:t>2.36</w:t>
      </w:r>
      <w:r w:rsidRPr="00D67AB2">
        <w:tab/>
        <w:t xml:space="preserve">Type: </w:t>
      </w:r>
      <w:r>
        <w:t>TadsInformation</w:t>
      </w:r>
      <w:bookmarkEnd w:id="3573"/>
      <w:bookmarkEnd w:id="3574"/>
      <w:bookmarkEnd w:id="3575"/>
      <w:bookmarkEnd w:id="3576"/>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3577" w:name="_Toc49690072"/>
      <w:bookmarkStart w:id="3578" w:name="_Toc56337167"/>
      <w:bookmarkStart w:id="3579" w:name="_Toc73443988"/>
      <w:bookmarkStart w:id="3580" w:name="_Toc215000781"/>
      <w:r w:rsidRPr="00D67AB2">
        <w:t>6.</w:t>
      </w:r>
      <w:r>
        <w:t>2</w:t>
      </w:r>
      <w:r w:rsidRPr="00D67AB2">
        <w:t>.6.</w:t>
      </w:r>
      <w:r>
        <w:t>2.37</w:t>
      </w:r>
      <w:r w:rsidRPr="00D67AB2">
        <w:tab/>
        <w:t xml:space="preserve">Type: </w:t>
      </w:r>
      <w:r>
        <w:t>UeReachabilitySubscription</w:t>
      </w:r>
      <w:bookmarkEnd w:id="3577"/>
      <w:bookmarkEnd w:id="3578"/>
      <w:bookmarkEnd w:id="3579"/>
      <w:bookmarkEnd w:id="3580"/>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3581" w:name="_Toc49690073"/>
      <w:bookmarkStart w:id="3582" w:name="_Toc56337168"/>
      <w:bookmarkStart w:id="3583" w:name="_Toc73443989"/>
      <w:bookmarkStart w:id="3584" w:name="_Toc215000782"/>
      <w:r w:rsidRPr="00D67AB2">
        <w:t>6.</w:t>
      </w:r>
      <w:r>
        <w:t>2</w:t>
      </w:r>
      <w:r w:rsidRPr="00D67AB2">
        <w:t>.6.</w:t>
      </w:r>
      <w:r>
        <w:t>2.38</w:t>
      </w:r>
      <w:r w:rsidRPr="00D67AB2">
        <w:tab/>
        <w:t xml:space="preserve">Type: </w:t>
      </w:r>
      <w:r>
        <w:t>UeReachabilityNotification</w:t>
      </w:r>
      <w:bookmarkEnd w:id="3581"/>
      <w:bookmarkEnd w:id="3582"/>
      <w:bookmarkEnd w:id="3583"/>
      <w:bookmarkEnd w:id="3584"/>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3585" w:name="_Toc49690074"/>
      <w:bookmarkStart w:id="3586" w:name="_Toc56337169"/>
      <w:bookmarkStart w:id="3587" w:name="_Toc73443990"/>
      <w:bookmarkStart w:id="3588" w:name="_Toc215000783"/>
      <w:r w:rsidRPr="00D67AB2">
        <w:t>6.</w:t>
      </w:r>
      <w:r>
        <w:t>2</w:t>
      </w:r>
      <w:r w:rsidRPr="00D67AB2">
        <w:t>.6.</w:t>
      </w:r>
      <w:r>
        <w:t>2.39</w:t>
      </w:r>
      <w:r w:rsidRPr="00D67AB2">
        <w:tab/>
        <w:t xml:space="preserve">Type: </w:t>
      </w:r>
      <w:r>
        <w:t>PsUserState</w:t>
      </w:r>
      <w:bookmarkEnd w:id="3585"/>
      <w:bookmarkEnd w:id="3586"/>
      <w:bookmarkEnd w:id="3587"/>
      <w:bookmarkEnd w:id="3588"/>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3589" w:name="_Toc49690075"/>
      <w:bookmarkStart w:id="3590" w:name="_Toc56337170"/>
      <w:bookmarkStart w:id="3591" w:name="_Toc73443991"/>
      <w:bookmarkStart w:id="3592" w:name="_Toc215000784"/>
      <w:r w:rsidRPr="00D67AB2">
        <w:t>6.</w:t>
      </w:r>
      <w:r>
        <w:t>2</w:t>
      </w:r>
      <w:r w:rsidRPr="00D67AB2">
        <w:t>.6.</w:t>
      </w:r>
      <w:r>
        <w:t>2.40</w:t>
      </w:r>
      <w:r w:rsidRPr="00D67AB2">
        <w:tab/>
        <w:t xml:space="preserve">Type: </w:t>
      </w:r>
      <w:r>
        <w:t>CsUserState</w:t>
      </w:r>
      <w:bookmarkEnd w:id="3589"/>
      <w:bookmarkEnd w:id="3590"/>
      <w:bookmarkEnd w:id="3591"/>
      <w:bookmarkEnd w:id="3592"/>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3593" w:name="_Toc49690076"/>
      <w:bookmarkStart w:id="3594" w:name="_Toc56337171"/>
      <w:bookmarkStart w:id="3595" w:name="_Toc73443992"/>
      <w:bookmarkStart w:id="3596" w:name="_Toc215000785"/>
      <w:r w:rsidRPr="00D67AB2">
        <w:t>6.</w:t>
      </w:r>
      <w:r>
        <w:t>2</w:t>
      </w:r>
      <w:r w:rsidRPr="00D67AB2">
        <w:t>.6.</w:t>
      </w:r>
      <w:r>
        <w:t>2.41</w:t>
      </w:r>
      <w:r w:rsidRPr="00D67AB2">
        <w:tab/>
        <w:t xml:space="preserve">Type: </w:t>
      </w:r>
      <w:r>
        <w:t>Csrn</w:t>
      </w:r>
      <w:bookmarkEnd w:id="3593"/>
      <w:bookmarkEnd w:id="3594"/>
      <w:bookmarkEnd w:id="3595"/>
      <w:bookmarkEnd w:id="3596"/>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3597" w:name="_Toc49690077"/>
      <w:bookmarkStart w:id="3598" w:name="_Toc56337172"/>
      <w:bookmarkStart w:id="3599" w:name="_Toc73443993"/>
      <w:bookmarkStart w:id="3600" w:name="_Toc215000786"/>
      <w:r w:rsidRPr="00D67AB2">
        <w:t>6.</w:t>
      </w:r>
      <w:r>
        <w:t>2</w:t>
      </w:r>
      <w:r w:rsidRPr="00D67AB2">
        <w:t>.6.</w:t>
      </w:r>
      <w:r>
        <w:t>2.42</w:t>
      </w:r>
      <w:r w:rsidRPr="00D67AB2">
        <w:tab/>
        <w:t xml:space="preserve">Type: </w:t>
      </w:r>
      <w:r>
        <w:t>ReferenceLocationInformation</w:t>
      </w:r>
      <w:bookmarkEnd w:id="3597"/>
      <w:bookmarkEnd w:id="3598"/>
      <w:bookmarkEnd w:id="3599"/>
      <w:bookmarkEnd w:id="3600"/>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3601" w:name="_Toc49690078"/>
      <w:bookmarkStart w:id="3602" w:name="_Toc56337173"/>
      <w:bookmarkStart w:id="3603" w:name="_Toc73443994"/>
      <w:bookmarkStart w:id="3604" w:name="_Toc215000787"/>
      <w:r w:rsidRPr="00D67AB2">
        <w:t>6.</w:t>
      </w:r>
      <w:r>
        <w:t>2</w:t>
      </w:r>
      <w:r w:rsidRPr="00D67AB2">
        <w:t>.6.</w:t>
      </w:r>
      <w:r>
        <w:t>2.43</w:t>
      </w:r>
      <w:r w:rsidRPr="00D67AB2">
        <w:tab/>
        <w:t xml:space="preserve">Type: </w:t>
      </w:r>
      <w:r>
        <w:t>SmsRegistrationInfo</w:t>
      </w:r>
      <w:bookmarkEnd w:id="3601"/>
      <w:bookmarkEnd w:id="3602"/>
      <w:bookmarkEnd w:id="3603"/>
      <w:bookmarkEnd w:id="3604"/>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DA60C0" w:rsidRPr="00D67AB2" w14:paraId="77C7A56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54E88D" w14:textId="070671DE" w:rsidR="00DA60C0" w:rsidRDefault="00DA60C0" w:rsidP="00DA60C0">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196A1D3A" w14:textId="1D4B0474" w:rsidR="00DA60C0" w:rsidRDefault="00DA60C0" w:rsidP="00DA60C0">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16EFEFCC" w14:textId="61F68F76"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CF21A8" w14:textId="4AEA79FC" w:rsidR="00DA60C0" w:rsidRPr="00D67AB2"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E4AD484" w14:textId="20568367" w:rsidR="00DA60C0" w:rsidRDefault="00DA60C0" w:rsidP="00DA60C0">
            <w:pPr>
              <w:pStyle w:val="TAL"/>
            </w:pPr>
            <w:r>
              <w:t>IP-SM-GW addressing information</w:t>
            </w:r>
          </w:p>
        </w:tc>
      </w:tr>
      <w:tr w:rsidR="00DA60C0"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DA60C0" w:rsidRDefault="00DA60C0" w:rsidP="00DA60C0">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DA60C0" w:rsidRDefault="00DA60C0" w:rsidP="00DA60C0">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DA60C0"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DA60C0" w:rsidRDefault="00DA60C0" w:rsidP="00DA60C0">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3605" w:name="_Toc49690079"/>
      <w:bookmarkStart w:id="3606" w:name="_Toc56337174"/>
      <w:bookmarkStart w:id="3607" w:name="_Toc73443995"/>
      <w:bookmarkStart w:id="3608" w:name="_Toc215000788"/>
      <w:r w:rsidRPr="00D67AB2">
        <w:t>6.</w:t>
      </w:r>
      <w:r>
        <w:t>2</w:t>
      </w:r>
      <w:r w:rsidRPr="00D67AB2">
        <w:t>.6.</w:t>
      </w:r>
      <w:r>
        <w:t>2.44</w:t>
      </w:r>
      <w:r w:rsidRPr="00D67AB2">
        <w:tab/>
        <w:t xml:space="preserve">Type: </w:t>
      </w:r>
      <w:r>
        <w:t>IpSmGwAddress</w:t>
      </w:r>
      <w:bookmarkEnd w:id="3605"/>
      <w:bookmarkEnd w:id="3606"/>
      <w:bookmarkEnd w:id="3607"/>
      <w:bookmarkEnd w:id="3608"/>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961785" w:rsidRPr="00D67AB2" w14:paraId="61027D9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0F85FD7" w14:textId="052429EE" w:rsidR="00961785" w:rsidRPr="00B06F7A" w:rsidRDefault="00961785" w:rsidP="00961785">
            <w:pPr>
              <w:pStyle w:val="TAL"/>
              <w:rPr>
                <w:lang w:eastAsia="zh-CN"/>
              </w:rPr>
            </w:pPr>
            <w:r>
              <w:t>ipSmGwInstanceId</w:t>
            </w:r>
          </w:p>
        </w:tc>
        <w:tc>
          <w:tcPr>
            <w:tcW w:w="2268" w:type="dxa"/>
            <w:tcBorders>
              <w:top w:val="single" w:sz="4" w:space="0" w:color="auto"/>
              <w:left w:val="single" w:sz="4" w:space="0" w:color="auto"/>
              <w:bottom w:val="single" w:sz="4" w:space="0" w:color="auto"/>
              <w:right w:val="single" w:sz="4" w:space="0" w:color="auto"/>
            </w:tcBorders>
          </w:tcPr>
          <w:p w14:paraId="23817793" w14:textId="5769379F" w:rsidR="00961785" w:rsidRPr="00B06F7A" w:rsidRDefault="00961785" w:rsidP="00961785">
            <w:pPr>
              <w:pStyle w:val="TAL"/>
              <w:rPr>
                <w:lang w:val="en-US"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38D50C48" w14:textId="7A87B662" w:rsidR="00961785" w:rsidRPr="00B06F7A" w:rsidRDefault="00961785" w:rsidP="009617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4503BD" w14:textId="436CD5D2" w:rsidR="00961785" w:rsidRPr="00B06F7A" w:rsidRDefault="00961785" w:rsidP="00961785">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2AD64D7" w14:textId="4153BBD2" w:rsidR="00961785" w:rsidRPr="00077F9D" w:rsidRDefault="00961785" w:rsidP="00961785">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3609" w:name="_Toc35940593"/>
      <w:bookmarkStart w:id="3610" w:name="_Toc49690080"/>
      <w:bookmarkStart w:id="3611" w:name="_Toc56337175"/>
      <w:bookmarkStart w:id="3612" w:name="_Toc73443996"/>
      <w:bookmarkStart w:id="3613" w:name="_Toc215000789"/>
      <w:r>
        <w:t>6.2.6.2.45</w:t>
      </w:r>
      <w:r>
        <w:tab/>
        <w:t>Type: ImsAssociatedIdentities</w:t>
      </w:r>
      <w:bookmarkEnd w:id="3609"/>
      <w:bookmarkEnd w:id="3610"/>
      <w:bookmarkEnd w:id="3611"/>
      <w:bookmarkEnd w:id="3612"/>
      <w:bookmarkEnd w:id="3613"/>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3614" w:name="_Toc49690081"/>
      <w:bookmarkStart w:id="3615" w:name="_Toc56337176"/>
      <w:bookmarkStart w:id="3616" w:name="_Toc73443997"/>
      <w:bookmarkStart w:id="3617" w:name="_Toc215000790"/>
      <w:r w:rsidRPr="00D67AB2">
        <w:t>6.</w:t>
      </w:r>
      <w:r>
        <w:t>2</w:t>
      </w:r>
      <w:r w:rsidRPr="00D67AB2">
        <w:t>.6.</w:t>
      </w:r>
      <w:r>
        <w:t>2.46</w:t>
      </w:r>
      <w:r w:rsidRPr="00D67AB2">
        <w:tab/>
        <w:t xml:space="preserve">Type: </w:t>
      </w:r>
      <w:r>
        <w:t>DsaiTagInformation</w:t>
      </w:r>
      <w:bookmarkEnd w:id="3614"/>
      <w:bookmarkEnd w:id="3615"/>
      <w:bookmarkEnd w:id="3616"/>
      <w:bookmarkEnd w:id="3617"/>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3618" w:name="_Toc49690082"/>
      <w:bookmarkStart w:id="3619" w:name="_Toc56337177"/>
      <w:bookmarkStart w:id="3620" w:name="_Toc73443998"/>
      <w:bookmarkStart w:id="3621" w:name="_Toc215000791"/>
      <w:r w:rsidRPr="00D67AB2">
        <w:t>6.</w:t>
      </w:r>
      <w:r>
        <w:t>2</w:t>
      </w:r>
      <w:r w:rsidRPr="00D67AB2">
        <w:t>.6.</w:t>
      </w:r>
      <w:r>
        <w:t>2.47</w:t>
      </w:r>
      <w:r w:rsidRPr="00D67AB2">
        <w:tab/>
        <w:t xml:space="preserve">Type: </w:t>
      </w:r>
      <w:r>
        <w:t>DsaiTagStatus</w:t>
      </w:r>
      <w:bookmarkEnd w:id="3618"/>
      <w:bookmarkEnd w:id="3619"/>
      <w:bookmarkEnd w:id="3620"/>
      <w:bookmarkEnd w:id="3621"/>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3622" w:name="_Toc56337178"/>
      <w:bookmarkStart w:id="3623" w:name="_Toc73443999"/>
      <w:bookmarkStart w:id="3624" w:name="_Toc215000792"/>
      <w:r w:rsidRPr="00D67AB2">
        <w:t>6.</w:t>
      </w:r>
      <w:r>
        <w:t>2</w:t>
      </w:r>
      <w:r w:rsidRPr="00D67AB2">
        <w:t>.6.</w:t>
      </w:r>
      <w:r>
        <w:t>2.48</w:t>
      </w:r>
      <w:r w:rsidRPr="00D67AB2">
        <w:tab/>
        <w:t xml:space="preserve">Type: </w:t>
      </w:r>
      <w:r>
        <w:t>CreatedUeReachabilitySubscription</w:t>
      </w:r>
      <w:bookmarkEnd w:id="3622"/>
      <w:bookmarkEnd w:id="3623"/>
      <w:bookmarkEnd w:id="3624"/>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3625" w:name="_Toc56337179"/>
      <w:bookmarkStart w:id="3626" w:name="_Toc73444000"/>
      <w:bookmarkStart w:id="3627" w:name="_Toc215000793"/>
      <w:r w:rsidRPr="00D67AB2">
        <w:t>6.</w:t>
      </w:r>
      <w:r>
        <w:t>2</w:t>
      </w:r>
      <w:r w:rsidRPr="00D67AB2">
        <w:t>.6.2.</w:t>
      </w:r>
      <w:r>
        <w:t>49</w:t>
      </w:r>
      <w:r w:rsidRPr="00D67AB2">
        <w:tab/>
        <w:t xml:space="preserve">Type: </w:t>
      </w:r>
      <w:r>
        <w:t>PrivateIdentities</w:t>
      </w:r>
      <w:bookmarkEnd w:id="3625"/>
      <w:bookmarkEnd w:id="3626"/>
      <w:bookmarkEnd w:id="3627"/>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3628" w:name="_Toc56337180"/>
      <w:bookmarkStart w:id="3629" w:name="_Toc73444001"/>
      <w:bookmarkStart w:id="3630" w:name="_Toc215000794"/>
      <w:r w:rsidRPr="00D67AB2">
        <w:t>6.</w:t>
      </w:r>
      <w:r>
        <w:t>2</w:t>
      </w:r>
      <w:r w:rsidRPr="00D67AB2">
        <w:t>.6.2.</w:t>
      </w:r>
      <w:r>
        <w:t>50</w:t>
      </w:r>
      <w:r w:rsidRPr="00D67AB2">
        <w:tab/>
        <w:t xml:space="preserve">Type: </w:t>
      </w:r>
      <w:r>
        <w:t>PrivateIdentity</w:t>
      </w:r>
      <w:bookmarkEnd w:id="3628"/>
      <w:bookmarkEnd w:id="3629"/>
      <w:bookmarkEnd w:id="3630"/>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3631" w:name="_Toc56337181"/>
      <w:bookmarkStart w:id="3632" w:name="_Toc73444002"/>
      <w:bookmarkStart w:id="3633" w:name="_Toc215000795"/>
      <w:r w:rsidRPr="00D67AB2">
        <w:t>6.</w:t>
      </w:r>
      <w:r>
        <w:t>2</w:t>
      </w:r>
      <w:r w:rsidRPr="00D67AB2">
        <w:t>.6.</w:t>
      </w:r>
      <w:r>
        <w:t>2.51</w:t>
      </w:r>
      <w:r w:rsidRPr="00D67AB2">
        <w:tab/>
        <w:t xml:space="preserve">Type: </w:t>
      </w:r>
      <w:r>
        <w:t>ScscfSelectionAssistanceInformation</w:t>
      </w:r>
      <w:bookmarkEnd w:id="3631"/>
      <w:bookmarkEnd w:id="3632"/>
      <w:bookmarkEnd w:id="3633"/>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3634" w:name="_Toc73444003"/>
      <w:bookmarkStart w:id="3635" w:name="_Toc215000796"/>
      <w:bookmarkStart w:id="3636" w:name="_Toc49690083"/>
      <w:bookmarkStart w:id="3637" w:name="_Toc56337182"/>
      <w:r w:rsidRPr="00D67AB2">
        <w:t>6.</w:t>
      </w:r>
      <w:r>
        <w:t>2</w:t>
      </w:r>
      <w:r w:rsidRPr="00D67AB2">
        <w:t>.6.</w:t>
      </w:r>
      <w:r>
        <w:t>2.52</w:t>
      </w:r>
      <w:r w:rsidRPr="00D67AB2">
        <w:tab/>
        <w:t xml:space="preserve">Type: </w:t>
      </w:r>
      <w:r>
        <w:t>ChargingInfo</w:t>
      </w:r>
      <w:bookmarkEnd w:id="3634"/>
      <w:bookmarkEnd w:id="3635"/>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3638" w:name="_Toc215000797"/>
      <w:bookmarkStart w:id="3639" w:name="_Toc73444004"/>
      <w:r w:rsidRPr="00D67AB2">
        <w:t>6.</w:t>
      </w:r>
      <w:r>
        <w:t>2</w:t>
      </w:r>
      <w:r w:rsidRPr="00D67AB2">
        <w:t>.6.2.</w:t>
      </w:r>
      <w:r>
        <w:t>53</w:t>
      </w:r>
      <w:r w:rsidRPr="00D67AB2">
        <w:tab/>
        <w:t xml:space="preserve">Type: </w:t>
      </w:r>
      <w:r>
        <w:t>RepositoryDataList</w:t>
      </w:r>
      <w:bookmarkEnd w:id="3638"/>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3640" w:name="_Toc215000798"/>
      <w:r w:rsidRPr="00D67AB2">
        <w:t>6.</w:t>
      </w:r>
      <w:r>
        <w:t>2</w:t>
      </w:r>
      <w:r w:rsidRPr="00D67AB2">
        <w:t>.6.</w:t>
      </w:r>
      <w:r>
        <w:t>2.54</w:t>
      </w:r>
      <w:r w:rsidRPr="00D67AB2">
        <w:tab/>
        <w:t xml:space="preserve">Type: </w:t>
      </w:r>
      <w:r>
        <w:t>CoreNetworkServiceAuthorization</w:t>
      </w:r>
      <w:bookmarkEnd w:id="3640"/>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3641" w:name="_Toc215000799"/>
      <w:r w:rsidRPr="00D67AB2">
        <w:rPr>
          <w:lang w:val="en-US"/>
        </w:rPr>
        <w:t>6.</w:t>
      </w:r>
      <w:r>
        <w:rPr>
          <w:lang w:val="en-US"/>
        </w:rPr>
        <w:t>2</w:t>
      </w:r>
      <w:r w:rsidRPr="00D67AB2">
        <w:rPr>
          <w:lang w:val="en-US"/>
        </w:rPr>
        <w:t>.6.3</w:t>
      </w:r>
      <w:r w:rsidRPr="00D67AB2">
        <w:rPr>
          <w:lang w:val="en-US"/>
        </w:rPr>
        <w:tab/>
        <w:t>Simple data types and enumerations</w:t>
      </w:r>
      <w:bookmarkEnd w:id="3360"/>
      <w:bookmarkEnd w:id="3564"/>
      <w:bookmarkEnd w:id="3565"/>
      <w:bookmarkEnd w:id="3566"/>
      <w:bookmarkEnd w:id="3567"/>
      <w:bookmarkEnd w:id="3568"/>
      <w:bookmarkEnd w:id="3636"/>
      <w:bookmarkEnd w:id="3637"/>
      <w:bookmarkEnd w:id="3639"/>
      <w:bookmarkEnd w:id="3641"/>
    </w:p>
    <w:p w14:paraId="668A1093" w14:textId="77777777" w:rsidR="000C5926" w:rsidRPr="00D67AB2" w:rsidRDefault="000C5926" w:rsidP="001901CD">
      <w:pPr>
        <w:pStyle w:val="Heading5"/>
      </w:pPr>
      <w:bookmarkStart w:id="3642" w:name="_Toc11338795"/>
      <w:bookmarkStart w:id="3643" w:name="_Toc24978856"/>
      <w:bookmarkStart w:id="3644" w:name="_Toc34346745"/>
      <w:bookmarkStart w:id="3645" w:name="_Toc34740822"/>
      <w:bookmarkStart w:id="3646" w:name="_Toc34748181"/>
      <w:bookmarkStart w:id="3647" w:name="_Toc34748557"/>
      <w:bookmarkStart w:id="3648" w:name="_Toc34749547"/>
      <w:bookmarkStart w:id="3649" w:name="_Toc49690084"/>
      <w:bookmarkStart w:id="3650" w:name="_Toc56337183"/>
      <w:bookmarkStart w:id="3651" w:name="_Toc73444005"/>
      <w:bookmarkStart w:id="3652" w:name="_Toc215000800"/>
      <w:r w:rsidRPr="00D67AB2">
        <w:t>6.</w:t>
      </w:r>
      <w:r>
        <w:t>2</w:t>
      </w:r>
      <w:r w:rsidRPr="00D67AB2">
        <w:t>.6.3.1</w:t>
      </w:r>
      <w:r w:rsidRPr="00D67AB2">
        <w:tab/>
        <w:t>Introduction</w:t>
      </w:r>
      <w:bookmarkEnd w:id="3642"/>
      <w:bookmarkEnd w:id="3643"/>
      <w:bookmarkEnd w:id="3644"/>
      <w:bookmarkEnd w:id="3645"/>
      <w:bookmarkEnd w:id="3646"/>
      <w:bookmarkEnd w:id="3647"/>
      <w:bookmarkEnd w:id="3648"/>
      <w:bookmarkEnd w:id="3649"/>
      <w:bookmarkEnd w:id="3650"/>
      <w:bookmarkEnd w:id="3651"/>
      <w:bookmarkEnd w:id="3652"/>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3653" w:name="_Toc11338796"/>
      <w:bookmarkStart w:id="3654" w:name="_Toc24978857"/>
      <w:bookmarkStart w:id="3655" w:name="_Toc34346746"/>
      <w:bookmarkStart w:id="3656" w:name="_Toc34740823"/>
      <w:bookmarkStart w:id="3657" w:name="_Toc34748182"/>
      <w:bookmarkStart w:id="3658" w:name="_Toc34748558"/>
      <w:bookmarkStart w:id="3659" w:name="_Toc34749548"/>
      <w:bookmarkStart w:id="3660" w:name="_Toc49690085"/>
      <w:bookmarkStart w:id="3661" w:name="_Toc56337184"/>
      <w:bookmarkStart w:id="3662" w:name="_Toc73444006"/>
      <w:bookmarkStart w:id="3663" w:name="_Toc215000801"/>
      <w:r w:rsidRPr="00D67AB2">
        <w:t>6.</w:t>
      </w:r>
      <w:r>
        <w:t>2</w:t>
      </w:r>
      <w:r w:rsidRPr="00D67AB2">
        <w:t>.6.3.2</w:t>
      </w:r>
      <w:r w:rsidRPr="00D67AB2">
        <w:tab/>
        <w:t>Simple data types</w:t>
      </w:r>
      <w:bookmarkEnd w:id="3653"/>
      <w:bookmarkEnd w:id="3654"/>
      <w:bookmarkEnd w:id="3655"/>
      <w:bookmarkEnd w:id="3656"/>
      <w:bookmarkEnd w:id="3657"/>
      <w:bookmarkEnd w:id="3658"/>
      <w:bookmarkEnd w:id="3659"/>
      <w:bookmarkEnd w:id="3660"/>
      <w:bookmarkEnd w:id="3661"/>
      <w:bookmarkEnd w:id="3662"/>
      <w:bookmarkEnd w:id="3663"/>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3664" w:name="_Toc24978858"/>
      <w:bookmarkStart w:id="3665" w:name="_Toc34346747"/>
      <w:bookmarkStart w:id="3666" w:name="_Toc34740824"/>
      <w:bookmarkStart w:id="3667" w:name="_Toc34748183"/>
      <w:bookmarkStart w:id="3668" w:name="_Toc34748559"/>
      <w:bookmarkStart w:id="3669" w:name="_Toc34749549"/>
      <w:bookmarkStart w:id="3670" w:name="_Toc49690086"/>
      <w:bookmarkStart w:id="3671" w:name="_Toc56337185"/>
      <w:bookmarkStart w:id="3672" w:name="_Toc73444007"/>
      <w:bookmarkStart w:id="3673" w:name="_Toc215000802"/>
      <w:r w:rsidRPr="00D67AB2">
        <w:t>6.</w:t>
      </w:r>
      <w:r>
        <w:t>2</w:t>
      </w:r>
      <w:r w:rsidRPr="00D67AB2">
        <w:t>.6.</w:t>
      </w:r>
      <w:r>
        <w:t>3</w:t>
      </w:r>
      <w:r w:rsidRPr="00D67AB2">
        <w:t>.</w:t>
      </w:r>
      <w:r>
        <w:t>3</w:t>
      </w:r>
      <w:r w:rsidRPr="00D67AB2">
        <w:tab/>
        <w:t>Enumeration: DataSetName</w:t>
      </w:r>
      <w:bookmarkEnd w:id="3664"/>
      <w:bookmarkEnd w:id="3665"/>
      <w:bookmarkEnd w:id="3666"/>
      <w:bookmarkEnd w:id="3667"/>
      <w:bookmarkEnd w:id="3668"/>
      <w:bookmarkEnd w:id="3669"/>
      <w:bookmarkEnd w:id="3670"/>
      <w:bookmarkEnd w:id="3671"/>
      <w:bookmarkEnd w:id="3672"/>
      <w:bookmarkEnd w:id="3673"/>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3674" w:name="_Toc11338835"/>
      <w:bookmarkStart w:id="3675" w:name="_Toc24978859"/>
      <w:bookmarkStart w:id="3676" w:name="_Toc34346748"/>
      <w:bookmarkStart w:id="3677" w:name="_Toc34740825"/>
      <w:bookmarkStart w:id="3678" w:name="_Toc34748184"/>
      <w:bookmarkStart w:id="3679" w:name="_Toc34748560"/>
      <w:bookmarkStart w:id="3680" w:name="_Toc34749550"/>
      <w:bookmarkStart w:id="3681" w:name="_Toc49690087"/>
      <w:bookmarkStart w:id="3682" w:name="_Toc56337186"/>
      <w:bookmarkStart w:id="3683" w:name="_Toc73444008"/>
      <w:bookmarkStart w:id="3684" w:name="_Toc215000803"/>
      <w:r w:rsidRPr="00D67AB2">
        <w:t>6.</w:t>
      </w:r>
      <w:r>
        <w:t>2</w:t>
      </w:r>
      <w:r w:rsidRPr="00D67AB2">
        <w:t>.6.3.</w:t>
      </w:r>
      <w:r>
        <w:t>4</w:t>
      </w:r>
      <w:r w:rsidRPr="00D67AB2">
        <w:tab/>
        <w:t xml:space="preserve">Enumeration: </w:t>
      </w:r>
      <w:bookmarkEnd w:id="3674"/>
      <w:r w:rsidRPr="00D67AB2">
        <w:t xml:space="preserve"> </w:t>
      </w:r>
      <w:r>
        <w:t>IdentityType</w:t>
      </w:r>
      <w:bookmarkEnd w:id="3675"/>
      <w:bookmarkEnd w:id="3676"/>
      <w:bookmarkEnd w:id="3677"/>
      <w:bookmarkEnd w:id="3678"/>
      <w:bookmarkEnd w:id="3679"/>
      <w:bookmarkEnd w:id="3680"/>
      <w:bookmarkEnd w:id="3681"/>
      <w:bookmarkEnd w:id="3682"/>
      <w:bookmarkEnd w:id="3683"/>
      <w:bookmarkEnd w:id="3684"/>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3685" w:name="_Toc26199627"/>
      <w:bookmarkStart w:id="3686" w:name="_Toc34346749"/>
      <w:bookmarkStart w:id="3687" w:name="_Toc34740826"/>
      <w:bookmarkStart w:id="3688" w:name="_Toc34748185"/>
      <w:bookmarkStart w:id="3689" w:name="_Toc34748561"/>
      <w:bookmarkStart w:id="3690" w:name="_Toc34749551"/>
      <w:bookmarkStart w:id="3691" w:name="_Toc49690088"/>
      <w:bookmarkStart w:id="3692" w:name="_Toc56337187"/>
      <w:bookmarkStart w:id="3693" w:name="_Toc73444009"/>
      <w:bookmarkStart w:id="3694" w:name="_Toc215000804"/>
      <w:bookmarkStart w:id="3695" w:name="_Toc26199662"/>
      <w:bookmarkStart w:id="3696" w:name="_Toc24978860"/>
      <w:r w:rsidRPr="00D67AB2">
        <w:t>6.</w:t>
      </w:r>
      <w:r>
        <w:t>2</w:t>
      </w:r>
      <w:r w:rsidRPr="00D67AB2">
        <w:t>.6.3.</w:t>
      </w:r>
      <w:r>
        <w:t>5</w:t>
      </w:r>
      <w:r w:rsidRPr="00D67AB2">
        <w:tab/>
        <w:t xml:space="preserve">Enumeration:  </w:t>
      </w:r>
      <w:bookmarkEnd w:id="3685"/>
      <w:r>
        <w:t>ImsRegistrationState</w:t>
      </w:r>
      <w:bookmarkEnd w:id="3686"/>
      <w:bookmarkEnd w:id="3687"/>
      <w:bookmarkEnd w:id="3688"/>
      <w:bookmarkEnd w:id="3689"/>
      <w:bookmarkEnd w:id="3690"/>
      <w:bookmarkEnd w:id="3691"/>
      <w:bookmarkEnd w:id="3692"/>
      <w:bookmarkEnd w:id="3693"/>
      <w:bookmarkEnd w:id="3694"/>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57C07C4" w:rsidR="002A194B" w:rsidRDefault="002A194B" w:rsidP="00BC05CA">
            <w:pPr>
              <w:pStyle w:val="TAN"/>
            </w:pPr>
            <w:r w:rsidRPr="000B71E3">
              <w:t>NOTE:</w:t>
            </w:r>
            <w:r>
              <w:tab/>
              <w:t xml:space="preserve">See </w:t>
            </w:r>
            <w:r w:rsidR="006163D7">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3697" w:name="_Toc34346750"/>
      <w:bookmarkStart w:id="3698" w:name="_Toc34740827"/>
      <w:bookmarkStart w:id="3699" w:name="_Toc34748186"/>
      <w:bookmarkStart w:id="3700" w:name="_Toc34748562"/>
      <w:bookmarkStart w:id="3701" w:name="_Toc34749552"/>
      <w:bookmarkStart w:id="3702" w:name="_Toc49690089"/>
      <w:bookmarkStart w:id="3703" w:name="_Toc56337188"/>
      <w:bookmarkStart w:id="3704" w:name="_Toc73444010"/>
      <w:bookmarkStart w:id="3705" w:name="_Toc215000805"/>
      <w:r>
        <w:t>6.2.6.3.6</w:t>
      </w:r>
      <w:r>
        <w:tab/>
        <w:t>Enumeration: TypeOfCondition</w:t>
      </w:r>
      <w:bookmarkEnd w:id="3697"/>
      <w:bookmarkEnd w:id="3698"/>
      <w:bookmarkEnd w:id="3699"/>
      <w:bookmarkEnd w:id="3700"/>
      <w:bookmarkEnd w:id="3701"/>
      <w:bookmarkEnd w:id="3702"/>
      <w:bookmarkEnd w:id="3703"/>
      <w:bookmarkEnd w:id="3704"/>
      <w:bookmarkEnd w:id="3705"/>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3706" w:name="_Toc34346751"/>
      <w:bookmarkStart w:id="3707" w:name="_Toc34740828"/>
      <w:bookmarkStart w:id="3708" w:name="_Toc34748187"/>
      <w:bookmarkStart w:id="3709" w:name="_Toc34748563"/>
      <w:bookmarkStart w:id="3710" w:name="_Toc34749553"/>
      <w:bookmarkStart w:id="3711" w:name="_Toc49690090"/>
      <w:bookmarkStart w:id="3712" w:name="_Toc56337189"/>
      <w:bookmarkStart w:id="3713" w:name="_Toc73444011"/>
      <w:bookmarkStart w:id="3714" w:name="_Toc215000806"/>
      <w:r>
        <w:t>6.2.6.3.7</w:t>
      </w:r>
      <w:r>
        <w:tab/>
        <w:t>Enumeration: RegistrationType</w:t>
      </w:r>
      <w:bookmarkEnd w:id="3706"/>
      <w:bookmarkEnd w:id="3707"/>
      <w:bookmarkEnd w:id="3708"/>
      <w:bookmarkEnd w:id="3709"/>
      <w:bookmarkEnd w:id="3710"/>
      <w:bookmarkEnd w:id="3711"/>
      <w:bookmarkEnd w:id="3712"/>
      <w:bookmarkEnd w:id="3713"/>
      <w:bookmarkEnd w:id="3714"/>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3715" w:name="_Toc34346752"/>
      <w:bookmarkStart w:id="3716" w:name="_Toc34740829"/>
      <w:bookmarkStart w:id="3717" w:name="_Toc34748188"/>
      <w:bookmarkStart w:id="3718" w:name="_Toc34748564"/>
      <w:bookmarkStart w:id="3719" w:name="_Toc34749554"/>
      <w:bookmarkStart w:id="3720" w:name="_Toc49690091"/>
      <w:bookmarkStart w:id="3721" w:name="_Toc56337190"/>
      <w:bookmarkStart w:id="3722" w:name="_Toc73444012"/>
      <w:bookmarkStart w:id="3723" w:name="_Toc215000807"/>
      <w:r>
        <w:t>6.2.6.3.8</w:t>
      </w:r>
      <w:r>
        <w:tab/>
        <w:t>Enumeration: RequestDirection</w:t>
      </w:r>
      <w:bookmarkEnd w:id="3715"/>
      <w:bookmarkEnd w:id="3716"/>
      <w:bookmarkEnd w:id="3717"/>
      <w:bookmarkEnd w:id="3718"/>
      <w:bookmarkEnd w:id="3719"/>
      <w:bookmarkEnd w:id="3720"/>
      <w:bookmarkEnd w:id="3721"/>
      <w:bookmarkEnd w:id="3722"/>
      <w:bookmarkEnd w:id="3723"/>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3724" w:name="_Toc34346753"/>
      <w:bookmarkStart w:id="3725" w:name="_Toc34740830"/>
      <w:bookmarkStart w:id="3726" w:name="_Toc34748189"/>
      <w:bookmarkStart w:id="3727" w:name="_Toc34748565"/>
      <w:bookmarkStart w:id="3728" w:name="_Toc34749555"/>
      <w:bookmarkStart w:id="3729" w:name="_Toc49690092"/>
      <w:bookmarkStart w:id="3730" w:name="_Toc56337191"/>
      <w:bookmarkStart w:id="3731" w:name="_Toc73444013"/>
      <w:bookmarkStart w:id="3732" w:name="_Toc215000808"/>
      <w:r>
        <w:t>6.2.6.3.9</w:t>
      </w:r>
      <w:r>
        <w:tab/>
        <w:t>Enumeration: ServiceInformation</w:t>
      </w:r>
      <w:bookmarkEnd w:id="3724"/>
      <w:bookmarkEnd w:id="3725"/>
      <w:bookmarkEnd w:id="3726"/>
      <w:bookmarkEnd w:id="3727"/>
      <w:bookmarkEnd w:id="3728"/>
      <w:bookmarkEnd w:id="3729"/>
      <w:bookmarkEnd w:id="3730"/>
      <w:bookmarkEnd w:id="3731"/>
      <w:bookmarkEnd w:id="3732"/>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63D642C8" w:rsidR="00594D03" w:rsidRDefault="00594D03" w:rsidP="00594D03">
            <w:pPr>
              <w:pStyle w:val="TAN"/>
            </w:pPr>
            <w:r w:rsidRPr="00D67AB2">
              <w:rPr>
                <w:lang w:eastAsia="zh-CN"/>
              </w:rPr>
              <w:t>NOTE:</w:t>
            </w:r>
            <w:r>
              <w:tab/>
            </w:r>
            <w:r>
              <w:rPr>
                <w:lang w:eastAsia="zh-CN"/>
              </w:rPr>
              <w:t>See 3GPP TS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3733" w:name="_Toc26199568"/>
      <w:bookmarkStart w:id="3734" w:name="_Toc34346754"/>
      <w:bookmarkStart w:id="3735" w:name="_Toc34740831"/>
      <w:bookmarkStart w:id="3736" w:name="_Toc34748190"/>
      <w:bookmarkStart w:id="3737" w:name="_Toc34748566"/>
      <w:bookmarkStart w:id="3738" w:name="_Toc34749556"/>
      <w:bookmarkStart w:id="3739" w:name="_Toc49690093"/>
      <w:bookmarkStart w:id="3740" w:name="_Toc56337192"/>
      <w:bookmarkStart w:id="3741" w:name="_Toc73444014"/>
      <w:bookmarkStart w:id="3742" w:name="_Toc215000809"/>
      <w:r w:rsidRPr="00F91D2F">
        <w:t>6.</w:t>
      </w:r>
      <w:r w:rsidR="001A5BBB">
        <w:t>2</w:t>
      </w:r>
      <w:r w:rsidRPr="00F91D2F">
        <w:t>.6.3.</w:t>
      </w:r>
      <w:r>
        <w:t>10</w:t>
      </w:r>
      <w:r w:rsidRPr="00F91D2F">
        <w:tab/>
        <w:t xml:space="preserve">Enumeration: </w:t>
      </w:r>
      <w:bookmarkEnd w:id="3733"/>
      <w:r>
        <w:t>RequestedNode</w:t>
      </w:r>
      <w:bookmarkEnd w:id="3734"/>
      <w:bookmarkEnd w:id="3735"/>
      <w:bookmarkEnd w:id="3736"/>
      <w:bookmarkEnd w:id="3737"/>
      <w:bookmarkEnd w:id="3738"/>
      <w:bookmarkEnd w:id="3739"/>
      <w:bookmarkEnd w:id="3740"/>
      <w:bookmarkEnd w:id="3741"/>
      <w:bookmarkEnd w:id="3742"/>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3743" w:name="_Toc34346755"/>
      <w:bookmarkStart w:id="3744" w:name="_Toc34740832"/>
      <w:bookmarkStart w:id="3745" w:name="_Toc34748191"/>
      <w:bookmarkStart w:id="3746" w:name="_Toc34748567"/>
      <w:bookmarkStart w:id="3747" w:name="_Toc34749557"/>
      <w:bookmarkStart w:id="3748" w:name="_Toc49690094"/>
      <w:bookmarkStart w:id="3749" w:name="_Toc56337193"/>
      <w:bookmarkStart w:id="3750" w:name="_Toc73444015"/>
      <w:bookmarkStart w:id="3751" w:name="_Toc215000810"/>
      <w:r w:rsidRPr="00D67AB2">
        <w:t>6.</w:t>
      </w:r>
      <w:r>
        <w:t>2</w:t>
      </w:r>
      <w:r w:rsidRPr="00D67AB2">
        <w:t>.6.3.</w:t>
      </w:r>
      <w:r>
        <w:t>11</w:t>
      </w:r>
      <w:r w:rsidRPr="00D67AB2">
        <w:tab/>
        <w:t xml:space="preserve">Enumeration:  </w:t>
      </w:r>
      <w:r>
        <w:t>SrvccCapability</w:t>
      </w:r>
      <w:bookmarkEnd w:id="3743"/>
      <w:bookmarkEnd w:id="3744"/>
      <w:bookmarkEnd w:id="3745"/>
      <w:bookmarkEnd w:id="3746"/>
      <w:bookmarkEnd w:id="3747"/>
      <w:bookmarkEnd w:id="3748"/>
      <w:bookmarkEnd w:id="3749"/>
      <w:bookmarkEnd w:id="3750"/>
      <w:bookmarkEnd w:id="3751"/>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3752" w:name="_Toc34346756"/>
      <w:bookmarkStart w:id="3753" w:name="_Toc34740833"/>
      <w:bookmarkStart w:id="3754" w:name="_Toc34748192"/>
      <w:bookmarkStart w:id="3755" w:name="_Toc34748568"/>
      <w:bookmarkStart w:id="3756" w:name="_Toc34749558"/>
      <w:bookmarkStart w:id="3757" w:name="_Toc49690095"/>
      <w:bookmarkStart w:id="3758" w:name="_Toc56337194"/>
      <w:bookmarkStart w:id="3759" w:name="_Toc73444016"/>
      <w:bookmarkStart w:id="3760" w:name="_Toc215000811"/>
      <w:r w:rsidRPr="00D67AB2">
        <w:t>6.</w:t>
      </w:r>
      <w:r>
        <w:t>2</w:t>
      </w:r>
      <w:r w:rsidRPr="00D67AB2">
        <w:t>.6.3.</w:t>
      </w:r>
      <w:r>
        <w:t>12</w:t>
      </w:r>
      <w:r w:rsidRPr="00D67AB2">
        <w:tab/>
        <w:t xml:space="preserve">Enumeration:  </w:t>
      </w:r>
      <w:r w:rsidR="00B1392B">
        <w:t>Activation</w:t>
      </w:r>
      <w:r>
        <w:t>State</w:t>
      </w:r>
      <w:bookmarkEnd w:id="3752"/>
      <w:bookmarkEnd w:id="3753"/>
      <w:bookmarkEnd w:id="3754"/>
      <w:bookmarkEnd w:id="3755"/>
      <w:bookmarkEnd w:id="3756"/>
      <w:bookmarkEnd w:id="3757"/>
      <w:bookmarkEnd w:id="3758"/>
      <w:bookmarkEnd w:id="3759"/>
      <w:bookmarkEnd w:id="3760"/>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3761" w:name="_Toc49690096"/>
      <w:bookmarkStart w:id="3762" w:name="_Toc56337195"/>
      <w:bookmarkStart w:id="3763" w:name="_Toc73444017"/>
      <w:bookmarkStart w:id="3764" w:name="_Toc215000812"/>
      <w:bookmarkStart w:id="3765" w:name="_Toc34346757"/>
      <w:bookmarkStart w:id="3766" w:name="_Toc34740834"/>
      <w:bookmarkStart w:id="3767" w:name="_Toc34748193"/>
      <w:bookmarkStart w:id="3768" w:name="_Toc34748569"/>
      <w:bookmarkStart w:id="3769" w:name="_Toc34749559"/>
      <w:r>
        <w:t>6.2.6.3.13</w:t>
      </w:r>
      <w:r>
        <w:tab/>
        <w:t xml:space="preserve">Enumeration: </w:t>
      </w:r>
      <w:r w:rsidRPr="00CA0C0D">
        <w:t>ImsVoiceOverPsSessionSupport</w:t>
      </w:r>
      <w:bookmarkEnd w:id="3761"/>
      <w:bookmarkEnd w:id="3762"/>
      <w:bookmarkEnd w:id="3763"/>
      <w:bookmarkEnd w:id="3764"/>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3770" w:name="_Toc49690097"/>
      <w:bookmarkStart w:id="3771" w:name="_Toc56337196"/>
      <w:bookmarkStart w:id="3772" w:name="_Toc73444018"/>
      <w:bookmarkStart w:id="3773" w:name="_Toc215000813"/>
      <w:r>
        <w:t>6.2.6.3.14</w:t>
      </w:r>
      <w:r>
        <w:tab/>
        <w:t>Enumeration: AccessType</w:t>
      </w:r>
      <w:bookmarkEnd w:id="3770"/>
      <w:bookmarkEnd w:id="3771"/>
      <w:bookmarkEnd w:id="3772"/>
      <w:bookmarkEnd w:id="3773"/>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3774" w:name="_Toc49690098"/>
      <w:bookmarkStart w:id="3775" w:name="_Toc56337197"/>
      <w:bookmarkStart w:id="3776" w:name="_Toc73444019"/>
      <w:bookmarkStart w:id="3777" w:name="_Toc215000814"/>
      <w:r>
        <w:t>6.2.6.3.15</w:t>
      </w:r>
      <w:r>
        <w:tab/>
        <w:t>Enumeration: UserStatePs</w:t>
      </w:r>
      <w:bookmarkEnd w:id="3774"/>
      <w:bookmarkEnd w:id="3775"/>
      <w:bookmarkEnd w:id="3776"/>
      <w:bookmarkEnd w:id="3777"/>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3778" w:name="_Toc49690099"/>
      <w:bookmarkStart w:id="3779" w:name="_Toc56337198"/>
      <w:bookmarkStart w:id="3780" w:name="_Toc73444020"/>
      <w:bookmarkStart w:id="3781" w:name="_Toc215000815"/>
      <w:r>
        <w:t>6.2.6.3.16</w:t>
      </w:r>
      <w:r>
        <w:tab/>
        <w:t>Enumeration: UserStateCs</w:t>
      </w:r>
      <w:bookmarkEnd w:id="3778"/>
      <w:bookmarkEnd w:id="3779"/>
      <w:bookmarkEnd w:id="3780"/>
      <w:bookmarkEnd w:id="3781"/>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3782" w:name="_Toc51872560"/>
      <w:bookmarkStart w:id="3783" w:name="_Toc56337199"/>
      <w:bookmarkStart w:id="3784" w:name="_Toc73444021"/>
      <w:bookmarkStart w:id="3785" w:name="_Toc215000816"/>
      <w:r w:rsidRPr="00D67AB2">
        <w:t>6.</w:t>
      </w:r>
      <w:r>
        <w:t>2</w:t>
      </w:r>
      <w:r w:rsidRPr="00D67AB2">
        <w:t>.6.3.</w:t>
      </w:r>
      <w:r>
        <w:t>17</w:t>
      </w:r>
      <w:r w:rsidRPr="00D67AB2">
        <w:tab/>
        <w:t xml:space="preserve">Enumeration: </w:t>
      </w:r>
      <w:r>
        <w:t>PrivateIdentityType</w:t>
      </w:r>
      <w:bookmarkEnd w:id="3782"/>
      <w:bookmarkEnd w:id="3783"/>
      <w:bookmarkEnd w:id="3784"/>
      <w:bookmarkEnd w:id="3785"/>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3786" w:name="_Toc49690100"/>
      <w:bookmarkStart w:id="3787" w:name="_Toc56337200"/>
      <w:bookmarkStart w:id="3788" w:name="_Toc73444022"/>
      <w:bookmarkStart w:id="3789" w:name="_Toc215000817"/>
      <w:r w:rsidRPr="000B71E3">
        <w:t>6.</w:t>
      </w:r>
      <w:r>
        <w:t>2</w:t>
      </w:r>
      <w:r w:rsidRPr="000B71E3">
        <w:t>.7</w:t>
      </w:r>
      <w:r w:rsidRPr="000B71E3">
        <w:tab/>
        <w:t>Error Handling</w:t>
      </w:r>
      <w:bookmarkEnd w:id="3695"/>
      <w:bookmarkEnd w:id="3765"/>
      <w:bookmarkEnd w:id="3766"/>
      <w:bookmarkEnd w:id="3767"/>
      <w:bookmarkEnd w:id="3768"/>
      <w:bookmarkEnd w:id="3769"/>
      <w:bookmarkEnd w:id="3786"/>
      <w:bookmarkEnd w:id="3787"/>
      <w:bookmarkEnd w:id="3788"/>
      <w:bookmarkEnd w:id="3789"/>
    </w:p>
    <w:p w14:paraId="29989320" w14:textId="77777777" w:rsidR="00EC7B4E" w:rsidRPr="000B71E3" w:rsidRDefault="00EC7B4E" w:rsidP="001901CD">
      <w:pPr>
        <w:pStyle w:val="Heading4"/>
      </w:pPr>
      <w:bookmarkStart w:id="3790" w:name="_Toc26199663"/>
      <w:bookmarkStart w:id="3791" w:name="_Toc34346758"/>
      <w:bookmarkStart w:id="3792" w:name="_Toc34740835"/>
      <w:bookmarkStart w:id="3793" w:name="_Toc34748194"/>
      <w:bookmarkStart w:id="3794" w:name="_Toc34748570"/>
      <w:bookmarkStart w:id="3795" w:name="_Toc34749560"/>
      <w:bookmarkStart w:id="3796" w:name="_Toc49690101"/>
      <w:bookmarkStart w:id="3797" w:name="_Toc56337201"/>
      <w:bookmarkStart w:id="3798" w:name="_Toc73444023"/>
      <w:bookmarkStart w:id="3799" w:name="_Toc215000818"/>
      <w:r w:rsidRPr="000B71E3">
        <w:t>6.</w:t>
      </w:r>
      <w:r>
        <w:t>2</w:t>
      </w:r>
      <w:r w:rsidRPr="000B71E3">
        <w:t>.7.1</w:t>
      </w:r>
      <w:r w:rsidRPr="000B71E3">
        <w:tab/>
        <w:t>General</w:t>
      </w:r>
      <w:bookmarkEnd w:id="3790"/>
      <w:bookmarkEnd w:id="3791"/>
      <w:bookmarkEnd w:id="3792"/>
      <w:bookmarkEnd w:id="3793"/>
      <w:bookmarkEnd w:id="3794"/>
      <w:bookmarkEnd w:id="3795"/>
      <w:bookmarkEnd w:id="3796"/>
      <w:bookmarkEnd w:id="3797"/>
      <w:bookmarkEnd w:id="3798"/>
      <w:bookmarkEnd w:id="3799"/>
    </w:p>
    <w:p w14:paraId="5D50ECB1" w14:textId="5D5AE216"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3800" w:name="_Toc26199664"/>
      <w:bookmarkStart w:id="3801" w:name="_Toc34346759"/>
      <w:bookmarkStart w:id="3802" w:name="_Toc34740836"/>
      <w:bookmarkStart w:id="3803" w:name="_Toc34748195"/>
      <w:bookmarkStart w:id="3804" w:name="_Toc34748571"/>
      <w:bookmarkStart w:id="3805" w:name="_Toc34749561"/>
      <w:bookmarkStart w:id="3806" w:name="_Toc49690102"/>
      <w:bookmarkStart w:id="3807" w:name="_Toc56337202"/>
      <w:bookmarkStart w:id="3808" w:name="_Toc73444024"/>
      <w:bookmarkStart w:id="3809" w:name="_Toc215000819"/>
      <w:r w:rsidRPr="000B71E3">
        <w:t>6.</w:t>
      </w:r>
      <w:r>
        <w:t>2</w:t>
      </w:r>
      <w:r w:rsidRPr="000B71E3">
        <w:t>.7.2</w:t>
      </w:r>
      <w:r w:rsidRPr="000B71E3">
        <w:tab/>
        <w:t>Protocol Errors</w:t>
      </w:r>
      <w:bookmarkEnd w:id="3800"/>
      <w:bookmarkEnd w:id="3801"/>
      <w:bookmarkEnd w:id="3802"/>
      <w:bookmarkEnd w:id="3803"/>
      <w:bookmarkEnd w:id="3804"/>
      <w:bookmarkEnd w:id="3805"/>
      <w:bookmarkEnd w:id="3806"/>
      <w:bookmarkEnd w:id="3807"/>
      <w:bookmarkEnd w:id="3808"/>
      <w:bookmarkEnd w:id="3809"/>
    </w:p>
    <w:p w14:paraId="6BD4CFAA" w14:textId="01B592CD" w:rsidR="00EC7B4E" w:rsidRPr="000B71E3" w:rsidRDefault="00EC7B4E" w:rsidP="00EC7B4E">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3810" w:name="_Toc26199665"/>
      <w:bookmarkStart w:id="3811" w:name="_Toc34346760"/>
      <w:bookmarkStart w:id="3812" w:name="_Toc34740837"/>
      <w:bookmarkStart w:id="3813" w:name="_Toc34748196"/>
      <w:bookmarkStart w:id="3814" w:name="_Toc34748572"/>
      <w:bookmarkStart w:id="3815" w:name="_Toc34749562"/>
      <w:bookmarkStart w:id="3816" w:name="_Toc49690103"/>
      <w:bookmarkStart w:id="3817" w:name="_Toc56337203"/>
      <w:bookmarkStart w:id="3818" w:name="_Toc73444025"/>
      <w:bookmarkStart w:id="3819" w:name="_Toc215000820"/>
      <w:r w:rsidRPr="000B71E3">
        <w:t>6.</w:t>
      </w:r>
      <w:r>
        <w:t>2</w:t>
      </w:r>
      <w:r w:rsidRPr="000B71E3">
        <w:t>.7.3</w:t>
      </w:r>
      <w:r w:rsidRPr="000B71E3">
        <w:tab/>
        <w:t>Application Errors</w:t>
      </w:r>
      <w:bookmarkEnd w:id="3810"/>
      <w:bookmarkEnd w:id="3811"/>
      <w:bookmarkEnd w:id="3812"/>
      <w:bookmarkEnd w:id="3813"/>
      <w:bookmarkEnd w:id="3814"/>
      <w:bookmarkEnd w:id="3815"/>
      <w:bookmarkEnd w:id="3816"/>
      <w:bookmarkEnd w:id="3817"/>
      <w:bookmarkEnd w:id="3818"/>
      <w:bookmarkEnd w:id="3819"/>
    </w:p>
    <w:p w14:paraId="637EA865" w14:textId="5C5E164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hideMark/>
          </w:tcPr>
          <w:p w14:paraId="31B85E6A" w14:textId="099BAB6A" w:rsidR="001E6DA6" w:rsidRPr="000B71E3" w:rsidRDefault="001E6DA6" w:rsidP="001E6DA6">
            <w:pPr>
              <w:pStyle w:val="TAL"/>
            </w:pPr>
            <w:r>
              <w:t xml:space="preserve">413 </w:t>
            </w:r>
            <w:r w:rsidR="0038150D">
              <w:t>Content</w:t>
            </w:r>
            <w:r>
              <w:t xml:space="preserve"> Too Large</w:t>
            </w:r>
          </w:p>
        </w:tc>
        <w:tc>
          <w:tcPr>
            <w:tcW w:w="2421" w:type="pct"/>
            <w:tcBorders>
              <w:top w:val="single" w:sz="4" w:space="0" w:color="auto"/>
              <w:left w:val="single" w:sz="4" w:space="0" w:color="auto"/>
              <w:bottom w:val="single" w:sz="4" w:space="0" w:color="auto"/>
              <w:right w:val="single" w:sz="4" w:space="0" w:color="auto"/>
            </w:tcBorders>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3820" w:name="_Toc34346761"/>
      <w:bookmarkStart w:id="3821" w:name="_Toc34740838"/>
      <w:bookmarkStart w:id="3822" w:name="_Toc34748197"/>
      <w:bookmarkStart w:id="3823" w:name="_Toc34748573"/>
      <w:bookmarkStart w:id="3824" w:name="_Toc34749563"/>
      <w:bookmarkStart w:id="3825" w:name="_Toc49690104"/>
      <w:bookmarkStart w:id="3826" w:name="_Toc56337204"/>
      <w:bookmarkStart w:id="3827" w:name="_Toc73444026"/>
      <w:bookmarkStart w:id="3828" w:name="_Toc215000821"/>
      <w:r w:rsidRPr="00F91D2F">
        <w:t>6.</w:t>
      </w:r>
      <w:r>
        <w:t>2</w:t>
      </w:r>
      <w:r w:rsidRPr="00F91D2F">
        <w:t>.8</w:t>
      </w:r>
      <w:r w:rsidRPr="00F91D2F">
        <w:rPr>
          <w:lang w:eastAsia="zh-CN"/>
        </w:rPr>
        <w:tab/>
        <w:t>Feature negotiation</w:t>
      </w:r>
      <w:bookmarkEnd w:id="3696"/>
      <w:bookmarkEnd w:id="3820"/>
      <w:bookmarkEnd w:id="3821"/>
      <w:bookmarkEnd w:id="3822"/>
      <w:bookmarkEnd w:id="3823"/>
      <w:bookmarkEnd w:id="3824"/>
      <w:bookmarkEnd w:id="3825"/>
      <w:bookmarkEnd w:id="3826"/>
      <w:bookmarkEnd w:id="3827"/>
      <w:bookmarkEnd w:id="3828"/>
    </w:p>
    <w:p w14:paraId="31F95B65" w14:textId="208986CD"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57052B41"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3829" w:name="_Toc49690105"/>
      <w:bookmarkStart w:id="3830" w:name="_Toc56337205"/>
      <w:bookmarkStart w:id="3831" w:name="_Toc73444027"/>
      <w:bookmarkStart w:id="3832" w:name="_Toc215000822"/>
      <w:bookmarkStart w:id="3833" w:name="_Toc24978861"/>
      <w:bookmarkStart w:id="3834" w:name="_Toc34346762"/>
      <w:bookmarkStart w:id="3835" w:name="_Toc34740839"/>
      <w:bookmarkStart w:id="3836" w:name="_Toc34748198"/>
      <w:bookmarkStart w:id="3837" w:name="_Toc34748574"/>
      <w:bookmarkStart w:id="3838" w:name="_Toc34749564"/>
      <w:r>
        <w:rPr>
          <w:lang w:val="en-US"/>
        </w:rPr>
        <w:t>6.2.9</w:t>
      </w:r>
      <w:r>
        <w:rPr>
          <w:lang w:val="en-US"/>
        </w:rPr>
        <w:tab/>
        <w:t>Security</w:t>
      </w:r>
      <w:bookmarkEnd w:id="3829"/>
      <w:bookmarkEnd w:id="3830"/>
      <w:bookmarkEnd w:id="3831"/>
      <w:bookmarkEnd w:id="3832"/>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0482C7F5"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3GPP TS 29.510 [36], </w:t>
      </w:r>
      <w:r w:rsidR="006163D7">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502BD525" w14:textId="77777777" w:rsidR="00795F30" w:rsidRDefault="00795F30" w:rsidP="00795F30">
      <w:pPr>
        <w:pStyle w:val="Heading3"/>
        <w:rPr>
          <w:lang w:val="en-US"/>
        </w:rPr>
      </w:pPr>
      <w:bookmarkStart w:id="3839" w:name="_Toc215000823"/>
      <w:bookmarkStart w:id="3840" w:name="_Toc49690106"/>
      <w:bookmarkStart w:id="3841" w:name="_Toc56337206"/>
      <w:bookmarkStart w:id="3842" w:name="_Toc73444028"/>
      <w:r>
        <w:rPr>
          <w:lang w:val="en-US"/>
        </w:rPr>
        <w:t>6.2.10</w:t>
      </w:r>
      <w:r>
        <w:rPr>
          <w:lang w:val="en-US"/>
        </w:rPr>
        <w:tab/>
        <w:t>HTTP redirection</w:t>
      </w:r>
      <w:bookmarkEnd w:id="3839"/>
    </w:p>
    <w:p w14:paraId="3C9CCA54" w14:textId="46D3CF53" w:rsidR="00795F30" w:rsidRDefault="00795F30" w:rsidP="00795F30">
      <w:pPr>
        <w:rPr>
          <w:lang w:val="en-US"/>
        </w:rPr>
      </w:pPr>
      <w:r>
        <w:rPr>
          <w:lang w:val="en-US"/>
        </w:rPr>
        <w:t>An HTTP request may be redirected to a different HSS service instance when using direct or indirect communications (see 3GPP TS 29.500 [4]).</w:t>
      </w:r>
    </w:p>
    <w:p w14:paraId="660AC2D8" w14:textId="1FFFFD77"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5E1B980" w14:textId="7D719C7D"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7F6F3D2B" w14:textId="77777777" w:rsidR="00FC4C9C" w:rsidRPr="00F91D2F" w:rsidRDefault="00FC4C9C" w:rsidP="001901CD">
      <w:pPr>
        <w:pStyle w:val="Heading2"/>
      </w:pPr>
      <w:bookmarkStart w:id="3843" w:name="_Toc215000824"/>
      <w:r w:rsidRPr="00F91D2F">
        <w:t>6.</w:t>
      </w:r>
      <w:r>
        <w:t>3</w:t>
      </w:r>
      <w:r w:rsidRPr="00F91D2F">
        <w:tab/>
        <w:t>Nhss_</w:t>
      </w:r>
      <w:r>
        <w:t xml:space="preserve">imsUEAuthentication </w:t>
      </w:r>
      <w:r w:rsidRPr="00F91D2F">
        <w:t>Service API</w:t>
      </w:r>
      <w:bookmarkEnd w:id="2113"/>
      <w:bookmarkEnd w:id="3833"/>
      <w:bookmarkEnd w:id="3834"/>
      <w:bookmarkEnd w:id="3835"/>
      <w:bookmarkEnd w:id="3836"/>
      <w:bookmarkEnd w:id="3837"/>
      <w:bookmarkEnd w:id="3838"/>
      <w:bookmarkEnd w:id="3840"/>
      <w:bookmarkEnd w:id="3841"/>
      <w:bookmarkEnd w:id="3842"/>
      <w:bookmarkEnd w:id="3843"/>
    </w:p>
    <w:p w14:paraId="698AA77C" w14:textId="77777777" w:rsidR="00FC4C9C" w:rsidRPr="00F91D2F" w:rsidRDefault="00FC4C9C" w:rsidP="001901CD">
      <w:pPr>
        <w:pStyle w:val="Heading3"/>
      </w:pPr>
      <w:bookmarkStart w:id="3844" w:name="_Toc21948964"/>
      <w:bookmarkStart w:id="3845" w:name="_Toc24978862"/>
      <w:bookmarkStart w:id="3846" w:name="_Toc34346763"/>
      <w:bookmarkStart w:id="3847" w:name="_Toc34740840"/>
      <w:bookmarkStart w:id="3848" w:name="_Toc34748199"/>
      <w:bookmarkStart w:id="3849" w:name="_Toc34748575"/>
      <w:bookmarkStart w:id="3850" w:name="_Toc34749565"/>
      <w:bookmarkStart w:id="3851" w:name="_Toc49690107"/>
      <w:bookmarkStart w:id="3852" w:name="_Toc56337207"/>
      <w:bookmarkStart w:id="3853" w:name="_Toc73444029"/>
      <w:bookmarkStart w:id="3854" w:name="_Toc215000825"/>
      <w:r w:rsidRPr="00F91D2F">
        <w:t>6.</w:t>
      </w:r>
      <w:r>
        <w:t>3</w:t>
      </w:r>
      <w:r w:rsidRPr="00F91D2F">
        <w:t>.1</w:t>
      </w:r>
      <w:r w:rsidRPr="00F91D2F">
        <w:tab/>
        <w:t>API URI</w:t>
      </w:r>
      <w:bookmarkEnd w:id="3844"/>
      <w:bookmarkEnd w:id="3845"/>
      <w:bookmarkEnd w:id="3846"/>
      <w:bookmarkEnd w:id="3847"/>
      <w:bookmarkEnd w:id="3848"/>
      <w:bookmarkEnd w:id="3849"/>
      <w:bookmarkEnd w:id="3850"/>
      <w:bookmarkEnd w:id="3851"/>
      <w:bookmarkEnd w:id="3852"/>
      <w:bookmarkEnd w:id="3853"/>
      <w:bookmarkEnd w:id="3854"/>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3855" w:name="_Toc21948965"/>
      <w:bookmarkStart w:id="3856" w:name="_Toc24978863"/>
      <w:bookmarkStart w:id="3857" w:name="_Toc34346764"/>
      <w:bookmarkStart w:id="3858" w:name="_Toc34740841"/>
      <w:bookmarkStart w:id="3859" w:name="_Toc34748200"/>
      <w:bookmarkStart w:id="3860" w:name="_Toc34748576"/>
      <w:bookmarkStart w:id="3861" w:name="_Toc34749566"/>
      <w:bookmarkStart w:id="3862" w:name="_Toc49690108"/>
      <w:bookmarkStart w:id="3863" w:name="_Toc56337208"/>
      <w:bookmarkStart w:id="3864" w:name="_Toc73444030"/>
      <w:bookmarkStart w:id="3865" w:name="_Toc215000826"/>
      <w:r w:rsidRPr="00F91D2F">
        <w:t>6.</w:t>
      </w:r>
      <w:r>
        <w:t>3</w:t>
      </w:r>
      <w:r w:rsidRPr="00F91D2F">
        <w:t>.2</w:t>
      </w:r>
      <w:r w:rsidRPr="00F91D2F">
        <w:tab/>
        <w:t>Usage of HTTP</w:t>
      </w:r>
      <w:bookmarkEnd w:id="3855"/>
      <w:bookmarkEnd w:id="3856"/>
      <w:bookmarkEnd w:id="3857"/>
      <w:bookmarkEnd w:id="3858"/>
      <w:bookmarkEnd w:id="3859"/>
      <w:bookmarkEnd w:id="3860"/>
      <w:bookmarkEnd w:id="3861"/>
      <w:bookmarkEnd w:id="3862"/>
      <w:bookmarkEnd w:id="3863"/>
      <w:bookmarkEnd w:id="3864"/>
      <w:bookmarkEnd w:id="3865"/>
    </w:p>
    <w:p w14:paraId="764F4967" w14:textId="77777777" w:rsidR="00FC4C9C" w:rsidRPr="00F91D2F" w:rsidRDefault="00FC4C9C" w:rsidP="001901CD">
      <w:pPr>
        <w:pStyle w:val="Heading4"/>
      </w:pPr>
      <w:bookmarkStart w:id="3866" w:name="_Toc21948966"/>
      <w:bookmarkStart w:id="3867" w:name="_Toc24978864"/>
      <w:bookmarkStart w:id="3868" w:name="_Toc34346765"/>
      <w:bookmarkStart w:id="3869" w:name="_Toc34740842"/>
      <w:bookmarkStart w:id="3870" w:name="_Toc34748201"/>
      <w:bookmarkStart w:id="3871" w:name="_Toc34748577"/>
      <w:bookmarkStart w:id="3872" w:name="_Toc34749567"/>
      <w:bookmarkStart w:id="3873" w:name="_Toc49690109"/>
      <w:bookmarkStart w:id="3874" w:name="_Toc56337209"/>
      <w:bookmarkStart w:id="3875" w:name="_Toc73444031"/>
      <w:bookmarkStart w:id="3876" w:name="_Toc215000827"/>
      <w:r w:rsidRPr="00F91D2F">
        <w:t>6.</w:t>
      </w:r>
      <w:r>
        <w:t>3</w:t>
      </w:r>
      <w:r w:rsidRPr="00F91D2F">
        <w:t>.2.1</w:t>
      </w:r>
      <w:r w:rsidRPr="00F91D2F">
        <w:tab/>
        <w:t>General</w:t>
      </w:r>
      <w:bookmarkEnd w:id="3866"/>
      <w:bookmarkEnd w:id="3867"/>
      <w:bookmarkEnd w:id="3868"/>
      <w:bookmarkEnd w:id="3869"/>
      <w:bookmarkEnd w:id="3870"/>
      <w:bookmarkEnd w:id="3871"/>
      <w:bookmarkEnd w:id="3872"/>
      <w:bookmarkEnd w:id="3873"/>
      <w:bookmarkEnd w:id="3874"/>
      <w:bookmarkEnd w:id="3875"/>
      <w:bookmarkEnd w:id="3876"/>
    </w:p>
    <w:p w14:paraId="5ABFDAD8" w14:textId="0273B9A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041C5154"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3877" w:name="_Toc21948967"/>
      <w:bookmarkStart w:id="3878" w:name="_Toc24978865"/>
      <w:bookmarkStart w:id="3879" w:name="_Toc34346766"/>
      <w:bookmarkStart w:id="3880" w:name="_Toc34740843"/>
      <w:bookmarkStart w:id="3881" w:name="_Toc34748202"/>
      <w:bookmarkStart w:id="3882" w:name="_Toc34748578"/>
      <w:bookmarkStart w:id="3883" w:name="_Toc34749568"/>
      <w:bookmarkStart w:id="3884" w:name="_Toc49690110"/>
      <w:bookmarkStart w:id="3885" w:name="_Toc56337210"/>
      <w:bookmarkStart w:id="3886" w:name="_Toc73444032"/>
      <w:bookmarkStart w:id="3887" w:name="_Toc215000828"/>
      <w:r w:rsidRPr="00F91D2F">
        <w:t>6.</w:t>
      </w:r>
      <w:r>
        <w:t>3</w:t>
      </w:r>
      <w:r w:rsidRPr="00F91D2F">
        <w:t>.2.2</w:t>
      </w:r>
      <w:r w:rsidRPr="00F91D2F">
        <w:tab/>
        <w:t>HTTP standard headers</w:t>
      </w:r>
      <w:bookmarkEnd w:id="3877"/>
      <w:bookmarkEnd w:id="3878"/>
      <w:bookmarkEnd w:id="3879"/>
      <w:bookmarkEnd w:id="3880"/>
      <w:bookmarkEnd w:id="3881"/>
      <w:bookmarkEnd w:id="3882"/>
      <w:bookmarkEnd w:id="3883"/>
      <w:bookmarkEnd w:id="3884"/>
      <w:bookmarkEnd w:id="3885"/>
      <w:bookmarkEnd w:id="3886"/>
      <w:bookmarkEnd w:id="3887"/>
    </w:p>
    <w:p w14:paraId="5901E6C6" w14:textId="77777777" w:rsidR="00FC4C9C" w:rsidRPr="00F91D2F" w:rsidRDefault="00FC4C9C" w:rsidP="001901CD">
      <w:pPr>
        <w:pStyle w:val="Heading5"/>
        <w:rPr>
          <w:lang w:eastAsia="zh-CN"/>
        </w:rPr>
      </w:pPr>
      <w:bookmarkStart w:id="3888" w:name="_Toc21948968"/>
      <w:bookmarkStart w:id="3889" w:name="_Toc24978866"/>
      <w:bookmarkStart w:id="3890" w:name="_Toc34346767"/>
      <w:bookmarkStart w:id="3891" w:name="_Toc34740844"/>
      <w:bookmarkStart w:id="3892" w:name="_Toc34748203"/>
      <w:bookmarkStart w:id="3893" w:name="_Toc34748579"/>
      <w:bookmarkStart w:id="3894" w:name="_Toc34749569"/>
      <w:bookmarkStart w:id="3895" w:name="_Toc49690111"/>
      <w:bookmarkStart w:id="3896" w:name="_Toc56337211"/>
      <w:bookmarkStart w:id="3897" w:name="_Toc73444033"/>
      <w:bookmarkStart w:id="3898" w:name="_Toc215000829"/>
      <w:r w:rsidRPr="00F91D2F">
        <w:t>6.</w:t>
      </w:r>
      <w:r>
        <w:t>3</w:t>
      </w:r>
      <w:r w:rsidRPr="00F91D2F">
        <w:t>.2.2.1</w:t>
      </w:r>
      <w:r w:rsidRPr="00F91D2F">
        <w:rPr>
          <w:lang w:eastAsia="zh-CN"/>
        </w:rPr>
        <w:tab/>
        <w:t>General</w:t>
      </w:r>
      <w:bookmarkEnd w:id="3888"/>
      <w:bookmarkEnd w:id="3889"/>
      <w:bookmarkEnd w:id="3890"/>
      <w:bookmarkEnd w:id="3891"/>
      <w:bookmarkEnd w:id="3892"/>
      <w:bookmarkEnd w:id="3893"/>
      <w:bookmarkEnd w:id="3894"/>
      <w:bookmarkEnd w:id="3895"/>
      <w:bookmarkEnd w:id="3896"/>
      <w:bookmarkEnd w:id="3897"/>
      <w:bookmarkEnd w:id="3898"/>
    </w:p>
    <w:p w14:paraId="38FF1FC2" w14:textId="4D68C6A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3899" w:name="_Toc21948969"/>
      <w:bookmarkStart w:id="3900" w:name="_Toc24978867"/>
      <w:bookmarkStart w:id="3901" w:name="_Toc34346768"/>
      <w:bookmarkStart w:id="3902" w:name="_Toc34740845"/>
      <w:bookmarkStart w:id="3903" w:name="_Toc34748204"/>
      <w:bookmarkStart w:id="3904" w:name="_Toc34748580"/>
      <w:bookmarkStart w:id="3905" w:name="_Toc34749570"/>
      <w:bookmarkStart w:id="3906" w:name="_Toc49690112"/>
      <w:bookmarkStart w:id="3907" w:name="_Toc56337212"/>
      <w:bookmarkStart w:id="3908" w:name="_Toc73444034"/>
      <w:bookmarkStart w:id="3909" w:name="_Toc215000830"/>
      <w:r w:rsidRPr="00F91D2F">
        <w:t>6.</w:t>
      </w:r>
      <w:r>
        <w:t>3</w:t>
      </w:r>
      <w:r w:rsidRPr="00F91D2F">
        <w:t>.2.2.2</w:t>
      </w:r>
      <w:r w:rsidRPr="00F91D2F">
        <w:tab/>
        <w:t>Content type</w:t>
      </w:r>
      <w:bookmarkEnd w:id="3899"/>
      <w:bookmarkEnd w:id="3900"/>
      <w:bookmarkEnd w:id="3901"/>
      <w:bookmarkEnd w:id="3902"/>
      <w:bookmarkEnd w:id="3903"/>
      <w:bookmarkEnd w:id="3904"/>
      <w:bookmarkEnd w:id="3905"/>
      <w:bookmarkEnd w:id="3906"/>
      <w:bookmarkEnd w:id="3907"/>
      <w:bookmarkEnd w:id="3908"/>
      <w:bookmarkEnd w:id="3909"/>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6CF80AA4"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3910" w:name="_Toc21948970"/>
      <w:bookmarkStart w:id="3911" w:name="_Toc24978868"/>
      <w:bookmarkStart w:id="3912" w:name="_Toc34346769"/>
      <w:bookmarkStart w:id="3913" w:name="_Toc34740846"/>
      <w:bookmarkStart w:id="3914" w:name="_Toc34748205"/>
      <w:bookmarkStart w:id="3915" w:name="_Toc34748581"/>
      <w:bookmarkStart w:id="3916" w:name="_Toc34749571"/>
      <w:bookmarkStart w:id="3917" w:name="_Toc49690113"/>
      <w:bookmarkStart w:id="3918" w:name="_Toc56337213"/>
      <w:bookmarkStart w:id="3919" w:name="_Toc73444035"/>
      <w:bookmarkStart w:id="3920" w:name="_Toc215000831"/>
      <w:r w:rsidRPr="00F91D2F">
        <w:t>6.</w:t>
      </w:r>
      <w:r>
        <w:t>3</w:t>
      </w:r>
      <w:r w:rsidRPr="00F91D2F">
        <w:t>.2.3</w:t>
      </w:r>
      <w:r w:rsidRPr="00F91D2F">
        <w:tab/>
        <w:t>HTTP custom headers</w:t>
      </w:r>
      <w:bookmarkEnd w:id="3910"/>
      <w:bookmarkEnd w:id="3911"/>
      <w:bookmarkEnd w:id="3912"/>
      <w:bookmarkEnd w:id="3913"/>
      <w:bookmarkEnd w:id="3914"/>
      <w:bookmarkEnd w:id="3915"/>
      <w:bookmarkEnd w:id="3916"/>
      <w:bookmarkEnd w:id="3917"/>
      <w:bookmarkEnd w:id="3918"/>
      <w:bookmarkEnd w:id="3919"/>
      <w:bookmarkEnd w:id="3920"/>
    </w:p>
    <w:p w14:paraId="1742AB44" w14:textId="77777777" w:rsidR="00FC4C9C" w:rsidRPr="00F91D2F" w:rsidRDefault="00FC4C9C" w:rsidP="001901CD">
      <w:pPr>
        <w:pStyle w:val="Heading5"/>
        <w:rPr>
          <w:lang w:eastAsia="zh-CN"/>
        </w:rPr>
      </w:pPr>
      <w:bookmarkStart w:id="3921" w:name="_Toc21948971"/>
      <w:bookmarkStart w:id="3922" w:name="_Toc24978869"/>
      <w:bookmarkStart w:id="3923" w:name="_Toc34346770"/>
      <w:bookmarkStart w:id="3924" w:name="_Toc34740847"/>
      <w:bookmarkStart w:id="3925" w:name="_Toc34748206"/>
      <w:bookmarkStart w:id="3926" w:name="_Toc34748582"/>
      <w:bookmarkStart w:id="3927" w:name="_Toc34749572"/>
      <w:bookmarkStart w:id="3928" w:name="_Toc49690114"/>
      <w:bookmarkStart w:id="3929" w:name="_Toc56337214"/>
      <w:bookmarkStart w:id="3930" w:name="_Toc73444036"/>
      <w:bookmarkStart w:id="3931" w:name="_Toc215000832"/>
      <w:r w:rsidRPr="00F91D2F">
        <w:t>6.</w:t>
      </w:r>
      <w:r>
        <w:t>3</w:t>
      </w:r>
      <w:r w:rsidRPr="00F91D2F">
        <w:t>.2.3.1</w:t>
      </w:r>
      <w:r w:rsidRPr="00F91D2F">
        <w:rPr>
          <w:lang w:eastAsia="zh-CN"/>
        </w:rPr>
        <w:tab/>
        <w:t>General</w:t>
      </w:r>
      <w:bookmarkEnd w:id="3921"/>
      <w:bookmarkEnd w:id="3922"/>
      <w:bookmarkEnd w:id="3923"/>
      <w:bookmarkEnd w:id="3924"/>
      <w:bookmarkEnd w:id="3925"/>
      <w:bookmarkEnd w:id="3926"/>
      <w:bookmarkEnd w:id="3927"/>
      <w:bookmarkEnd w:id="3928"/>
      <w:bookmarkEnd w:id="3929"/>
      <w:bookmarkEnd w:id="3930"/>
      <w:bookmarkEnd w:id="3931"/>
    </w:p>
    <w:p w14:paraId="73B10AF8" w14:textId="4799C4EB"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3932" w:name="_Toc21948972"/>
      <w:bookmarkStart w:id="3933" w:name="_Toc24978870"/>
      <w:bookmarkStart w:id="3934" w:name="_Toc34346771"/>
      <w:bookmarkStart w:id="3935" w:name="_Toc34740848"/>
      <w:bookmarkStart w:id="3936" w:name="_Toc34748207"/>
      <w:bookmarkStart w:id="3937" w:name="_Toc34748583"/>
      <w:bookmarkStart w:id="3938" w:name="_Toc34749573"/>
      <w:bookmarkStart w:id="3939" w:name="_Toc49690115"/>
      <w:bookmarkStart w:id="3940" w:name="_Toc56337215"/>
      <w:bookmarkStart w:id="3941" w:name="_Toc73444037"/>
      <w:bookmarkStart w:id="3942" w:name="_Toc215000833"/>
      <w:r w:rsidRPr="00F91D2F">
        <w:t>6.</w:t>
      </w:r>
      <w:r>
        <w:t>3</w:t>
      </w:r>
      <w:r w:rsidRPr="00F91D2F">
        <w:t>.3</w:t>
      </w:r>
      <w:r w:rsidRPr="00F91D2F">
        <w:tab/>
        <w:t>Resources</w:t>
      </w:r>
      <w:bookmarkEnd w:id="3932"/>
      <w:bookmarkEnd w:id="3933"/>
      <w:bookmarkEnd w:id="3934"/>
      <w:bookmarkEnd w:id="3935"/>
      <w:bookmarkEnd w:id="3936"/>
      <w:bookmarkEnd w:id="3937"/>
      <w:bookmarkEnd w:id="3938"/>
      <w:bookmarkEnd w:id="3939"/>
      <w:bookmarkEnd w:id="3940"/>
      <w:bookmarkEnd w:id="3941"/>
      <w:bookmarkEnd w:id="3942"/>
    </w:p>
    <w:p w14:paraId="6D1606C4" w14:textId="77777777" w:rsidR="00FC4C9C" w:rsidRPr="00F91D2F" w:rsidRDefault="00FC4C9C" w:rsidP="001901CD">
      <w:pPr>
        <w:pStyle w:val="Heading4"/>
      </w:pPr>
      <w:bookmarkStart w:id="3943" w:name="_Toc21948973"/>
      <w:bookmarkStart w:id="3944" w:name="_Toc24978871"/>
      <w:bookmarkStart w:id="3945" w:name="_Toc34346772"/>
      <w:bookmarkStart w:id="3946" w:name="_Toc34740849"/>
      <w:bookmarkStart w:id="3947" w:name="_Toc34748208"/>
      <w:bookmarkStart w:id="3948" w:name="_Toc34748584"/>
      <w:bookmarkStart w:id="3949" w:name="_Toc34749574"/>
      <w:bookmarkStart w:id="3950" w:name="_Toc49690116"/>
      <w:bookmarkStart w:id="3951" w:name="_Toc56337216"/>
      <w:bookmarkStart w:id="3952" w:name="_Toc73444038"/>
      <w:bookmarkStart w:id="3953" w:name="_Toc215000834"/>
      <w:r w:rsidRPr="00F91D2F">
        <w:t>6.</w:t>
      </w:r>
      <w:r>
        <w:t>3</w:t>
      </w:r>
      <w:r w:rsidRPr="00F91D2F">
        <w:t>.3.1</w:t>
      </w:r>
      <w:r w:rsidRPr="00F91D2F">
        <w:tab/>
        <w:t>Overview</w:t>
      </w:r>
      <w:bookmarkEnd w:id="3943"/>
      <w:bookmarkEnd w:id="3944"/>
      <w:bookmarkEnd w:id="3945"/>
      <w:bookmarkEnd w:id="3946"/>
      <w:bookmarkEnd w:id="3947"/>
      <w:bookmarkEnd w:id="3948"/>
      <w:bookmarkEnd w:id="3949"/>
      <w:bookmarkEnd w:id="3950"/>
      <w:bookmarkEnd w:id="3951"/>
      <w:bookmarkEnd w:id="3952"/>
      <w:bookmarkEnd w:id="3953"/>
    </w:p>
    <w:p w14:paraId="010E9055" w14:textId="77777777" w:rsidR="00FC4C9C" w:rsidRPr="00F91D2F" w:rsidRDefault="00FC4C9C" w:rsidP="00FC4C9C">
      <w:pPr>
        <w:pStyle w:val="TH"/>
      </w:pPr>
      <w:r w:rsidRPr="00F91D2F">
        <w:object w:dxaOrig="11727" w:dyaOrig="5905" w14:anchorId="7015734D">
          <v:shape id="_x0000_i1099" type="#_x0000_t75" style="width:195.25pt;height:112.3pt" o:ole="">
            <v:imagedata r:id="rId157" o:title="" cropbottom="22141f" cropright="27488f"/>
          </v:shape>
          <o:OLEObject Type="Embed" ProgID="Visio.Drawing.15" ShapeID="_x0000_i1099" DrawAspect="Content" ObjectID="_1825839523" r:id="rId158"/>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3954" w:name="_Toc11338717"/>
      <w:bookmarkStart w:id="3955" w:name="_Toc21948974"/>
      <w:bookmarkStart w:id="3956" w:name="_Toc24978872"/>
      <w:bookmarkStart w:id="3957" w:name="_Toc34346773"/>
      <w:bookmarkStart w:id="3958" w:name="_Toc34740850"/>
      <w:bookmarkStart w:id="3959" w:name="_Toc34748209"/>
      <w:bookmarkStart w:id="3960" w:name="_Toc34748585"/>
      <w:bookmarkStart w:id="3961" w:name="_Toc34749575"/>
      <w:bookmarkStart w:id="3962" w:name="_Toc49690117"/>
      <w:bookmarkStart w:id="3963" w:name="_Toc56337217"/>
      <w:bookmarkStart w:id="3964" w:name="_Toc73444039"/>
      <w:bookmarkStart w:id="3965" w:name="_Toc215000835"/>
      <w:r w:rsidRPr="000B71E3">
        <w:t>6.3.3.2</w:t>
      </w:r>
      <w:r w:rsidRPr="000B71E3">
        <w:tab/>
        <w:t>Resource: SecurityInformation</w:t>
      </w:r>
      <w:bookmarkEnd w:id="3954"/>
      <w:bookmarkEnd w:id="3955"/>
      <w:bookmarkEnd w:id="3956"/>
      <w:bookmarkEnd w:id="3957"/>
      <w:bookmarkEnd w:id="3958"/>
      <w:bookmarkEnd w:id="3959"/>
      <w:bookmarkEnd w:id="3960"/>
      <w:bookmarkEnd w:id="3961"/>
      <w:bookmarkEnd w:id="3962"/>
      <w:bookmarkEnd w:id="3963"/>
      <w:bookmarkEnd w:id="3964"/>
      <w:bookmarkEnd w:id="3965"/>
    </w:p>
    <w:p w14:paraId="7E311A29" w14:textId="77777777" w:rsidR="00FC4C9C" w:rsidRPr="000B71E3" w:rsidRDefault="00FC4C9C" w:rsidP="001901CD">
      <w:pPr>
        <w:pStyle w:val="Heading5"/>
      </w:pPr>
      <w:bookmarkStart w:id="3966" w:name="_Toc11338718"/>
      <w:bookmarkStart w:id="3967" w:name="_Toc21948975"/>
      <w:bookmarkStart w:id="3968" w:name="_Toc24978873"/>
      <w:bookmarkStart w:id="3969" w:name="_Toc34346774"/>
      <w:bookmarkStart w:id="3970" w:name="_Toc34740851"/>
      <w:bookmarkStart w:id="3971" w:name="_Toc34748210"/>
      <w:bookmarkStart w:id="3972" w:name="_Toc34748586"/>
      <w:bookmarkStart w:id="3973" w:name="_Toc34749576"/>
      <w:bookmarkStart w:id="3974" w:name="_Toc49690118"/>
      <w:bookmarkStart w:id="3975" w:name="_Toc56337218"/>
      <w:bookmarkStart w:id="3976" w:name="_Toc73444040"/>
      <w:bookmarkStart w:id="3977" w:name="_Toc215000836"/>
      <w:r w:rsidRPr="000B71E3">
        <w:t>6.3.3.2.1</w:t>
      </w:r>
      <w:r w:rsidRPr="000B71E3">
        <w:tab/>
        <w:t>Description</w:t>
      </w:r>
      <w:bookmarkEnd w:id="3966"/>
      <w:bookmarkEnd w:id="3967"/>
      <w:bookmarkEnd w:id="3968"/>
      <w:bookmarkEnd w:id="3969"/>
      <w:bookmarkEnd w:id="3970"/>
      <w:bookmarkEnd w:id="3971"/>
      <w:bookmarkEnd w:id="3972"/>
      <w:bookmarkEnd w:id="3973"/>
      <w:bookmarkEnd w:id="3974"/>
      <w:bookmarkEnd w:id="3975"/>
      <w:bookmarkEnd w:id="3976"/>
      <w:bookmarkEnd w:id="3977"/>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3978" w:name="_Toc11338719"/>
      <w:bookmarkStart w:id="3979" w:name="_Toc21948976"/>
      <w:bookmarkStart w:id="3980" w:name="_Toc24978874"/>
      <w:bookmarkStart w:id="3981" w:name="_Toc34346775"/>
      <w:bookmarkStart w:id="3982" w:name="_Toc34740852"/>
      <w:bookmarkStart w:id="3983" w:name="_Toc34748211"/>
      <w:bookmarkStart w:id="3984" w:name="_Toc34748587"/>
      <w:bookmarkStart w:id="3985" w:name="_Toc34749577"/>
      <w:bookmarkStart w:id="3986" w:name="_Toc49690119"/>
      <w:bookmarkStart w:id="3987" w:name="_Toc56337219"/>
      <w:bookmarkStart w:id="3988" w:name="_Toc73444041"/>
      <w:bookmarkStart w:id="3989" w:name="_Toc215000837"/>
      <w:r w:rsidRPr="000B71E3">
        <w:t>6.3.3.2.2</w:t>
      </w:r>
      <w:r w:rsidRPr="000B71E3">
        <w:tab/>
        <w:t>Resource Definition</w:t>
      </w:r>
      <w:bookmarkEnd w:id="3978"/>
      <w:bookmarkEnd w:id="3979"/>
      <w:bookmarkEnd w:id="3980"/>
      <w:bookmarkEnd w:id="3981"/>
      <w:bookmarkEnd w:id="3982"/>
      <w:bookmarkEnd w:id="3983"/>
      <w:bookmarkEnd w:id="3984"/>
      <w:bookmarkEnd w:id="3985"/>
      <w:bookmarkEnd w:id="3986"/>
      <w:bookmarkEnd w:id="3987"/>
      <w:bookmarkEnd w:id="3988"/>
      <w:bookmarkEnd w:id="3989"/>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5412DBA5"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rsidR="006163D7">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3990" w:name="_Toc11338720"/>
      <w:bookmarkStart w:id="3991" w:name="_Toc21948977"/>
      <w:bookmarkStart w:id="3992" w:name="_Toc24978875"/>
      <w:bookmarkStart w:id="3993" w:name="_Toc34346776"/>
      <w:bookmarkStart w:id="3994" w:name="_Toc34740853"/>
      <w:bookmarkStart w:id="3995" w:name="_Toc34748212"/>
      <w:bookmarkStart w:id="3996" w:name="_Toc34748588"/>
      <w:bookmarkStart w:id="3997" w:name="_Toc34749578"/>
      <w:bookmarkStart w:id="3998" w:name="_Toc49690120"/>
      <w:bookmarkStart w:id="3999" w:name="_Toc56337220"/>
      <w:bookmarkStart w:id="4000" w:name="_Toc73444042"/>
      <w:bookmarkStart w:id="4001" w:name="_Toc215000838"/>
      <w:r w:rsidRPr="000B71E3">
        <w:t>6.3.3.2.3</w:t>
      </w:r>
      <w:r w:rsidRPr="000B71E3">
        <w:tab/>
        <w:t>Resource Standard Methods</w:t>
      </w:r>
      <w:bookmarkEnd w:id="3990"/>
      <w:bookmarkEnd w:id="3991"/>
      <w:bookmarkEnd w:id="3992"/>
      <w:bookmarkEnd w:id="3993"/>
      <w:bookmarkEnd w:id="3994"/>
      <w:bookmarkEnd w:id="3995"/>
      <w:bookmarkEnd w:id="3996"/>
      <w:bookmarkEnd w:id="3997"/>
      <w:bookmarkEnd w:id="3998"/>
      <w:bookmarkEnd w:id="3999"/>
      <w:bookmarkEnd w:id="4000"/>
      <w:bookmarkEnd w:id="4001"/>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4002" w:name="_Toc11338721"/>
      <w:bookmarkStart w:id="4003" w:name="_Toc21948978"/>
      <w:bookmarkStart w:id="4004" w:name="_Toc24978876"/>
      <w:bookmarkStart w:id="4005" w:name="_Toc34346777"/>
      <w:bookmarkStart w:id="4006" w:name="_Toc34740854"/>
      <w:bookmarkStart w:id="4007" w:name="_Toc34748213"/>
      <w:bookmarkStart w:id="4008" w:name="_Toc34748589"/>
      <w:bookmarkStart w:id="4009" w:name="_Toc34749579"/>
      <w:bookmarkStart w:id="4010" w:name="_Toc49690121"/>
      <w:bookmarkStart w:id="4011" w:name="_Toc56337221"/>
      <w:bookmarkStart w:id="4012" w:name="_Toc73444043"/>
      <w:bookmarkStart w:id="4013" w:name="_Toc215000839"/>
      <w:r w:rsidRPr="000B71E3">
        <w:t>6.3.3.2.4</w:t>
      </w:r>
      <w:r w:rsidRPr="000B71E3">
        <w:tab/>
        <w:t>Resource Custom Operations</w:t>
      </w:r>
      <w:bookmarkEnd w:id="4002"/>
      <w:bookmarkEnd w:id="4003"/>
      <w:bookmarkEnd w:id="4004"/>
      <w:bookmarkEnd w:id="4005"/>
      <w:bookmarkEnd w:id="4006"/>
      <w:bookmarkEnd w:id="4007"/>
      <w:bookmarkEnd w:id="4008"/>
      <w:bookmarkEnd w:id="4009"/>
      <w:bookmarkEnd w:id="4010"/>
      <w:bookmarkEnd w:id="4011"/>
      <w:bookmarkEnd w:id="4012"/>
      <w:bookmarkEnd w:id="4013"/>
    </w:p>
    <w:p w14:paraId="591B2602" w14:textId="77777777" w:rsidR="00FC4C9C" w:rsidRPr="000B71E3" w:rsidRDefault="00FC4C9C" w:rsidP="00651690">
      <w:pPr>
        <w:pStyle w:val="H6"/>
      </w:pPr>
      <w:bookmarkStart w:id="4014" w:name="_Toc11338722"/>
      <w:bookmarkStart w:id="4015" w:name="_Toc21948979"/>
      <w:bookmarkStart w:id="4016" w:name="_Toc24978877"/>
      <w:bookmarkStart w:id="4017" w:name="_Toc34346778"/>
      <w:bookmarkStart w:id="4018" w:name="_Toc34740855"/>
      <w:bookmarkStart w:id="4019" w:name="_Toc34748214"/>
      <w:bookmarkStart w:id="4020" w:name="_Toc34748590"/>
      <w:bookmarkStart w:id="4021" w:name="_Toc34749580"/>
      <w:bookmarkStart w:id="4022" w:name="_Toc49690122"/>
      <w:bookmarkStart w:id="4023" w:name="_Toc56337222"/>
      <w:bookmarkStart w:id="4024" w:name="_Toc73444044"/>
      <w:r w:rsidRPr="000B71E3">
        <w:t>6.3.3.2.4.1</w:t>
      </w:r>
      <w:r w:rsidRPr="000B71E3">
        <w:tab/>
        <w:t>Overview</w:t>
      </w:r>
      <w:bookmarkEnd w:id="4014"/>
      <w:bookmarkEnd w:id="4015"/>
      <w:bookmarkEnd w:id="4016"/>
      <w:bookmarkEnd w:id="4017"/>
      <w:bookmarkEnd w:id="4018"/>
      <w:bookmarkEnd w:id="4019"/>
      <w:bookmarkEnd w:id="4020"/>
      <w:bookmarkEnd w:id="4021"/>
      <w:bookmarkEnd w:id="4022"/>
      <w:bookmarkEnd w:id="4023"/>
      <w:bookmarkEnd w:id="4024"/>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4025" w:name="_Toc11338723"/>
      <w:bookmarkStart w:id="4026" w:name="_Toc21948980"/>
      <w:bookmarkStart w:id="4027" w:name="_Toc24978878"/>
      <w:bookmarkStart w:id="4028" w:name="_Toc34346779"/>
      <w:bookmarkStart w:id="4029" w:name="_Toc34740856"/>
      <w:bookmarkStart w:id="4030" w:name="_Toc34748215"/>
      <w:bookmarkStart w:id="4031" w:name="_Toc34748591"/>
      <w:bookmarkStart w:id="4032" w:name="_Toc34749581"/>
      <w:bookmarkStart w:id="4033" w:name="_Toc49690123"/>
      <w:bookmarkStart w:id="4034" w:name="_Toc56337223"/>
      <w:bookmarkStart w:id="4035" w:name="_Toc73444045"/>
      <w:r w:rsidRPr="000B71E3">
        <w:t>6.3.3.2.4.2</w:t>
      </w:r>
      <w:r w:rsidRPr="000B71E3">
        <w:tab/>
        <w:t>Operation: generate-</w:t>
      </w:r>
      <w:r>
        <w:t>sip-</w:t>
      </w:r>
      <w:r w:rsidRPr="000B71E3">
        <w:t>auth-data</w:t>
      </w:r>
      <w:bookmarkEnd w:id="4025"/>
      <w:bookmarkEnd w:id="4026"/>
      <w:bookmarkEnd w:id="4027"/>
      <w:bookmarkEnd w:id="4028"/>
      <w:bookmarkEnd w:id="4029"/>
      <w:bookmarkEnd w:id="4030"/>
      <w:bookmarkEnd w:id="4031"/>
      <w:bookmarkEnd w:id="4032"/>
      <w:bookmarkEnd w:id="4033"/>
      <w:bookmarkEnd w:id="4034"/>
      <w:bookmarkEnd w:id="4035"/>
    </w:p>
    <w:p w14:paraId="482D4F00" w14:textId="77777777" w:rsidR="00FC4C9C" w:rsidRPr="000B71E3" w:rsidRDefault="00FC4C9C" w:rsidP="00651690">
      <w:pPr>
        <w:pStyle w:val="H6"/>
      </w:pPr>
      <w:bookmarkStart w:id="4036" w:name="_Toc11338724"/>
      <w:bookmarkStart w:id="4037" w:name="_Toc21948981"/>
      <w:bookmarkStart w:id="4038" w:name="_Toc24978879"/>
      <w:bookmarkStart w:id="4039" w:name="_Toc34346780"/>
      <w:bookmarkStart w:id="4040" w:name="_Toc34740857"/>
      <w:bookmarkStart w:id="4041" w:name="_Toc34748216"/>
      <w:bookmarkStart w:id="4042" w:name="_Toc34748592"/>
      <w:bookmarkStart w:id="4043" w:name="_Toc34749582"/>
      <w:bookmarkStart w:id="4044" w:name="_Toc49690124"/>
      <w:bookmarkStart w:id="4045" w:name="_Toc56337224"/>
      <w:bookmarkStart w:id="4046" w:name="_Toc73444046"/>
      <w:r w:rsidRPr="000B71E3">
        <w:t>6.3.3.2.4.2.1</w:t>
      </w:r>
      <w:r w:rsidRPr="000B71E3">
        <w:tab/>
        <w:t>Description</w:t>
      </w:r>
      <w:bookmarkEnd w:id="4036"/>
      <w:bookmarkEnd w:id="4037"/>
      <w:bookmarkEnd w:id="4038"/>
      <w:bookmarkEnd w:id="4039"/>
      <w:bookmarkEnd w:id="4040"/>
      <w:bookmarkEnd w:id="4041"/>
      <w:bookmarkEnd w:id="4042"/>
      <w:bookmarkEnd w:id="4043"/>
      <w:bookmarkEnd w:id="4044"/>
      <w:bookmarkEnd w:id="4045"/>
      <w:bookmarkEnd w:id="4046"/>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651690">
      <w:pPr>
        <w:pStyle w:val="H6"/>
      </w:pPr>
      <w:bookmarkStart w:id="4047" w:name="_Toc11338725"/>
      <w:bookmarkStart w:id="4048" w:name="_Toc21948982"/>
      <w:bookmarkStart w:id="4049" w:name="_Toc24978880"/>
      <w:bookmarkStart w:id="4050" w:name="_Toc34346781"/>
      <w:bookmarkStart w:id="4051" w:name="_Toc34740858"/>
      <w:bookmarkStart w:id="4052" w:name="_Toc34748217"/>
      <w:bookmarkStart w:id="4053" w:name="_Toc34748593"/>
      <w:bookmarkStart w:id="4054" w:name="_Toc34749583"/>
      <w:bookmarkStart w:id="4055" w:name="_Toc49690125"/>
      <w:bookmarkStart w:id="4056" w:name="_Toc56337225"/>
      <w:bookmarkStart w:id="4057" w:name="_Toc73444047"/>
      <w:r w:rsidRPr="000B71E3">
        <w:t>6.3.3.2.4.2.2</w:t>
      </w:r>
      <w:r w:rsidRPr="000B71E3">
        <w:tab/>
        <w:t>Operation Definition</w:t>
      </w:r>
      <w:bookmarkEnd w:id="4047"/>
      <w:bookmarkEnd w:id="4048"/>
      <w:bookmarkEnd w:id="4049"/>
      <w:bookmarkEnd w:id="4050"/>
      <w:bookmarkEnd w:id="4051"/>
      <w:bookmarkEnd w:id="4052"/>
      <w:bookmarkEnd w:id="4053"/>
      <w:bookmarkEnd w:id="4054"/>
      <w:bookmarkEnd w:id="4055"/>
      <w:bookmarkEnd w:id="4056"/>
      <w:bookmarkEnd w:id="4057"/>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DDB659E" w14:textId="708F2DE6" w:rsidR="00A22239" w:rsidRPr="000B71E3" w:rsidRDefault="00A22239" w:rsidP="00A22239">
            <w:pPr>
              <w:pStyle w:val="TAL"/>
            </w:pPr>
            <w:r>
              <w:t>Temporary redirection.</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15E0C9EB" w14:textId="2CEFF639" w:rsidR="00A22239" w:rsidRPr="000B71E3" w:rsidRDefault="00A22239" w:rsidP="00A22239">
            <w:pPr>
              <w:pStyle w:val="TAL"/>
            </w:pPr>
            <w:r>
              <w:t>Permanent redirection.</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DB5B2" w14:textId="1A32819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71C056" w14:textId="7CBF5009"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4058" w:name="_Toc11338731"/>
      <w:bookmarkStart w:id="4059" w:name="_Toc21948983"/>
      <w:bookmarkStart w:id="4060" w:name="_Toc24978881"/>
      <w:bookmarkStart w:id="4061" w:name="_Toc34346782"/>
      <w:bookmarkStart w:id="4062" w:name="_Toc34740859"/>
      <w:bookmarkStart w:id="4063" w:name="_Toc34748218"/>
      <w:bookmarkStart w:id="4064" w:name="_Toc34748594"/>
      <w:bookmarkStart w:id="4065" w:name="_Toc34749584"/>
      <w:bookmarkStart w:id="4066" w:name="_Toc49690126"/>
      <w:bookmarkStart w:id="4067" w:name="_Toc56337226"/>
      <w:bookmarkStart w:id="4068" w:name="_Toc73444048"/>
      <w:bookmarkStart w:id="4069" w:name="_Toc215000840"/>
      <w:r w:rsidRPr="000B71E3">
        <w:t>6.3.4</w:t>
      </w:r>
      <w:r w:rsidRPr="000B71E3">
        <w:tab/>
        <w:t>Custom Operations without associated resources</w:t>
      </w:r>
      <w:bookmarkEnd w:id="4058"/>
      <w:bookmarkEnd w:id="4059"/>
      <w:bookmarkEnd w:id="4060"/>
      <w:bookmarkEnd w:id="4061"/>
      <w:bookmarkEnd w:id="4062"/>
      <w:bookmarkEnd w:id="4063"/>
      <w:bookmarkEnd w:id="4064"/>
      <w:bookmarkEnd w:id="4065"/>
      <w:bookmarkEnd w:id="4066"/>
      <w:bookmarkEnd w:id="4067"/>
      <w:bookmarkEnd w:id="4068"/>
      <w:bookmarkEnd w:id="4069"/>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4070" w:name="_Toc11338732"/>
      <w:bookmarkStart w:id="4071" w:name="_Toc21948984"/>
      <w:bookmarkStart w:id="4072" w:name="_Toc24978882"/>
      <w:bookmarkStart w:id="4073" w:name="_Toc34346783"/>
      <w:bookmarkStart w:id="4074" w:name="_Toc34740860"/>
      <w:bookmarkStart w:id="4075" w:name="_Toc34748219"/>
      <w:bookmarkStart w:id="4076" w:name="_Toc34748595"/>
      <w:bookmarkStart w:id="4077" w:name="_Toc34749585"/>
      <w:bookmarkStart w:id="4078" w:name="_Toc49690127"/>
      <w:bookmarkStart w:id="4079" w:name="_Toc56337227"/>
      <w:bookmarkStart w:id="4080" w:name="_Toc73444049"/>
      <w:bookmarkStart w:id="4081" w:name="_Toc215000841"/>
      <w:r w:rsidRPr="000B71E3">
        <w:t>6.3.5</w:t>
      </w:r>
      <w:r w:rsidRPr="000B71E3">
        <w:tab/>
        <w:t>Notifications</w:t>
      </w:r>
      <w:bookmarkEnd w:id="4070"/>
      <w:bookmarkEnd w:id="4071"/>
      <w:bookmarkEnd w:id="4072"/>
      <w:bookmarkEnd w:id="4073"/>
      <w:bookmarkEnd w:id="4074"/>
      <w:bookmarkEnd w:id="4075"/>
      <w:bookmarkEnd w:id="4076"/>
      <w:bookmarkEnd w:id="4077"/>
      <w:bookmarkEnd w:id="4078"/>
      <w:bookmarkEnd w:id="4079"/>
      <w:bookmarkEnd w:id="4080"/>
      <w:bookmarkEnd w:id="4081"/>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4082" w:name="_Toc11338733"/>
      <w:bookmarkStart w:id="4083" w:name="_Toc21948985"/>
      <w:bookmarkStart w:id="4084" w:name="_Toc24978883"/>
      <w:bookmarkStart w:id="4085" w:name="_Toc34346784"/>
      <w:bookmarkStart w:id="4086" w:name="_Toc34740861"/>
      <w:bookmarkStart w:id="4087" w:name="_Toc34748220"/>
      <w:bookmarkStart w:id="4088" w:name="_Toc34748596"/>
      <w:bookmarkStart w:id="4089" w:name="_Toc34749586"/>
      <w:bookmarkStart w:id="4090" w:name="_Toc49690128"/>
      <w:bookmarkStart w:id="4091" w:name="_Toc56337228"/>
      <w:bookmarkStart w:id="4092" w:name="_Toc73444050"/>
      <w:bookmarkStart w:id="4093" w:name="_Toc215000842"/>
      <w:r w:rsidRPr="000B71E3">
        <w:t>6.3.6</w:t>
      </w:r>
      <w:r w:rsidRPr="000B71E3">
        <w:tab/>
        <w:t>Data Model</w:t>
      </w:r>
      <w:bookmarkEnd w:id="4082"/>
      <w:bookmarkEnd w:id="4083"/>
      <w:bookmarkEnd w:id="4084"/>
      <w:bookmarkEnd w:id="4085"/>
      <w:bookmarkEnd w:id="4086"/>
      <w:bookmarkEnd w:id="4087"/>
      <w:bookmarkEnd w:id="4088"/>
      <w:bookmarkEnd w:id="4089"/>
      <w:bookmarkEnd w:id="4090"/>
      <w:bookmarkEnd w:id="4091"/>
      <w:bookmarkEnd w:id="4092"/>
      <w:bookmarkEnd w:id="4093"/>
    </w:p>
    <w:p w14:paraId="70BD0AFB" w14:textId="77777777" w:rsidR="00FC4C9C" w:rsidRPr="000B71E3" w:rsidRDefault="00FC4C9C" w:rsidP="001901CD">
      <w:pPr>
        <w:pStyle w:val="Heading4"/>
      </w:pPr>
      <w:bookmarkStart w:id="4094" w:name="_Toc11338734"/>
      <w:bookmarkStart w:id="4095" w:name="_Toc21948986"/>
      <w:bookmarkStart w:id="4096" w:name="_Toc24978884"/>
      <w:bookmarkStart w:id="4097" w:name="_Toc34346785"/>
      <w:bookmarkStart w:id="4098" w:name="_Toc34740862"/>
      <w:bookmarkStart w:id="4099" w:name="_Toc34748221"/>
      <w:bookmarkStart w:id="4100" w:name="_Toc34748597"/>
      <w:bookmarkStart w:id="4101" w:name="_Toc34749587"/>
      <w:bookmarkStart w:id="4102" w:name="_Toc49690129"/>
      <w:bookmarkStart w:id="4103" w:name="_Toc56337229"/>
      <w:bookmarkStart w:id="4104" w:name="_Toc73444051"/>
      <w:bookmarkStart w:id="4105" w:name="_Toc215000843"/>
      <w:r w:rsidRPr="000B71E3">
        <w:t>6.3.6.1</w:t>
      </w:r>
      <w:r w:rsidRPr="000B71E3">
        <w:tab/>
        <w:t>General</w:t>
      </w:r>
      <w:bookmarkEnd w:id="4094"/>
      <w:bookmarkEnd w:id="4095"/>
      <w:bookmarkEnd w:id="4096"/>
      <w:bookmarkEnd w:id="4097"/>
      <w:bookmarkEnd w:id="4098"/>
      <w:bookmarkEnd w:id="4099"/>
      <w:bookmarkEnd w:id="4100"/>
      <w:bookmarkEnd w:id="4101"/>
      <w:bookmarkEnd w:id="4102"/>
      <w:bookmarkEnd w:id="4103"/>
      <w:bookmarkEnd w:id="4104"/>
      <w:bookmarkEnd w:id="4105"/>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7AACCA9C" w:rsidR="00D63506" w:rsidRPr="0071294D" w:rsidRDefault="00D63506" w:rsidP="00D63506">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0A560AA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428BF0C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4106" w:name="_Toc24978885"/>
      <w:bookmarkStart w:id="4107" w:name="_Toc34346786"/>
      <w:bookmarkStart w:id="4108" w:name="_Toc34740863"/>
      <w:bookmarkStart w:id="4109" w:name="_Toc34748222"/>
      <w:bookmarkStart w:id="4110" w:name="_Toc34748598"/>
      <w:bookmarkStart w:id="4111" w:name="_Toc34749588"/>
      <w:bookmarkStart w:id="4112" w:name="_Toc49690130"/>
      <w:bookmarkStart w:id="4113" w:name="_Toc56337230"/>
      <w:bookmarkStart w:id="4114" w:name="_Toc73444052"/>
      <w:bookmarkStart w:id="4115" w:name="_Toc215000844"/>
      <w:bookmarkStart w:id="4116" w:name="_Toc11338749"/>
      <w:bookmarkStart w:id="4117" w:name="_Toc21948987"/>
      <w:r w:rsidRPr="00D67AB2">
        <w:rPr>
          <w:lang w:val="en-US"/>
        </w:rPr>
        <w:t>6.</w:t>
      </w:r>
      <w:r>
        <w:rPr>
          <w:lang w:val="en-US"/>
        </w:rPr>
        <w:t>3</w:t>
      </w:r>
      <w:r w:rsidRPr="00D67AB2">
        <w:rPr>
          <w:lang w:val="en-US"/>
        </w:rPr>
        <w:t>.6.2</w:t>
      </w:r>
      <w:r w:rsidRPr="00D67AB2">
        <w:rPr>
          <w:lang w:val="en-US"/>
        </w:rPr>
        <w:tab/>
        <w:t>Structured data types</w:t>
      </w:r>
      <w:bookmarkEnd w:id="4106"/>
      <w:bookmarkEnd w:id="4107"/>
      <w:bookmarkEnd w:id="4108"/>
      <w:bookmarkEnd w:id="4109"/>
      <w:bookmarkEnd w:id="4110"/>
      <w:bookmarkEnd w:id="4111"/>
      <w:bookmarkEnd w:id="4112"/>
      <w:bookmarkEnd w:id="4113"/>
      <w:bookmarkEnd w:id="4114"/>
      <w:bookmarkEnd w:id="4115"/>
    </w:p>
    <w:p w14:paraId="3A0D94DE" w14:textId="77777777" w:rsidR="00266DE9" w:rsidRPr="00D67AB2" w:rsidRDefault="00266DE9" w:rsidP="001901CD">
      <w:pPr>
        <w:pStyle w:val="Heading5"/>
      </w:pPr>
      <w:bookmarkStart w:id="4118" w:name="_Toc24978886"/>
      <w:bookmarkStart w:id="4119" w:name="_Toc34346787"/>
      <w:bookmarkStart w:id="4120" w:name="_Toc34740864"/>
      <w:bookmarkStart w:id="4121" w:name="_Toc34748223"/>
      <w:bookmarkStart w:id="4122" w:name="_Toc34748599"/>
      <w:bookmarkStart w:id="4123" w:name="_Toc34749589"/>
      <w:bookmarkStart w:id="4124" w:name="_Toc49690131"/>
      <w:bookmarkStart w:id="4125" w:name="_Toc56337231"/>
      <w:bookmarkStart w:id="4126" w:name="_Toc73444053"/>
      <w:bookmarkStart w:id="4127" w:name="_Toc215000845"/>
      <w:r w:rsidRPr="00D67AB2">
        <w:t>6.</w:t>
      </w:r>
      <w:r>
        <w:t>3</w:t>
      </w:r>
      <w:r w:rsidRPr="00D67AB2">
        <w:t>.6.2.1</w:t>
      </w:r>
      <w:r w:rsidRPr="00D67AB2">
        <w:tab/>
        <w:t>Introduction</w:t>
      </w:r>
      <w:bookmarkEnd w:id="4118"/>
      <w:bookmarkEnd w:id="4119"/>
      <w:bookmarkEnd w:id="4120"/>
      <w:bookmarkEnd w:id="4121"/>
      <w:bookmarkEnd w:id="4122"/>
      <w:bookmarkEnd w:id="4123"/>
      <w:bookmarkEnd w:id="4124"/>
      <w:bookmarkEnd w:id="4125"/>
      <w:bookmarkEnd w:id="4126"/>
      <w:bookmarkEnd w:id="4127"/>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4128" w:name="_Toc24978887"/>
      <w:bookmarkStart w:id="4129" w:name="_Toc34346788"/>
      <w:bookmarkStart w:id="4130" w:name="_Toc34740865"/>
      <w:bookmarkStart w:id="4131" w:name="_Toc34748224"/>
      <w:bookmarkStart w:id="4132" w:name="_Toc34748600"/>
      <w:bookmarkStart w:id="4133" w:name="_Toc34749590"/>
      <w:bookmarkStart w:id="4134" w:name="_Toc49690132"/>
      <w:bookmarkStart w:id="4135" w:name="_Toc56337232"/>
      <w:bookmarkStart w:id="4136" w:name="_Toc73444054"/>
      <w:bookmarkStart w:id="4137" w:name="_Toc215000846"/>
      <w:r w:rsidRPr="00D67AB2">
        <w:t>6.</w:t>
      </w:r>
      <w:r>
        <w:t>3</w:t>
      </w:r>
      <w:r w:rsidRPr="00D67AB2">
        <w:t>.6.2.</w:t>
      </w:r>
      <w:r>
        <w:t>2</w:t>
      </w:r>
      <w:r w:rsidRPr="00D67AB2">
        <w:tab/>
        <w:t xml:space="preserve">Type: </w:t>
      </w:r>
      <w:r w:rsidR="006C2407">
        <w:t>Sip</w:t>
      </w:r>
      <w:r w:rsidRPr="00D67AB2">
        <w:t>AuthenticationInfoRequest</w:t>
      </w:r>
      <w:bookmarkEnd w:id="4128"/>
      <w:bookmarkEnd w:id="4129"/>
      <w:bookmarkEnd w:id="4130"/>
      <w:bookmarkEnd w:id="4131"/>
      <w:bookmarkEnd w:id="4132"/>
      <w:bookmarkEnd w:id="4133"/>
      <w:bookmarkEnd w:id="4134"/>
      <w:bookmarkEnd w:id="4135"/>
      <w:bookmarkEnd w:id="4136"/>
      <w:bookmarkEnd w:id="4137"/>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4138" w:name="_Toc24978888"/>
    </w:p>
    <w:p w14:paraId="03542BD6" w14:textId="77777777" w:rsidR="00266DE9" w:rsidRPr="00D67AB2" w:rsidRDefault="00266DE9" w:rsidP="001901CD">
      <w:pPr>
        <w:pStyle w:val="Heading5"/>
      </w:pPr>
      <w:bookmarkStart w:id="4139" w:name="_Toc34346789"/>
      <w:bookmarkStart w:id="4140" w:name="_Toc34740866"/>
      <w:bookmarkStart w:id="4141" w:name="_Toc34748225"/>
      <w:bookmarkStart w:id="4142" w:name="_Toc34748601"/>
      <w:bookmarkStart w:id="4143" w:name="_Toc34749591"/>
      <w:bookmarkStart w:id="4144" w:name="_Toc49690133"/>
      <w:bookmarkStart w:id="4145" w:name="_Toc56337233"/>
      <w:bookmarkStart w:id="4146" w:name="_Toc73444055"/>
      <w:bookmarkStart w:id="4147" w:name="_Toc215000847"/>
      <w:r w:rsidRPr="00D67AB2">
        <w:t>6.</w:t>
      </w:r>
      <w:r>
        <w:t>3</w:t>
      </w:r>
      <w:r w:rsidRPr="00D67AB2">
        <w:t>.6.2.</w:t>
      </w:r>
      <w:r>
        <w:t>3</w:t>
      </w:r>
      <w:r w:rsidRPr="00D67AB2">
        <w:tab/>
        <w:t xml:space="preserve">Type: </w:t>
      </w:r>
      <w:r w:rsidR="006C2407">
        <w:t>Sip</w:t>
      </w:r>
      <w:r w:rsidRPr="00D67AB2">
        <w:t>AuthenticationInfoResult</w:t>
      </w:r>
      <w:bookmarkEnd w:id="4138"/>
      <w:bookmarkEnd w:id="4139"/>
      <w:bookmarkEnd w:id="4140"/>
      <w:bookmarkEnd w:id="4141"/>
      <w:bookmarkEnd w:id="4142"/>
      <w:bookmarkEnd w:id="4143"/>
      <w:bookmarkEnd w:id="4144"/>
      <w:bookmarkEnd w:id="4145"/>
      <w:bookmarkEnd w:id="4146"/>
      <w:bookmarkEnd w:id="4147"/>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4148" w:name="_Toc24978889"/>
      <w:bookmarkStart w:id="4149" w:name="_Toc34346790"/>
      <w:bookmarkStart w:id="4150" w:name="_Toc34740867"/>
      <w:bookmarkStart w:id="4151" w:name="_Toc34748226"/>
      <w:bookmarkStart w:id="4152" w:name="_Toc34748602"/>
      <w:bookmarkStart w:id="4153" w:name="_Toc34749592"/>
      <w:bookmarkStart w:id="4154" w:name="_Toc49690134"/>
      <w:bookmarkStart w:id="4155" w:name="_Toc56337234"/>
      <w:bookmarkStart w:id="4156" w:name="_Toc73444056"/>
      <w:bookmarkStart w:id="4157" w:name="_Toc215000848"/>
      <w:r w:rsidRPr="00D67AB2">
        <w:t>6.</w:t>
      </w:r>
      <w:r>
        <w:t>3</w:t>
      </w:r>
      <w:r w:rsidRPr="00D67AB2">
        <w:t>.6.2.</w:t>
      </w:r>
      <w:r>
        <w:t>4</w:t>
      </w:r>
      <w:r w:rsidRPr="00D67AB2">
        <w:tab/>
        <w:t>Type: ResynchronizationInfo</w:t>
      </w:r>
      <w:bookmarkEnd w:id="4148"/>
      <w:bookmarkEnd w:id="4149"/>
      <w:bookmarkEnd w:id="4150"/>
      <w:bookmarkEnd w:id="4151"/>
      <w:bookmarkEnd w:id="4152"/>
      <w:bookmarkEnd w:id="4153"/>
      <w:bookmarkEnd w:id="4154"/>
      <w:bookmarkEnd w:id="4155"/>
      <w:bookmarkEnd w:id="4156"/>
      <w:bookmarkEnd w:id="4157"/>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4158" w:name="_Toc24978890"/>
    </w:p>
    <w:p w14:paraId="392A013E" w14:textId="77777777" w:rsidR="00266DE9" w:rsidRPr="00D67AB2" w:rsidRDefault="00266DE9" w:rsidP="001901CD">
      <w:pPr>
        <w:pStyle w:val="Heading5"/>
      </w:pPr>
      <w:bookmarkStart w:id="4159" w:name="_Toc34346791"/>
      <w:bookmarkStart w:id="4160" w:name="_Toc34740868"/>
      <w:bookmarkStart w:id="4161" w:name="_Toc34748227"/>
      <w:bookmarkStart w:id="4162" w:name="_Toc34748603"/>
      <w:bookmarkStart w:id="4163" w:name="_Toc34749593"/>
      <w:bookmarkStart w:id="4164" w:name="_Toc49690135"/>
      <w:bookmarkStart w:id="4165" w:name="_Toc56337235"/>
      <w:bookmarkStart w:id="4166" w:name="_Toc73444057"/>
      <w:bookmarkStart w:id="4167" w:name="_Toc215000849"/>
      <w:r w:rsidRPr="00D67AB2">
        <w:t>6.</w:t>
      </w:r>
      <w:r>
        <w:t>3</w:t>
      </w:r>
      <w:r w:rsidRPr="00D67AB2">
        <w:t>.6.2.</w:t>
      </w:r>
      <w:r>
        <w:t>5</w:t>
      </w:r>
      <w:r w:rsidRPr="00D67AB2">
        <w:tab/>
        <w:t xml:space="preserve">Type: </w:t>
      </w:r>
      <w:r w:rsidRPr="00AB0ECE">
        <w:t>3</w:t>
      </w:r>
      <w:r>
        <w:t>G</w:t>
      </w:r>
      <w:r w:rsidRPr="00AB0ECE">
        <w:t>AkaAv</w:t>
      </w:r>
      <w:bookmarkEnd w:id="4158"/>
      <w:bookmarkEnd w:id="4159"/>
      <w:bookmarkEnd w:id="4160"/>
      <w:bookmarkEnd w:id="4161"/>
      <w:bookmarkEnd w:id="4162"/>
      <w:bookmarkEnd w:id="4163"/>
      <w:bookmarkEnd w:id="4164"/>
      <w:bookmarkEnd w:id="4165"/>
      <w:bookmarkEnd w:id="4166"/>
      <w:bookmarkEnd w:id="4167"/>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4168" w:name="_Toc34346792"/>
      <w:bookmarkStart w:id="4169" w:name="_Toc34740869"/>
      <w:bookmarkStart w:id="4170" w:name="_Toc34748228"/>
      <w:bookmarkStart w:id="4171" w:name="_Toc34748604"/>
      <w:bookmarkStart w:id="4172" w:name="_Toc34749594"/>
      <w:bookmarkStart w:id="4173" w:name="_Toc49690136"/>
      <w:bookmarkStart w:id="4174" w:name="_Toc56337236"/>
      <w:bookmarkStart w:id="4175" w:name="_Toc73444058"/>
      <w:bookmarkStart w:id="4176" w:name="_Toc215000850"/>
      <w:bookmarkStart w:id="4177" w:name="_Toc24978891"/>
      <w:r w:rsidRPr="00D67AB2">
        <w:t>6.</w:t>
      </w:r>
      <w:r>
        <w:t>3</w:t>
      </w:r>
      <w:r w:rsidRPr="00D67AB2">
        <w:t>.6.2.</w:t>
      </w:r>
      <w:r>
        <w:t>6</w:t>
      </w:r>
      <w:r w:rsidRPr="00D67AB2">
        <w:tab/>
        <w:t xml:space="preserve">Type: </w:t>
      </w:r>
      <w:r>
        <w:t>DigestAuthentication</w:t>
      </w:r>
      <w:bookmarkEnd w:id="4168"/>
      <w:bookmarkEnd w:id="4169"/>
      <w:bookmarkEnd w:id="4170"/>
      <w:bookmarkEnd w:id="4171"/>
      <w:bookmarkEnd w:id="4172"/>
      <w:bookmarkEnd w:id="4173"/>
      <w:bookmarkEnd w:id="4174"/>
      <w:bookmarkEnd w:id="4175"/>
      <w:bookmarkEnd w:id="4176"/>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4178" w:name="_Toc34346793"/>
      <w:bookmarkStart w:id="4179" w:name="_Toc34740870"/>
      <w:bookmarkStart w:id="4180" w:name="_Toc34748229"/>
      <w:bookmarkStart w:id="4181" w:name="_Toc34748605"/>
      <w:bookmarkStart w:id="4182" w:name="_Toc34749595"/>
      <w:bookmarkStart w:id="4183" w:name="_Toc49690137"/>
      <w:bookmarkStart w:id="4184" w:name="_Toc56337237"/>
      <w:bookmarkStart w:id="4185" w:name="_Toc73444059"/>
      <w:bookmarkStart w:id="4186" w:name="_Toc215000851"/>
      <w:r>
        <w:t>6.3.6.2.7</w:t>
      </w:r>
      <w:r>
        <w:tab/>
      </w:r>
      <w:bookmarkEnd w:id="4178"/>
      <w:bookmarkEnd w:id="4179"/>
      <w:bookmarkEnd w:id="4180"/>
      <w:bookmarkEnd w:id="4181"/>
      <w:bookmarkEnd w:id="4182"/>
      <w:bookmarkEnd w:id="4183"/>
      <w:bookmarkEnd w:id="4184"/>
      <w:bookmarkEnd w:id="4185"/>
      <w:r w:rsidR="00D63506">
        <w:t>Void</w:t>
      </w:r>
      <w:bookmarkEnd w:id="4186"/>
    </w:p>
    <w:p w14:paraId="3C5F6FF9" w14:textId="77777777" w:rsidR="00266DE9" w:rsidRPr="00D67AB2" w:rsidRDefault="00266DE9" w:rsidP="001901CD">
      <w:pPr>
        <w:pStyle w:val="Heading4"/>
        <w:rPr>
          <w:lang w:val="en-US"/>
        </w:rPr>
      </w:pPr>
      <w:bookmarkStart w:id="4187" w:name="_Toc34346794"/>
      <w:bookmarkStart w:id="4188" w:name="_Toc34740871"/>
      <w:bookmarkStart w:id="4189" w:name="_Toc34748230"/>
      <w:bookmarkStart w:id="4190" w:name="_Toc34748606"/>
      <w:bookmarkStart w:id="4191" w:name="_Toc34749596"/>
      <w:bookmarkStart w:id="4192" w:name="_Toc49690138"/>
      <w:bookmarkStart w:id="4193" w:name="_Toc56337238"/>
      <w:bookmarkStart w:id="4194" w:name="_Toc73444060"/>
      <w:bookmarkStart w:id="4195" w:name="_Toc215000852"/>
      <w:r w:rsidRPr="00D67AB2">
        <w:rPr>
          <w:lang w:val="en-US"/>
        </w:rPr>
        <w:t>6.</w:t>
      </w:r>
      <w:r>
        <w:rPr>
          <w:lang w:val="en-US"/>
        </w:rPr>
        <w:t>3</w:t>
      </w:r>
      <w:r w:rsidRPr="00D67AB2">
        <w:rPr>
          <w:lang w:val="en-US"/>
        </w:rPr>
        <w:t>.6.3</w:t>
      </w:r>
      <w:r w:rsidRPr="00D67AB2">
        <w:rPr>
          <w:lang w:val="en-US"/>
        </w:rPr>
        <w:tab/>
        <w:t>Simple data types and enumerations</w:t>
      </w:r>
      <w:bookmarkEnd w:id="4177"/>
      <w:bookmarkEnd w:id="4187"/>
      <w:bookmarkEnd w:id="4188"/>
      <w:bookmarkEnd w:id="4189"/>
      <w:bookmarkEnd w:id="4190"/>
      <w:bookmarkEnd w:id="4191"/>
      <w:bookmarkEnd w:id="4192"/>
      <w:bookmarkEnd w:id="4193"/>
      <w:bookmarkEnd w:id="4194"/>
      <w:bookmarkEnd w:id="4195"/>
    </w:p>
    <w:p w14:paraId="34577DAC" w14:textId="77777777" w:rsidR="00266DE9" w:rsidRPr="00D67AB2" w:rsidRDefault="00266DE9" w:rsidP="001901CD">
      <w:pPr>
        <w:pStyle w:val="Heading5"/>
      </w:pPr>
      <w:bookmarkStart w:id="4196" w:name="_Toc24978892"/>
      <w:bookmarkStart w:id="4197" w:name="_Toc34346795"/>
      <w:bookmarkStart w:id="4198" w:name="_Toc34740872"/>
      <w:bookmarkStart w:id="4199" w:name="_Toc34748231"/>
      <w:bookmarkStart w:id="4200" w:name="_Toc34748607"/>
      <w:bookmarkStart w:id="4201" w:name="_Toc34749597"/>
      <w:bookmarkStart w:id="4202" w:name="_Toc49690139"/>
      <w:bookmarkStart w:id="4203" w:name="_Toc56337239"/>
      <w:bookmarkStart w:id="4204" w:name="_Toc73444061"/>
      <w:bookmarkStart w:id="4205" w:name="_Toc215000853"/>
      <w:r w:rsidRPr="00D67AB2">
        <w:t>6.</w:t>
      </w:r>
      <w:r>
        <w:t>3</w:t>
      </w:r>
      <w:r w:rsidRPr="00D67AB2">
        <w:t>.6.3.1</w:t>
      </w:r>
      <w:r w:rsidRPr="00D67AB2">
        <w:tab/>
        <w:t>Introduction</w:t>
      </w:r>
      <w:bookmarkEnd w:id="4196"/>
      <w:bookmarkEnd w:id="4197"/>
      <w:bookmarkEnd w:id="4198"/>
      <w:bookmarkEnd w:id="4199"/>
      <w:bookmarkEnd w:id="4200"/>
      <w:bookmarkEnd w:id="4201"/>
      <w:bookmarkEnd w:id="4202"/>
      <w:bookmarkEnd w:id="4203"/>
      <w:bookmarkEnd w:id="4204"/>
      <w:bookmarkEnd w:id="4205"/>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4206" w:name="_Toc24978893"/>
      <w:bookmarkStart w:id="4207" w:name="_Toc34346796"/>
      <w:bookmarkStart w:id="4208" w:name="_Toc34740873"/>
      <w:bookmarkStart w:id="4209" w:name="_Toc34748232"/>
      <w:bookmarkStart w:id="4210" w:name="_Toc34748608"/>
      <w:bookmarkStart w:id="4211" w:name="_Toc34749598"/>
      <w:bookmarkStart w:id="4212" w:name="_Toc49690140"/>
      <w:bookmarkStart w:id="4213" w:name="_Toc56337240"/>
      <w:bookmarkStart w:id="4214" w:name="_Toc73444062"/>
      <w:bookmarkStart w:id="4215" w:name="_Toc215000854"/>
      <w:r w:rsidRPr="00D67AB2">
        <w:t>6.</w:t>
      </w:r>
      <w:r>
        <w:t>3</w:t>
      </w:r>
      <w:r w:rsidRPr="00D67AB2">
        <w:t>.6.3.2</w:t>
      </w:r>
      <w:r w:rsidRPr="00D67AB2">
        <w:tab/>
        <w:t>Simple data types</w:t>
      </w:r>
      <w:bookmarkEnd w:id="4206"/>
      <w:bookmarkEnd w:id="4207"/>
      <w:bookmarkEnd w:id="4208"/>
      <w:bookmarkEnd w:id="4209"/>
      <w:bookmarkEnd w:id="4210"/>
      <w:bookmarkEnd w:id="4211"/>
      <w:bookmarkEnd w:id="4212"/>
      <w:bookmarkEnd w:id="4213"/>
      <w:bookmarkEnd w:id="4214"/>
      <w:bookmarkEnd w:id="4215"/>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4216" w:name="_Toc11338747"/>
      <w:bookmarkStart w:id="4217" w:name="_Toc34346797"/>
      <w:bookmarkStart w:id="4218" w:name="_Toc34740874"/>
      <w:bookmarkStart w:id="4219" w:name="_Toc34748233"/>
      <w:bookmarkStart w:id="4220" w:name="_Toc34748609"/>
      <w:bookmarkStart w:id="4221" w:name="_Toc34749599"/>
      <w:bookmarkStart w:id="4222" w:name="_Toc49690141"/>
      <w:bookmarkStart w:id="4223" w:name="_Toc56337241"/>
      <w:bookmarkStart w:id="4224" w:name="_Toc73444063"/>
      <w:bookmarkStart w:id="4225" w:name="_Toc215000855"/>
      <w:bookmarkStart w:id="4226" w:name="_Toc24978894"/>
      <w:r>
        <w:t>6.3.6.3.3</w:t>
      </w:r>
      <w:r>
        <w:tab/>
        <w:t xml:space="preserve">Enumeration: </w:t>
      </w:r>
      <w:bookmarkEnd w:id="4216"/>
      <w:r>
        <w:t>SipAuthenticationScheme</w:t>
      </w:r>
      <w:bookmarkEnd w:id="4217"/>
      <w:bookmarkEnd w:id="4218"/>
      <w:bookmarkEnd w:id="4219"/>
      <w:bookmarkEnd w:id="4220"/>
      <w:bookmarkEnd w:id="4221"/>
      <w:bookmarkEnd w:id="4222"/>
      <w:bookmarkEnd w:id="4223"/>
      <w:bookmarkEnd w:id="4224"/>
      <w:bookmarkEnd w:id="4225"/>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4227" w:name="_Toc34346798"/>
      <w:bookmarkStart w:id="4228" w:name="_Toc34740875"/>
      <w:bookmarkStart w:id="4229" w:name="_Toc34748234"/>
      <w:bookmarkStart w:id="4230" w:name="_Toc34748610"/>
      <w:bookmarkStart w:id="4231" w:name="_Toc34749600"/>
      <w:bookmarkStart w:id="4232" w:name="_Toc49690142"/>
      <w:bookmarkStart w:id="4233" w:name="_Toc56337242"/>
      <w:bookmarkStart w:id="4234" w:name="_Toc73444064"/>
      <w:bookmarkStart w:id="4235" w:name="_Toc215000856"/>
      <w:r>
        <w:t>6.3.6.3.4</w:t>
      </w:r>
      <w:r>
        <w:tab/>
        <w:t xml:space="preserve">Enumeration: </w:t>
      </w:r>
      <w:r>
        <w:rPr>
          <w:rFonts w:cs="Arial"/>
          <w:szCs w:val="18"/>
        </w:rPr>
        <w:t>SipDigestAlgorithm</w:t>
      </w:r>
      <w:bookmarkEnd w:id="4227"/>
      <w:bookmarkEnd w:id="4228"/>
      <w:bookmarkEnd w:id="4229"/>
      <w:bookmarkEnd w:id="4230"/>
      <w:bookmarkEnd w:id="4231"/>
      <w:bookmarkEnd w:id="4232"/>
      <w:bookmarkEnd w:id="4233"/>
      <w:bookmarkEnd w:id="4234"/>
      <w:bookmarkEnd w:id="4235"/>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4236" w:name="_Toc34346799"/>
      <w:bookmarkStart w:id="4237" w:name="_Toc34740876"/>
      <w:bookmarkStart w:id="4238" w:name="_Toc34748235"/>
      <w:bookmarkStart w:id="4239" w:name="_Toc34748611"/>
      <w:bookmarkStart w:id="4240" w:name="_Toc34749601"/>
      <w:bookmarkStart w:id="4241" w:name="_Toc49690143"/>
      <w:bookmarkStart w:id="4242" w:name="_Toc56337243"/>
      <w:bookmarkStart w:id="4243" w:name="_Toc73444065"/>
      <w:bookmarkStart w:id="4244" w:name="_Toc215000857"/>
      <w:r>
        <w:t>6.3.6.3.5</w:t>
      </w:r>
      <w:r>
        <w:tab/>
        <w:t>Enumeration: SipDigestQop</w:t>
      </w:r>
      <w:bookmarkEnd w:id="4236"/>
      <w:bookmarkEnd w:id="4237"/>
      <w:bookmarkEnd w:id="4238"/>
      <w:bookmarkEnd w:id="4239"/>
      <w:bookmarkEnd w:id="4240"/>
      <w:bookmarkEnd w:id="4241"/>
      <w:bookmarkEnd w:id="4242"/>
      <w:bookmarkEnd w:id="4243"/>
      <w:bookmarkEnd w:id="4244"/>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4245" w:name="_Toc34346800"/>
      <w:bookmarkStart w:id="4246" w:name="_Toc34740877"/>
      <w:bookmarkStart w:id="4247" w:name="_Toc34748236"/>
      <w:bookmarkStart w:id="4248" w:name="_Toc34748612"/>
      <w:bookmarkStart w:id="4249" w:name="_Toc34749602"/>
      <w:bookmarkStart w:id="4250" w:name="_Toc49690144"/>
      <w:bookmarkStart w:id="4251" w:name="_Toc56337244"/>
      <w:bookmarkStart w:id="4252" w:name="_Toc73444066"/>
      <w:bookmarkStart w:id="4253" w:name="_Toc215000858"/>
      <w:r w:rsidRPr="000B71E3">
        <w:t>6.3.7</w:t>
      </w:r>
      <w:r w:rsidRPr="000B71E3">
        <w:tab/>
        <w:t>Error Handling</w:t>
      </w:r>
      <w:bookmarkEnd w:id="4116"/>
      <w:bookmarkEnd w:id="4117"/>
      <w:bookmarkEnd w:id="4226"/>
      <w:bookmarkEnd w:id="4245"/>
      <w:bookmarkEnd w:id="4246"/>
      <w:bookmarkEnd w:id="4247"/>
      <w:bookmarkEnd w:id="4248"/>
      <w:bookmarkEnd w:id="4249"/>
      <w:bookmarkEnd w:id="4250"/>
      <w:bookmarkEnd w:id="4251"/>
      <w:bookmarkEnd w:id="4252"/>
      <w:bookmarkEnd w:id="4253"/>
    </w:p>
    <w:p w14:paraId="26542FB9" w14:textId="77777777" w:rsidR="00FC4C9C" w:rsidRPr="000B71E3" w:rsidRDefault="00FC4C9C" w:rsidP="001901CD">
      <w:pPr>
        <w:pStyle w:val="Heading4"/>
      </w:pPr>
      <w:bookmarkStart w:id="4254" w:name="_Toc11338750"/>
      <w:bookmarkStart w:id="4255" w:name="_Toc21948988"/>
      <w:bookmarkStart w:id="4256" w:name="_Toc24978895"/>
      <w:bookmarkStart w:id="4257" w:name="_Toc34346801"/>
      <w:bookmarkStart w:id="4258" w:name="_Toc34740878"/>
      <w:bookmarkStart w:id="4259" w:name="_Toc34748237"/>
      <w:bookmarkStart w:id="4260" w:name="_Toc34748613"/>
      <w:bookmarkStart w:id="4261" w:name="_Toc34749603"/>
      <w:bookmarkStart w:id="4262" w:name="_Toc49690145"/>
      <w:bookmarkStart w:id="4263" w:name="_Toc56337245"/>
      <w:bookmarkStart w:id="4264" w:name="_Toc73444067"/>
      <w:bookmarkStart w:id="4265" w:name="_Toc215000859"/>
      <w:r w:rsidRPr="000B71E3">
        <w:t>6.3.7.1</w:t>
      </w:r>
      <w:r w:rsidRPr="000B71E3">
        <w:tab/>
        <w:t>General</w:t>
      </w:r>
      <w:bookmarkEnd w:id="4254"/>
      <w:bookmarkEnd w:id="4255"/>
      <w:bookmarkEnd w:id="4256"/>
      <w:bookmarkEnd w:id="4257"/>
      <w:bookmarkEnd w:id="4258"/>
      <w:bookmarkEnd w:id="4259"/>
      <w:bookmarkEnd w:id="4260"/>
      <w:bookmarkEnd w:id="4261"/>
      <w:bookmarkEnd w:id="4262"/>
      <w:bookmarkEnd w:id="4263"/>
      <w:bookmarkEnd w:id="4264"/>
      <w:bookmarkEnd w:id="4265"/>
    </w:p>
    <w:p w14:paraId="06B7939E" w14:textId="45545E29"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4266" w:name="_Toc11338751"/>
      <w:bookmarkStart w:id="4267" w:name="_Toc21948989"/>
      <w:bookmarkStart w:id="4268" w:name="_Toc24978896"/>
      <w:bookmarkStart w:id="4269" w:name="_Toc34346802"/>
      <w:bookmarkStart w:id="4270" w:name="_Toc34740879"/>
      <w:bookmarkStart w:id="4271" w:name="_Toc34748238"/>
      <w:bookmarkStart w:id="4272" w:name="_Toc34748614"/>
      <w:bookmarkStart w:id="4273" w:name="_Toc34749604"/>
      <w:bookmarkStart w:id="4274" w:name="_Toc49690146"/>
      <w:bookmarkStart w:id="4275" w:name="_Toc56337246"/>
      <w:bookmarkStart w:id="4276" w:name="_Toc73444068"/>
      <w:bookmarkStart w:id="4277" w:name="_Toc215000860"/>
      <w:r w:rsidRPr="000B71E3">
        <w:t>6.3.7.2</w:t>
      </w:r>
      <w:r w:rsidRPr="000B71E3">
        <w:tab/>
        <w:t>Protocol Errors</w:t>
      </w:r>
      <w:bookmarkEnd w:id="4266"/>
      <w:bookmarkEnd w:id="4267"/>
      <w:bookmarkEnd w:id="4268"/>
      <w:bookmarkEnd w:id="4269"/>
      <w:bookmarkEnd w:id="4270"/>
      <w:bookmarkEnd w:id="4271"/>
      <w:bookmarkEnd w:id="4272"/>
      <w:bookmarkEnd w:id="4273"/>
      <w:bookmarkEnd w:id="4274"/>
      <w:bookmarkEnd w:id="4275"/>
      <w:bookmarkEnd w:id="4276"/>
      <w:bookmarkEnd w:id="4277"/>
    </w:p>
    <w:p w14:paraId="58E70731" w14:textId="268D39F5" w:rsidR="00FC4C9C" w:rsidRPr="000B71E3" w:rsidRDefault="00FC4C9C" w:rsidP="00FC4C9C">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4278" w:name="_Toc11338752"/>
      <w:bookmarkStart w:id="4279" w:name="_Toc21948990"/>
      <w:bookmarkStart w:id="4280" w:name="_Toc24978897"/>
      <w:bookmarkStart w:id="4281" w:name="_Toc34346803"/>
      <w:bookmarkStart w:id="4282" w:name="_Toc34740880"/>
      <w:bookmarkStart w:id="4283" w:name="_Toc34748239"/>
      <w:bookmarkStart w:id="4284" w:name="_Toc34748615"/>
      <w:bookmarkStart w:id="4285" w:name="_Toc34749605"/>
      <w:bookmarkStart w:id="4286" w:name="_Toc49690147"/>
      <w:bookmarkStart w:id="4287" w:name="_Toc56337247"/>
      <w:bookmarkStart w:id="4288" w:name="_Toc73444069"/>
      <w:bookmarkStart w:id="4289" w:name="_Toc215000861"/>
      <w:r w:rsidRPr="000B71E3">
        <w:t>6.3.7.3</w:t>
      </w:r>
      <w:r w:rsidRPr="000B71E3">
        <w:tab/>
        <w:t>Application Errors</w:t>
      </w:r>
      <w:bookmarkEnd w:id="4278"/>
      <w:bookmarkEnd w:id="4279"/>
      <w:bookmarkEnd w:id="4280"/>
      <w:bookmarkEnd w:id="4281"/>
      <w:bookmarkEnd w:id="4282"/>
      <w:bookmarkEnd w:id="4283"/>
      <w:bookmarkEnd w:id="4284"/>
      <w:bookmarkEnd w:id="4285"/>
      <w:bookmarkEnd w:id="4286"/>
      <w:bookmarkEnd w:id="4287"/>
      <w:bookmarkEnd w:id="4288"/>
      <w:bookmarkEnd w:id="4289"/>
    </w:p>
    <w:p w14:paraId="0902BDBA" w14:textId="1A9B522C"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4290" w:name="_Toc49690148"/>
      <w:bookmarkStart w:id="4291" w:name="_Toc56337248"/>
      <w:bookmarkStart w:id="4292" w:name="_Toc73444070"/>
      <w:bookmarkStart w:id="4293" w:name="_Toc215000862"/>
      <w:bookmarkStart w:id="4294" w:name="_Toc21948991"/>
      <w:bookmarkStart w:id="4295" w:name="_Toc24978898"/>
      <w:bookmarkStart w:id="4296" w:name="_Toc34346804"/>
      <w:bookmarkStart w:id="4297" w:name="_Toc34740881"/>
      <w:bookmarkStart w:id="4298" w:name="_Toc34748240"/>
      <w:bookmarkStart w:id="4299" w:name="_Toc34748616"/>
      <w:bookmarkStart w:id="4300" w:name="_Toc34749606"/>
      <w:r>
        <w:rPr>
          <w:lang w:val="en-US"/>
        </w:rPr>
        <w:t>6.3.8</w:t>
      </w:r>
      <w:r>
        <w:rPr>
          <w:lang w:val="en-US"/>
        </w:rPr>
        <w:tab/>
        <w:t>Feature Negotiation</w:t>
      </w:r>
      <w:bookmarkEnd w:id="4290"/>
      <w:bookmarkEnd w:id="4291"/>
      <w:bookmarkEnd w:id="4292"/>
      <w:bookmarkEnd w:id="4293"/>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4301" w:name="_Toc49690149"/>
      <w:bookmarkStart w:id="4302" w:name="_Toc56337249"/>
      <w:bookmarkStart w:id="4303" w:name="_Toc73444071"/>
      <w:bookmarkStart w:id="4304" w:name="_Toc215000863"/>
      <w:r>
        <w:rPr>
          <w:lang w:val="en-US"/>
        </w:rPr>
        <w:t>6.3.9</w:t>
      </w:r>
      <w:r>
        <w:rPr>
          <w:lang w:val="en-US"/>
        </w:rPr>
        <w:tab/>
        <w:t>Security</w:t>
      </w:r>
      <w:bookmarkEnd w:id="4301"/>
      <w:bookmarkEnd w:id="4302"/>
      <w:bookmarkEnd w:id="4303"/>
      <w:bookmarkEnd w:id="4304"/>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0B3F07AD"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3GPP TS 29.510 [36], </w:t>
      </w:r>
      <w:r w:rsidR="006163D7">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1359AA41" w14:textId="77777777" w:rsidR="00795F30" w:rsidRDefault="00795F30" w:rsidP="00795F30">
      <w:pPr>
        <w:pStyle w:val="Heading3"/>
        <w:rPr>
          <w:lang w:val="en-US"/>
        </w:rPr>
      </w:pPr>
      <w:bookmarkStart w:id="4305" w:name="_Toc215000864"/>
      <w:r>
        <w:rPr>
          <w:lang w:val="en-US"/>
        </w:rPr>
        <w:t>6.3.10</w:t>
      </w:r>
      <w:r>
        <w:rPr>
          <w:lang w:val="en-US"/>
        </w:rPr>
        <w:tab/>
        <w:t>HTTP redirection</w:t>
      </w:r>
      <w:bookmarkEnd w:id="4305"/>
    </w:p>
    <w:p w14:paraId="71E53DCD" w14:textId="68476A32" w:rsidR="00795F30" w:rsidRDefault="00795F30" w:rsidP="00795F30">
      <w:pPr>
        <w:rPr>
          <w:lang w:val="en-US"/>
        </w:rPr>
      </w:pPr>
      <w:r>
        <w:rPr>
          <w:lang w:val="en-US"/>
        </w:rPr>
        <w:t>An HTTP request may be redirected to a different HSS service instance when using direct or indirect communications (see 3GPP TS 29.500 [4]).</w:t>
      </w:r>
    </w:p>
    <w:p w14:paraId="0280D88A" w14:textId="28E5E6BB"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23FFCB60" w14:textId="4AD7F24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F2B46FF" w14:textId="24CB920B" w:rsidR="008873F6" w:rsidRPr="00F91D2F" w:rsidRDefault="008873F6" w:rsidP="001901CD">
      <w:pPr>
        <w:pStyle w:val="Heading2"/>
      </w:pPr>
      <w:bookmarkStart w:id="4306" w:name="_Toc215000865"/>
      <w:r w:rsidRPr="00F91D2F">
        <w:t>6.</w:t>
      </w:r>
      <w:r>
        <w:t>4</w:t>
      </w:r>
      <w:r w:rsidRPr="00F91D2F">
        <w:tab/>
        <w:t>Nhss_</w:t>
      </w:r>
      <w:r>
        <w:t xml:space="preserve">gbaSubscriberDataManagement </w:t>
      </w:r>
      <w:r w:rsidRPr="00F91D2F">
        <w:t>Service API</w:t>
      </w:r>
      <w:bookmarkEnd w:id="4306"/>
    </w:p>
    <w:p w14:paraId="6A4F88D0" w14:textId="2F641106" w:rsidR="008873F6" w:rsidRPr="00F91D2F" w:rsidRDefault="008873F6" w:rsidP="001901CD">
      <w:pPr>
        <w:pStyle w:val="Heading3"/>
      </w:pPr>
      <w:bookmarkStart w:id="4307" w:name="_Toc215000866"/>
      <w:r w:rsidRPr="00F91D2F">
        <w:t>6.</w:t>
      </w:r>
      <w:r>
        <w:t>4</w:t>
      </w:r>
      <w:r w:rsidRPr="00F91D2F">
        <w:t>.1</w:t>
      </w:r>
      <w:r w:rsidRPr="00F91D2F">
        <w:tab/>
        <w:t>API URI</w:t>
      </w:r>
      <w:bookmarkEnd w:id="4307"/>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7777777" w:rsidR="008873F6" w:rsidRPr="00F91D2F" w:rsidRDefault="008873F6" w:rsidP="008873F6">
      <w:r w:rsidRPr="00F91D2F">
        <w:t xml:space="preserve">where "apiRoot" is defined in clause 4.4.1 of </w:t>
      </w:r>
      <w:r>
        <w:t>3GPP TS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4308" w:name="_Toc215000867"/>
      <w:r w:rsidRPr="00F91D2F">
        <w:t>6.</w:t>
      </w:r>
      <w:r>
        <w:t>4</w:t>
      </w:r>
      <w:r w:rsidRPr="00F91D2F">
        <w:t>.2</w:t>
      </w:r>
      <w:r w:rsidRPr="00F91D2F">
        <w:tab/>
        <w:t>Usage of HTTP</w:t>
      </w:r>
      <w:bookmarkEnd w:id="4308"/>
    </w:p>
    <w:p w14:paraId="28828C69" w14:textId="2D101FFF" w:rsidR="008873F6" w:rsidRPr="00F91D2F" w:rsidRDefault="008873F6" w:rsidP="001901CD">
      <w:pPr>
        <w:pStyle w:val="Heading4"/>
      </w:pPr>
      <w:bookmarkStart w:id="4309" w:name="_Toc215000868"/>
      <w:r w:rsidRPr="00F91D2F">
        <w:t>6.</w:t>
      </w:r>
      <w:r>
        <w:t>4</w:t>
      </w:r>
      <w:r w:rsidRPr="00F91D2F">
        <w:t>.2.1</w:t>
      </w:r>
      <w:r w:rsidRPr="00F91D2F">
        <w:tab/>
        <w:t>General</w:t>
      </w:r>
      <w:bookmarkEnd w:id="4309"/>
    </w:p>
    <w:p w14:paraId="33515A75" w14:textId="2E85F9AF" w:rsidR="008873F6" w:rsidRPr="00F91D2F" w:rsidRDefault="008873F6" w:rsidP="008873F6">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53080AD4" w14:textId="2F2D8966"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2A796B61" w:rsidR="008873F6" w:rsidRPr="00F91D2F" w:rsidRDefault="008873F6" w:rsidP="008873F6">
      <w:r w:rsidRPr="00F91D2F">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4310" w:name="_Toc215000869"/>
      <w:r w:rsidRPr="00F91D2F">
        <w:t>6.</w:t>
      </w:r>
      <w:r>
        <w:t>4</w:t>
      </w:r>
      <w:r w:rsidRPr="00F91D2F">
        <w:t>.2.2</w:t>
      </w:r>
      <w:r w:rsidRPr="00F91D2F">
        <w:tab/>
        <w:t>HTTP standard headers</w:t>
      </w:r>
      <w:bookmarkEnd w:id="4310"/>
    </w:p>
    <w:p w14:paraId="06E697B9" w14:textId="2AB034E4" w:rsidR="008873F6" w:rsidRPr="00F91D2F" w:rsidRDefault="008873F6" w:rsidP="001901CD">
      <w:pPr>
        <w:pStyle w:val="Heading5"/>
        <w:rPr>
          <w:lang w:eastAsia="zh-CN"/>
        </w:rPr>
      </w:pPr>
      <w:bookmarkStart w:id="4311" w:name="_Toc215000870"/>
      <w:r w:rsidRPr="00F91D2F">
        <w:t>6.</w:t>
      </w:r>
      <w:r>
        <w:t>4</w:t>
      </w:r>
      <w:r w:rsidRPr="00F91D2F">
        <w:t>.2.2.1</w:t>
      </w:r>
      <w:r w:rsidRPr="00F91D2F">
        <w:rPr>
          <w:lang w:eastAsia="zh-CN"/>
        </w:rPr>
        <w:tab/>
        <w:t>General</w:t>
      </w:r>
      <w:bookmarkEnd w:id="4311"/>
    </w:p>
    <w:p w14:paraId="57573A6B" w14:textId="00FCE906"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4312" w:name="_Toc215000871"/>
      <w:r w:rsidRPr="00F91D2F">
        <w:t>6.</w:t>
      </w:r>
      <w:r>
        <w:t>4</w:t>
      </w:r>
      <w:r w:rsidRPr="00F91D2F">
        <w:t>.2.2.2</w:t>
      </w:r>
      <w:r w:rsidRPr="00F91D2F">
        <w:tab/>
        <w:t>Content type</w:t>
      </w:r>
      <w:bookmarkEnd w:id="4312"/>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BA4D900" w:rsidR="008873F6" w:rsidRPr="00F91D2F" w:rsidRDefault="008873F6" w:rsidP="008873F6">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4313" w:name="_Toc215000872"/>
      <w:r w:rsidRPr="00F91D2F">
        <w:t>6.</w:t>
      </w:r>
      <w:r>
        <w:t>4</w:t>
      </w:r>
      <w:r w:rsidRPr="00F91D2F">
        <w:t>.2.3</w:t>
      </w:r>
      <w:r w:rsidRPr="00F91D2F">
        <w:tab/>
        <w:t>HTTP custom headers</w:t>
      </w:r>
      <w:bookmarkEnd w:id="4313"/>
    </w:p>
    <w:p w14:paraId="53F6C9B8" w14:textId="1BE23C74" w:rsidR="008873F6" w:rsidRPr="00F91D2F" w:rsidRDefault="008873F6" w:rsidP="001901CD">
      <w:pPr>
        <w:pStyle w:val="Heading5"/>
        <w:rPr>
          <w:lang w:eastAsia="zh-CN"/>
        </w:rPr>
      </w:pPr>
      <w:bookmarkStart w:id="4314" w:name="_Toc215000873"/>
      <w:r w:rsidRPr="00F91D2F">
        <w:t>6.</w:t>
      </w:r>
      <w:r>
        <w:t>4</w:t>
      </w:r>
      <w:r w:rsidRPr="00F91D2F">
        <w:t>.2.3.1</w:t>
      </w:r>
      <w:r w:rsidRPr="00F91D2F">
        <w:rPr>
          <w:lang w:eastAsia="zh-CN"/>
        </w:rPr>
        <w:tab/>
        <w:t>General</w:t>
      </w:r>
      <w:bookmarkEnd w:id="4314"/>
    </w:p>
    <w:p w14:paraId="3DA56E29" w14:textId="01842BED"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4315" w:name="_Toc215000874"/>
      <w:r w:rsidRPr="00F91D2F">
        <w:t>6.</w:t>
      </w:r>
      <w:r>
        <w:t>4</w:t>
      </w:r>
      <w:r w:rsidRPr="00F91D2F">
        <w:t>.3</w:t>
      </w:r>
      <w:r w:rsidRPr="00F91D2F">
        <w:tab/>
        <w:t>Resources</w:t>
      </w:r>
      <w:bookmarkEnd w:id="4315"/>
    </w:p>
    <w:p w14:paraId="5F4C916A" w14:textId="133CAF24" w:rsidR="008873F6" w:rsidRPr="00F91D2F" w:rsidRDefault="008873F6" w:rsidP="001901CD">
      <w:pPr>
        <w:pStyle w:val="Heading4"/>
      </w:pPr>
      <w:bookmarkStart w:id="4316" w:name="_Toc215000875"/>
      <w:r w:rsidRPr="00F91D2F">
        <w:t>6.</w:t>
      </w:r>
      <w:r>
        <w:t>4</w:t>
      </w:r>
      <w:r w:rsidRPr="00F91D2F">
        <w:t>.3.1</w:t>
      </w:r>
      <w:r w:rsidRPr="00F91D2F">
        <w:tab/>
        <w:t>Overview</w:t>
      </w:r>
      <w:bookmarkEnd w:id="4316"/>
    </w:p>
    <w:p w14:paraId="1773727E" w14:textId="77777777" w:rsidR="008873F6" w:rsidRPr="00F91D2F" w:rsidRDefault="008873F6" w:rsidP="008873F6">
      <w:pPr>
        <w:pStyle w:val="TH"/>
      </w:pPr>
      <w:r w:rsidRPr="00F91D2F">
        <w:object w:dxaOrig="5589" w:dyaOrig="3575" w14:anchorId="77CF84EC">
          <v:shape id="_x0000_i1100" type="#_x0000_t75" style="width:277.75pt;height:180.5pt" o:ole="">
            <v:imagedata r:id="rId159" o:title=""/>
          </v:shape>
          <o:OLEObject Type="Embed" ProgID="Visio.Drawing.15" ShapeID="_x0000_i1100" DrawAspect="Content" ObjectID="_1825839524" r:id="rId160"/>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4317" w:name="_Toc215000876"/>
      <w:r w:rsidRPr="000B71E3">
        <w:t>6.</w:t>
      </w:r>
      <w:r>
        <w:t>4</w:t>
      </w:r>
      <w:r w:rsidRPr="000B71E3">
        <w:t>.3.2</w:t>
      </w:r>
      <w:r w:rsidRPr="000B71E3">
        <w:tab/>
        <w:t xml:space="preserve">Resource: </w:t>
      </w:r>
      <w:r>
        <w:t>GBA Subscriber Data</w:t>
      </w:r>
      <w:bookmarkEnd w:id="4317"/>
    </w:p>
    <w:p w14:paraId="53A54D5E" w14:textId="6810D603" w:rsidR="008873F6" w:rsidRPr="000B71E3" w:rsidRDefault="008873F6" w:rsidP="001901CD">
      <w:pPr>
        <w:pStyle w:val="Heading5"/>
      </w:pPr>
      <w:bookmarkStart w:id="4318" w:name="_Toc215000877"/>
      <w:r w:rsidRPr="000B71E3">
        <w:t>6.</w:t>
      </w:r>
      <w:r>
        <w:t>4</w:t>
      </w:r>
      <w:r w:rsidRPr="000B71E3">
        <w:t>.3.2.1</w:t>
      </w:r>
      <w:r w:rsidRPr="000B71E3">
        <w:tab/>
        <w:t>Description</w:t>
      </w:r>
      <w:bookmarkEnd w:id="4318"/>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4319" w:name="_Toc215000878"/>
      <w:r w:rsidRPr="000B71E3">
        <w:t>6.</w:t>
      </w:r>
      <w:r>
        <w:t>4</w:t>
      </w:r>
      <w:r w:rsidRPr="000B71E3">
        <w:t>.3.2.2</w:t>
      </w:r>
      <w:r w:rsidRPr="000B71E3">
        <w:tab/>
        <w:t>Resource Definition</w:t>
      </w:r>
      <w:bookmarkEnd w:id="4319"/>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4320" w:name="_Toc215000879"/>
      <w:r w:rsidRPr="000B71E3">
        <w:t>6.</w:t>
      </w:r>
      <w:r>
        <w:t>4</w:t>
      </w:r>
      <w:r w:rsidRPr="000B71E3">
        <w:t>.3.2.3</w:t>
      </w:r>
      <w:r w:rsidRPr="000B71E3">
        <w:tab/>
        <w:t>Resource Standard Methods</w:t>
      </w:r>
      <w:bookmarkEnd w:id="4320"/>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1D296A6" w14:textId="0A52AAFF" w:rsidR="008873F6" w:rsidRDefault="008873F6" w:rsidP="008873F6">
            <w:pPr>
              <w:pStyle w:val="TAL"/>
            </w:pPr>
            <w:r>
              <w:t>Temporary redirection.</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B22A318" w14:textId="7FF1D0E0" w:rsidR="008873F6" w:rsidRDefault="008873F6" w:rsidP="008873F6">
            <w:pPr>
              <w:pStyle w:val="TAL"/>
            </w:pPr>
            <w:r>
              <w:t>Permanent redirection.</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191267B" w14:textId="0D007EF9"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00BC9E" w14:textId="7B53BD3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4321" w:name="_Toc215000880"/>
      <w:r w:rsidRPr="006A7EE2">
        <w:t>6.</w:t>
      </w:r>
      <w:r>
        <w:t>4</w:t>
      </w:r>
      <w:r w:rsidRPr="006A7EE2">
        <w:t>.3.</w:t>
      </w:r>
      <w:r>
        <w:t>3</w:t>
      </w:r>
      <w:r w:rsidRPr="006A7EE2">
        <w:tab/>
        <w:t>Resource: Subscriptions</w:t>
      </w:r>
      <w:bookmarkEnd w:id="4321"/>
    </w:p>
    <w:p w14:paraId="7F4595BE" w14:textId="3270E11B" w:rsidR="008873F6" w:rsidRPr="006A7EE2" w:rsidRDefault="008873F6" w:rsidP="001901CD">
      <w:pPr>
        <w:pStyle w:val="Heading5"/>
      </w:pPr>
      <w:bookmarkStart w:id="4322" w:name="_Toc215000881"/>
      <w:r w:rsidRPr="006A7EE2">
        <w:t>6.</w:t>
      </w:r>
      <w:r>
        <w:t>4</w:t>
      </w:r>
      <w:r w:rsidRPr="006A7EE2">
        <w:t>.3.</w:t>
      </w:r>
      <w:r>
        <w:t>3</w:t>
      </w:r>
      <w:r w:rsidRPr="006A7EE2">
        <w:t>.1</w:t>
      </w:r>
      <w:r w:rsidRPr="006A7EE2">
        <w:tab/>
        <w:t>Description</w:t>
      </w:r>
      <w:bookmarkEnd w:id="4322"/>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4323" w:name="_Toc215000882"/>
      <w:r w:rsidRPr="006A7EE2">
        <w:t>6.</w:t>
      </w:r>
      <w:r>
        <w:t>4</w:t>
      </w:r>
      <w:r w:rsidRPr="006A7EE2">
        <w:t>.3.</w:t>
      </w:r>
      <w:r>
        <w:t>3</w:t>
      </w:r>
      <w:r w:rsidRPr="006A7EE2">
        <w:t>.2</w:t>
      </w:r>
      <w:r w:rsidRPr="006A7EE2">
        <w:tab/>
        <w:t>Resource Definition</w:t>
      </w:r>
      <w:bookmarkEnd w:id="4323"/>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4324" w:name="_Toc215000883"/>
      <w:r w:rsidRPr="006A7EE2">
        <w:t>6.</w:t>
      </w:r>
      <w:r>
        <w:t>4</w:t>
      </w:r>
      <w:r w:rsidRPr="006A7EE2">
        <w:t>.3.</w:t>
      </w:r>
      <w:r>
        <w:t>3</w:t>
      </w:r>
      <w:r w:rsidRPr="006A7EE2">
        <w:t>.3</w:t>
      </w:r>
      <w:r w:rsidRPr="006A7EE2">
        <w:tab/>
        <w:t>Resource Standard Methods</w:t>
      </w:r>
      <w:bookmarkEnd w:id="4324"/>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tcPr>
          <w:p w14:paraId="28AC7C80" w14:textId="6BAD26D7" w:rsidR="008873F6" w:rsidRPr="006A7EE2" w:rsidRDefault="008873F6" w:rsidP="008873F6">
            <w:pPr>
              <w:pStyle w:val="TAL"/>
            </w:pPr>
            <w:r>
              <w:t>Temporary redirection.</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tcPr>
          <w:p w14:paraId="08630E30" w14:textId="16825DBB" w:rsidR="008873F6" w:rsidRPr="006A7EE2" w:rsidRDefault="008873F6" w:rsidP="008873F6">
            <w:pPr>
              <w:pStyle w:val="TAL"/>
            </w:pPr>
            <w:r>
              <w:t>Permanent redirection.</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672983" w14:textId="519B70BD"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1D998A" w14:textId="7CA531A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5C01508" w14:textId="63CC4656" w:rsidR="008F5411" w:rsidRDefault="008F5411" w:rsidP="008F5411">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A241A4B"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7B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DA4093"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C41FB"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8AC40AE"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3A2EDA" w14:textId="77777777" w:rsidR="008F5411" w:rsidRDefault="008F5411" w:rsidP="0011651D">
            <w:pPr>
              <w:pStyle w:val="TAH"/>
            </w:pPr>
            <w:r>
              <w:t>Description</w:t>
            </w:r>
          </w:p>
        </w:tc>
      </w:tr>
      <w:tr w:rsidR="008F5411" w14:paraId="069518A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611727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60C9B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7822B"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B97BCC"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F0239" w14:textId="77777777" w:rsidR="008F5411" w:rsidRDefault="008F5411" w:rsidP="0011651D">
            <w:pPr>
              <w:pStyle w:val="TAL"/>
            </w:pPr>
            <w:r>
              <w:t xml:space="preserve">Contains the URI of the newly created resource, according to the structure: </w:t>
            </w:r>
            <w:r w:rsidRPr="000F49F6">
              <w:t>{apiRoot}/nhss-gba-sdm/</w:t>
            </w:r>
            <w:r>
              <w:t>&lt;apiVersion&gt;</w:t>
            </w:r>
            <w:r w:rsidRPr="000F49F6">
              <w:t>/{ueId}/subscriptions/{subscriptionId}</w:t>
            </w:r>
          </w:p>
        </w:tc>
      </w:tr>
    </w:tbl>
    <w:p w14:paraId="20DE9CC0" w14:textId="77777777" w:rsidR="008F5411" w:rsidRPr="00B92ACA" w:rsidRDefault="008F5411" w:rsidP="008F5411">
      <w:pPr>
        <w:rPr>
          <w:noProof/>
        </w:rPr>
      </w:pPr>
    </w:p>
    <w:p w14:paraId="1513DC3C" w14:textId="1A9FDBD4" w:rsidR="008873F6" w:rsidRPr="006A7EE2" w:rsidRDefault="008873F6" w:rsidP="001901CD">
      <w:pPr>
        <w:pStyle w:val="Heading4"/>
      </w:pPr>
      <w:bookmarkStart w:id="4325" w:name="_Toc215000884"/>
      <w:r w:rsidRPr="006A7EE2">
        <w:t>6.</w:t>
      </w:r>
      <w:r>
        <w:t>4</w:t>
      </w:r>
      <w:r w:rsidRPr="006A7EE2">
        <w:t>.3.</w:t>
      </w:r>
      <w:r>
        <w:t>4</w:t>
      </w:r>
      <w:r w:rsidRPr="006A7EE2">
        <w:tab/>
        <w:t>Resource: Individual subscription</w:t>
      </w:r>
      <w:bookmarkEnd w:id="4325"/>
    </w:p>
    <w:p w14:paraId="35F4B46D" w14:textId="30E5153E" w:rsidR="008873F6" w:rsidRPr="006A7EE2" w:rsidRDefault="008873F6" w:rsidP="001901CD">
      <w:pPr>
        <w:pStyle w:val="Heading5"/>
      </w:pPr>
      <w:bookmarkStart w:id="4326" w:name="_Toc215000885"/>
      <w:r w:rsidRPr="006A7EE2">
        <w:t>6.</w:t>
      </w:r>
      <w:r>
        <w:t>4</w:t>
      </w:r>
      <w:r w:rsidRPr="006A7EE2">
        <w:t>.3.</w:t>
      </w:r>
      <w:r>
        <w:t>4</w:t>
      </w:r>
      <w:r w:rsidRPr="006A7EE2">
        <w:t>.1</w:t>
      </w:r>
      <w:r w:rsidRPr="006A7EE2">
        <w:tab/>
        <w:t>Description</w:t>
      </w:r>
      <w:bookmarkEnd w:id="4326"/>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4327" w:name="_Toc215000886"/>
      <w:r w:rsidRPr="006A7EE2">
        <w:t>6.</w:t>
      </w:r>
      <w:r>
        <w:t>4</w:t>
      </w:r>
      <w:r w:rsidRPr="006A7EE2">
        <w:t>.3.</w:t>
      </w:r>
      <w:r>
        <w:t>4</w:t>
      </w:r>
      <w:r w:rsidRPr="006A7EE2">
        <w:t>.2</w:t>
      </w:r>
      <w:r w:rsidRPr="006A7EE2">
        <w:tab/>
        <w:t>Resource Definition</w:t>
      </w:r>
      <w:bookmarkEnd w:id="4327"/>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4328" w:name="_Toc215000887"/>
      <w:r w:rsidRPr="006A7EE2">
        <w:t>6.</w:t>
      </w:r>
      <w:r>
        <w:t>4</w:t>
      </w:r>
      <w:r w:rsidRPr="006A7EE2">
        <w:t>.3.</w:t>
      </w:r>
      <w:r>
        <w:t>4</w:t>
      </w:r>
      <w:r w:rsidRPr="006A7EE2">
        <w:t>.3</w:t>
      </w:r>
      <w:r w:rsidRPr="006A7EE2">
        <w:tab/>
        <w:t>Resource Standard Methods</w:t>
      </w:r>
      <w:bookmarkEnd w:id="4328"/>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35905A1" w14:textId="250710D1" w:rsidR="008873F6" w:rsidRPr="006A7EE2" w:rsidRDefault="008873F6" w:rsidP="008873F6">
            <w:pPr>
              <w:pStyle w:val="TAL"/>
            </w:pPr>
            <w:r>
              <w:t>Temporary redirection.</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69DD2786" w14:textId="29975B7D" w:rsidR="008873F6" w:rsidRPr="006A7EE2" w:rsidRDefault="008873F6" w:rsidP="008873F6">
            <w:pPr>
              <w:pStyle w:val="TAL"/>
            </w:pPr>
            <w:r>
              <w:t>Permanent redirection.</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5AE6D6F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2251DC" w14:textId="6DDE9D82"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AC178A" w14:textId="09347DD5"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9B530F" w14:textId="55531FE7" w:rsidR="008873F6" w:rsidRPr="006A7EE2" w:rsidRDefault="008873F6" w:rsidP="008873F6">
            <w:pPr>
              <w:pStyle w:val="TAL"/>
            </w:pPr>
            <w:r w:rsidRPr="00F009D1">
              <w:t xml:space="preserve">see 3GPP TS 29.500 [4] </w:t>
            </w:r>
            <w:r w:rsidR="006163D7" w:rsidRPr="00F009D1">
              <w:t>clause</w:t>
            </w:r>
            <w:r w:rsidR="006163D7">
              <w:t> </w:t>
            </w:r>
            <w:r w:rsidR="006163D7"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15379D38" w14:textId="68F91E9A" w:rsidR="008873F6" w:rsidRPr="006A7EE2" w:rsidRDefault="008873F6" w:rsidP="008873F6">
            <w:pPr>
              <w:pStyle w:val="TAL"/>
            </w:pPr>
            <w:r>
              <w:t>Temporary redirection.</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69B2D4B7" w14:textId="7D48E4C0" w:rsidR="008873F6" w:rsidRPr="006A7EE2" w:rsidRDefault="008873F6" w:rsidP="008873F6">
            <w:pPr>
              <w:pStyle w:val="TAL"/>
            </w:pPr>
            <w:r>
              <w:t>Permanent redirection.</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3887365D"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363D5ABD"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FCBA277" w14:textId="784D4A3F"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110CCC" w14:textId="021D61CB"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4329" w:name="_Toc215000888"/>
      <w:r w:rsidRPr="000B71E3">
        <w:t>6.</w:t>
      </w:r>
      <w:r>
        <w:t>4</w:t>
      </w:r>
      <w:r w:rsidRPr="000B71E3">
        <w:t>.4</w:t>
      </w:r>
      <w:r w:rsidRPr="000B71E3">
        <w:tab/>
        <w:t>Custom Operations without associated resources</w:t>
      </w:r>
      <w:bookmarkEnd w:id="4329"/>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4330" w:name="_Toc215000889"/>
      <w:r w:rsidRPr="000B71E3">
        <w:t>6.</w:t>
      </w:r>
      <w:r>
        <w:t>4</w:t>
      </w:r>
      <w:r w:rsidRPr="000B71E3">
        <w:t>.5</w:t>
      </w:r>
      <w:r w:rsidRPr="000B71E3">
        <w:tab/>
        <w:t>Notifications</w:t>
      </w:r>
      <w:bookmarkEnd w:id="4330"/>
    </w:p>
    <w:p w14:paraId="385DE6C7" w14:textId="6C7A3541" w:rsidR="008873F6" w:rsidRPr="006A7EE2" w:rsidRDefault="008873F6" w:rsidP="001901CD">
      <w:pPr>
        <w:pStyle w:val="Heading4"/>
      </w:pPr>
      <w:bookmarkStart w:id="4331" w:name="_Toc215000890"/>
      <w:r w:rsidRPr="006A7EE2">
        <w:t>6.</w:t>
      </w:r>
      <w:r>
        <w:t>4</w:t>
      </w:r>
      <w:r w:rsidRPr="006A7EE2">
        <w:t>.5.1</w:t>
      </w:r>
      <w:r w:rsidRPr="006A7EE2">
        <w:tab/>
        <w:t>General</w:t>
      </w:r>
      <w:bookmarkEnd w:id="4331"/>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4332" w:name="_Toc215000891"/>
      <w:r w:rsidRPr="006A7EE2">
        <w:t>6.</w:t>
      </w:r>
      <w:r>
        <w:t>4</w:t>
      </w:r>
      <w:r w:rsidRPr="006A7EE2">
        <w:t>.5.2</w:t>
      </w:r>
      <w:r w:rsidRPr="006A7EE2">
        <w:tab/>
        <w:t>Data Change Notification</w:t>
      </w:r>
      <w:bookmarkEnd w:id="4332"/>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4333" w:name="_Toc215000892"/>
      <w:r w:rsidRPr="000B71E3">
        <w:t>6.</w:t>
      </w:r>
      <w:r>
        <w:t>4</w:t>
      </w:r>
      <w:r w:rsidRPr="000B71E3">
        <w:t>.6</w:t>
      </w:r>
      <w:r w:rsidRPr="000B71E3">
        <w:tab/>
        <w:t>Data Model</w:t>
      </w:r>
      <w:bookmarkEnd w:id="4333"/>
    </w:p>
    <w:p w14:paraId="331B00CC" w14:textId="16D47082" w:rsidR="008873F6" w:rsidRPr="000B71E3" w:rsidRDefault="008873F6" w:rsidP="001901CD">
      <w:pPr>
        <w:pStyle w:val="Heading4"/>
      </w:pPr>
      <w:bookmarkStart w:id="4334" w:name="_Toc215000893"/>
      <w:r w:rsidRPr="000B71E3">
        <w:t>6.</w:t>
      </w:r>
      <w:r>
        <w:t>4</w:t>
      </w:r>
      <w:r w:rsidRPr="000B71E3">
        <w:t>.6.1</w:t>
      </w:r>
      <w:r w:rsidRPr="000B71E3">
        <w:tab/>
        <w:t>General</w:t>
      </w:r>
      <w:bookmarkEnd w:id="4334"/>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0F193A70"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55E39821"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54B7538F" w:rsidR="0009429A" w:rsidRPr="0071294D" w:rsidRDefault="0009429A" w:rsidP="0009429A">
            <w:pPr>
              <w:pStyle w:val="TAL"/>
            </w:pPr>
            <w:r w:rsidRPr="0071294D">
              <w:t>3GPP TS 29.5</w:t>
            </w:r>
            <w:r>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4335" w:name="_Toc215000894"/>
      <w:r w:rsidRPr="00D67AB2">
        <w:rPr>
          <w:lang w:val="en-US"/>
        </w:rPr>
        <w:t>6.</w:t>
      </w:r>
      <w:r>
        <w:rPr>
          <w:lang w:val="en-US"/>
        </w:rPr>
        <w:t>4</w:t>
      </w:r>
      <w:r w:rsidRPr="00D67AB2">
        <w:rPr>
          <w:lang w:val="en-US"/>
        </w:rPr>
        <w:t>.6.2</w:t>
      </w:r>
      <w:r w:rsidRPr="00D67AB2">
        <w:rPr>
          <w:lang w:val="en-US"/>
        </w:rPr>
        <w:tab/>
        <w:t>Structured data types</w:t>
      </w:r>
      <w:bookmarkEnd w:id="4335"/>
    </w:p>
    <w:p w14:paraId="6399939B" w14:textId="508212CC" w:rsidR="008873F6" w:rsidRPr="00D67AB2" w:rsidRDefault="008873F6" w:rsidP="001901CD">
      <w:pPr>
        <w:pStyle w:val="Heading5"/>
      </w:pPr>
      <w:bookmarkStart w:id="4336" w:name="_Toc215000895"/>
      <w:r w:rsidRPr="00D67AB2">
        <w:t>6.</w:t>
      </w:r>
      <w:r>
        <w:t>4</w:t>
      </w:r>
      <w:r w:rsidRPr="00D67AB2">
        <w:t>.6.2.1</w:t>
      </w:r>
      <w:r w:rsidRPr="00D67AB2">
        <w:tab/>
        <w:t>Introduction</w:t>
      </w:r>
      <w:bookmarkEnd w:id="4336"/>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4337" w:name="_Toc215000896"/>
      <w:r w:rsidRPr="00D67AB2">
        <w:t>6.</w:t>
      </w:r>
      <w:r>
        <w:t>4</w:t>
      </w:r>
      <w:r w:rsidRPr="00D67AB2">
        <w:t>.6.2.</w:t>
      </w:r>
      <w:r>
        <w:t>2</w:t>
      </w:r>
      <w:r w:rsidRPr="00D67AB2">
        <w:tab/>
        <w:t xml:space="preserve">Type: </w:t>
      </w:r>
      <w:r>
        <w:t>GbaSubscriberData</w:t>
      </w:r>
      <w:bookmarkEnd w:id="4337"/>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4338" w:name="_Toc215000897"/>
      <w:r w:rsidRPr="00D67AB2">
        <w:t>6.</w:t>
      </w:r>
      <w:r>
        <w:t>4</w:t>
      </w:r>
      <w:r w:rsidRPr="00D67AB2">
        <w:t>.6.2.</w:t>
      </w:r>
      <w:r>
        <w:t>3</w:t>
      </w:r>
      <w:r w:rsidRPr="00D67AB2">
        <w:tab/>
        <w:t xml:space="preserve">Type: </w:t>
      </w:r>
      <w:r>
        <w:t>Guss</w:t>
      </w:r>
      <w:bookmarkEnd w:id="4338"/>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4339" w:name="_Toc215000898"/>
      <w:r w:rsidRPr="00D67AB2">
        <w:t>6.</w:t>
      </w:r>
      <w:r>
        <w:t>4</w:t>
      </w:r>
      <w:r w:rsidRPr="00D67AB2">
        <w:t>.6.2.</w:t>
      </w:r>
      <w:r>
        <w:t>4</w:t>
      </w:r>
      <w:r w:rsidRPr="00D67AB2">
        <w:tab/>
        <w:t xml:space="preserve">Type: </w:t>
      </w:r>
      <w:r>
        <w:t>BsfInfo</w:t>
      </w:r>
      <w:bookmarkEnd w:id="4339"/>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35F314E" w:rsidR="008873F6" w:rsidRDefault="008873F6" w:rsidP="008873F6">
            <w:pPr>
              <w:pStyle w:val="TAL"/>
              <w:rPr>
                <w:rFonts w:cs="Arial"/>
                <w:szCs w:val="18"/>
              </w:rPr>
            </w:pPr>
            <w:r>
              <w:rPr>
                <w:rFonts w:cs="Arial"/>
                <w:szCs w:val="18"/>
              </w:rPr>
              <w:t>Standard security features are defined in 3GPP TS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4340" w:name="_Toc215000899"/>
      <w:r w:rsidRPr="00D67AB2">
        <w:t>6.</w:t>
      </w:r>
      <w:r>
        <w:t>4</w:t>
      </w:r>
      <w:r w:rsidRPr="00D67AB2">
        <w:t>.6.2.</w:t>
      </w:r>
      <w:r>
        <w:t>5</w:t>
      </w:r>
      <w:r w:rsidRPr="00D67AB2">
        <w:tab/>
        <w:t xml:space="preserve">Type: </w:t>
      </w:r>
      <w:r>
        <w:t>GbaSdmSubscription</w:t>
      </w:r>
      <w:bookmarkEnd w:id="4340"/>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4341" w:name="_Toc215000900"/>
      <w:r w:rsidRPr="00D67AB2">
        <w:rPr>
          <w:lang w:val="en-US"/>
        </w:rPr>
        <w:t>6.</w:t>
      </w:r>
      <w:r>
        <w:rPr>
          <w:lang w:val="en-US"/>
        </w:rPr>
        <w:t>4</w:t>
      </w:r>
      <w:r w:rsidRPr="00D67AB2">
        <w:rPr>
          <w:lang w:val="en-US"/>
        </w:rPr>
        <w:t>.6.3</w:t>
      </w:r>
      <w:r w:rsidRPr="00D67AB2">
        <w:rPr>
          <w:lang w:val="en-US"/>
        </w:rPr>
        <w:tab/>
        <w:t>Simple data types and enumerations</w:t>
      </w:r>
      <w:bookmarkEnd w:id="4341"/>
    </w:p>
    <w:p w14:paraId="12B0CAB6" w14:textId="0CB5D784" w:rsidR="008873F6" w:rsidRPr="00D67AB2" w:rsidRDefault="008873F6" w:rsidP="001901CD">
      <w:pPr>
        <w:pStyle w:val="Heading5"/>
      </w:pPr>
      <w:bookmarkStart w:id="4342" w:name="_Toc215000901"/>
      <w:r w:rsidRPr="00D67AB2">
        <w:t>6.</w:t>
      </w:r>
      <w:r>
        <w:t>4</w:t>
      </w:r>
      <w:r w:rsidRPr="00D67AB2">
        <w:t>.6.3.1</w:t>
      </w:r>
      <w:r w:rsidRPr="00D67AB2">
        <w:tab/>
        <w:t>Introduction</w:t>
      </w:r>
      <w:bookmarkEnd w:id="4342"/>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4343" w:name="_Toc215000902"/>
      <w:r w:rsidRPr="00D67AB2">
        <w:t>6.</w:t>
      </w:r>
      <w:r>
        <w:t>4</w:t>
      </w:r>
      <w:r w:rsidRPr="00D67AB2">
        <w:t>.6.3.2</w:t>
      </w:r>
      <w:r w:rsidRPr="00D67AB2">
        <w:tab/>
        <w:t>Simple data types</w:t>
      </w:r>
      <w:bookmarkEnd w:id="4343"/>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4344" w:name="_Toc215000903"/>
      <w:r w:rsidRPr="00D67AB2">
        <w:t>6.</w:t>
      </w:r>
      <w:r>
        <w:t>4</w:t>
      </w:r>
      <w:r w:rsidRPr="00D67AB2">
        <w:t>.6.3.</w:t>
      </w:r>
      <w:r>
        <w:t>3</w:t>
      </w:r>
      <w:r w:rsidRPr="00D67AB2">
        <w:tab/>
      </w:r>
      <w:r>
        <w:t>Enumeration: UiccType</w:t>
      </w:r>
      <w:bookmarkEnd w:id="4344"/>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4345" w:name="_Toc215000904"/>
      <w:r w:rsidRPr="000B71E3">
        <w:t>6.</w:t>
      </w:r>
      <w:r>
        <w:t>4</w:t>
      </w:r>
      <w:r w:rsidRPr="000B71E3">
        <w:t>.7</w:t>
      </w:r>
      <w:r w:rsidRPr="000B71E3">
        <w:tab/>
        <w:t>Error Handling</w:t>
      </w:r>
      <w:bookmarkEnd w:id="4345"/>
    </w:p>
    <w:p w14:paraId="2CBBBB2D" w14:textId="29B7C51F" w:rsidR="008873F6" w:rsidRPr="000B71E3" w:rsidRDefault="008873F6" w:rsidP="001901CD">
      <w:pPr>
        <w:pStyle w:val="Heading4"/>
      </w:pPr>
      <w:bookmarkStart w:id="4346" w:name="_Toc215000905"/>
      <w:r w:rsidRPr="000B71E3">
        <w:t>6.</w:t>
      </w:r>
      <w:r>
        <w:t>4</w:t>
      </w:r>
      <w:r w:rsidRPr="000B71E3">
        <w:t>.7.1</w:t>
      </w:r>
      <w:r w:rsidRPr="000B71E3">
        <w:tab/>
        <w:t>General</w:t>
      </w:r>
      <w:bookmarkEnd w:id="4346"/>
    </w:p>
    <w:p w14:paraId="39087E32" w14:textId="0F523D19"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4347" w:name="_Toc215000906"/>
      <w:r w:rsidRPr="000B71E3">
        <w:t>6.</w:t>
      </w:r>
      <w:r>
        <w:t>4</w:t>
      </w:r>
      <w:r w:rsidRPr="000B71E3">
        <w:t>.7.2</w:t>
      </w:r>
      <w:r w:rsidRPr="000B71E3">
        <w:tab/>
        <w:t>Protocol Errors</w:t>
      </w:r>
      <w:bookmarkEnd w:id="4347"/>
    </w:p>
    <w:p w14:paraId="05237EB0" w14:textId="6728F543" w:rsidR="008873F6" w:rsidRPr="000B71E3" w:rsidRDefault="008873F6" w:rsidP="008873F6">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3DBFC735" w14:textId="5B46BBFA" w:rsidR="008873F6" w:rsidRPr="000B71E3" w:rsidRDefault="008873F6" w:rsidP="001901CD">
      <w:pPr>
        <w:pStyle w:val="Heading4"/>
      </w:pPr>
      <w:bookmarkStart w:id="4348" w:name="_Toc215000907"/>
      <w:r w:rsidRPr="000B71E3">
        <w:t>6.</w:t>
      </w:r>
      <w:r>
        <w:t>4</w:t>
      </w:r>
      <w:r w:rsidRPr="000B71E3">
        <w:t>.7.3</w:t>
      </w:r>
      <w:r w:rsidRPr="000B71E3">
        <w:tab/>
        <w:t>Application Errors</w:t>
      </w:r>
      <w:bookmarkEnd w:id="4348"/>
    </w:p>
    <w:p w14:paraId="014A089C" w14:textId="60BB9DE0" w:rsidR="008873F6" w:rsidRPr="000B71E3" w:rsidRDefault="008873F6" w:rsidP="008873F6">
      <w:r w:rsidRPr="000B71E3">
        <w:t xml:space="preserve">The common application errors defined in the Table 5.2.7.2-1 in </w:t>
      </w:r>
      <w:r>
        <w:t>3GPP TS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4349" w:name="_Toc215000908"/>
      <w:r>
        <w:rPr>
          <w:lang w:val="en-US"/>
        </w:rPr>
        <w:t>6.4.8</w:t>
      </w:r>
      <w:r>
        <w:rPr>
          <w:lang w:val="en-US"/>
        </w:rPr>
        <w:tab/>
        <w:t>Feature Negotiation</w:t>
      </w:r>
      <w:bookmarkEnd w:id="4349"/>
    </w:p>
    <w:p w14:paraId="3A29010A" w14:textId="18A47D6F"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4350" w:name="_Toc215000909"/>
      <w:r>
        <w:rPr>
          <w:lang w:val="en-US"/>
        </w:rPr>
        <w:t>6.</w:t>
      </w:r>
      <w:r w:rsidR="009B6186">
        <w:rPr>
          <w:lang w:val="en-US"/>
        </w:rPr>
        <w:t>4</w:t>
      </w:r>
      <w:r>
        <w:rPr>
          <w:lang w:val="en-US"/>
        </w:rPr>
        <w:t>.9</w:t>
      </w:r>
      <w:r>
        <w:rPr>
          <w:lang w:val="en-US"/>
        </w:rPr>
        <w:tab/>
        <w:t>Security</w:t>
      </w:r>
      <w:bookmarkEnd w:id="4350"/>
    </w:p>
    <w:p w14:paraId="58DF909D" w14:textId="77777777" w:rsidR="008873F6" w:rsidRDefault="008873F6" w:rsidP="008873F6">
      <w:pPr>
        <w:rPr>
          <w:lang w:val="en-US"/>
        </w:rPr>
      </w:pPr>
      <w:r>
        <w:rPr>
          <w:lang w:val="en-US"/>
        </w:rPr>
        <w:t>As indicated in 3GPP TS 33.501 [5], the access to the Nhss_gbaSDM API may be authorized by means of the OAuth2 protocol (see IETF RFC 6749 [35]), using the "Client Credentials" authorization grant, where the NRF (see 3GPP TS 29.510 [36]) plays the role of the authorization server.</w:t>
      </w:r>
    </w:p>
    <w:p w14:paraId="13BBAA82" w14:textId="0069862E" w:rsidR="008873F6" w:rsidRDefault="008873F6" w:rsidP="008873F6">
      <w:pPr>
        <w:rPr>
          <w:lang w:val="en-US"/>
        </w:rPr>
      </w:pPr>
      <w:r>
        <w:rPr>
          <w:lang w:val="en-US"/>
        </w:rPr>
        <w:t xml:space="preserve">If Oauth2 authorization is used, an NF Service Consumer, prior to consuming services offered by the Nhss_gbaSDM API, shall obtain a "token" from the authorization server, by invoking the Access Token Request service, as described in 3GPP TS 29.510 [36], </w:t>
      </w:r>
      <w:r w:rsidR="006163D7">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4CB8F995" w14:textId="77777777" w:rsidR="00795F30" w:rsidRDefault="00795F30" w:rsidP="00795F30">
      <w:pPr>
        <w:pStyle w:val="Heading3"/>
        <w:rPr>
          <w:lang w:val="en-US"/>
        </w:rPr>
      </w:pPr>
      <w:bookmarkStart w:id="4351" w:name="_Toc215000910"/>
      <w:r>
        <w:rPr>
          <w:lang w:val="en-US"/>
        </w:rPr>
        <w:t>6.4.10</w:t>
      </w:r>
      <w:r>
        <w:rPr>
          <w:lang w:val="en-US"/>
        </w:rPr>
        <w:tab/>
        <w:t>HTTP redirection</w:t>
      </w:r>
      <w:bookmarkEnd w:id="4351"/>
    </w:p>
    <w:p w14:paraId="6F4BB506" w14:textId="5F168FF5" w:rsidR="00795F30" w:rsidRDefault="00795F30" w:rsidP="00795F30">
      <w:pPr>
        <w:rPr>
          <w:lang w:val="en-US"/>
        </w:rPr>
      </w:pPr>
      <w:r>
        <w:rPr>
          <w:lang w:val="en-US"/>
        </w:rPr>
        <w:t>An HTTP request may be redirected to a different HSS service instance when using direct or indirect communications (see 3GPP TS 29.500 [4]).</w:t>
      </w:r>
    </w:p>
    <w:p w14:paraId="466C9699" w14:textId="5AF42ED3"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EDA4951" w14:textId="1069A3F6"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A6646F7" w14:textId="28F86A0D" w:rsidR="00B649D5" w:rsidRPr="00F91D2F" w:rsidRDefault="00B649D5" w:rsidP="001901CD">
      <w:pPr>
        <w:pStyle w:val="Heading2"/>
      </w:pPr>
      <w:bookmarkStart w:id="4352" w:name="_Toc215000911"/>
      <w:r w:rsidRPr="00F91D2F">
        <w:t>6.</w:t>
      </w:r>
      <w:r>
        <w:t>5</w:t>
      </w:r>
      <w:r w:rsidRPr="00F91D2F">
        <w:tab/>
        <w:t>Nhss_</w:t>
      </w:r>
      <w:r>
        <w:t xml:space="preserve">gbaUEAuthentication </w:t>
      </w:r>
      <w:r w:rsidRPr="00F91D2F">
        <w:t>Service API</w:t>
      </w:r>
      <w:bookmarkEnd w:id="4352"/>
    </w:p>
    <w:p w14:paraId="70BD5502" w14:textId="002B2259" w:rsidR="00B649D5" w:rsidRPr="00F91D2F" w:rsidRDefault="00B649D5" w:rsidP="001901CD">
      <w:pPr>
        <w:pStyle w:val="Heading3"/>
      </w:pPr>
      <w:bookmarkStart w:id="4353" w:name="_Toc215000912"/>
      <w:r w:rsidRPr="00F91D2F">
        <w:t>6.</w:t>
      </w:r>
      <w:r>
        <w:t>5</w:t>
      </w:r>
      <w:r w:rsidRPr="00F91D2F">
        <w:t>.1</w:t>
      </w:r>
      <w:r w:rsidRPr="00F91D2F">
        <w:tab/>
        <w:t>API URI</w:t>
      </w:r>
      <w:bookmarkEnd w:id="4353"/>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77777777" w:rsidR="00B649D5" w:rsidRPr="00F91D2F" w:rsidRDefault="00B649D5" w:rsidP="00B649D5">
      <w:r w:rsidRPr="00F91D2F">
        <w:t xml:space="preserve">where "apiRoot" is defined in clause 4.4.1 of </w:t>
      </w:r>
      <w:r>
        <w:t>3GPP TS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4354" w:name="_Toc215000913"/>
      <w:r w:rsidRPr="00F91D2F">
        <w:t>6.</w:t>
      </w:r>
      <w:r>
        <w:t>5</w:t>
      </w:r>
      <w:r w:rsidRPr="00F91D2F">
        <w:t>.2</w:t>
      </w:r>
      <w:r w:rsidRPr="00F91D2F">
        <w:tab/>
        <w:t>Usage of HTTP</w:t>
      </w:r>
      <w:bookmarkEnd w:id="4354"/>
    </w:p>
    <w:p w14:paraId="51AB1161" w14:textId="21B86D8F" w:rsidR="00B649D5" w:rsidRPr="00F91D2F" w:rsidRDefault="00B649D5" w:rsidP="001901CD">
      <w:pPr>
        <w:pStyle w:val="Heading4"/>
      </w:pPr>
      <w:bookmarkStart w:id="4355" w:name="_Toc215000914"/>
      <w:r w:rsidRPr="00F91D2F">
        <w:t>6.</w:t>
      </w:r>
      <w:r>
        <w:t>5</w:t>
      </w:r>
      <w:r w:rsidRPr="00F91D2F">
        <w:t>.2.1</w:t>
      </w:r>
      <w:r w:rsidRPr="00F91D2F">
        <w:tab/>
        <w:t>General</w:t>
      </w:r>
      <w:bookmarkEnd w:id="4355"/>
    </w:p>
    <w:p w14:paraId="2AC69CF8" w14:textId="0A0F990F" w:rsidR="00B649D5" w:rsidRPr="00F91D2F" w:rsidRDefault="00B649D5" w:rsidP="00B649D5">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2080A1B3" w14:textId="764AB9FD" w:rsidR="00B649D5" w:rsidRPr="00F91D2F" w:rsidRDefault="00B649D5" w:rsidP="00B649D5">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4356" w:name="_Toc215000915"/>
      <w:r w:rsidRPr="00F91D2F">
        <w:t>6.</w:t>
      </w:r>
      <w:r>
        <w:t>5</w:t>
      </w:r>
      <w:r w:rsidRPr="00F91D2F">
        <w:t>.2.2</w:t>
      </w:r>
      <w:r w:rsidRPr="00F91D2F">
        <w:tab/>
        <w:t>HTTP standard headers</w:t>
      </w:r>
      <w:bookmarkEnd w:id="4356"/>
    </w:p>
    <w:p w14:paraId="457CDCBF" w14:textId="252E584A" w:rsidR="00B649D5" w:rsidRPr="00F91D2F" w:rsidRDefault="00B649D5" w:rsidP="001901CD">
      <w:pPr>
        <w:pStyle w:val="Heading5"/>
        <w:rPr>
          <w:lang w:eastAsia="zh-CN"/>
        </w:rPr>
      </w:pPr>
      <w:bookmarkStart w:id="4357" w:name="_Toc215000916"/>
      <w:r w:rsidRPr="00F91D2F">
        <w:t>6.</w:t>
      </w:r>
      <w:r>
        <w:t>5</w:t>
      </w:r>
      <w:r w:rsidRPr="00F91D2F">
        <w:t>.2.2.1</w:t>
      </w:r>
      <w:r w:rsidRPr="00F91D2F">
        <w:rPr>
          <w:lang w:eastAsia="zh-CN"/>
        </w:rPr>
        <w:tab/>
        <w:t>General</w:t>
      </w:r>
      <w:bookmarkEnd w:id="4357"/>
    </w:p>
    <w:p w14:paraId="622D58C9" w14:textId="2BCE02DE"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4358" w:name="_Toc215000917"/>
      <w:r w:rsidRPr="00F91D2F">
        <w:t>6.</w:t>
      </w:r>
      <w:r>
        <w:t>5</w:t>
      </w:r>
      <w:r w:rsidRPr="00F91D2F">
        <w:t>.2.2.2</w:t>
      </w:r>
      <w:r w:rsidRPr="00F91D2F">
        <w:tab/>
        <w:t>Content type</w:t>
      </w:r>
      <w:bookmarkEnd w:id="4358"/>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386DE464" w:rsidR="00B649D5" w:rsidRPr="00F91D2F" w:rsidRDefault="00B649D5" w:rsidP="00B649D5">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2E8F1D6B" w14:textId="11959230" w:rsidR="00B649D5" w:rsidRPr="00F91D2F" w:rsidRDefault="00B649D5" w:rsidP="001901CD">
      <w:pPr>
        <w:pStyle w:val="Heading4"/>
      </w:pPr>
      <w:bookmarkStart w:id="4359" w:name="_Toc215000918"/>
      <w:r w:rsidRPr="00F91D2F">
        <w:t>6.</w:t>
      </w:r>
      <w:r>
        <w:t>5</w:t>
      </w:r>
      <w:r w:rsidRPr="00F91D2F">
        <w:t>.2.3</w:t>
      </w:r>
      <w:r w:rsidRPr="00F91D2F">
        <w:tab/>
        <w:t>HTTP custom headers</w:t>
      </w:r>
      <w:bookmarkEnd w:id="4359"/>
    </w:p>
    <w:p w14:paraId="43685F6C" w14:textId="306FF0DF" w:rsidR="00B649D5" w:rsidRPr="00F91D2F" w:rsidRDefault="00B649D5" w:rsidP="001901CD">
      <w:pPr>
        <w:pStyle w:val="Heading5"/>
        <w:rPr>
          <w:lang w:eastAsia="zh-CN"/>
        </w:rPr>
      </w:pPr>
      <w:bookmarkStart w:id="4360" w:name="_Toc215000919"/>
      <w:r w:rsidRPr="00F91D2F">
        <w:t>6.</w:t>
      </w:r>
      <w:r>
        <w:t>5</w:t>
      </w:r>
      <w:r w:rsidRPr="00F91D2F">
        <w:t>.2.3.1</w:t>
      </w:r>
      <w:r w:rsidRPr="00F91D2F">
        <w:rPr>
          <w:lang w:eastAsia="zh-CN"/>
        </w:rPr>
        <w:tab/>
        <w:t>General</w:t>
      </w:r>
      <w:bookmarkEnd w:id="4360"/>
    </w:p>
    <w:p w14:paraId="16218C00" w14:textId="1950BE1E"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4361" w:name="_Toc215000920"/>
      <w:r w:rsidRPr="00F91D2F">
        <w:t>6.</w:t>
      </w:r>
      <w:r>
        <w:t>5</w:t>
      </w:r>
      <w:r w:rsidRPr="00F91D2F">
        <w:t>.3</w:t>
      </w:r>
      <w:r w:rsidRPr="00F91D2F">
        <w:tab/>
        <w:t>Resources</w:t>
      </w:r>
      <w:bookmarkEnd w:id="4361"/>
    </w:p>
    <w:p w14:paraId="6D7C24E6" w14:textId="6E1DCBE8" w:rsidR="00B649D5" w:rsidRPr="00F91D2F" w:rsidRDefault="00B649D5" w:rsidP="001901CD">
      <w:pPr>
        <w:pStyle w:val="Heading4"/>
      </w:pPr>
      <w:bookmarkStart w:id="4362" w:name="_Toc215000921"/>
      <w:r w:rsidRPr="00F91D2F">
        <w:t>6.</w:t>
      </w:r>
      <w:r>
        <w:t>5</w:t>
      </w:r>
      <w:r w:rsidRPr="00F91D2F">
        <w:t>.3.1</w:t>
      </w:r>
      <w:r w:rsidRPr="00F91D2F">
        <w:tab/>
        <w:t>Overview</w:t>
      </w:r>
      <w:bookmarkEnd w:id="4362"/>
    </w:p>
    <w:p w14:paraId="4EA07FC5" w14:textId="77777777" w:rsidR="00B649D5" w:rsidRPr="00F91D2F" w:rsidRDefault="00B649D5" w:rsidP="00B649D5">
      <w:pPr>
        <w:pStyle w:val="TH"/>
      </w:pPr>
      <w:r w:rsidRPr="00F91D2F">
        <w:object w:dxaOrig="5589" w:dyaOrig="3575" w14:anchorId="346A3B00">
          <v:shape id="_x0000_i1101" type="#_x0000_t75" style="width:277.75pt;height:180.5pt" o:ole="">
            <v:imagedata r:id="rId161" o:title=""/>
          </v:shape>
          <o:OLEObject Type="Embed" ProgID="Visio.Drawing.15" ShapeID="_x0000_i1101" DrawAspect="Content" ObjectID="_1825839525" r:id="rId162"/>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4363" w:name="_Toc215000922"/>
      <w:r w:rsidRPr="000B71E3">
        <w:t>6.</w:t>
      </w:r>
      <w:r>
        <w:t>5</w:t>
      </w:r>
      <w:r w:rsidRPr="000B71E3">
        <w:t>.3.2</w:t>
      </w:r>
      <w:r w:rsidRPr="000B71E3">
        <w:tab/>
        <w:t>Resource: SecurityInformation</w:t>
      </w:r>
      <w:r>
        <w:t xml:space="preserve"> (Custom Operation)</w:t>
      </w:r>
      <w:bookmarkEnd w:id="4363"/>
    </w:p>
    <w:p w14:paraId="79E4F156" w14:textId="6DE1FEA2" w:rsidR="00B649D5" w:rsidRPr="000B71E3" w:rsidRDefault="00B649D5" w:rsidP="001901CD">
      <w:pPr>
        <w:pStyle w:val="Heading5"/>
      </w:pPr>
      <w:bookmarkStart w:id="4364" w:name="_Toc215000923"/>
      <w:r w:rsidRPr="000B71E3">
        <w:t>6.</w:t>
      </w:r>
      <w:r>
        <w:t>5</w:t>
      </w:r>
      <w:r w:rsidRPr="000B71E3">
        <w:t>.3.2.1</w:t>
      </w:r>
      <w:r w:rsidRPr="000B71E3">
        <w:tab/>
        <w:t>Description</w:t>
      </w:r>
      <w:bookmarkEnd w:id="4364"/>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4365" w:name="_Toc215000924"/>
      <w:r w:rsidRPr="000B71E3">
        <w:t>6.</w:t>
      </w:r>
      <w:r>
        <w:t>5</w:t>
      </w:r>
      <w:r w:rsidRPr="000B71E3">
        <w:t>.3.2.2</w:t>
      </w:r>
      <w:r w:rsidRPr="000B71E3">
        <w:tab/>
        <w:t>Resource Definition</w:t>
      </w:r>
      <w:bookmarkEnd w:id="4365"/>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4366" w:name="_Toc215000925"/>
      <w:r w:rsidRPr="000B71E3">
        <w:t>6.</w:t>
      </w:r>
      <w:r>
        <w:t>5</w:t>
      </w:r>
      <w:r w:rsidRPr="000B71E3">
        <w:t>.3.2.3</w:t>
      </w:r>
      <w:r w:rsidRPr="000B71E3">
        <w:tab/>
        <w:t>Resource Standard Methods</w:t>
      </w:r>
      <w:bookmarkEnd w:id="4366"/>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4367" w:name="_Toc215000926"/>
      <w:r w:rsidRPr="000B71E3">
        <w:t>6.</w:t>
      </w:r>
      <w:r>
        <w:t>5</w:t>
      </w:r>
      <w:r w:rsidRPr="000B71E3">
        <w:t>.3.2.3</w:t>
      </w:r>
      <w:r w:rsidRPr="000B71E3">
        <w:tab/>
        <w:t xml:space="preserve">Resource </w:t>
      </w:r>
      <w:r>
        <w:t>Custom</w:t>
      </w:r>
      <w:r w:rsidRPr="000B71E3">
        <w:t xml:space="preserve"> </w:t>
      </w:r>
      <w:r>
        <w:t>Operations</w:t>
      </w:r>
      <w:bookmarkEnd w:id="4367"/>
    </w:p>
    <w:p w14:paraId="78D30CA0" w14:textId="02987C6A" w:rsidR="00B649D5" w:rsidRPr="00B06F7A" w:rsidRDefault="00B649D5" w:rsidP="00651690">
      <w:pPr>
        <w:pStyle w:val="H6"/>
      </w:pPr>
      <w:bookmarkStart w:id="4368" w:name="_Toc27585404"/>
      <w:bookmarkStart w:id="4369" w:name="_Toc36457406"/>
      <w:bookmarkStart w:id="4370" w:name="_Toc45028321"/>
      <w:bookmarkStart w:id="4371" w:name="_Toc45029156"/>
      <w:bookmarkStart w:id="4372" w:name="_Toc67681918"/>
      <w:bookmarkStart w:id="4373" w:name="_Toc82680531"/>
      <w:r w:rsidRPr="00B06F7A">
        <w:t>6.</w:t>
      </w:r>
      <w:r>
        <w:t>5</w:t>
      </w:r>
      <w:r w:rsidRPr="00B06F7A">
        <w:t>.3.2.4.1</w:t>
      </w:r>
      <w:r w:rsidRPr="00B06F7A">
        <w:tab/>
        <w:t>Overview</w:t>
      </w:r>
      <w:bookmarkEnd w:id="4368"/>
      <w:bookmarkEnd w:id="4369"/>
      <w:bookmarkEnd w:id="4370"/>
      <w:bookmarkEnd w:id="4371"/>
      <w:bookmarkEnd w:id="4372"/>
      <w:bookmarkEnd w:id="4373"/>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4374" w:name="_Toc27585405"/>
      <w:bookmarkStart w:id="4375" w:name="_Toc36457407"/>
      <w:bookmarkStart w:id="4376" w:name="_Toc45028322"/>
      <w:bookmarkStart w:id="4377" w:name="_Toc45029157"/>
      <w:bookmarkStart w:id="4378" w:name="_Toc67681919"/>
      <w:bookmarkStart w:id="4379" w:name="_Toc82680532"/>
      <w:r w:rsidRPr="00B06F7A">
        <w:t>6.</w:t>
      </w:r>
      <w:r>
        <w:t>5</w:t>
      </w:r>
      <w:r w:rsidRPr="00B06F7A">
        <w:t>.3.2.4.2</w:t>
      </w:r>
      <w:r w:rsidRPr="00B06F7A">
        <w:tab/>
        <w:t>Operation: generate-auth-data</w:t>
      </w:r>
      <w:bookmarkEnd w:id="4374"/>
      <w:bookmarkEnd w:id="4375"/>
      <w:bookmarkEnd w:id="4376"/>
      <w:bookmarkEnd w:id="4377"/>
      <w:bookmarkEnd w:id="4378"/>
      <w:bookmarkEnd w:id="4379"/>
    </w:p>
    <w:p w14:paraId="3D41D87E" w14:textId="6F35CFCD" w:rsidR="00B649D5" w:rsidRPr="00B06F7A" w:rsidRDefault="00B649D5" w:rsidP="00651690">
      <w:pPr>
        <w:pStyle w:val="H6"/>
      </w:pPr>
      <w:bookmarkStart w:id="4380" w:name="_Toc27585406"/>
      <w:bookmarkStart w:id="4381" w:name="_Toc36457408"/>
      <w:bookmarkStart w:id="4382" w:name="_Toc45028323"/>
      <w:bookmarkStart w:id="4383" w:name="_Toc45029158"/>
      <w:bookmarkStart w:id="4384" w:name="_Toc67681920"/>
      <w:bookmarkStart w:id="4385" w:name="_Toc82680533"/>
      <w:r w:rsidRPr="00B06F7A">
        <w:t>6.</w:t>
      </w:r>
      <w:r>
        <w:t>5</w:t>
      </w:r>
      <w:r w:rsidRPr="00B06F7A">
        <w:t>.3.2.4.2.1</w:t>
      </w:r>
      <w:r w:rsidRPr="00B06F7A">
        <w:tab/>
        <w:t>Description</w:t>
      </w:r>
      <w:bookmarkEnd w:id="4380"/>
      <w:bookmarkEnd w:id="4381"/>
      <w:bookmarkEnd w:id="4382"/>
      <w:bookmarkEnd w:id="4383"/>
      <w:bookmarkEnd w:id="4384"/>
      <w:bookmarkEnd w:id="4385"/>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4386" w:name="_Toc27585407"/>
      <w:bookmarkStart w:id="4387" w:name="_Toc36457409"/>
      <w:bookmarkStart w:id="4388" w:name="_Toc45028324"/>
      <w:bookmarkStart w:id="4389" w:name="_Toc45029159"/>
      <w:bookmarkStart w:id="4390" w:name="_Toc67681921"/>
      <w:bookmarkStart w:id="4391" w:name="_Toc82680534"/>
      <w:r w:rsidRPr="00B06F7A">
        <w:t>6.</w:t>
      </w:r>
      <w:r>
        <w:t>5</w:t>
      </w:r>
      <w:r w:rsidRPr="00B06F7A">
        <w:t>.3.2.4.2.2</w:t>
      </w:r>
      <w:r w:rsidRPr="00B06F7A">
        <w:tab/>
        <w:t>Operation Definition</w:t>
      </w:r>
      <w:bookmarkEnd w:id="4386"/>
      <w:bookmarkEnd w:id="4387"/>
      <w:bookmarkEnd w:id="4388"/>
      <w:bookmarkEnd w:id="4389"/>
      <w:bookmarkEnd w:id="4390"/>
      <w:bookmarkEnd w:id="4391"/>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52D39A3" w14:textId="7EB41FF3" w:rsidR="00B649D5" w:rsidRDefault="00B649D5" w:rsidP="002E26A5">
            <w:pPr>
              <w:pStyle w:val="TAL"/>
            </w:pPr>
            <w:r>
              <w:t>Temporary redirection.</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7BC3EF7" w14:textId="194CB1EB" w:rsidR="00B649D5" w:rsidRDefault="00B649D5" w:rsidP="002E26A5">
            <w:pPr>
              <w:pStyle w:val="TAL"/>
            </w:pPr>
            <w:r>
              <w:t>Permanent redirection.</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6944EA" w14:textId="27A79E4B"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65A756" w14:textId="4750EB22"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4392" w:name="_Toc215000927"/>
      <w:r w:rsidRPr="000B71E3">
        <w:t>6.</w:t>
      </w:r>
      <w:r>
        <w:t>5</w:t>
      </w:r>
      <w:r w:rsidRPr="000B71E3">
        <w:t>.5</w:t>
      </w:r>
      <w:r w:rsidRPr="000B71E3">
        <w:tab/>
        <w:t>Notifications</w:t>
      </w:r>
      <w:bookmarkEnd w:id="4392"/>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4393" w:name="_Toc215000928"/>
      <w:r w:rsidRPr="000B71E3">
        <w:t>6.</w:t>
      </w:r>
      <w:r>
        <w:t>5</w:t>
      </w:r>
      <w:r w:rsidRPr="000B71E3">
        <w:t>.6</w:t>
      </w:r>
      <w:r w:rsidRPr="000B71E3">
        <w:tab/>
        <w:t>Data Model</w:t>
      </w:r>
      <w:bookmarkEnd w:id="4393"/>
    </w:p>
    <w:p w14:paraId="61E29A17" w14:textId="056790A5" w:rsidR="00B649D5" w:rsidRPr="000B71E3" w:rsidRDefault="00B649D5" w:rsidP="001901CD">
      <w:pPr>
        <w:pStyle w:val="Heading4"/>
      </w:pPr>
      <w:bookmarkStart w:id="4394" w:name="_Toc215000929"/>
      <w:r w:rsidRPr="000B71E3">
        <w:t>6.</w:t>
      </w:r>
      <w:r>
        <w:t>5</w:t>
      </w:r>
      <w:r w:rsidRPr="000B71E3">
        <w:t>.6.1</w:t>
      </w:r>
      <w:r w:rsidRPr="000B71E3">
        <w:tab/>
        <w:t>General</w:t>
      </w:r>
      <w:bookmarkEnd w:id="4394"/>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0DB380B8"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40C1EDD2"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3D757E46"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4395" w:name="_Toc215000930"/>
      <w:r w:rsidRPr="00D67AB2">
        <w:rPr>
          <w:lang w:val="en-US"/>
        </w:rPr>
        <w:t>6.</w:t>
      </w:r>
      <w:r>
        <w:rPr>
          <w:lang w:val="en-US"/>
        </w:rPr>
        <w:t>5</w:t>
      </w:r>
      <w:r w:rsidRPr="00D67AB2">
        <w:rPr>
          <w:lang w:val="en-US"/>
        </w:rPr>
        <w:t>.6.2</w:t>
      </w:r>
      <w:r w:rsidRPr="00D67AB2">
        <w:rPr>
          <w:lang w:val="en-US"/>
        </w:rPr>
        <w:tab/>
        <w:t>Structured data types</w:t>
      </w:r>
      <w:bookmarkEnd w:id="4395"/>
    </w:p>
    <w:p w14:paraId="1FB9B352" w14:textId="0185AEF5" w:rsidR="00B649D5" w:rsidRPr="00D67AB2" w:rsidRDefault="00B649D5" w:rsidP="001901CD">
      <w:pPr>
        <w:pStyle w:val="Heading5"/>
      </w:pPr>
      <w:bookmarkStart w:id="4396" w:name="_Toc215000931"/>
      <w:r w:rsidRPr="00D67AB2">
        <w:t>6.</w:t>
      </w:r>
      <w:r>
        <w:t>5</w:t>
      </w:r>
      <w:r w:rsidRPr="00D67AB2">
        <w:t>.6.2.1</w:t>
      </w:r>
      <w:r w:rsidRPr="00D67AB2">
        <w:tab/>
        <w:t>Introduction</w:t>
      </w:r>
      <w:bookmarkEnd w:id="4396"/>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4397" w:name="_Toc215000932"/>
      <w:r w:rsidRPr="00D67AB2">
        <w:t>6.</w:t>
      </w:r>
      <w:r>
        <w:t>5</w:t>
      </w:r>
      <w:r w:rsidRPr="00D67AB2">
        <w:t>.6.2.</w:t>
      </w:r>
      <w:r>
        <w:t>2</w:t>
      </w:r>
      <w:r w:rsidRPr="00D67AB2">
        <w:tab/>
        <w:t>Type: AuthenticationInfoRequest</w:t>
      </w:r>
      <w:bookmarkEnd w:id="4397"/>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4398" w:name="_Toc215000933"/>
      <w:r w:rsidRPr="00D67AB2">
        <w:t>6.</w:t>
      </w:r>
      <w:r>
        <w:t>5</w:t>
      </w:r>
      <w:r w:rsidRPr="00D67AB2">
        <w:t>.6.2.</w:t>
      </w:r>
      <w:r>
        <w:t>3</w:t>
      </w:r>
      <w:r w:rsidRPr="00D67AB2">
        <w:tab/>
        <w:t>Type: AuthenticationInfoRe</w:t>
      </w:r>
      <w:r>
        <w:t>sult</w:t>
      </w:r>
      <w:bookmarkEnd w:id="4398"/>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4399" w:name="_Toc215000934"/>
      <w:r w:rsidRPr="00D67AB2">
        <w:t>6.</w:t>
      </w:r>
      <w:r>
        <w:t>5</w:t>
      </w:r>
      <w:r w:rsidRPr="00D67AB2">
        <w:t>.6.2.</w:t>
      </w:r>
      <w:r>
        <w:t>4</w:t>
      </w:r>
      <w:r w:rsidRPr="00D67AB2">
        <w:tab/>
      </w:r>
      <w:r w:rsidR="001D6C54">
        <w:t>Void</w:t>
      </w:r>
      <w:bookmarkEnd w:id="4399"/>
    </w:p>
    <w:p w14:paraId="7CB489EC" w14:textId="0E1D5272" w:rsidR="00B649D5" w:rsidRPr="00D67AB2" w:rsidRDefault="00B649D5" w:rsidP="001901CD">
      <w:pPr>
        <w:pStyle w:val="Heading5"/>
      </w:pPr>
      <w:bookmarkStart w:id="4400" w:name="_Toc215000935"/>
      <w:r w:rsidRPr="00D67AB2">
        <w:t>6.</w:t>
      </w:r>
      <w:r>
        <w:t>5</w:t>
      </w:r>
      <w:r w:rsidRPr="00D67AB2">
        <w:t>.6.2.</w:t>
      </w:r>
      <w:r>
        <w:t>5</w:t>
      </w:r>
      <w:r w:rsidRPr="00D67AB2">
        <w:tab/>
      </w:r>
      <w:r w:rsidR="001D6C54">
        <w:t>Void</w:t>
      </w:r>
      <w:bookmarkEnd w:id="4400"/>
    </w:p>
    <w:p w14:paraId="1B522D1F" w14:textId="0C4D5273" w:rsidR="00B649D5" w:rsidRPr="00D67AB2" w:rsidRDefault="00B649D5" w:rsidP="001901CD">
      <w:pPr>
        <w:pStyle w:val="Heading5"/>
      </w:pPr>
      <w:bookmarkStart w:id="4401" w:name="_Toc215000936"/>
      <w:r w:rsidRPr="00D67AB2">
        <w:t>6.</w:t>
      </w:r>
      <w:r>
        <w:t>5</w:t>
      </w:r>
      <w:r w:rsidRPr="00D67AB2">
        <w:t>.6.2.</w:t>
      </w:r>
      <w:r>
        <w:t>6</w:t>
      </w:r>
      <w:r w:rsidRPr="00D67AB2">
        <w:tab/>
        <w:t xml:space="preserve">Type: </w:t>
      </w:r>
      <w:r>
        <w:t>DigestAuthentication</w:t>
      </w:r>
      <w:bookmarkEnd w:id="4401"/>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4402" w:name="_Toc215000937"/>
      <w:r w:rsidRPr="00D67AB2">
        <w:rPr>
          <w:lang w:val="en-US"/>
        </w:rPr>
        <w:t>6.</w:t>
      </w:r>
      <w:r>
        <w:rPr>
          <w:lang w:val="en-US"/>
        </w:rPr>
        <w:t>5</w:t>
      </w:r>
      <w:r w:rsidRPr="00D67AB2">
        <w:rPr>
          <w:lang w:val="en-US"/>
        </w:rPr>
        <w:t>.6.3</w:t>
      </w:r>
      <w:r w:rsidRPr="00D67AB2">
        <w:rPr>
          <w:lang w:val="en-US"/>
        </w:rPr>
        <w:tab/>
        <w:t>Simple data types and enumerations</w:t>
      </w:r>
      <w:bookmarkEnd w:id="4402"/>
    </w:p>
    <w:p w14:paraId="7DAB6E6A" w14:textId="330B0867" w:rsidR="00B649D5" w:rsidRPr="00D67AB2" w:rsidRDefault="00B649D5" w:rsidP="001901CD">
      <w:pPr>
        <w:pStyle w:val="Heading5"/>
      </w:pPr>
      <w:bookmarkStart w:id="4403" w:name="_Toc215000938"/>
      <w:r w:rsidRPr="00D67AB2">
        <w:t>6.</w:t>
      </w:r>
      <w:r>
        <w:t>5</w:t>
      </w:r>
      <w:r w:rsidRPr="00D67AB2">
        <w:t>.6.3.1</w:t>
      </w:r>
      <w:r w:rsidRPr="00D67AB2">
        <w:tab/>
        <w:t>Introduction</w:t>
      </w:r>
      <w:bookmarkEnd w:id="4403"/>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4404" w:name="_Toc215000939"/>
      <w:r w:rsidRPr="00D67AB2">
        <w:t>6.</w:t>
      </w:r>
      <w:r>
        <w:t>5</w:t>
      </w:r>
      <w:r w:rsidRPr="00D67AB2">
        <w:t>.6.3.2</w:t>
      </w:r>
      <w:r w:rsidRPr="00D67AB2">
        <w:tab/>
        <w:t>Simple data types</w:t>
      </w:r>
      <w:bookmarkEnd w:id="4404"/>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4405" w:name="_Toc215000940"/>
      <w:r>
        <w:t>6.5.6.3.3</w:t>
      </w:r>
      <w:r>
        <w:tab/>
        <w:t>Enumeration: AuthenticationScheme</w:t>
      </w:r>
      <w:bookmarkEnd w:id="4405"/>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4406" w:name="_Toc215000941"/>
      <w:r>
        <w:t>6.5.6.3.4</w:t>
      </w:r>
      <w:r>
        <w:tab/>
        <w:t>Enumeration: DigestAlgorithm</w:t>
      </w:r>
      <w:bookmarkEnd w:id="4406"/>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4407" w:name="_Toc215000942"/>
      <w:r>
        <w:t>6.5.6.3.5</w:t>
      </w:r>
      <w:r>
        <w:tab/>
        <w:t>Enumeration: DigestQop</w:t>
      </w:r>
      <w:bookmarkEnd w:id="4407"/>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4408" w:name="_Toc215000943"/>
      <w:r w:rsidRPr="000B71E3">
        <w:t>6.</w:t>
      </w:r>
      <w:r>
        <w:t>5</w:t>
      </w:r>
      <w:r w:rsidRPr="000B71E3">
        <w:t>.7</w:t>
      </w:r>
      <w:r w:rsidRPr="000B71E3">
        <w:tab/>
        <w:t>Error Handling</w:t>
      </w:r>
      <w:bookmarkEnd w:id="4408"/>
    </w:p>
    <w:p w14:paraId="3F5292C8" w14:textId="2338B2A3" w:rsidR="00B649D5" w:rsidRPr="000B71E3" w:rsidRDefault="00B649D5" w:rsidP="001901CD">
      <w:pPr>
        <w:pStyle w:val="Heading4"/>
      </w:pPr>
      <w:bookmarkStart w:id="4409" w:name="_Toc215000944"/>
      <w:r w:rsidRPr="000B71E3">
        <w:t>6.</w:t>
      </w:r>
      <w:r>
        <w:t>5</w:t>
      </w:r>
      <w:r w:rsidRPr="000B71E3">
        <w:t>.7.1</w:t>
      </w:r>
      <w:r w:rsidRPr="000B71E3">
        <w:tab/>
        <w:t>General</w:t>
      </w:r>
      <w:bookmarkEnd w:id="4409"/>
    </w:p>
    <w:p w14:paraId="5DD5E8A2" w14:textId="21CB372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4410" w:name="_Toc215000945"/>
      <w:r w:rsidRPr="000B71E3">
        <w:t>6.</w:t>
      </w:r>
      <w:r>
        <w:t>5</w:t>
      </w:r>
      <w:r w:rsidRPr="000B71E3">
        <w:t>.7.2</w:t>
      </w:r>
      <w:r w:rsidRPr="000B71E3">
        <w:tab/>
        <w:t>Protocol Errors</w:t>
      </w:r>
      <w:bookmarkEnd w:id="4410"/>
    </w:p>
    <w:p w14:paraId="2CD871E1" w14:textId="521003F9" w:rsidR="00B649D5" w:rsidRPr="000B71E3" w:rsidRDefault="00B649D5" w:rsidP="00B649D5">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06958302" w14:textId="59061363" w:rsidR="00B649D5" w:rsidRPr="000B71E3" w:rsidRDefault="00B649D5" w:rsidP="001901CD">
      <w:pPr>
        <w:pStyle w:val="Heading4"/>
      </w:pPr>
      <w:bookmarkStart w:id="4411" w:name="_Toc215000946"/>
      <w:r w:rsidRPr="000B71E3">
        <w:t>6.</w:t>
      </w:r>
      <w:r>
        <w:t>5</w:t>
      </w:r>
      <w:r w:rsidRPr="000B71E3">
        <w:t>.7.3</w:t>
      </w:r>
      <w:r w:rsidRPr="000B71E3">
        <w:tab/>
        <w:t>Application Errors</w:t>
      </w:r>
      <w:bookmarkEnd w:id="4411"/>
    </w:p>
    <w:p w14:paraId="30CF9508" w14:textId="4F506433" w:rsidR="00B649D5" w:rsidRPr="000B71E3" w:rsidRDefault="00B649D5" w:rsidP="00B649D5">
      <w:r w:rsidRPr="000B71E3">
        <w:t xml:space="preserve">The common application errors defined in the Table 5.2.7.2-1 in </w:t>
      </w:r>
      <w:r>
        <w:t>3GPP TS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4412" w:name="_Toc215000947"/>
      <w:r>
        <w:rPr>
          <w:lang w:val="en-US"/>
        </w:rPr>
        <w:t>6.5.8</w:t>
      </w:r>
      <w:r>
        <w:rPr>
          <w:lang w:val="en-US"/>
        </w:rPr>
        <w:tab/>
        <w:t>Feature Negotiation</w:t>
      </w:r>
      <w:bookmarkEnd w:id="4412"/>
    </w:p>
    <w:p w14:paraId="72E9CF3C" w14:textId="2517CB89"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4413" w:name="_Toc215000948"/>
      <w:r>
        <w:rPr>
          <w:lang w:val="en-US"/>
        </w:rPr>
        <w:t>6.5.9</w:t>
      </w:r>
      <w:r>
        <w:rPr>
          <w:lang w:val="en-US"/>
        </w:rPr>
        <w:tab/>
        <w:t>Security</w:t>
      </w:r>
      <w:bookmarkEnd w:id="4413"/>
    </w:p>
    <w:p w14:paraId="3A1A4C07" w14:textId="77777777" w:rsidR="00B649D5" w:rsidRDefault="00B649D5" w:rsidP="00B649D5">
      <w:pPr>
        <w:rPr>
          <w:lang w:val="en-US"/>
        </w:rPr>
      </w:pPr>
      <w:r>
        <w:rPr>
          <w:lang w:val="en-US"/>
        </w:rPr>
        <w:t>As indicated in 3GPP TS 33.501 [5], the access to the Nhss_gbaUEAU API may be authorized by means of the OAuth2 protocol (see IETF RFC 6749 [35]), using the "Client Credentials" authorization grant, where the NRF (see 3GPP TS 29.510 [36]) plays the role of the authorization server.</w:t>
      </w:r>
    </w:p>
    <w:p w14:paraId="1DE3719A" w14:textId="52E6B894" w:rsidR="00B649D5" w:rsidRDefault="00B649D5" w:rsidP="00B649D5">
      <w:pPr>
        <w:rPr>
          <w:lang w:val="en-US"/>
        </w:rPr>
      </w:pPr>
      <w:r>
        <w:rPr>
          <w:lang w:val="en-US"/>
        </w:rPr>
        <w:t xml:space="preserve">If Oauth2 authorization is used, an NF Service Consumer, prior to consuming services offered by the Nhss_gbaUEAU API, shall obtain a "token" from the authorization server, by invoking the Access Token Request service, as described in 3GPP TS 29.510 [36], </w:t>
      </w:r>
      <w:r w:rsidR="006163D7">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370647AC" w14:textId="77777777" w:rsidR="00795F30" w:rsidRDefault="00795F30" w:rsidP="00DD2C03">
      <w:bookmarkStart w:id="4414" w:name="_Toc20129654"/>
      <w:bookmarkStart w:id="4415" w:name="_Toc27584281"/>
      <w:bookmarkStart w:id="4416" w:name="_Toc36455583"/>
      <w:bookmarkStart w:id="4417" w:name="_Toc45026969"/>
      <w:bookmarkStart w:id="4418" w:name="_Toc67687304"/>
      <w:bookmarkStart w:id="4419" w:name="_Toc21948992"/>
      <w:bookmarkStart w:id="4420" w:name="_Toc24978899"/>
      <w:bookmarkStart w:id="4421" w:name="_Toc34346805"/>
      <w:bookmarkStart w:id="4422" w:name="_Toc34740882"/>
      <w:bookmarkStart w:id="4423" w:name="_Toc34748241"/>
      <w:bookmarkStart w:id="4424" w:name="_Toc34748617"/>
      <w:bookmarkStart w:id="4425" w:name="_Toc34749607"/>
      <w:bookmarkStart w:id="4426" w:name="_Toc49690151"/>
      <w:bookmarkStart w:id="4427" w:name="_Toc56337251"/>
      <w:bookmarkStart w:id="4428" w:name="_Toc73444073"/>
      <w:bookmarkEnd w:id="4294"/>
      <w:bookmarkEnd w:id="4295"/>
      <w:bookmarkEnd w:id="4296"/>
      <w:bookmarkEnd w:id="4297"/>
      <w:bookmarkEnd w:id="4298"/>
      <w:bookmarkEnd w:id="4299"/>
      <w:bookmarkEnd w:id="4300"/>
    </w:p>
    <w:p w14:paraId="791E3996" w14:textId="77777777" w:rsidR="00795F30" w:rsidRDefault="00795F30" w:rsidP="00795F30">
      <w:pPr>
        <w:pStyle w:val="Heading3"/>
        <w:rPr>
          <w:lang w:val="en-US"/>
        </w:rPr>
      </w:pPr>
      <w:bookmarkStart w:id="4429" w:name="_Toc215000949"/>
      <w:r>
        <w:rPr>
          <w:lang w:val="en-US"/>
        </w:rPr>
        <w:t>6.5.10</w:t>
      </w:r>
      <w:r>
        <w:rPr>
          <w:lang w:val="en-US"/>
        </w:rPr>
        <w:tab/>
        <w:t>HTTP redirection</w:t>
      </w:r>
      <w:bookmarkEnd w:id="4429"/>
    </w:p>
    <w:p w14:paraId="17941BB1" w14:textId="241E67B6" w:rsidR="00795F30" w:rsidRDefault="00795F30" w:rsidP="00795F30">
      <w:pPr>
        <w:rPr>
          <w:lang w:val="en-US"/>
        </w:rPr>
      </w:pPr>
      <w:r>
        <w:rPr>
          <w:lang w:val="en-US"/>
        </w:rPr>
        <w:t>An HTTP request may be redirected to a different HSS service instance when using direct or indirect communications (see 3GPP TS 29.500 [4]).</w:t>
      </w:r>
    </w:p>
    <w:p w14:paraId="27F713DE" w14:textId="1123CEE4"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6B6D90F9" w14:textId="5F712023" w:rsidR="00795F30" w:rsidRDefault="00795F30" w:rsidP="00DD2C03">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4A55803" w14:textId="4E029E13" w:rsidR="00BE4AE0" w:rsidRPr="00ED1707" w:rsidRDefault="00BE4AE0" w:rsidP="003E5B4E">
      <w:pPr>
        <w:pStyle w:val="Heading2"/>
        <w:rPr>
          <w:rFonts w:eastAsia="DengXian"/>
        </w:rPr>
      </w:pPr>
      <w:bookmarkStart w:id="4430" w:name="_Toc169769121"/>
      <w:bookmarkStart w:id="4431" w:name="_Toc215000950"/>
      <w:bookmarkStart w:id="4432" w:name="_Toc106636907"/>
      <w:r w:rsidRPr="00ED1707">
        <w:rPr>
          <w:rFonts w:eastAsia="DengXian"/>
        </w:rPr>
        <w:t>6.</w:t>
      </w:r>
      <w:r>
        <w:rPr>
          <w:rFonts w:eastAsia="DengXian"/>
        </w:rPr>
        <w:t>6</w:t>
      </w:r>
      <w:r w:rsidRPr="00ED1707">
        <w:rPr>
          <w:rFonts w:eastAsia="DengXian"/>
        </w:rPr>
        <w:tab/>
        <w:t>Nhss_</w:t>
      </w:r>
      <w:r>
        <w:rPr>
          <w:rFonts w:eastAsia="DengXian" w:hint="eastAsia"/>
          <w:lang w:eastAsia="zh-CN"/>
        </w:rPr>
        <w:t>imsEventExposure</w:t>
      </w:r>
      <w:r w:rsidRPr="00ED1707">
        <w:rPr>
          <w:rFonts w:eastAsia="DengXian"/>
        </w:rPr>
        <w:t xml:space="preserve"> Service API</w:t>
      </w:r>
      <w:bookmarkEnd w:id="4430"/>
      <w:bookmarkEnd w:id="4431"/>
    </w:p>
    <w:p w14:paraId="162E496D" w14:textId="295D1E2F" w:rsidR="00BE4AE0" w:rsidRPr="00ED1707" w:rsidRDefault="00BE4AE0" w:rsidP="003E5B4E">
      <w:pPr>
        <w:pStyle w:val="Heading3"/>
        <w:rPr>
          <w:rFonts w:eastAsia="DengXian"/>
        </w:rPr>
      </w:pPr>
      <w:bookmarkStart w:id="4433" w:name="_Toc169769122"/>
      <w:bookmarkStart w:id="4434" w:name="_Toc215000951"/>
      <w:r w:rsidRPr="00ED1707">
        <w:rPr>
          <w:rFonts w:eastAsia="DengXian"/>
        </w:rPr>
        <w:t>6.</w:t>
      </w:r>
      <w:r>
        <w:rPr>
          <w:rFonts w:eastAsia="DengXian"/>
        </w:rPr>
        <w:t>6</w:t>
      </w:r>
      <w:r w:rsidRPr="00ED1707">
        <w:rPr>
          <w:rFonts w:eastAsia="DengXian"/>
        </w:rPr>
        <w:t>.1</w:t>
      </w:r>
      <w:r w:rsidRPr="00ED1707">
        <w:rPr>
          <w:rFonts w:eastAsia="DengXian"/>
        </w:rPr>
        <w:tab/>
        <w:t>API URI</w:t>
      </w:r>
      <w:bookmarkEnd w:id="4433"/>
      <w:bookmarkEnd w:id="4434"/>
    </w:p>
    <w:p w14:paraId="08C3A860" w14:textId="77777777" w:rsidR="00BE4AE0" w:rsidRPr="00ED1707" w:rsidRDefault="00BE4AE0" w:rsidP="00BE4AE0">
      <w:pPr>
        <w:rPr>
          <w:rFonts w:eastAsia="DengXian"/>
        </w:rPr>
      </w:pPr>
      <w:r w:rsidRPr="00ED1707">
        <w:rPr>
          <w:rFonts w:eastAsia="DengXian"/>
        </w:rPr>
        <w:t>URIs of this API shall have the following root:</w:t>
      </w:r>
    </w:p>
    <w:p w14:paraId="551F332E" w14:textId="77777777" w:rsidR="00BE4AE0" w:rsidRPr="00ED1707" w:rsidRDefault="00BE4AE0" w:rsidP="00BE4AE0">
      <w:pPr>
        <w:rPr>
          <w:rFonts w:eastAsia="DengXian"/>
        </w:rPr>
      </w:pPr>
      <w:r w:rsidRPr="00ED1707">
        <w:rPr>
          <w:rFonts w:eastAsia="DengXian"/>
        </w:rPr>
        <w:t>{apiRoot}/{apiName}/{apiVersion}</w:t>
      </w:r>
    </w:p>
    <w:p w14:paraId="28FB506B" w14:textId="77777777" w:rsidR="00BE4AE0" w:rsidRPr="00ED1707" w:rsidRDefault="00BE4AE0" w:rsidP="00BE4AE0">
      <w:pPr>
        <w:rPr>
          <w:rFonts w:eastAsia="DengXian"/>
        </w:rPr>
      </w:pPr>
      <w:r w:rsidRPr="00ED1707">
        <w:rPr>
          <w:rFonts w:eastAsia="DengXian"/>
        </w:rPr>
        <w:t>where "apiRoot" is defined in clause 4.4.1 of 3GPP TS 29.501 [5], the "apiName" shall be set to "nhss-</w:t>
      </w:r>
      <w:r>
        <w:rPr>
          <w:rFonts w:eastAsia="DengXian" w:hint="eastAsia"/>
          <w:lang w:eastAsia="zh-CN"/>
        </w:rPr>
        <w:t>ims</w:t>
      </w:r>
      <w:r w:rsidRPr="00ED1707">
        <w:rPr>
          <w:rFonts w:eastAsia="DengXian"/>
        </w:rPr>
        <w:t>-</w:t>
      </w:r>
      <w:r>
        <w:rPr>
          <w:rFonts w:eastAsia="DengXian" w:hint="eastAsia"/>
          <w:lang w:eastAsia="zh-CN"/>
        </w:rPr>
        <w:t>ee</w:t>
      </w:r>
      <w:r w:rsidRPr="00ED1707">
        <w:rPr>
          <w:rFonts w:eastAsia="DengXian"/>
        </w:rPr>
        <w:t>" and the "apiVersion" shall be set to "v1" for the current version of this specification.</w:t>
      </w:r>
    </w:p>
    <w:p w14:paraId="4C48D124" w14:textId="4592A2CC" w:rsidR="00BE4AE0" w:rsidRPr="00ED1707" w:rsidRDefault="00BE4AE0" w:rsidP="003E5B4E">
      <w:pPr>
        <w:pStyle w:val="Heading3"/>
        <w:rPr>
          <w:rFonts w:eastAsia="DengXian"/>
        </w:rPr>
      </w:pPr>
      <w:bookmarkStart w:id="4435" w:name="_Toc169769123"/>
      <w:bookmarkStart w:id="4436" w:name="_Toc215000952"/>
      <w:r w:rsidRPr="00ED1707">
        <w:rPr>
          <w:rFonts w:eastAsia="DengXian"/>
        </w:rPr>
        <w:t>6.</w:t>
      </w:r>
      <w:r>
        <w:rPr>
          <w:rFonts w:eastAsia="DengXian"/>
        </w:rPr>
        <w:t>6</w:t>
      </w:r>
      <w:r w:rsidRPr="00ED1707">
        <w:rPr>
          <w:rFonts w:eastAsia="DengXian"/>
        </w:rPr>
        <w:t>.2</w:t>
      </w:r>
      <w:r w:rsidRPr="00ED1707">
        <w:rPr>
          <w:rFonts w:eastAsia="DengXian"/>
        </w:rPr>
        <w:tab/>
        <w:t>Usage of HTTP</w:t>
      </w:r>
      <w:bookmarkEnd w:id="4435"/>
      <w:bookmarkEnd w:id="4436"/>
    </w:p>
    <w:p w14:paraId="208C3BBB" w14:textId="4D7F75C4" w:rsidR="00BE4AE0" w:rsidRPr="00ED1707" w:rsidRDefault="00BE4AE0" w:rsidP="003E5B4E">
      <w:pPr>
        <w:pStyle w:val="Heading4"/>
        <w:rPr>
          <w:rFonts w:eastAsia="DengXian"/>
        </w:rPr>
      </w:pPr>
      <w:bookmarkStart w:id="4437" w:name="_Toc169769124"/>
      <w:bookmarkStart w:id="4438" w:name="_Toc215000953"/>
      <w:r w:rsidRPr="00ED1707">
        <w:rPr>
          <w:rFonts w:eastAsia="DengXian"/>
        </w:rPr>
        <w:t>6.</w:t>
      </w:r>
      <w:r>
        <w:rPr>
          <w:rFonts w:eastAsia="DengXian"/>
        </w:rPr>
        <w:t>6</w:t>
      </w:r>
      <w:r w:rsidRPr="00ED1707">
        <w:rPr>
          <w:rFonts w:eastAsia="DengXian"/>
        </w:rPr>
        <w:t>.2.1</w:t>
      </w:r>
      <w:r w:rsidRPr="00ED1707">
        <w:rPr>
          <w:rFonts w:eastAsia="DengXian"/>
        </w:rPr>
        <w:tab/>
        <w:t>General</w:t>
      </w:r>
      <w:bookmarkEnd w:id="4437"/>
      <w:bookmarkEnd w:id="4438"/>
    </w:p>
    <w:p w14:paraId="3EDC2CC1" w14:textId="77777777" w:rsidR="00BE4AE0" w:rsidRPr="00ED1707" w:rsidRDefault="00BE4AE0" w:rsidP="00BE4AE0">
      <w:pPr>
        <w:rPr>
          <w:rFonts w:eastAsia="DengXian"/>
        </w:rPr>
      </w:pPr>
      <w:r w:rsidRPr="00ED1707">
        <w:rPr>
          <w:rFonts w:eastAsia="DengXian"/>
        </w:rPr>
        <w:t>HTTP/2, as defined in IETF RFC 9113 [8], shall be used as specified in clause 5 of 3GPP TS 29.500 [4].</w:t>
      </w:r>
    </w:p>
    <w:p w14:paraId="1FADCE51" w14:textId="77777777" w:rsidR="00BE4AE0" w:rsidRPr="00ED1707" w:rsidRDefault="00BE4AE0" w:rsidP="00BE4AE0">
      <w:pPr>
        <w:rPr>
          <w:rFonts w:eastAsia="DengXian"/>
        </w:rPr>
      </w:pPr>
      <w:r w:rsidRPr="00ED1707">
        <w:rPr>
          <w:rFonts w:eastAsia="DengXian"/>
        </w:rPr>
        <w:t>HTTP</w:t>
      </w:r>
      <w:r w:rsidRPr="00ED1707">
        <w:rPr>
          <w:rFonts w:eastAsia="DengXian"/>
          <w:lang w:eastAsia="zh-CN"/>
        </w:rPr>
        <w:t xml:space="preserve">/2 </w:t>
      </w:r>
      <w:r w:rsidRPr="00ED1707">
        <w:rPr>
          <w:rFonts w:eastAsia="DengXian"/>
        </w:rPr>
        <w:t>shall be transported as specified in clause 5.3 of 3GPP TS 29.500 [4].</w:t>
      </w:r>
    </w:p>
    <w:p w14:paraId="69D0C9F9" w14:textId="77777777" w:rsidR="00BE4AE0" w:rsidRPr="00ED1707" w:rsidRDefault="00BE4AE0" w:rsidP="00BE4AE0">
      <w:pPr>
        <w:rPr>
          <w:rFonts w:eastAsia="DengXian"/>
        </w:rPr>
      </w:pPr>
      <w:r w:rsidRPr="00ED1707">
        <w:rPr>
          <w:rFonts w:eastAsia="DengXian"/>
        </w:rPr>
        <w:t>HTTP messages and bodies for the Nhss_</w:t>
      </w:r>
      <w:r>
        <w:rPr>
          <w:rFonts w:eastAsia="DengXian" w:hint="eastAsia"/>
          <w:lang w:eastAsia="zh-CN"/>
        </w:rPr>
        <w:t>imsEventExposure</w:t>
      </w:r>
      <w:r w:rsidRPr="00ED1707">
        <w:rPr>
          <w:rFonts w:eastAsia="DengXian"/>
        </w:rPr>
        <w:t xml:space="preserve"> service shall comply with the OpenAPI [9] specification contained in Annex A.5.</w:t>
      </w:r>
    </w:p>
    <w:p w14:paraId="09E1396A" w14:textId="01DE03F5" w:rsidR="00BE4AE0" w:rsidRPr="00ED1707" w:rsidRDefault="00BE4AE0" w:rsidP="003E5B4E">
      <w:pPr>
        <w:pStyle w:val="Heading4"/>
        <w:rPr>
          <w:rFonts w:eastAsia="DengXian"/>
        </w:rPr>
      </w:pPr>
      <w:bookmarkStart w:id="4439" w:name="_Toc169769125"/>
      <w:bookmarkStart w:id="4440" w:name="_Toc215000954"/>
      <w:r w:rsidRPr="00ED1707">
        <w:rPr>
          <w:rFonts w:eastAsia="DengXian"/>
        </w:rPr>
        <w:t>6.</w:t>
      </w:r>
      <w:r>
        <w:rPr>
          <w:rFonts w:eastAsia="DengXian"/>
        </w:rPr>
        <w:t>6</w:t>
      </w:r>
      <w:r w:rsidRPr="00ED1707">
        <w:rPr>
          <w:rFonts w:eastAsia="DengXian"/>
        </w:rPr>
        <w:t>.2.2</w:t>
      </w:r>
      <w:r w:rsidRPr="00ED1707">
        <w:rPr>
          <w:rFonts w:eastAsia="DengXian"/>
        </w:rPr>
        <w:tab/>
        <w:t>HTTP standard headers</w:t>
      </w:r>
      <w:bookmarkEnd w:id="4439"/>
      <w:bookmarkEnd w:id="4440"/>
    </w:p>
    <w:p w14:paraId="206456D3" w14:textId="2E605DB5" w:rsidR="00BE4AE0" w:rsidRPr="00ED1707" w:rsidRDefault="00BE4AE0" w:rsidP="003E5B4E">
      <w:pPr>
        <w:pStyle w:val="Heading5"/>
        <w:rPr>
          <w:rFonts w:eastAsia="DengXian"/>
          <w:lang w:eastAsia="zh-CN"/>
        </w:rPr>
      </w:pPr>
      <w:bookmarkStart w:id="4441" w:name="_Toc169769126"/>
      <w:bookmarkStart w:id="4442" w:name="_Toc215000955"/>
      <w:r w:rsidRPr="00ED1707">
        <w:rPr>
          <w:rFonts w:eastAsia="DengXian"/>
        </w:rPr>
        <w:t>6.</w:t>
      </w:r>
      <w:r>
        <w:rPr>
          <w:rFonts w:eastAsia="DengXian"/>
        </w:rPr>
        <w:t>6</w:t>
      </w:r>
      <w:r w:rsidRPr="00ED1707">
        <w:rPr>
          <w:rFonts w:eastAsia="DengXian"/>
        </w:rPr>
        <w:t>.2.2.1</w:t>
      </w:r>
      <w:r w:rsidRPr="00ED1707">
        <w:rPr>
          <w:rFonts w:eastAsia="DengXian"/>
          <w:lang w:eastAsia="zh-CN"/>
        </w:rPr>
        <w:tab/>
        <w:t>General</w:t>
      </w:r>
      <w:bookmarkEnd w:id="4441"/>
      <w:bookmarkEnd w:id="4442"/>
    </w:p>
    <w:p w14:paraId="4463A2C9" w14:textId="77777777" w:rsidR="00BE4AE0" w:rsidRPr="00ED1707" w:rsidRDefault="00BE4AE0" w:rsidP="00BE4AE0">
      <w:pPr>
        <w:rPr>
          <w:rFonts w:eastAsia="DengXian"/>
          <w:lang w:eastAsia="zh-CN"/>
        </w:rPr>
      </w:pPr>
      <w:r w:rsidRPr="00ED1707">
        <w:rPr>
          <w:rFonts w:eastAsia="DengXian"/>
        </w:rPr>
        <w:t>The usage of HTTP standard headers shall be supported as specified in clause 5.2.2 of 3GPP TS 29.500 [4].</w:t>
      </w:r>
    </w:p>
    <w:p w14:paraId="3D68D375" w14:textId="00BA2DA3" w:rsidR="00BE4AE0" w:rsidRPr="00ED1707" w:rsidRDefault="00BE4AE0" w:rsidP="003E5B4E">
      <w:pPr>
        <w:pStyle w:val="Heading5"/>
        <w:rPr>
          <w:rFonts w:eastAsia="DengXian"/>
        </w:rPr>
      </w:pPr>
      <w:bookmarkStart w:id="4443" w:name="_Toc169769127"/>
      <w:bookmarkStart w:id="4444" w:name="_Toc215000956"/>
      <w:r w:rsidRPr="00ED1707">
        <w:rPr>
          <w:rFonts w:eastAsia="DengXian"/>
        </w:rPr>
        <w:t>6.</w:t>
      </w:r>
      <w:r>
        <w:rPr>
          <w:rFonts w:eastAsia="DengXian"/>
        </w:rPr>
        <w:t>6</w:t>
      </w:r>
      <w:r w:rsidRPr="00ED1707">
        <w:rPr>
          <w:rFonts w:eastAsia="DengXian"/>
        </w:rPr>
        <w:t>.2.2.2</w:t>
      </w:r>
      <w:r w:rsidRPr="00ED1707">
        <w:rPr>
          <w:rFonts w:eastAsia="DengXian"/>
        </w:rPr>
        <w:tab/>
        <w:t>Content type</w:t>
      </w:r>
      <w:bookmarkEnd w:id="4443"/>
      <w:bookmarkEnd w:id="4444"/>
    </w:p>
    <w:p w14:paraId="7985128E" w14:textId="77777777" w:rsidR="00BE4AE0" w:rsidRPr="00ED1707" w:rsidRDefault="00BE4AE0" w:rsidP="00BE4AE0">
      <w:pPr>
        <w:rPr>
          <w:rFonts w:eastAsia="DengXian"/>
        </w:rPr>
      </w:pPr>
      <w:r w:rsidRPr="00ED1707">
        <w:rPr>
          <w:rFonts w:eastAsia="DengXian"/>
        </w:rPr>
        <w:t>The following content types shall be supported:</w:t>
      </w:r>
    </w:p>
    <w:p w14:paraId="0125D6BD"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JSON, as defined in IETF RFC 8259 [10], signalled by the content type "application/json".</w:t>
      </w:r>
    </w:p>
    <w:p w14:paraId="23ABBB99"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The Problem Details JSON Object (IETF RFC 9457 [11] signalled by the content type "application/problem+json"</w:t>
      </w:r>
    </w:p>
    <w:p w14:paraId="0E489322"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JSON Patch, as defined in IETF RFC 6902 [12], signalled by the content type "application/json-patch+json"</w:t>
      </w:r>
    </w:p>
    <w:p w14:paraId="11414753" w14:textId="29201116" w:rsidR="00BE4AE0" w:rsidRPr="00ED1707" w:rsidRDefault="00BE4AE0" w:rsidP="003E5B4E">
      <w:pPr>
        <w:pStyle w:val="Heading4"/>
        <w:rPr>
          <w:rFonts w:eastAsia="DengXian"/>
        </w:rPr>
      </w:pPr>
      <w:bookmarkStart w:id="4445" w:name="_Toc169769128"/>
      <w:bookmarkStart w:id="4446" w:name="_Toc215000957"/>
      <w:r w:rsidRPr="00ED1707">
        <w:rPr>
          <w:rFonts w:eastAsia="DengXian"/>
        </w:rPr>
        <w:t>6.</w:t>
      </w:r>
      <w:r>
        <w:rPr>
          <w:rFonts w:eastAsia="DengXian"/>
        </w:rPr>
        <w:t>6</w:t>
      </w:r>
      <w:r w:rsidRPr="00ED1707">
        <w:rPr>
          <w:rFonts w:eastAsia="DengXian"/>
        </w:rPr>
        <w:t>.2.3</w:t>
      </w:r>
      <w:r w:rsidRPr="00ED1707">
        <w:rPr>
          <w:rFonts w:eastAsia="DengXian"/>
        </w:rPr>
        <w:tab/>
        <w:t>HTTP custom headers</w:t>
      </w:r>
      <w:bookmarkEnd w:id="4445"/>
      <w:bookmarkEnd w:id="4446"/>
    </w:p>
    <w:p w14:paraId="1059ED52" w14:textId="00ACAF8D" w:rsidR="00BE4AE0" w:rsidRPr="00ED1707" w:rsidRDefault="00BE4AE0" w:rsidP="003E5B4E">
      <w:pPr>
        <w:pStyle w:val="Heading5"/>
        <w:rPr>
          <w:rFonts w:eastAsia="DengXian"/>
          <w:lang w:eastAsia="zh-CN"/>
        </w:rPr>
      </w:pPr>
      <w:bookmarkStart w:id="4447" w:name="_Toc169769129"/>
      <w:bookmarkStart w:id="4448" w:name="_Toc215000958"/>
      <w:r w:rsidRPr="00ED1707">
        <w:rPr>
          <w:rFonts w:eastAsia="DengXian"/>
        </w:rPr>
        <w:t>6.</w:t>
      </w:r>
      <w:r>
        <w:rPr>
          <w:rFonts w:eastAsia="DengXian"/>
        </w:rPr>
        <w:t>6</w:t>
      </w:r>
      <w:r w:rsidRPr="00ED1707">
        <w:rPr>
          <w:rFonts w:eastAsia="DengXian"/>
        </w:rPr>
        <w:t>.2.3.1</w:t>
      </w:r>
      <w:r w:rsidRPr="00ED1707">
        <w:rPr>
          <w:rFonts w:eastAsia="DengXian"/>
          <w:lang w:eastAsia="zh-CN"/>
        </w:rPr>
        <w:tab/>
        <w:t>General</w:t>
      </w:r>
      <w:bookmarkEnd w:id="4447"/>
      <w:bookmarkEnd w:id="4448"/>
    </w:p>
    <w:p w14:paraId="64F21A6C" w14:textId="77777777" w:rsidR="00BE4AE0" w:rsidRPr="00ED1707" w:rsidRDefault="00BE4AE0" w:rsidP="00BE4AE0">
      <w:pPr>
        <w:rPr>
          <w:rFonts w:eastAsia="DengXian"/>
          <w:lang w:eastAsia="zh-CN"/>
        </w:rPr>
      </w:pPr>
      <w:r w:rsidRPr="00ED1707">
        <w:rPr>
          <w:rFonts w:eastAsia="DengXian"/>
        </w:rPr>
        <w:t>The usage of HTTP custom headers shall be supported as specified in clause 5.2.3 of 3GPP TS 29.500 [4].</w:t>
      </w:r>
    </w:p>
    <w:p w14:paraId="36EC8933" w14:textId="792A16BE" w:rsidR="00BE4AE0" w:rsidRPr="00ED1707" w:rsidRDefault="00BE4AE0" w:rsidP="003E5B4E">
      <w:pPr>
        <w:pStyle w:val="Heading3"/>
        <w:rPr>
          <w:rFonts w:eastAsia="DengXian"/>
        </w:rPr>
      </w:pPr>
      <w:bookmarkStart w:id="4449" w:name="_Toc169769130"/>
      <w:bookmarkStart w:id="4450" w:name="_Toc215000959"/>
      <w:r w:rsidRPr="00ED1707">
        <w:rPr>
          <w:rFonts w:eastAsia="DengXian"/>
        </w:rPr>
        <w:t>6.</w:t>
      </w:r>
      <w:r>
        <w:rPr>
          <w:rFonts w:eastAsia="DengXian"/>
        </w:rPr>
        <w:t>6</w:t>
      </w:r>
      <w:r w:rsidRPr="00ED1707">
        <w:rPr>
          <w:rFonts w:eastAsia="DengXian"/>
        </w:rPr>
        <w:t>.3</w:t>
      </w:r>
      <w:r w:rsidRPr="00ED1707">
        <w:rPr>
          <w:rFonts w:eastAsia="DengXian"/>
        </w:rPr>
        <w:tab/>
        <w:t>Resources</w:t>
      </w:r>
      <w:bookmarkEnd w:id="4449"/>
      <w:bookmarkEnd w:id="4450"/>
    </w:p>
    <w:p w14:paraId="2B583129" w14:textId="347340E5" w:rsidR="00BE4AE0" w:rsidRPr="00ED1707" w:rsidRDefault="00BE4AE0" w:rsidP="003E5B4E">
      <w:pPr>
        <w:pStyle w:val="Heading4"/>
        <w:rPr>
          <w:rFonts w:eastAsia="DengXian"/>
        </w:rPr>
      </w:pPr>
      <w:bookmarkStart w:id="4451" w:name="_Toc169769131"/>
      <w:bookmarkStart w:id="4452" w:name="_Toc215000960"/>
      <w:r w:rsidRPr="00ED1707">
        <w:rPr>
          <w:rFonts w:eastAsia="DengXian"/>
        </w:rPr>
        <w:t>6.</w:t>
      </w:r>
      <w:r>
        <w:rPr>
          <w:rFonts w:eastAsia="DengXian"/>
        </w:rPr>
        <w:t>6</w:t>
      </w:r>
      <w:r w:rsidRPr="00ED1707">
        <w:rPr>
          <w:rFonts w:eastAsia="DengXian"/>
        </w:rPr>
        <w:t>.3.1</w:t>
      </w:r>
      <w:r w:rsidRPr="00ED1707">
        <w:rPr>
          <w:rFonts w:eastAsia="DengXian"/>
        </w:rPr>
        <w:tab/>
        <w:t>Overview</w:t>
      </w:r>
      <w:bookmarkEnd w:id="4451"/>
      <w:bookmarkEnd w:id="4452"/>
    </w:p>
    <w:p w14:paraId="7162BE3E" w14:textId="51D2C3DE" w:rsidR="00BE4AE0" w:rsidRPr="00ED1707" w:rsidRDefault="000E0F97" w:rsidP="00B14067">
      <w:pPr>
        <w:pStyle w:val="TH"/>
        <w:rPr>
          <w:rFonts w:eastAsia="DengXian"/>
        </w:rPr>
      </w:pPr>
      <w:r w:rsidRPr="00ED1707">
        <w:rPr>
          <w:rFonts w:eastAsia="DengXian"/>
        </w:rPr>
        <w:object w:dxaOrig="5589" w:dyaOrig="3575" w14:anchorId="1C5E15BC">
          <v:shape id="_x0000_i1102" type="#_x0000_t75" style="width:277.05pt;height:179.05pt" o:ole="">
            <v:imagedata r:id="rId163" o:title=""/>
          </v:shape>
          <o:OLEObject Type="Embed" ProgID="Visio.Drawing.15" ShapeID="_x0000_i1102" DrawAspect="Content" ObjectID="_1825839526" r:id="rId164"/>
        </w:object>
      </w:r>
    </w:p>
    <w:p w14:paraId="7429543F" w14:textId="160AC551" w:rsidR="00BE4AE0" w:rsidRPr="00ED1707" w:rsidRDefault="00BE4AE0" w:rsidP="003E5B4E">
      <w:pPr>
        <w:pStyle w:val="TF"/>
        <w:rPr>
          <w:rFonts w:eastAsia="DengXian"/>
        </w:rPr>
      </w:pPr>
      <w:r w:rsidRPr="00ED1707">
        <w:rPr>
          <w:rFonts w:eastAsia="DengXian"/>
        </w:rPr>
        <w:t>Figure 6.</w:t>
      </w:r>
      <w:r>
        <w:rPr>
          <w:rFonts w:eastAsia="DengXian"/>
        </w:rPr>
        <w:t>6</w:t>
      </w:r>
      <w:r w:rsidRPr="00ED1707">
        <w:rPr>
          <w:rFonts w:eastAsia="DengXian"/>
        </w:rPr>
        <w:t>.3.1-1: Resource URI structure of the Nhss_</w:t>
      </w:r>
      <w:r>
        <w:rPr>
          <w:rFonts w:eastAsia="DengXian" w:hint="eastAsia"/>
          <w:lang w:eastAsia="zh-CN"/>
        </w:rPr>
        <w:t>imsEventExposure</w:t>
      </w:r>
      <w:r w:rsidRPr="00ED1707">
        <w:rPr>
          <w:rFonts w:eastAsia="DengXian"/>
        </w:rPr>
        <w:t xml:space="preserve"> API</w:t>
      </w:r>
    </w:p>
    <w:p w14:paraId="7091DB50" w14:textId="6380CCB7" w:rsidR="00BE4AE0" w:rsidRPr="00ED1707" w:rsidRDefault="00BE4AE0" w:rsidP="00BE4AE0">
      <w:pPr>
        <w:rPr>
          <w:rFonts w:eastAsia="DengXian"/>
        </w:rPr>
      </w:pPr>
      <w:r w:rsidRPr="00ED1707">
        <w:rPr>
          <w:rFonts w:eastAsia="DengXian"/>
        </w:rPr>
        <w:t>Table 6.</w:t>
      </w:r>
      <w:r>
        <w:rPr>
          <w:rFonts w:eastAsia="DengXian"/>
        </w:rPr>
        <w:t>6</w:t>
      </w:r>
      <w:r w:rsidRPr="00ED1707">
        <w:rPr>
          <w:rFonts w:eastAsia="DengXian"/>
        </w:rPr>
        <w:t>.3.1-1 provides an overview of the resources and applicable HTTP methods.</w:t>
      </w:r>
    </w:p>
    <w:p w14:paraId="26977198" w14:textId="550DBFB1" w:rsidR="00BE4AE0" w:rsidRPr="00ED1707" w:rsidRDefault="00BE4AE0" w:rsidP="003E5B4E">
      <w:pPr>
        <w:pStyle w:val="TH"/>
        <w:rPr>
          <w:rFonts w:eastAsia="DengXian"/>
        </w:rPr>
      </w:pPr>
      <w:r w:rsidRPr="00ED1707">
        <w:rPr>
          <w:rFonts w:eastAsia="DengXian"/>
        </w:rPr>
        <w:t>Table 6.</w:t>
      </w:r>
      <w:r>
        <w:rPr>
          <w:rFonts w:eastAsia="DengXian"/>
        </w:rPr>
        <w:t>6</w:t>
      </w:r>
      <w:r w:rsidRPr="00ED1707">
        <w:rPr>
          <w:rFonts w:eastAsia="DengXian"/>
        </w:rPr>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3"/>
        <w:gridCol w:w="3120"/>
        <w:gridCol w:w="1277"/>
        <w:gridCol w:w="2827"/>
      </w:tblGrid>
      <w:tr w:rsidR="00BE4AE0" w:rsidRPr="00ED1707" w14:paraId="554E8CA2" w14:textId="77777777" w:rsidTr="00113DBC">
        <w:trPr>
          <w:jc w:val="center"/>
        </w:trPr>
        <w:tc>
          <w:tcPr>
            <w:tcW w:w="1192" w:type="pct"/>
            <w:tcBorders>
              <w:top w:val="single" w:sz="4" w:space="0" w:color="auto"/>
              <w:left w:val="single" w:sz="4" w:space="0" w:color="auto"/>
              <w:bottom w:val="single" w:sz="4" w:space="0" w:color="auto"/>
              <w:right w:val="single" w:sz="4" w:space="0" w:color="auto"/>
            </w:tcBorders>
            <w:shd w:val="clear" w:color="auto" w:fill="C0C0C0"/>
            <w:hideMark/>
          </w:tcPr>
          <w:p w14:paraId="1AED8C7E" w14:textId="77777777" w:rsidR="00BE4AE0" w:rsidRPr="00ED1707" w:rsidRDefault="00BE4AE0" w:rsidP="003E5B4E">
            <w:pPr>
              <w:pStyle w:val="TAH"/>
              <w:rPr>
                <w:rFonts w:eastAsia="DengXian"/>
              </w:rPr>
            </w:pPr>
            <w:r w:rsidRPr="00ED1707">
              <w:rPr>
                <w:rFonts w:eastAsia="DengXian"/>
              </w:rPr>
              <w:t>Resource name</w:t>
            </w:r>
            <w:r w:rsidRPr="00ED1707">
              <w:rPr>
                <w:rFonts w:eastAsia="DengXian"/>
              </w:rPr>
              <w:br/>
              <w:t>(Archetype)</w:t>
            </w:r>
          </w:p>
        </w:tc>
        <w:tc>
          <w:tcPr>
            <w:tcW w:w="1644" w:type="pct"/>
            <w:tcBorders>
              <w:top w:val="single" w:sz="4" w:space="0" w:color="auto"/>
              <w:left w:val="single" w:sz="4" w:space="0" w:color="auto"/>
              <w:bottom w:val="single" w:sz="4" w:space="0" w:color="auto"/>
              <w:right w:val="single" w:sz="4" w:space="0" w:color="auto"/>
            </w:tcBorders>
            <w:shd w:val="clear" w:color="auto" w:fill="C0C0C0"/>
            <w:hideMark/>
          </w:tcPr>
          <w:p w14:paraId="26338110" w14:textId="77777777" w:rsidR="00BE4AE0" w:rsidRPr="00ED1707" w:rsidRDefault="00BE4AE0" w:rsidP="003E5B4E">
            <w:pPr>
              <w:pStyle w:val="TAH"/>
              <w:rPr>
                <w:rFonts w:eastAsia="DengXian"/>
              </w:rPr>
            </w:pPr>
            <w:r w:rsidRPr="00ED1707">
              <w:rPr>
                <w:rFonts w:eastAsia="DengXian"/>
              </w:rPr>
              <w:t>Resource URI</w:t>
            </w:r>
          </w:p>
        </w:tc>
        <w:tc>
          <w:tcPr>
            <w:tcW w:w="673" w:type="pct"/>
            <w:tcBorders>
              <w:top w:val="single" w:sz="4" w:space="0" w:color="auto"/>
              <w:left w:val="single" w:sz="4" w:space="0" w:color="auto"/>
              <w:bottom w:val="single" w:sz="4" w:space="0" w:color="auto"/>
              <w:right w:val="single" w:sz="4" w:space="0" w:color="auto"/>
            </w:tcBorders>
            <w:shd w:val="clear" w:color="auto" w:fill="C0C0C0"/>
            <w:hideMark/>
          </w:tcPr>
          <w:p w14:paraId="20EAFAA3" w14:textId="77777777" w:rsidR="00BE4AE0" w:rsidRPr="00ED1707" w:rsidRDefault="00BE4AE0" w:rsidP="003E5B4E">
            <w:pPr>
              <w:pStyle w:val="TAH"/>
              <w:rPr>
                <w:rFonts w:eastAsia="DengXian"/>
              </w:rPr>
            </w:pPr>
            <w:r w:rsidRPr="00ED1707">
              <w:rPr>
                <w:rFonts w:eastAsia="DengXian"/>
              </w:rPr>
              <w:t>HTTP method or custom operation</w:t>
            </w:r>
          </w:p>
        </w:tc>
        <w:tc>
          <w:tcPr>
            <w:tcW w:w="1490" w:type="pct"/>
            <w:tcBorders>
              <w:top w:val="single" w:sz="4" w:space="0" w:color="auto"/>
              <w:left w:val="single" w:sz="4" w:space="0" w:color="auto"/>
              <w:bottom w:val="single" w:sz="4" w:space="0" w:color="auto"/>
              <w:right w:val="single" w:sz="4" w:space="0" w:color="auto"/>
            </w:tcBorders>
            <w:shd w:val="clear" w:color="auto" w:fill="C0C0C0"/>
            <w:hideMark/>
          </w:tcPr>
          <w:p w14:paraId="719DFF0D" w14:textId="77777777" w:rsidR="00BE4AE0" w:rsidRPr="00ED1707" w:rsidRDefault="00BE4AE0" w:rsidP="003E5B4E">
            <w:pPr>
              <w:pStyle w:val="TAH"/>
              <w:rPr>
                <w:rFonts w:eastAsia="DengXian"/>
              </w:rPr>
            </w:pPr>
            <w:r w:rsidRPr="00ED1707">
              <w:rPr>
                <w:rFonts w:eastAsia="DengXian"/>
              </w:rPr>
              <w:t>Description</w:t>
            </w:r>
          </w:p>
        </w:tc>
      </w:tr>
      <w:tr w:rsidR="00BE4AE0" w:rsidRPr="00ED1707" w14:paraId="16653C63" w14:textId="77777777" w:rsidTr="00113DBC">
        <w:trPr>
          <w:jc w:val="center"/>
        </w:trPr>
        <w:tc>
          <w:tcPr>
            <w:tcW w:w="1192" w:type="pct"/>
            <w:tcBorders>
              <w:top w:val="single" w:sz="4" w:space="0" w:color="auto"/>
              <w:left w:val="single" w:sz="4" w:space="0" w:color="auto"/>
              <w:bottom w:val="single" w:sz="4" w:space="0" w:color="auto"/>
              <w:right w:val="single" w:sz="4" w:space="0" w:color="auto"/>
            </w:tcBorders>
            <w:hideMark/>
          </w:tcPr>
          <w:p w14:paraId="417606E2" w14:textId="77777777" w:rsidR="00BE4AE0" w:rsidRPr="00ED1707" w:rsidRDefault="00BE4AE0" w:rsidP="003E5B4E">
            <w:pPr>
              <w:pStyle w:val="TAL"/>
              <w:rPr>
                <w:rFonts w:eastAsia="DengXian"/>
              </w:rPr>
            </w:pPr>
            <w:r>
              <w:rPr>
                <w:rFonts w:eastAsia="DengXian" w:hint="eastAsia"/>
                <w:lang w:eastAsia="zh-CN"/>
              </w:rPr>
              <w:t>IMS Event</w:t>
            </w:r>
            <w:r w:rsidRPr="00ED1707">
              <w:rPr>
                <w:rFonts w:eastAsia="DengXian"/>
              </w:rPr>
              <w:t xml:space="preserve"> Subscriptions (Collection)</w:t>
            </w:r>
          </w:p>
        </w:tc>
        <w:tc>
          <w:tcPr>
            <w:tcW w:w="1644" w:type="pct"/>
            <w:tcBorders>
              <w:top w:val="single" w:sz="4" w:space="0" w:color="auto"/>
              <w:left w:val="single" w:sz="4" w:space="0" w:color="auto"/>
              <w:bottom w:val="single" w:sz="4" w:space="0" w:color="auto"/>
              <w:right w:val="single" w:sz="4" w:space="0" w:color="auto"/>
            </w:tcBorders>
            <w:hideMark/>
          </w:tcPr>
          <w:p w14:paraId="67F2D262" w14:textId="77777777" w:rsidR="00BE4AE0" w:rsidRPr="00ED1707" w:rsidRDefault="00BE4AE0" w:rsidP="003E5B4E">
            <w:pPr>
              <w:pStyle w:val="TAL"/>
              <w:rPr>
                <w:rFonts w:eastAsia="DengXian"/>
              </w:rPr>
            </w:pPr>
            <w:r w:rsidRPr="00ED1707">
              <w:rPr>
                <w:rFonts w:eastAsia="DengXian"/>
              </w:rPr>
              <w:t>/{</w:t>
            </w:r>
            <w:r w:rsidRPr="00736E4E">
              <w:rPr>
                <w:rFonts w:eastAsia="DengXian"/>
              </w:rPr>
              <w:t>imsUeId</w:t>
            </w:r>
            <w:r w:rsidRPr="00ED1707">
              <w:rPr>
                <w:rFonts w:eastAsia="DengXian"/>
              </w:rPr>
              <w:t>}/</w:t>
            </w:r>
            <w:r>
              <w:rPr>
                <w:rFonts w:eastAsia="DengXian" w:hint="eastAsia"/>
                <w:lang w:eastAsia="zh-CN"/>
              </w:rPr>
              <w:t>ee-</w:t>
            </w:r>
            <w:r w:rsidRPr="00ED1707">
              <w:rPr>
                <w:rFonts w:eastAsia="DengXian"/>
              </w:rPr>
              <w:t>subscriptions</w:t>
            </w:r>
          </w:p>
        </w:tc>
        <w:tc>
          <w:tcPr>
            <w:tcW w:w="673" w:type="pct"/>
            <w:tcBorders>
              <w:top w:val="single" w:sz="4" w:space="0" w:color="auto"/>
              <w:left w:val="single" w:sz="4" w:space="0" w:color="auto"/>
              <w:bottom w:val="single" w:sz="4" w:space="0" w:color="auto"/>
              <w:right w:val="single" w:sz="4" w:space="0" w:color="auto"/>
            </w:tcBorders>
          </w:tcPr>
          <w:p w14:paraId="697DE1F9" w14:textId="77777777" w:rsidR="00BE4AE0" w:rsidRPr="00ED1707" w:rsidRDefault="00BE4AE0" w:rsidP="003E5B4E">
            <w:pPr>
              <w:pStyle w:val="TAL"/>
              <w:rPr>
                <w:rFonts w:eastAsia="DengXian"/>
              </w:rPr>
            </w:pPr>
            <w:r w:rsidRPr="00ED1707">
              <w:rPr>
                <w:rFonts w:eastAsia="DengXian"/>
              </w:rPr>
              <w:t>POST</w:t>
            </w:r>
          </w:p>
        </w:tc>
        <w:tc>
          <w:tcPr>
            <w:tcW w:w="1490" w:type="pct"/>
            <w:tcBorders>
              <w:top w:val="single" w:sz="4" w:space="0" w:color="auto"/>
              <w:left w:val="single" w:sz="4" w:space="0" w:color="auto"/>
              <w:bottom w:val="single" w:sz="4" w:space="0" w:color="auto"/>
              <w:right w:val="single" w:sz="4" w:space="0" w:color="auto"/>
            </w:tcBorders>
          </w:tcPr>
          <w:p w14:paraId="1D530EA3" w14:textId="77777777" w:rsidR="00BE4AE0" w:rsidRPr="00ED1707" w:rsidRDefault="00BE4AE0" w:rsidP="003E5B4E">
            <w:pPr>
              <w:pStyle w:val="TAL"/>
              <w:rPr>
                <w:rFonts w:eastAsia="DengXian"/>
              </w:rPr>
            </w:pPr>
            <w:r w:rsidRPr="00ED1707">
              <w:rPr>
                <w:rFonts w:eastAsia="DengXian"/>
              </w:rPr>
              <w:t>Subscribe service operation, creating a new subscription.</w:t>
            </w:r>
          </w:p>
        </w:tc>
      </w:tr>
      <w:tr w:rsidR="00BE4AE0" w:rsidRPr="00ED1707" w14:paraId="08E36FC3" w14:textId="77777777" w:rsidTr="00113DBC">
        <w:trPr>
          <w:jc w:val="center"/>
        </w:trPr>
        <w:tc>
          <w:tcPr>
            <w:tcW w:w="1192" w:type="pct"/>
            <w:vMerge w:val="restart"/>
            <w:tcBorders>
              <w:top w:val="single" w:sz="4" w:space="0" w:color="auto"/>
              <w:left w:val="single" w:sz="4" w:space="0" w:color="auto"/>
              <w:right w:val="single" w:sz="4" w:space="0" w:color="auto"/>
            </w:tcBorders>
          </w:tcPr>
          <w:p w14:paraId="44CA6C25" w14:textId="77777777" w:rsidR="00BE4AE0" w:rsidRDefault="00BE4AE0" w:rsidP="003E5B4E">
            <w:pPr>
              <w:pStyle w:val="TAL"/>
              <w:rPr>
                <w:rFonts w:eastAsia="DengXian"/>
                <w:lang w:eastAsia="zh-CN"/>
              </w:rPr>
            </w:pPr>
            <w:r w:rsidRPr="00ED1707">
              <w:rPr>
                <w:rFonts w:eastAsia="DengXian"/>
              </w:rPr>
              <w:t>Individual</w:t>
            </w:r>
            <w:r>
              <w:rPr>
                <w:rFonts w:eastAsia="DengXian" w:hint="eastAsia"/>
                <w:lang w:eastAsia="zh-CN"/>
              </w:rPr>
              <w:t xml:space="preserve"> IMS Event S</w:t>
            </w:r>
            <w:r w:rsidRPr="00ED1707">
              <w:rPr>
                <w:rFonts w:eastAsia="DengXian"/>
                <w:lang w:eastAsia="zh-CN"/>
              </w:rPr>
              <w:t>ubscription (Document)</w:t>
            </w:r>
          </w:p>
        </w:tc>
        <w:tc>
          <w:tcPr>
            <w:tcW w:w="1644" w:type="pct"/>
            <w:vMerge w:val="restart"/>
            <w:tcBorders>
              <w:top w:val="single" w:sz="4" w:space="0" w:color="auto"/>
              <w:left w:val="single" w:sz="4" w:space="0" w:color="auto"/>
              <w:right w:val="single" w:sz="4" w:space="0" w:color="auto"/>
            </w:tcBorders>
          </w:tcPr>
          <w:p w14:paraId="24A39A8A" w14:textId="77777777" w:rsidR="00BE4AE0" w:rsidRPr="00ED1707" w:rsidRDefault="00BE4AE0" w:rsidP="003E5B4E">
            <w:pPr>
              <w:pStyle w:val="TAL"/>
              <w:rPr>
                <w:rFonts w:eastAsia="DengXian"/>
              </w:rPr>
            </w:pPr>
            <w:r w:rsidRPr="00ED1707">
              <w:rPr>
                <w:rFonts w:eastAsia="DengXian"/>
              </w:rPr>
              <w:t>/{</w:t>
            </w:r>
            <w:r w:rsidRPr="00736E4E">
              <w:rPr>
                <w:rFonts w:eastAsia="DengXian"/>
              </w:rPr>
              <w:t>imsUeId</w:t>
            </w:r>
            <w:r w:rsidRPr="00ED1707">
              <w:rPr>
                <w:rFonts w:eastAsia="DengXian"/>
              </w:rPr>
              <w:t>}/</w:t>
            </w:r>
            <w:r>
              <w:rPr>
                <w:rFonts w:eastAsia="DengXian" w:hint="eastAsia"/>
                <w:lang w:eastAsia="zh-CN"/>
              </w:rPr>
              <w:t>ee-</w:t>
            </w:r>
            <w:r w:rsidRPr="00ED1707">
              <w:rPr>
                <w:rFonts w:eastAsia="DengXian"/>
              </w:rPr>
              <w:t>subscriptions/{subscriptionId}</w:t>
            </w:r>
          </w:p>
        </w:tc>
        <w:tc>
          <w:tcPr>
            <w:tcW w:w="673" w:type="pct"/>
            <w:tcBorders>
              <w:top w:val="single" w:sz="4" w:space="0" w:color="auto"/>
              <w:left w:val="single" w:sz="4" w:space="0" w:color="auto"/>
              <w:bottom w:val="single" w:sz="4" w:space="0" w:color="auto"/>
              <w:right w:val="single" w:sz="4" w:space="0" w:color="auto"/>
            </w:tcBorders>
          </w:tcPr>
          <w:p w14:paraId="336C6478" w14:textId="77777777" w:rsidR="00BE4AE0" w:rsidRPr="00ED1707" w:rsidRDefault="00BE4AE0" w:rsidP="003E5B4E">
            <w:pPr>
              <w:pStyle w:val="TAL"/>
              <w:rPr>
                <w:rFonts w:eastAsia="DengXian"/>
              </w:rPr>
            </w:pPr>
            <w:r w:rsidRPr="00ED1707">
              <w:rPr>
                <w:rFonts w:eastAsia="DengXian"/>
              </w:rPr>
              <w:t>DELETE</w:t>
            </w:r>
          </w:p>
        </w:tc>
        <w:tc>
          <w:tcPr>
            <w:tcW w:w="1490" w:type="pct"/>
            <w:tcBorders>
              <w:top w:val="single" w:sz="4" w:space="0" w:color="auto"/>
              <w:left w:val="single" w:sz="4" w:space="0" w:color="auto"/>
              <w:bottom w:val="single" w:sz="4" w:space="0" w:color="auto"/>
              <w:right w:val="single" w:sz="4" w:space="0" w:color="auto"/>
            </w:tcBorders>
          </w:tcPr>
          <w:p w14:paraId="60571C3E" w14:textId="77777777" w:rsidR="00BE4AE0" w:rsidRPr="00ED1707" w:rsidRDefault="00BE4AE0" w:rsidP="003E5B4E">
            <w:pPr>
              <w:pStyle w:val="TAL"/>
              <w:rPr>
                <w:rFonts w:eastAsia="DengXian"/>
              </w:rPr>
            </w:pPr>
            <w:r w:rsidRPr="00ED1707">
              <w:rPr>
                <w:rFonts w:eastAsia="DengXian"/>
              </w:rPr>
              <w:t>Unsubscribe service operation</w:t>
            </w:r>
            <w:r>
              <w:rPr>
                <w:rFonts w:eastAsia="DengXian" w:hint="eastAsia"/>
                <w:lang w:eastAsia="zh-CN"/>
              </w:rPr>
              <w:t>.</w:t>
            </w:r>
          </w:p>
        </w:tc>
      </w:tr>
      <w:tr w:rsidR="00BE4AE0" w:rsidRPr="00ED1707" w14:paraId="426728E7" w14:textId="77777777" w:rsidTr="00113DBC">
        <w:trPr>
          <w:jc w:val="center"/>
        </w:trPr>
        <w:tc>
          <w:tcPr>
            <w:tcW w:w="1192" w:type="pct"/>
            <w:vMerge/>
            <w:tcBorders>
              <w:left w:val="single" w:sz="4" w:space="0" w:color="auto"/>
              <w:bottom w:val="single" w:sz="4" w:space="0" w:color="auto"/>
              <w:right w:val="single" w:sz="4" w:space="0" w:color="auto"/>
            </w:tcBorders>
          </w:tcPr>
          <w:p w14:paraId="18433B46" w14:textId="77777777" w:rsidR="00BE4AE0" w:rsidRDefault="00BE4AE0" w:rsidP="003E5B4E">
            <w:pPr>
              <w:pStyle w:val="TAL"/>
              <w:rPr>
                <w:rFonts w:eastAsia="DengXian"/>
                <w:lang w:eastAsia="zh-CN"/>
              </w:rPr>
            </w:pPr>
          </w:p>
        </w:tc>
        <w:tc>
          <w:tcPr>
            <w:tcW w:w="1644" w:type="pct"/>
            <w:vMerge/>
            <w:tcBorders>
              <w:left w:val="single" w:sz="4" w:space="0" w:color="auto"/>
              <w:bottom w:val="single" w:sz="4" w:space="0" w:color="auto"/>
              <w:right w:val="single" w:sz="4" w:space="0" w:color="auto"/>
            </w:tcBorders>
          </w:tcPr>
          <w:p w14:paraId="66459F14" w14:textId="77777777" w:rsidR="00BE4AE0" w:rsidRPr="00ED1707" w:rsidRDefault="00BE4AE0" w:rsidP="003E5B4E">
            <w:pPr>
              <w:pStyle w:val="TAL"/>
              <w:rPr>
                <w:rFonts w:eastAsia="DengXian"/>
              </w:rPr>
            </w:pPr>
          </w:p>
        </w:tc>
        <w:tc>
          <w:tcPr>
            <w:tcW w:w="673" w:type="pct"/>
            <w:tcBorders>
              <w:top w:val="single" w:sz="4" w:space="0" w:color="auto"/>
              <w:left w:val="single" w:sz="4" w:space="0" w:color="auto"/>
              <w:bottom w:val="single" w:sz="4" w:space="0" w:color="auto"/>
              <w:right w:val="single" w:sz="4" w:space="0" w:color="auto"/>
            </w:tcBorders>
          </w:tcPr>
          <w:p w14:paraId="17F4BA61" w14:textId="77777777" w:rsidR="00BE4AE0" w:rsidRPr="00ED1707" w:rsidRDefault="00BE4AE0" w:rsidP="003E5B4E">
            <w:pPr>
              <w:pStyle w:val="TAL"/>
              <w:rPr>
                <w:rFonts w:eastAsia="DengXian"/>
              </w:rPr>
            </w:pPr>
            <w:r w:rsidRPr="00ED1707">
              <w:rPr>
                <w:rFonts w:eastAsia="DengXian"/>
              </w:rPr>
              <w:t>PATCH</w:t>
            </w:r>
          </w:p>
        </w:tc>
        <w:tc>
          <w:tcPr>
            <w:tcW w:w="1490" w:type="pct"/>
            <w:tcBorders>
              <w:top w:val="single" w:sz="4" w:space="0" w:color="auto"/>
              <w:left w:val="single" w:sz="4" w:space="0" w:color="auto"/>
              <w:bottom w:val="single" w:sz="4" w:space="0" w:color="auto"/>
              <w:right w:val="single" w:sz="4" w:space="0" w:color="auto"/>
            </w:tcBorders>
          </w:tcPr>
          <w:p w14:paraId="229ED53C" w14:textId="77777777" w:rsidR="00BE4AE0" w:rsidRPr="00ED1707" w:rsidRDefault="00BE4AE0" w:rsidP="003E5B4E">
            <w:pPr>
              <w:pStyle w:val="TAL"/>
              <w:rPr>
                <w:rFonts w:eastAsia="DengXian"/>
                <w:lang w:eastAsia="zh-CN"/>
              </w:rPr>
            </w:pPr>
            <w:r w:rsidRPr="00ED1707">
              <w:rPr>
                <w:rFonts w:eastAsia="DengXian"/>
              </w:rPr>
              <w:t>Subscribe service operation, modification of a subscription</w:t>
            </w:r>
            <w:r>
              <w:rPr>
                <w:rFonts w:eastAsia="DengXian" w:hint="eastAsia"/>
                <w:lang w:eastAsia="zh-CN"/>
              </w:rPr>
              <w:t>.</w:t>
            </w:r>
          </w:p>
        </w:tc>
      </w:tr>
    </w:tbl>
    <w:p w14:paraId="0A98F20C" w14:textId="77777777" w:rsidR="00BE4AE0" w:rsidRDefault="00BE4AE0" w:rsidP="00BE4AE0">
      <w:pPr>
        <w:rPr>
          <w:lang w:eastAsia="zh-CN"/>
        </w:rPr>
      </w:pPr>
    </w:p>
    <w:p w14:paraId="288A7ED1" w14:textId="14C10056" w:rsidR="00BE4AE0" w:rsidRPr="00B910B8" w:rsidRDefault="00BE4AE0" w:rsidP="00BE4AE0">
      <w:pPr>
        <w:pStyle w:val="Heading4"/>
      </w:pPr>
      <w:bookmarkStart w:id="4453" w:name="_Toc186707744"/>
      <w:bookmarkStart w:id="4454" w:name="_Toc215000961"/>
      <w:r w:rsidRPr="00B910B8">
        <w:t>6.</w:t>
      </w:r>
      <w:r>
        <w:t>6</w:t>
      </w:r>
      <w:r w:rsidRPr="00B910B8">
        <w:t>.3.2</w:t>
      </w:r>
      <w:r w:rsidRPr="00B910B8">
        <w:tab/>
        <w:t xml:space="preserve">Resource: </w:t>
      </w:r>
      <w:r>
        <w:t>IMS Event Subscriptions</w:t>
      </w:r>
      <w:bookmarkEnd w:id="4453"/>
      <w:bookmarkEnd w:id="4454"/>
    </w:p>
    <w:p w14:paraId="642FE433" w14:textId="5DC803DB" w:rsidR="00BE4AE0" w:rsidRDefault="00BE4AE0" w:rsidP="00BE4AE0">
      <w:pPr>
        <w:pStyle w:val="Heading5"/>
      </w:pPr>
      <w:bookmarkStart w:id="4455" w:name="_Toc186707745"/>
      <w:bookmarkStart w:id="4456" w:name="_Toc215000962"/>
      <w:r>
        <w:t>6.6.3.2.1</w:t>
      </w:r>
      <w:r>
        <w:tab/>
        <w:t>Description</w:t>
      </w:r>
      <w:bookmarkEnd w:id="4455"/>
      <w:bookmarkEnd w:id="4456"/>
    </w:p>
    <w:p w14:paraId="1C527549" w14:textId="77777777" w:rsidR="00BE4AE0" w:rsidRDefault="00BE4AE0" w:rsidP="00BE4AE0">
      <w:r w:rsidRPr="00D165ED">
        <w:t>The</w:t>
      </w:r>
      <w:r>
        <w:t xml:space="preserve"> IMS Event Subscriptions</w:t>
      </w:r>
      <w:r w:rsidRPr="00D165ED">
        <w:t xml:space="preserve"> resource represents </w:t>
      </w:r>
      <w:r>
        <w:rPr>
          <w:rFonts w:hint="eastAsia"/>
          <w:lang w:eastAsia="zh-CN"/>
        </w:rPr>
        <w:t>the</w:t>
      </w:r>
      <w:r>
        <w:t xml:space="preserve"> subscriptions to</w:t>
      </w:r>
      <w:r>
        <w:rPr>
          <w:rFonts w:hint="eastAsia"/>
          <w:lang w:eastAsia="zh-CN"/>
        </w:rPr>
        <w:t xml:space="preserve"> a specific subscriber related IMS event</w:t>
      </w:r>
      <w:r w:rsidRPr="00D165ED">
        <w:t xml:space="preserve">. </w:t>
      </w:r>
      <w:r>
        <w:t>The resource is modelled as Collection resource archetype (see clause C.2 of 3GPP </w:t>
      </w:r>
      <w:r>
        <w:rPr>
          <w:rFonts w:hint="eastAsia"/>
          <w:lang w:eastAsia="zh-CN"/>
        </w:rPr>
        <w:t>TS</w:t>
      </w:r>
      <w:r>
        <w:t> 29.501 </w:t>
      </w:r>
      <w:r>
        <w:rPr>
          <w:lang w:eastAsia="zh-CN"/>
        </w:rPr>
        <w:t>[5]</w:t>
      </w:r>
      <w:r>
        <w:t xml:space="preserve">). The resource allows an NF service consumer to create a new </w:t>
      </w:r>
      <w:r w:rsidRPr="00DE4751">
        <w:t xml:space="preserve">Individual </w:t>
      </w:r>
      <w:r w:rsidRPr="007623B7">
        <w:t>IMS Event Subscription</w:t>
      </w:r>
      <w:r>
        <w:t xml:space="preserve"> resource.</w:t>
      </w:r>
    </w:p>
    <w:p w14:paraId="226A358E" w14:textId="16EFDFC6" w:rsidR="00BE4AE0" w:rsidRDefault="00BE4AE0" w:rsidP="00BE4AE0">
      <w:pPr>
        <w:pStyle w:val="Heading5"/>
      </w:pPr>
      <w:bookmarkStart w:id="4457" w:name="_Toc186707746"/>
      <w:bookmarkStart w:id="4458" w:name="_Toc215000963"/>
      <w:r>
        <w:t>6.6.3.2.2</w:t>
      </w:r>
      <w:r>
        <w:tab/>
        <w:t>Resource Definition</w:t>
      </w:r>
      <w:bookmarkEnd w:id="4457"/>
      <w:bookmarkEnd w:id="4458"/>
    </w:p>
    <w:p w14:paraId="5F955FBA" w14:textId="77777777" w:rsidR="00BE4AE0" w:rsidRDefault="00BE4AE0" w:rsidP="00BE4AE0">
      <w:r w:rsidRPr="00B910B8">
        <w:t xml:space="preserve">Resource URI: </w:t>
      </w:r>
      <w:r w:rsidRPr="00B910B8">
        <w:rPr>
          <w:b/>
          <w:bCs/>
        </w:rPr>
        <w:t>{apiRoot}/n</w:t>
      </w:r>
      <w:r>
        <w:rPr>
          <w:rFonts w:hint="eastAsia"/>
          <w:b/>
          <w:bCs/>
          <w:lang w:eastAsia="zh-CN"/>
        </w:rPr>
        <w:t>hss</w:t>
      </w:r>
      <w:r w:rsidRPr="00B910B8">
        <w:rPr>
          <w:b/>
          <w:bCs/>
        </w:rPr>
        <w:t>-</w:t>
      </w:r>
      <w:r>
        <w:rPr>
          <w:rFonts w:hint="eastAsia"/>
          <w:b/>
          <w:bCs/>
          <w:lang w:eastAsia="zh-CN"/>
        </w:rPr>
        <w:t>ims-</w:t>
      </w:r>
      <w:r>
        <w:rPr>
          <w:b/>
          <w:bCs/>
        </w:rPr>
        <w:t>ee</w:t>
      </w:r>
      <w:r w:rsidRPr="00B910B8">
        <w:rPr>
          <w:b/>
          <w:bCs/>
        </w:rPr>
        <w:t>/</w:t>
      </w:r>
      <w:r>
        <w:rPr>
          <w:b/>
          <w:noProof/>
        </w:rPr>
        <w:t>&lt;apiVersion&gt;</w:t>
      </w:r>
      <w:r w:rsidRPr="00B910B8">
        <w:rPr>
          <w:b/>
          <w:bCs/>
        </w:rPr>
        <w:t>/</w:t>
      </w:r>
      <w:r>
        <w:rPr>
          <w:rFonts w:hint="eastAsia"/>
          <w:b/>
          <w:bCs/>
          <w:lang w:eastAsia="zh-CN"/>
        </w:rPr>
        <w:t>{imsUeId}/ee-</w:t>
      </w:r>
      <w:r>
        <w:rPr>
          <w:b/>
          <w:bCs/>
        </w:rPr>
        <w:t>subscriptions</w:t>
      </w:r>
    </w:p>
    <w:p w14:paraId="008645EE" w14:textId="602F111A" w:rsidR="00BE4AE0" w:rsidRDefault="00BE4AE0" w:rsidP="00BE4AE0">
      <w:pPr>
        <w:rPr>
          <w:rFonts w:ascii="Arial" w:hAnsi="Arial" w:cs="Arial"/>
        </w:rPr>
      </w:pPr>
      <w:r>
        <w:t>This resource shall support the resource URI variables defined in table 6.6.3.2.2-1.</w:t>
      </w:r>
    </w:p>
    <w:p w14:paraId="3A356965" w14:textId="504A74C0" w:rsidR="00BE4AE0" w:rsidRDefault="00BE4AE0" w:rsidP="00BE4AE0">
      <w:pPr>
        <w:pStyle w:val="TH"/>
        <w:rPr>
          <w:rFonts w:cs="Arial"/>
        </w:rPr>
      </w:pPr>
      <w:r>
        <w:t>Table 6.6.3.2.2-1: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45"/>
        <w:gridCol w:w="1845"/>
        <w:gridCol w:w="6039"/>
      </w:tblGrid>
      <w:tr w:rsidR="00BE4AE0" w14:paraId="792D7899"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shd w:val="clear" w:color="auto" w:fill="CCCCCC"/>
          </w:tcPr>
          <w:p w14:paraId="2E19086F" w14:textId="77777777" w:rsidR="00BE4AE0" w:rsidRDefault="00BE4AE0" w:rsidP="00113DBC">
            <w:pPr>
              <w:pStyle w:val="TAH"/>
            </w:pPr>
            <w:r>
              <w:t>Name</w:t>
            </w:r>
          </w:p>
        </w:tc>
        <w:tc>
          <w:tcPr>
            <w:tcW w:w="968" w:type="pct"/>
            <w:tcBorders>
              <w:top w:val="single" w:sz="6" w:space="0" w:color="000000"/>
              <w:left w:val="single" w:sz="6" w:space="0" w:color="000000"/>
              <w:bottom w:val="single" w:sz="6" w:space="0" w:color="000000"/>
              <w:right w:val="single" w:sz="6" w:space="0" w:color="000000"/>
            </w:tcBorders>
            <w:shd w:val="clear" w:color="auto" w:fill="CCCCCC"/>
          </w:tcPr>
          <w:p w14:paraId="116546DF" w14:textId="77777777" w:rsidR="00BE4AE0" w:rsidRDefault="00BE4AE0" w:rsidP="00113DBC">
            <w:pPr>
              <w:pStyle w:val="TAH"/>
            </w:pPr>
            <w:r>
              <w:t>Data type</w:t>
            </w:r>
          </w:p>
        </w:tc>
        <w:tc>
          <w:tcPr>
            <w:tcW w:w="3169"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55C837E" w14:textId="77777777" w:rsidR="00BE4AE0" w:rsidRDefault="00BE4AE0" w:rsidP="00113DBC">
            <w:pPr>
              <w:pStyle w:val="TAH"/>
            </w:pPr>
            <w:r>
              <w:t>Definition</w:t>
            </w:r>
          </w:p>
        </w:tc>
      </w:tr>
      <w:tr w:rsidR="00BE4AE0" w14:paraId="3A1B7E40"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tcPr>
          <w:p w14:paraId="60788149" w14:textId="77777777" w:rsidR="00BE4AE0" w:rsidRDefault="00BE4AE0" w:rsidP="00113DBC">
            <w:pPr>
              <w:pStyle w:val="TAL"/>
            </w:pPr>
            <w:r>
              <w:t>apiRoot</w:t>
            </w:r>
          </w:p>
        </w:tc>
        <w:tc>
          <w:tcPr>
            <w:tcW w:w="968" w:type="pct"/>
            <w:tcBorders>
              <w:top w:val="single" w:sz="6" w:space="0" w:color="000000"/>
              <w:left w:val="single" w:sz="6" w:space="0" w:color="000000"/>
              <w:bottom w:val="single" w:sz="6" w:space="0" w:color="000000"/>
              <w:right w:val="single" w:sz="6" w:space="0" w:color="000000"/>
            </w:tcBorders>
          </w:tcPr>
          <w:p w14:paraId="0A04C988" w14:textId="77777777" w:rsidR="00BE4AE0" w:rsidRDefault="00BE4AE0" w:rsidP="00113DBC">
            <w:pPr>
              <w:pStyle w:val="TAL"/>
            </w:pPr>
            <w:r>
              <w:t>string</w:t>
            </w:r>
          </w:p>
        </w:tc>
        <w:tc>
          <w:tcPr>
            <w:tcW w:w="3169" w:type="pct"/>
            <w:tcBorders>
              <w:top w:val="single" w:sz="6" w:space="0" w:color="000000"/>
              <w:left w:val="single" w:sz="6" w:space="0" w:color="000000"/>
              <w:bottom w:val="single" w:sz="6" w:space="0" w:color="000000"/>
              <w:right w:val="single" w:sz="6" w:space="0" w:color="000000"/>
            </w:tcBorders>
            <w:vAlign w:val="center"/>
          </w:tcPr>
          <w:p w14:paraId="74B40B1E" w14:textId="5E112105" w:rsidR="00BE4AE0" w:rsidRDefault="00BE4AE0" w:rsidP="00113DBC">
            <w:pPr>
              <w:pStyle w:val="TAL"/>
            </w:pPr>
            <w:r>
              <w:t>See clause</w:t>
            </w:r>
            <w:r>
              <w:rPr>
                <w:lang w:val="en-US" w:eastAsia="zh-CN"/>
              </w:rPr>
              <w:t> </w:t>
            </w:r>
            <w:r>
              <w:t>6.6.1</w:t>
            </w:r>
          </w:p>
        </w:tc>
      </w:tr>
      <w:tr w:rsidR="00BE4AE0" w14:paraId="62528569"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tcPr>
          <w:p w14:paraId="4BC73CEF" w14:textId="77777777" w:rsidR="00BE4AE0" w:rsidRDefault="00BE4AE0" w:rsidP="00113DBC">
            <w:pPr>
              <w:pStyle w:val="TAL"/>
            </w:pPr>
            <w:r>
              <w:rPr>
                <w:rFonts w:hint="eastAsia"/>
                <w:lang w:eastAsia="zh-CN"/>
              </w:rPr>
              <w:t>imsU</w:t>
            </w:r>
            <w:r>
              <w:t>eId</w:t>
            </w:r>
          </w:p>
        </w:tc>
        <w:tc>
          <w:tcPr>
            <w:tcW w:w="968" w:type="pct"/>
            <w:tcBorders>
              <w:top w:val="single" w:sz="6" w:space="0" w:color="000000"/>
              <w:left w:val="single" w:sz="6" w:space="0" w:color="000000"/>
              <w:bottom w:val="single" w:sz="6" w:space="0" w:color="000000"/>
              <w:right w:val="single" w:sz="6" w:space="0" w:color="000000"/>
            </w:tcBorders>
          </w:tcPr>
          <w:p w14:paraId="357974F1" w14:textId="77777777" w:rsidR="00BE4AE0" w:rsidRDefault="00BE4AE0" w:rsidP="00113DBC">
            <w:pPr>
              <w:pStyle w:val="TAL"/>
              <w:rPr>
                <w:lang w:eastAsia="zh-CN"/>
              </w:rPr>
            </w:pPr>
            <w:r>
              <w:rPr>
                <w:rFonts w:hint="eastAsia"/>
                <w:lang w:eastAsia="zh-CN"/>
              </w:rPr>
              <w:t>string</w:t>
            </w:r>
          </w:p>
        </w:tc>
        <w:tc>
          <w:tcPr>
            <w:tcW w:w="3169" w:type="pct"/>
            <w:tcBorders>
              <w:top w:val="single" w:sz="6" w:space="0" w:color="000000"/>
              <w:left w:val="single" w:sz="6" w:space="0" w:color="000000"/>
              <w:bottom w:val="single" w:sz="6" w:space="0" w:color="000000"/>
              <w:right w:val="single" w:sz="6" w:space="0" w:color="000000"/>
            </w:tcBorders>
            <w:vAlign w:val="center"/>
          </w:tcPr>
          <w:p w14:paraId="0F880C68" w14:textId="55F9844C" w:rsidR="00BE4AE0" w:rsidRDefault="0065006A" w:rsidP="00113DBC">
            <w:pPr>
              <w:pStyle w:val="TAL"/>
            </w:pPr>
            <w:r>
              <w:t>Represents the IMS Public Identity (i.e. IMS Public User identity or Public Service Identity).</w:t>
            </w:r>
            <w:r w:rsidR="00BE4AE0">
              <w:t xml:space="preserve"> S</w:t>
            </w:r>
            <w:r w:rsidR="00BE4AE0" w:rsidRPr="000B71E3">
              <w:t xml:space="preserve">ee </w:t>
            </w:r>
            <w:r w:rsidR="00BE4AE0">
              <w:t>3GPP TS 2</w:t>
            </w:r>
            <w:r w:rsidR="00BE4AE0" w:rsidRPr="000B71E3">
              <w:t>3.</w:t>
            </w:r>
            <w:r w:rsidR="00BE4AE0">
              <w:t>228 [6</w:t>
            </w:r>
            <w:r w:rsidR="00BE4AE0" w:rsidRPr="000B71E3">
              <w:t>] clause</w:t>
            </w:r>
            <w:r w:rsidR="00BE4AE0">
              <w:t> 4.3.</w:t>
            </w:r>
          </w:p>
          <w:p w14:paraId="40842842" w14:textId="0DB22C1F" w:rsidR="00BE4AE0" w:rsidRDefault="00BE4AE0" w:rsidP="00113DBC">
            <w:pPr>
              <w:pStyle w:val="TAL"/>
            </w:pPr>
          </w:p>
          <w:p w14:paraId="29093C14" w14:textId="07536141" w:rsidR="00BE4AE0" w:rsidRDefault="00BE4AE0" w:rsidP="00113DBC">
            <w:pPr>
              <w:pStyle w:val="TAL"/>
            </w:pPr>
            <w:r>
              <w:t>P</w:t>
            </w:r>
            <w:r w:rsidRPr="000B71E3">
              <w:t xml:space="preserve">attern: </w:t>
            </w:r>
            <w:r w:rsidRPr="003A2F7E">
              <w:t>"^(impu-sip\:([a-zA-Z0-9_\-.!~*()&amp;=+$,;?\/]+)\@([A-Za-z0-9]+([-A-Za-z0-9]+)\.)+[a-z]{2,}|impu-tel\:\+[0-9]{5,15}|.+)$"</w:t>
            </w:r>
          </w:p>
        </w:tc>
      </w:tr>
    </w:tbl>
    <w:p w14:paraId="12D4E530" w14:textId="77777777" w:rsidR="00BE4AE0" w:rsidRDefault="00BE4AE0" w:rsidP="00BE4AE0"/>
    <w:p w14:paraId="0C692653" w14:textId="78AA0B23" w:rsidR="00BE4AE0" w:rsidRDefault="00BE4AE0" w:rsidP="00BE4AE0">
      <w:pPr>
        <w:pStyle w:val="Heading5"/>
      </w:pPr>
      <w:bookmarkStart w:id="4459" w:name="_Toc186707747"/>
      <w:bookmarkStart w:id="4460" w:name="_Toc215000964"/>
      <w:r>
        <w:t>6.6.3.2.3</w:t>
      </w:r>
      <w:r>
        <w:tab/>
        <w:t>Resource Standard Methods</w:t>
      </w:r>
      <w:bookmarkEnd w:id="4459"/>
      <w:bookmarkEnd w:id="4460"/>
    </w:p>
    <w:p w14:paraId="38F0075C" w14:textId="7DA7D804" w:rsidR="00BE4AE0" w:rsidRDefault="00BE4AE0" w:rsidP="00BE4AE0">
      <w:pPr>
        <w:pStyle w:val="H6"/>
      </w:pPr>
      <w:r>
        <w:t>6.6.3.2.3.1</w:t>
      </w:r>
      <w:r>
        <w:tab/>
        <w:t>POST</w:t>
      </w:r>
    </w:p>
    <w:p w14:paraId="6B5719A7" w14:textId="5E99F369" w:rsidR="00BE4AE0" w:rsidRDefault="00BE4AE0" w:rsidP="00BE4AE0">
      <w:r>
        <w:t>This method shall support the URI query parameters specified in table 6.6.3.2.3.1-1.</w:t>
      </w:r>
    </w:p>
    <w:p w14:paraId="07801594" w14:textId="494FFCE1" w:rsidR="00BE4AE0" w:rsidRPr="00384E92" w:rsidRDefault="00BE4AE0" w:rsidP="00BE4AE0">
      <w:pPr>
        <w:pStyle w:val="TH"/>
        <w:rPr>
          <w:rFonts w:cs="Arial"/>
        </w:rPr>
      </w:pPr>
      <w:r w:rsidRPr="00384E92">
        <w:t>Table</w:t>
      </w:r>
      <w:r>
        <w:t> </w:t>
      </w:r>
      <w:r w:rsidRPr="00384E92">
        <w:t>6.</w:t>
      </w:r>
      <w:r>
        <w:t>6.3.2.3.1</w:t>
      </w:r>
      <w:r w:rsidRPr="00384E92">
        <w:t xml:space="preserve">-1: URI query parameters supported by the </w:t>
      </w:r>
      <w:r>
        <w:t>POST</w:t>
      </w:r>
      <w:r w:rsidRPr="00384E92">
        <w:t xml:space="preserve"> method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3"/>
        <w:gridCol w:w="1394"/>
        <w:gridCol w:w="410"/>
        <w:gridCol w:w="1105"/>
        <w:gridCol w:w="3530"/>
        <w:gridCol w:w="1517"/>
      </w:tblGrid>
      <w:tr w:rsidR="00BE4AE0" w:rsidRPr="00B54FF5" w14:paraId="007F2A30" w14:textId="77777777" w:rsidTr="00113DBC">
        <w:trPr>
          <w:jc w:val="center"/>
        </w:trPr>
        <w:tc>
          <w:tcPr>
            <w:tcW w:w="825" w:type="pct"/>
            <w:shd w:val="clear" w:color="auto" w:fill="C0C0C0"/>
          </w:tcPr>
          <w:p w14:paraId="57C8969F" w14:textId="77777777" w:rsidR="00BE4AE0" w:rsidRPr="0016361A" w:rsidRDefault="00BE4AE0" w:rsidP="00113DBC">
            <w:pPr>
              <w:pStyle w:val="TAH"/>
            </w:pPr>
            <w:r w:rsidRPr="0016361A">
              <w:t>Name</w:t>
            </w:r>
          </w:p>
        </w:tc>
        <w:tc>
          <w:tcPr>
            <w:tcW w:w="731" w:type="pct"/>
            <w:shd w:val="clear" w:color="auto" w:fill="C0C0C0"/>
          </w:tcPr>
          <w:p w14:paraId="45473305" w14:textId="77777777" w:rsidR="00BE4AE0" w:rsidRPr="0016361A" w:rsidRDefault="00BE4AE0" w:rsidP="00113DBC">
            <w:pPr>
              <w:pStyle w:val="TAH"/>
            </w:pPr>
            <w:r w:rsidRPr="0016361A">
              <w:t>Data type</w:t>
            </w:r>
          </w:p>
        </w:tc>
        <w:tc>
          <w:tcPr>
            <w:tcW w:w="215" w:type="pct"/>
            <w:shd w:val="clear" w:color="auto" w:fill="C0C0C0"/>
          </w:tcPr>
          <w:p w14:paraId="577D17D0" w14:textId="77777777" w:rsidR="00BE4AE0" w:rsidRPr="0016361A" w:rsidRDefault="00BE4AE0" w:rsidP="00113DBC">
            <w:pPr>
              <w:pStyle w:val="TAH"/>
            </w:pPr>
            <w:r w:rsidRPr="0016361A">
              <w:t>P</w:t>
            </w:r>
          </w:p>
        </w:tc>
        <w:tc>
          <w:tcPr>
            <w:tcW w:w="580" w:type="pct"/>
            <w:shd w:val="clear" w:color="auto" w:fill="C0C0C0"/>
          </w:tcPr>
          <w:p w14:paraId="75076DF6" w14:textId="77777777" w:rsidR="00BE4AE0" w:rsidRPr="0016361A" w:rsidRDefault="00BE4AE0" w:rsidP="00113DBC">
            <w:pPr>
              <w:pStyle w:val="TAH"/>
            </w:pPr>
            <w:r w:rsidRPr="0016361A">
              <w:t>Cardinality</w:t>
            </w:r>
          </w:p>
        </w:tc>
        <w:tc>
          <w:tcPr>
            <w:tcW w:w="1852" w:type="pct"/>
            <w:shd w:val="clear" w:color="auto" w:fill="C0C0C0"/>
            <w:vAlign w:val="center"/>
          </w:tcPr>
          <w:p w14:paraId="391269AF" w14:textId="77777777" w:rsidR="00BE4AE0" w:rsidRPr="0016361A" w:rsidRDefault="00BE4AE0" w:rsidP="00113DBC">
            <w:pPr>
              <w:pStyle w:val="TAH"/>
            </w:pPr>
            <w:r w:rsidRPr="0016361A">
              <w:t>Description</w:t>
            </w:r>
          </w:p>
        </w:tc>
        <w:tc>
          <w:tcPr>
            <w:tcW w:w="796" w:type="pct"/>
            <w:shd w:val="clear" w:color="auto" w:fill="C0C0C0"/>
          </w:tcPr>
          <w:p w14:paraId="126D2708" w14:textId="77777777" w:rsidR="00BE4AE0" w:rsidRPr="0016361A" w:rsidRDefault="00BE4AE0" w:rsidP="00113DBC">
            <w:pPr>
              <w:pStyle w:val="TAH"/>
            </w:pPr>
            <w:r w:rsidRPr="0016361A">
              <w:t>Applicability</w:t>
            </w:r>
          </w:p>
        </w:tc>
      </w:tr>
      <w:tr w:rsidR="00BE4AE0" w:rsidRPr="00B54FF5" w14:paraId="23A80F5A" w14:textId="77777777" w:rsidTr="00113DBC">
        <w:trPr>
          <w:jc w:val="center"/>
        </w:trPr>
        <w:tc>
          <w:tcPr>
            <w:tcW w:w="825" w:type="pct"/>
          </w:tcPr>
          <w:p w14:paraId="29822378" w14:textId="77777777" w:rsidR="00BE4AE0" w:rsidRPr="0016361A" w:rsidRDefault="00BE4AE0" w:rsidP="00113DBC">
            <w:pPr>
              <w:pStyle w:val="TAL"/>
            </w:pPr>
            <w:r>
              <w:t>n/a</w:t>
            </w:r>
          </w:p>
        </w:tc>
        <w:tc>
          <w:tcPr>
            <w:tcW w:w="731" w:type="pct"/>
          </w:tcPr>
          <w:p w14:paraId="009776A2" w14:textId="77777777" w:rsidR="00BE4AE0" w:rsidRPr="0016361A" w:rsidRDefault="00BE4AE0" w:rsidP="00113DBC">
            <w:pPr>
              <w:pStyle w:val="TAL"/>
            </w:pPr>
          </w:p>
        </w:tc>
        <w:tc>
          <w:tcPr>
            <w:tcW w:w="215" w:type="pct"/>
          </w:tcPr>
          <w:p w14:paraId="4DAEE122" w14:textId="77777777" w:rsidR="00BE4AE0" w:rsidRPr="0016361A" w:rsidRDefault="00BE4AE0" w:rsidP="00113DBC">
            <w:pPr>
              <w:pStyle w:val="TAC"/>
            </w:pPr>
          </w:p>
        </w:tc>
        <w:tc>
          <w:tcPr>
            <w:tcW w:w="580" w:type="pct"/>
          </w:tcPr>
          <w:p w14:paraId="48FFA0FE" w14:textId="77777777" w:rsidR="00BE4AE0" w:rsidRPr="0016361A" w:rsidRDefault="00BE4AE0" w:rsidP="00113DBC">
            <w:pPr>
              <w:pStyle w:val="TAL"/>
            </w:pPr>
          </w:p>
        </w:tc>
        <w:tc>
          <w:tcPr>
            <w:tcW w:w="1852" w:type="pct"/>
            <w:vAlign w:val="center"/>
          </w:tcPr>
          <w:p w14:paraId="11D0107C" w14:textId="77777777" w:rsidR="00BE4AE0" w:rsidRPr="0016361A" w:rsidRDefault="00BE4AE0" w:rsidP="00113DBC">
            <w:pPr>
              <w:pStyle w:val="TAL"/>
            </w:pPr>
          </w:p>
        </w:tc>
        <w:tc>
          <w:tcPr>
            <w:tcW w:w="796" w:type="pct"/>
          </w:tcPr>
          <w:p w14:paraId="76152136" w14:textId="77777777" w:rsidR="00BE4AE0" w:rsidRPr="0016361A" w:rsidRDefault="00BE4AE0" w:rsidP="00113DBC">
            <w:pPr>
              <w:pStyle w:val="TAL"/>
            </w:pPr>
          </w:p>
        </w:tc>
      </w:tr>
    </w:tbl>
    <w:p w14:paraId="0161B78E" w14:textId="77777777" w:rsidR="00BE4AE0" w:rsidRDefault="00BE4AE0" w:rsidP="00BE4AE0"/>
    <w:p w14:paraId="1CCB7D7B" w14:textId="1C7966B5" w:rsidR="00BE4AE0" w:rsidRPr="00384E92" w:rsidRDefault="00BE4AE0" w:rsidP="00BE4AE0">
      <w:r>
        <w:t>This method shall support the request data structures specified in table 6.6.3.2.3.1-2 and the response data structures and response codes specified in table 6.6.3.2.3.1-3.</w:t>
      </w:r>
    </w:p>
    <w:p w14:paraId="4599A8AF" w14:textId="79CD0EC2" w:rsidR="00BE4AE0" w:rsidRPr="001769FF" w:rsidRDefault="00BE4AE0" w:rsidP="00BE4AE0">
      <w:pPr>
        <w:pStyle w:val="TH"/>
      </w:pPr>
      <w:r w:rsidRPr="001769FF">
        <w:t>Table</w:t>
      </w:r>
      <w:r>
        <w:t> </w:t>
      </w:r>
      <w:r w:rsidRPr="001769FF">
        <w:t>6.</w:t>
      </w:r>
      <w:r>
        <w:t>6.3.2.</w:t>
      </w:r>
      <w:r w:rsidRPr="001769FF">
        <w:t xml:space="preserve">3.1-2: Data structures supported by the </w:t>
      </w:r>
      <w:r>
        <w:t>POST</w:t>
      </w:r>
      <w:r w:rsidRPr="001769FF">
        <w:t xml:space="preserve"> </w:t>
      </w:r>
      <w:r>
        <w:t xml:space="preserve">Request Body </w:t>
      </w:r>
      <w:r w:rsidRPr="001769FF">
        <w:t>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30"/>
        <w:gridCol w:w="425"/>
        <w:gridCol w:w="1276"/>
        <w:gridCol w:w="5898"/>
      </w:tblGrid>
      <w:tr w:rsidR="00BE4AE0" w:rsidRPr="00B54FF5" w14:paraId="32BFDA24" w14:textId="77777777" w:rsidTr="00113DBC">
        <w:trPr>
          <w:jc w:val="center"/>
        </w:trPr>
        <w:tc>
          <w:tcPr>
            <w:tcW w:w="1929" w:type="dxa"/>
            <w:shd w:val="clear" w:color="auto" w:fill="C0C0C0"/>
          </w:tcPr>
          <w:p w14:paraId="32E90E1D" w14:textId="77777777" w:rsidR="00BE4AE0" w:rsidRPr="0016361A" w:rsidRDefault="00BE4AE0" w:rsidP="00113DBC">
            <w:pPr>
              <w:pStyle w:val="TAH"/>
            </w:pPr>
            <w:r w:rsidRPr="0016361A">
              <w:t>Data type</w:t>
            </w:r>
          </w:p>
        </w:tc>
        <w:tc>
          <w:tcPr>
            <w:tcW w:w="425" w:type="dxa"/>
            <w:shd w:val="clear" w:color="auto" w:fill="C0C0C0"/>
          </w:tcPr>
          <w:p w14:paraId="31CF4A19" w14:textId="77777777" w:rsidR="00BE4AE0" w:rsidRPr="0016361A" w:rsidRDefault="00BE4AE0" w:rsidP="00113DBC">
            <w:pPr>
              <w:pStyle w:val="TAH"/>
            </w:pPr>
            <w:r w:rsidRPr="0016361A">
              <w:t>P</w:t>
            </w:r>
          </w:p>
        </w:tc>
        <w:tc>
          <w:tcPr>
            <w:tcW w:w="1276" w:type="dxa"/>
            <w:shd w:val="clear" w:color="auto" w:fill="C0C0C0"/>
          </w:tcPr>
          <w:p w14:paraId="785A7992" w14:textId="77777777" w:rsidR="00BE4AE0" w:rsidRPr="0016361A" w:rsidRDefault="00BE4AE0" w:rsidP="00113DBC">
            <w:pPr>
              <w:pStyle w:val="TAH"/>
            </w:pPr>
            <w:r w:rsidRPr="0016361A">
              <w:t>Cardinality</w:t>
            </w:r>
          </w:p>
        </w:tc>
        <w:tc>
          <w:tcPr>
            <w:tcW w:w="5897" w:type="dxa"/>
            <w:shd w:val="clear" w:color="auto" w:fill="C0C0C0"/>
            <w:vAlign w:val="center"/>
          </w:tcPr>
          <w:p w14:paraId="41F6C3BC" w14:textId="77777777" w:rsidR="00BE4AE0" w:rsidRPr="0016361A" w:rsidRDefault="00BE4AE0" w:rsidP="00113DBC">
            <w:pPr>
              <w:pStyle w:val="TAH"/>
            </w:pPr>
            <w:r w:rsidRPr="0016361A">
              <w:t>Description</w:t>
            </w:r>
          </w:p>
        </w:tc>
      </w:tr>
      <w:tr w:rsidR="00BE4AE0" w:rsidRPr="00B54FF5" w14:paraId="2030EE27" w14:textId="77777777" w:rsidTr="00113DBC">
        <w:trPr>
          <w:jc w:val="center"/>
        </w:trPr>
        <w:tc>
          <w:tcPr>
            <w:tcW w:w="1929" w:type="dxa"/>
          </w:tcPr>
          <w:p w14:paraId="05205E90" w14:textId="77777777" w:rsidR="00BE4AE0" w:rsidRPr="0016361A" w:rsidRDefault="00BE4AE0" w:rsidP="00113DBC">
            <w:pPr>
              <w:pStyle w:val="TAL"/>
            </w:pPr>
            <w:r>
              <w:t>ImsE</w:t>
            </w:r>
            <w:r>
              <w:rPr>
                <w:rFonts w:hint="eastAsia"/>
                <w:lang w:eastAsia="zh-CN"/>
              </w:rPr>
              <w:t>e</w:t>
            </w:r>
            <w:r>
              <w:t>Subscription</w:t>
            </w:r>
          </w:p>
        </w:tc>
        <w:tc>
          <w:tcPr>
            <w:tcW w:w="425" w:type="dxa"/>
          </w:tcPr>
          <w:p w14:paraId="45D878BA" w14:textId="77777777" w:rsidR="00BE4AE0" w:rsidRPr="0016361A" w:rsidRDefault="00BE4AE0" w:rsidP="00113DBC">
            <w:pPr>
              <w:pStyle w:val="TAC"/>
            </w:pPr>
            <w:r>
              <w:t>M</w:t>
            </w:r>
          </w:p>
        </w:tc>
        <w:tc>
          <w:tcPr>
            <w:tcW w:w="1276" w:type="dxa"/>
          </w:tcPr>
          <w:p w14:paraId="1C9C5D2D" w14:textId="77777777" w:rsidR="00BE4AE0" w:rsidRPr="0016361A" w:rsidRDefault="00BE4AE0" w:rsidP="00113DBC">
            <w:pPr>
              <w:pStyle w:val="TAL"/>
            </w:pPr>
            <w:r>
              <w:t>1</w:t>
            </w:r>
          </w:p>
        </w:tc>
        <w:tc>
          <w:tcPr>
            <w:tcW w:w="5897" w:type="dxa"/>
          </w:tcPr>
          <w:p w14:paraId="35AF4683" w14:textId="77777777" w:rsidR="00BE4AE0" w:rsidRPr="0016361A" w:rsidRDefault="00BE4AE0" w:rsidP="00113DBC">
            <w:pPr>
              <w:pStyle w:val="TAL"/>
            </w:pPr>
            <w:r>
              <w:t>Creates a new</w:t>
            </w:r>
            <w:r>
              <w:rPr>
                <w:rFonts w:hint="eastAsia"/>
                <w:lang w:eastAsia="zh-CN"/>
              </w:rPr>
              <w:t xml:space="preserve"> Individual</w:t>
            </w:r>
            <w:r>
              <w:t xml:space="preserve"> IMS Event Subscription resource.</w:t>
            </w:r>
          </w:p>
        </w:tc>
      </w:tr>
    </w:tbl>
    <w:p w14:paraId="102D0A7D" w14:textId="77777777" w:rsidR="00BE4AE0" w:rsidRDefault="00BE4AE0" w:rsidP="00BE4AE0"/>
    <w:p w14:paraId="2AF8195B" w14:textId="58A8C2D8" w:rsidR="00BE4AE0" w:rsidRPr="001769FF" w:rsidRDefault="00BE4AE0" w:rsidP="00BE4AE0">
      <w:pPr>
        <w:pStyle w:val="TH"/>
      </w:pPr>
      <w:r w:rsidRPr="001769FF">
        <w:t>Table</w:t>
      </w:r>
      <w:r>
        <w:t> </w:t>
      </w:r>
      <w:r w:rsidRPr="001769FF">
        <w:t>6.</w:t>
      </w:r>
      <w:r>
        <w:t>6.3.2.</w:t>
      </w:r>
      <w:r w:rsidRPr="001769FF">
        <w:t>3.1-</w:t>
      </w:r>
      <w:r>
        <w:t>3</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1"/>
        <w:gridCol w:w="425"/>
        <w:gridCol w:w="1138"/>
        <w:gridCol w:w="1845"/>
        <w:gridCol w:w="4340"/>
      </w:tblGrid>
      <w:tr w:rsidR="00BE4AE0" w:rsidRPr="00B54FF5" w14:paraId="4D7DAB6E"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C0C0C0"/>
          </w:tcPr>
          <w:p w14:paraId="0AF17787" w14:textId="77777777" w:rsidR="00BE4AE0" w:rsidRPr="0016361A" w:rsidRDefault="00BE4AE0" w:rsidP="00113DBC">
            <w:pPr>
              <w:pStyle w:val="TAH"/>
            </w:pPr>
            <w:r w:rsidRPr="0016361A">
              <w:t>Data type</w:t>
            </w:r>
          </w:p>
        </w:tc>
        <w:tc>
          <w:tcPr>
            <w:tcW w:w="223" w:type="pct"/>
            <w:tcBorders>
              <w:top w:val="single" w:sz="6" w:space="0" w:color="auto"/>
              <w:left w:val="single" w:sz="6" w:space="0" w:color="auto"/>
              <w:bottom w:val="single" w:sz="6" w:space="0" w:color="auto"/>
              <w:right w:val="single" w:sz="6" w:space="0" w:color="auto"/>
            </w:tcBorders>
            <w:shd w:val="clear" w:color="auto" w:fill="C0C0C0"/>
          </w:tcPr>
          <w:p w14:paraId="6C8323BF" w14:textId="77777777" w:rsidR="00BE4AE0" w:rsidRPr="0016361A" w:rsidRDefault="00BE4AE0" w:rsidP="00113DBC">
            <w:pPr>
              <w:pStyle w:val="TAH"/>
            </w:pPr>
            <w:r w:rsidRPr="0016361A">
              <w:t>P</w:t>
            </w:r>
          </w:p>
        </w:tc>
        <w:tc>
          <w:tcPr>
            <w:tcW w:w="597" w:type="pct"/>
            <w:tcBorders>
              <w:top w:val="single" w:sz="6" w:space="0" w:color="auto"/>
              <w:left w:val="single" w:sz="6" w:space="0" w:color="auto"/>
              <w:bottom w:val="single" w:sz="6" w:space="0" w:color="auto"/>
              <w:right w:val="single" w:sz="6" w:space="0" w:color="auto"/>
            </w:tcBorders>
            <w:shd w:val="clear" w:color="auto" w:fill="C0C0C0"/>
          </w:tcPr>
          <w:p w14:paraId="7DFF4EF1" w14:textId="77777777" w:rsidR="00BE4AE0" w:rsidRPr="0016361A" w:rsidRDefault="00BE4AE0" w:rsidP="00113DBC">
            <w:pPr>
              <w:pStyle w:val="TAH"/>
            </w:pPr>
            <w:r w:rsidRPr="0016361A">
              <w:t>Cardinality</w:t>
            </w:r>
          </w:p>
        </w:tc>
        <w:tc>
          <w:tcPr>
            <w:tcW w:w="968" w:type="pct"/>
            <w:tcBorders>
              <w:top w:val="single" w:sz="6" w:space="0" w:color="auto"/>
              <w:left w:val="single" w:sz="6" w:space="0" w:color="auto"/>
              <w:bottom w:val="single" w:sz="6" w:space="0" w:color="auto"/>
              <w:right w:val="single" w:sz="6" w:space="0" w:color="auto"/>
            </w:tcBorders>
            <w:shd w:val="clear" w:color="auto" w:fill="C0C0C0"/>
          </w:tcPr>
          <w:p w14:paraId="46847DCB" w14:textId="77777777" w:rsidR="00BE4AE0" w:rsidRPr="0016361A" w:rsidRDefault="00BE4AE0" w:rsidP="00113DBC">
            <w:pPr>
              <w:pStyle w:val="TAH"/>
            </w:pPr>
            <w:r w:rsidRPr="0016361A">
              <w:t>Response</w:t>
            </w:r>
          </w:p>
          <w:p w14:paraId="63DAB387" w14:textId="77777777" w:rsidR="00BE4AE0" w:rsidRPr="0016361A" w:rsidRDefault="00BE4AE0" w:rsidP="00113DBC">
            <w:pPr>
              <w:pStyle w:val="TAH"/>
            </w:pPr>
            <w:r w:rsidRPr="0016361A">
              <w:t>codes</w:t>
            </w:r>
          </w:p>
        </w:tc>
        <w:tc>
          <w:tcPr>
            <w:tcW w:w="2277" w:type="pct"/>
            <w:tcBorders>
              <w:top w:val="single" w:sz="6" w:space="0" w:color="auto"/>
              <w:left w:val="single" w:sz="6" w:space="0" w:color="auto"/>
              <w:bottom w:val="single" w:sz="6" w:space="0" w:color="auto"/>
              <w:right w:val="single" w:sz="6" w:space="0" w:color="auto"/>
            </w:tcBorders>
            <w:shd w:val="clear" w:color="auto" w:fill="C0C0C0"/>
          </w:tcPr>
          <w:p w14:paraId="582639A1" w14:textId="77777777" w:rsidR="00BE4AE0" w:rsidRPr="0016361A" w:rsidRDefault="00BE4AE0" w:rsidP="00113DBC">
            <w:pPr>
              <w:pStyle w:val="TAH"/>
            </w:pPr>
            <w:r w:rsidRPr="0016361A">
              <w:t>Description</w:t>
            </w:r>
          </w:p>
        </w:tc>
      </w:tr>
      <w:tr w:rsidR="00BE4AE0" w:rsidRPr="00B54FF5" w14:paraId="61FA5F6A"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692681E9" w14:textId="77777777" w:rsidR="00BE4AE0" w:rsidRPr="0016361A" w:rsidRDefault="00BE4AE0" w:rsidP="00113DBC">
            <w:pPr>
              <w:pStyle w:val="TAL"/>
              <w:rPr>
                <w:lang w:eastAsia="zh-CN"/>
              </w:rPr>
            </w:pPr>
            <w:r>
              <w:rPr>
                <w:rFonts w:hint="eastAsia"/>
                <w:lang w:eastAsia="zh-CN"/>
              </w:rPr>
              <w:t>Created</w:t>
            </w:r>
            <w:r>
              <w:t>ImsE</w:t>
            </w:r>
            <w:r>
              <w:rPr>
                <w:rFonts w:hint="eastAsia"/>
                <w:lang w:eastAsia="zh-CN"/>
              </w:rPr>
              <w:t>e</w:t>
            </w:r>
            <w:r>
              <w:t>Subscription</w:t>
            </w:r>
          </w:p>
        </w:tc>
        <w:tc>
          <w:tcPr>
            <w:tcW w:w="223" w:type="pct"/>
            <w:tcBorders>
              <w:top w:val="single" w:sz="6" w:space="0" w:color="auto"/>
              <w:left w:val="single" w:sz="6" w:space="0" w:color="auto"/>
              <w:bottom w:val="single" w:sz="6" w:space="0" w:color="auto"/>
              <w:right w:val="single" w:sz="6" w:space="0" w:color="auto"/>
            </w:tcBorders>
          </w:tcPr>
          <w:p w14:paraId="0552B784" w14:textId="77777777" w:rsidR="00BE4AE0" w:rsidRPr="0016361A" w:rsidRDefault="00BE4AE0" w:rsidP="00113DBC">
            <w:pPr>
              <w:pStyle w:val="TAC"/>
            </w:pPr>
            <w:r>
              <w:t>M</w:t>
            </w:r>
          </w:p>
        </w:tc>
        <w:tc>
          <w:tcPr>
            <w:tcW w:w="597" w:type="pct"/>
            <w:tcBorders>
              <w:top w:val="single" w:sz="6" w:space="0" w:color="auto"/>
              <w:left w:val="single" w:sz="6" w:space="0" w:color="auto"/>
              <w:bottom w:val="single" w:sz="6" w:space="0" w:color="auto"/>
              <w:right w:val="single" w:sz="6" w:space="0" w:color="auto"/>
            </w:tcBorders>
          </w:tcPr>
          <w:p w14:paraId="5156FDB2" w14:textId="77777777" w:rsidR="00BE4AE0" w:rsidRPr="0016361A" w:rsidRDefault="00BE4AE0" w:rsidP="00113DBC">
            <w:pPr>
              <w:pStyle w:val="TAL"/>
            </w:pPr>
            <w:r>
              <w:t>1</w:t>
            </w:r>
          </w:p>
        </w:tc>
        <w:tc>
          <w:tcPr>
            <w:tcW w:w="968" w:type="pct"/>
            <w:tcBorders>
              <w:top w:val="single" w:sz="6" w:space="0" w:color="auto"/>
              <w:left w:val="single" w:sz="6" w:space="0" w:color="auto"/>
              <w:bottom w:val="single" w:sz="6" w:space="0" w:color="auto"/>
              <w:right w:val="single" w:sz="6" w:space="0" w:color="auto"/>
            </w:tcBorders>
          </w:tcPr>
          <w:p w14:paraId="114F7F17" w14:textId="77777777" w:rsidR="00BE4AE0" w:rsidRPr="0016361A" w:rsidRDefault="00BE4AE0" w:rsidP="00113DBC">
            <w:pPr>
              <w:pStyle w:val="TAL"/>
            </w:pPr>
            <w:r>
              <w:t>201 Created</w:t>
            </w:r>
          </w:p>
        </w:tc>
        <w:tc>
          <w:tcPr>
            <w:tcW w:w="2277" w:type="pct"/>
            <w:tcBorders>
              <w:top w:val="single" w:sz="6" w:space="0" w:color="auto"/>
              <w:left w:val="single" w:sz="6" w:space="0" w:color="auto"/>
              <w:bottom w:val="single" w:sz="6" w:space="0" w:color="auto"/>
              <w:right w:val="single" w:sz="6" w:space="0" w:color="auto"/>
            </w:tcBorders>
          </w:tcPr>
          <w:p w14:paraId="31CB5EA3" w14:textId="77777777" w:rsidR="00BE4AE0" w:rsidRPr="0016361A" w:rsidRDefault="00BE4AE0" w:rsidP="00113DBC">
            <w:pPr>
              <w:pStyle w:val="TAL"/>
            </w:pPr>
            <w:r>
              <w:t>The creation of an Individual</w:t>
            </w:r>
            <w:r>
              <w:rPr>
                <w:rFonts w:hint="eastAsia"/>
                <w:lang w:eastAsia="zh-CN"/>
              </w:rPr>
              <w:t xml:space="preserve"> </w:t>
            </w:r>
            <w:r>
              <w:t>IMS Event Subscription resource is confirmed and a representation of that resource is returned.</w:t>
            </w:r>
          </w:p>
        </w:tc>
      </w:tr>
      <w:tr w:rsidR="00BE4AE0" w:rsidRPr="00B54FF5" w14:paraId="05687281"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5D2B5B4B" w14:textId="77777777" w:rsidR="00BE4AE0" w:rsidRDefault="00BE4AE0" w:rsidP="00113DBC">
            <w:pPr>
              <w:pStyle w:val="TAL"/>
            </w:pPr>
            <w:r>
              <w:rPr>
                <w:rFonts w:hint="eastAsia"/>
                <w:lang w:eastAsia="zh-CN"/>
              </w:rPr>
              <w:t>R</w:t>
            </w:r>
            <w:r>
              <w:rPr>
                <w:lang w:eastAsia="zh-CN"/>
              </w:rPr>
              <w:t>edirectResponse</w:t>
            </w:r>
          </w:p>
        </w:tc>
        <w:tc>
          <w:tcPr>
            <w:tcW w:w="223" w:type="pct"/>
            <w:tcBorders>
              <w:top w:val="single" w:sz="6" w:space="0" w:color="auto"/>
              <w:left w:val="single" w:sz="6" w:space="0" w:color="auto"/>
              <w:bottom w:val="single" w:sz="6" w:space="0" w:color="auto"/>
              <w:right w:val="single" w:sz="6" w:space="0" w:color="auto"/>
            </w:tcBorders>
          </w:tcPr>
          <w:p w14:paraId="635A3AC3" w14:textId="77777777" w:rsidR="00BE4AE0" w:rsidRDefault="00BE4AE0" w:rsidP="00113DBC">
            <w:pPr>
              <w:pStyle w:val="TAC"/>
            </w:pPr>
            <w:r>
              <w:rPr>
                <w:rFonts w:hint="eastAsia"/>
                <w:lang w:eastAsia="zh-CN"/>
              </w:rPr>
              <w:t>O</w:t>
            </w:r>
          </w:p>
        </w:tc>
        <w:tc>
          <w:tcPr>
            <w:tcW w:w="597" w:type="pct"/>
            <w:tcBorders>
              <w:top w:val="single" w:sz="6" w:space="0" w:color="auto"/>
              <w:left w:val="single" w:sz="6" w:space="0" w:color="auto"/>
              <w:bottom w:val="single" w:sz="6" w:space="0" w:color="auto"/>
              <w:right w:val="single" w:sz="6" w:space="0" w:color="auto"/>
            </w:tcBorders>
          </w:tcPr>
          <w:p w14:paraId="178D47F9" w14:textId="77777777" w:rsidR="00BE4AE0" w:rsidRDefault="00BE4AE0" w:rsidP="00113DBC">
            <w:pPr>
              <w:pStyle w:val="TAL"/>
            </w:pPr>
            <w:r>
              <w:rPr>
                <w:rFonts w:hint="eastAsia"/>
                <w:lang w:eastAsia="zh-CN"/>
              </w:rPr>
              <w:t>0</w:t>
            </w:r>
            <w:r>
              <w:rPr>
                <w:lang w:eastAsia="zh-CN"/>
              </w:rPr>
              <w:t>..1</w:t>
            </w:r>
          </w:p>
        </w:tc>
        <w:tc>
          <w:tcPr>
            <w:tcW w:w="968" w:type="pct"/>
            <w:tcBorders>
              <w:top w:val="single" w:sz="6" w:space="0" w:color="auto"/>
              <w:left w:val="single" w:sz="6" w:space="0" w:color="auto"/>
              <w:bottom w:val="single" w:sz="6" w:space="0" w:color="auto"/>
              <w:right w:val="single" w:sz="6" w:space="0" w:color="auto"/>
            </w:tcBorders>
          </w:tcPr>
          <w:p w14:paraId="220EDBF9" w14:textId="77777777" w:rsidR="00BE4AE0" w:rsidRDefault="00BE4AE0" w:rsidP="00113DBC">
            <w:pPr>
              <w:pStyle w:val="TAL"/>
            </w:pPr>
            <w:r>
              <w:rPr>
                <w:rFonts w:hint="eastAsia"/>
                <w:lang w:eastAsia="zh-CN"/>
              </w:rPr>
              <w:t>3</w:t>
            </w:r>
            <w:r>
              <w:rPr>
                <w:lang w:eastAsia="zh-CN"/>
              </w:rPr>
              <w:t>07 Tempora</w:t>
            </w:r>
            <w:r>
              <w:rPr>
                <w:rFonts w:hint="eastAsia"/>
                <w:lang w:eastAsia="zh-CN"/>
              </w:rPr>
              <w:t>r</w:t>
            </w:r>
            <w:r>
              <w:rPr>
                <w:lang w:eastAsia="zh-CN"/>
              </w:rPr>
              <w:t xml:space="preserve">y Redirect </w:t>
            </w:r>
          </w:p>
        </w:tc>
        <w:tc>
          <w:tcPr>
            <w:tcW w:w="2277" w:type="pct"/>
            <w:tcBorders>
              <w:top w:val="single" w:sz="6" w:space="0" w:color="auto"/>
              <w:left w:val="single" w:sz="6" w:space="0" w:color="auto"/>
              <w:bottom w:val="single" w:sz="6" w:space="0" w:color="auto"/>
              <w:right w:val="single" w:sz="6" w:space="0" w:color="auto"/>
            </w:tcBorders>
          </w:tcPr>
          <w:p w14:paraId="2F19A1FF" w14:textId="77777777" w:rsidR="00BE4AE0" w:rsidRDefault="00BE4AE0" w:rsidP="00113DBC">
            <w:pPr>
              <w:pStyle w:val="TAL"/>
            </w:pPr>
            <w:r w:rsidRPr="00905989">
              <w:rPr>
                <w:rFonts w:cs="Arial"/>
                <w:szCs w:val="18"/>
                <w:lang w:val="en-US"/>
              </w:rPr>
              <w:t xml:space="preserve">Temporary redirection. </w:t>
            </w:r>
            <w:r>
              <w:t>(NOTE 2)</w:t>
            </w:r>
          </w:p>
        </w:tc>
      </w:tr>
      <w:tr w:rsidR="00BE4AE0" w:rsidRPr="00B54FF5" w14:paraId="492FC18E"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12FD818D" w14:textId="77777777" w:rsidR="00BE4AE0" w:rsidRDefault="00BE4AE0" w:rsidP="00113DBC">
            <w:pPr>
              <w:pStyle w:val="TAL"/>
            </w:pPr>
            <w:r>
              <w:rPr>
                <w:rFonts w:hint="eastAsia"/>
                <w:lang w:eastAsia="zh-CN"/>
              </w:rPr>
              <w:t>R</w:t>
            </w:r>
            <w:r>
              <w:rPr>
                <w:lang w:eastAsia="zh-CN"/>
              </w:rPr>
              <w:t>edirectResponse</w:t>
            </w:r>
          </w:p>
        </w:tc>
        <w:tc>
          <w:tcPr>
            <w:tcW w:w="223" w:type="pct"/>
            <w:tcBorders>
              <w:top w:val="single" w:sz="6" w:space="0" w:color="auto"/>
              <w:left w:val="single" w:sz="6" w:space="0" w:color="auto"/>
              <w:bottom w:val="single" w:sz="6" w:space="0" w:color="auto"/>
              <w:right w:val="single" w:sz="6" w:space="0" w:color="auto"/>
            </w:tcBorders>
          </w:tcPr>
          <w:p w14:paraId="225FCB07" w14:textId="77777777" w:rsidR="00BE4AE0" w:rsidRDefault="00BE4AE0" w:rsidP="00113DBC">
            <w:pPr>
              <w:pStyle w:val="TAC"/>
            </w:pPr>
            <w:r>
              <w:rPr>
                <w:rFonts w:hint="eastAsia"/>
                <w:lang w:eastAsia="zh-CN"/>
              </w:rPr>
              <w:t>O</w:t>
            </w:r>
          </w:p>
        </w:tc>
        <w:tc>
          <w:tcPr>
            <w:tcW w:w="597" w:type="pct"/>
            <w:tcBorders>
              <w:top w:val="single" w:sz="6" w:space="0" w:color="auto"/>
              <w:left w:val="single" w:sz="6" w:space="0" w:color="auto"/>
              <w:bottom w:val="single" w:sz="6" w:space="0" w:color="auto"/>
              <w:right w:val="single" w:sz="6" w:space="0" w:color="auto"/>
            </w:tcBorders>
          </w:tcPr>
          <w:p w14:paraId="4FFC85FD" w14:textId="77777777" w:rsidR="00BE4AE0" w:rsidRDefault="00BE4AE0" w:rsidP="00113DBC">
            <w:pPr>
              <w:pStyle w:val="TAL"/>
            </w:pPr>
            <w:r>
              <w:rPr>
                <w:rFonts w:hint="eastAsia"/>
                <w:lang w:eastAsia="zh-CN"/>
              </w:rPr>
              <w:t>0</w:t>
            </w:r>
            <w:r>
              <w:rPr>
                <w:lang w:eastAsia="zh-CN"/>
              </w:rPr>
              <w:t>..1</w:t>
            </w:r>
          </w:p>
        </w:tc>
        <w:tc>
          <w:tcPr>
            <w:tcW w:w="968" w:type="pct"/>
            <w:tcBorders>
              <w:top w:val="single" w:sz="6" w:space="0" w:color="auto"/>
              <w:left w:val="single" w:sz="6" w:space="0" w:color="auto"/>
              <w:bottom w:val="single" w:sz="6" w:space="0" w:color="auto"/>
              <w:right w:val="single" w:sz="6" w:space="0" w:color="auto"/>
            </w:tcBorders>
          </w:tcPr>
          <w:p w14:paraId="25AD0876" w14:textId="77777777" w:rsidR="00BE4AE0" w:rsidRDefault="00BE4AE0" w:rsidP="00113DBC">
            <w:pPr>
              <w:pStyle w:val="TAL"/>
            </w:pPr>
            <w:r>
              <w:t>308 Permanent Redirect</w:t>
            </w:r>
          </w:p>
        </w:tc>
        <w:tc>
          <w:tcPr>
            <w:tcW w:w="2277" w:type="pct"/>
            <w:tcBorders>
              <w:top w:val="single" w:sz="6" w:space="0" w:color="auto"/>
              <w:left w:val="single" w:sz="6" w:space="0" w:color="auto"/>
              <w:bottom w:val="single" w:sz="6" w:space="0" w:color="auto"/>
              <w:right w:val="single" w:sz="6" w:space="0" w:color="auto"/>
            </w:tcBorders>
          </w:tcPr>
          <w:p w14:paraId="7A2A70A1" w14:textId="77777777" w:rsidR="00BE4AE0" w:rsidRDefault="00BE4AE0" w:rsidP="00113DBC">
            <w:pPr>
              <w:pStyle w:val="TAL"/>
            </w:pPr>
            <w:r w:rsidRPr="00B910B8">
              <w:t xml:space="preserve">Permanent redirection. </w:t>
            </w:r>
            <w:r>
              <w:t>(NOTE 2)</w:t>
            </w:r>
          </w:p>
        </w:tc>
      </w:tr>
      <w:tr w:rsidR="00BE4AE0" w:rsidRPr="00B54FF5" w14:paraId="0E7C1890"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4821422C" w14:textId="77777777" w:rsidR="00BE4AE0" w:rsidRDefault="00BE4AE0" w:rsidP="00113DBC">
            <w:pPr>
              <w:pStyle w:val="TAL"/>
              <w:rPr>
                <w:lang w:eastAsia="zh-CN"/>
              </w:rPr>
            </w:pPr>
            <w:r w:rsidRPr="006A7EE2">
              <w:t>ProblemDetails</w:t>
            </w:r>
          </w:p>
        </w:tc>
        <w:tc>
          <w:tcPr>
            <w:tcW w:w="223" w:type="pct"/>
            <w:tcBorders>
              <w:top w:val="single" w:sz="6" w:space="0" w:color="auto"/>
              <w:left w:val="single" w:sz="6" w:space="0" w:color="auto"/>
              <w:bottom w:val="single" w:sz="6" w:space="0" w:color="auto"/>
              <w:right w:val="single" w:sz="6" w:space="0" w:color="auto"/>
            </w:tcBorders>
          </w:tcPr>
          <w:p w14:paraId="3EF466CE" w14:textId="77777777" w:rsidR="00BE4AE0" w:rsidRDefault="00BE4AE0" w:rsidP="00113DBC">
            <w:pPr>
              <w:pStyle w:val="TAC"/>
              <w:rPr>
                <w:lang w:eastAsia="zh-CN"/>
              </w:rPr>
            </w:pPr>
            <w:r>
              <w:t>O</w:t>
            </w:r>
          </w:p>
        </w:tc>
        <w:tc>
          <w:tcPr>
            <w:tcW w:w="597" w:type="pct"/>
            <w:tcBorders>
              <w:top w:val="single" w:sz="6" w:space="0" w:color="auto"/>
              <w:left w:val="single" w:sz="6" w:space="0" w:color="auto"/>
              <w:bottom w:val="single" w:sz="6" w:space="0" w:color="auto"/>
              <w:right w:val="single" w:sz="6" w:space="0" w:color="auto"/>
            </w:tcBorders>
          </w:tcPr>
          <w:p w14:paraId="4118B7FD" w14:textId="77777777" w:rsidR="00BE4AE0" w:rsidRDefault="00BE4AE0" w:rsidP="00113DBC">
            <w:pPr>
              <w:pStyle w:val="TAL"/>
              <w:rPr>
                <w:lang w:eastAsia="zh-CN"/>
              </w:rPr>
            </w:pPr>
            <w:r>
              <w:t>0..</w:t>
            </w:r>
            <w:r w:rsidRPr="006A7EE2">
              <w:t>1</w:t>
            </w:r>
          </w:p>
        </w:tc>
        <w:tc>
          <w:tcPr>
            <w:tcW w:w="968" w:type="pct"/>
            <w:tcBorders>
              <w:top w:val="single" w:sz="6" w:space="0" w:color="auto"/>
              <w:left w:val="single" w:sz="6" w:space="0" w:color="auto"/>
              <w:bottom w:val="single" w:sz="6" w:space="0" w:color="auto"/>
              <w:right w:val="single" w:sz="6" w:space="0" w:color="auto"/>
            </w:tcBorders>
          </w:tcPr>
          <w:p w14:paraId="6C5745DD" w14:textId="77777777" w:rsidR="00BE4AE0" w:rsidRDefault="00BE4AE0" w:rsidP="00113DBC">
            <w:pPr>
              <w:pStyle w:val="TAL"/>
            </w:pPr>
            <w:r w:rsidRPr="00F91D2F">
              <w:t>403 Forbidden</w:t>
            </w:r>
          </w:p>
        </w:tc>
        <w:tc>
          <w:tcPr>
            <w:tcW w:w="2277" w:type="pct"/>
            <w:tcBorders>
              <w:top w:val="single" w:sz="6" w:space="0" w:color="auto"/>
              <w:left w:val="single" w:sz="6" w:space="0" w:color="auto"/>
              <w:bottom w:val="single" w:sz="6" w:space="0" w:color="auto"/>
              <w:right w:val="single" w:sz="6" w:space="0" w:color="auto"/>
            </w:tcBorders>
          </w:tcPr>
          <w:p w14:paraId="6B203122" w14:textId="77777777" w:rsidR="00BE4AE0" w:rsidRPr="000B71E3" w:rsidRDefault="00BE4AE0" w:rsidP="00113DBC">
            <w:pPr>
              <w:pStyle w:val="TAL"/>
            </w:pPr>
            <w:r w:rsidRPr="000B71E3">
              <w:t xml:space="preserve">The "cause" attribute </w:t>
            </w:r>
            <w:r>
              <w:t xml:space="preserve">may be used to indicate </w:t>
            </w:r>
            <w:r w:rsidRPr="000B71E3">
              <w:t>one of the following application errors:</w:t>
            </w:r>
          </w:p>
          <w:p w14:paraId="4D09DD50" w14:textId="77777777" w:rsidR="00BE4AE0" w:rsidRPr="00B910B8" w:rsidRDefault="00BE4AE0" w:rsidP="00113DBC">
            <w:pPr>
              <w:pStyle w:val="TAL"/>
            </w:pPr>
            <w:r w:rsidRPr="000B71E3">
              <w:t xml:space="preserve">- </w:t>
            </w:r>
            <w:r>
              <w:rPr>
                <w:lang w:val="en-US"/>
              </w:rPr>
              <w:t>OPERATION_NOT_ALLOWED</w:t>
            </w:r>
          </w:p>
        </w:tc>
      </w:tr>
      <w:tr w:rsidR="00BE4AE0" w:rsidRPr="00B54FF5" w14:paraId="0358CC10"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49C6FF43" w14:textId="77777777" w:rsidR="00BE4AE0" w:rsidRDefault="00BE4AE0" w:rsidP="00113DBC">
            <w:pPr>
              <w:pStyle w:val="TAL"/>
              <w:rPr>
                <w:lang w:eastAsia="zh-CN"/>
              </w:rPr>
            </w:pPr>
            <w:r w:rsidRPr="006A7EE2">
              <w:t>ProblemDetails</w:t>
            </w:r>
          </w:p>
        </w:tc>
        <w:tc>
          <w:tcPr>
            <w:tcW w:w="223" w:type="pct"/>
            <w:tcBorders>
              <w:top w:val="single" w:sz="6" w:space="0" w:color="auto"/>
              <w:left w:val="single" w:sz="6" w:space="0" w:color="auto"/>
              <w:bottom w:val="single" w:sz="6" w:space="0" w:color="auto"/>
              <w:right w:val="single" w:sz="6" w:space="0" w:color="auto"/>
            </w:tcBorders>
          </w:tcPr>
          <w:p w14:paraId="723B9AF5" w14:textId="77777777" w:rsidR="00BE4AE0" w:rsidRDefault="00BE4AE0" w:rsidP="00113DBC">
            <w:pPr>
              <w:pStyle w:val="TAC"/>
              <w:rPr>
                <w:lang w:eastAsia="zh-CN"/>
              </w:rPr>
            </w:pPr>
            <w:r>
              <w:t>O</w:t>
            </w:r>
          </w:p>
        </w:tc>
        <w:tc>
          <w:tcPr>
            <w:tcW w:w="597" w:type="pct"/>
            <w:tcBorders>
              <w:top w:val="single" w:sz="6" w:space="0" w:color="auto"/>
              <w:left w:val="single" w:sz="6" w:space="0" w:color="auto"/>
              <w:bottom w:val="single" w:sz="6" w:space="0" w:color="auto"/>
              <w:right w:val="single" w:sz="6" w:space="0" w:color="auto"/>
            </w:tcBorders>
          </w:tcPr>
          <w:p w14:paraId="73B49F3D" w14:textId="77777777" w:rsidR="00BE4AE0" w:rsidRDefault="00BE4AE0" w:rsidP="00113DBC">
            <w:pPr>
              <w:pStyle w:val="TAL"/>
              <w:rPr>
                <w:lang w:eastAsia="zh-CN"/>
              </w:rPr>
            </w:pPr>
            <w:r>
              <w:t>0..</w:t>
            </w:r>
            <w:r w:rsidRPr="006A7EE2">
              <w:t>1</w:t>
            </w:r>
          </w:p>
        </w:tc>
        <w:tc>
          <w:tcPr>
            <w:tcW w:w="968" w:type="pct"/>
            <w:tcBorders>
              <w:top w:val="single" w:sz="6" w:space="0" w:color="auto"/>
              <w:left w:val="single" w:sz="6" w:space="0" w:color="auto"/>
              <w:bottom w:val="single" w:sz="6" w:space="0" w:color="auto"/>
              <w:right w:val="single" w:sz="6" w:space="0" w:color="auto"/>
            </w:tcBorders>
          </w:tcPr>
          <w:p w14:paraId="734DD946" w14:textId="77777777" w:rsidR="00BE4AE0" w:rsidRDefault="00BE4AE0" w:rsidP="00113DBC">
            <w:pPr>
              <w:pStyle w:val="TAL"/>
            </w:pPr>
            <w:r w:rsidRPr="006A7EE2">
              <w:t>404 Not Found</w:t>
            </w:r>
          </w:p>
        </w:tc>
        <w:tc>
          <w:tcPr>
            <w:tcW w:w="2277" w:type="pct"/>
            <w:tcBorders>
              <w:top w:val="single" w:sz="6" w:space="0" w:color="auto"/>
              <w:left w:val="single" w:sz="6" w:space="0" w:color="auto"/>
              <w:bottom w:val="single" w:sz="6" w:space="0" w:color="auto"/>
              <w:right w:val="single" w:sz="6" w:space="0" w:color="auto"/>
            </w:tcBorders>
          </w:tcPr>
          <w:p w14:paraId="0C9544D9"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7EFA65" w14:textId="77777777" w:rsidR="00BE4AE0" w:rsidRPr="00B910B8" w:rsidRDefault="00BE4AE0" w:rsidP="00113DBC">
            <w:pPr>
              <w:pStyle w:val="TAL"/>
            </w:pPr>
            <w:r w:rsidRPr="006A7EE2">
              <w:t>- USER_NOT_FOUND</w:t>
            </w:r>
          </w:p>
        </w:tc>
      </w:tr>
      <w:tr w:rsidR="00BE4AE0" w:rsidRPr="00B54FF5" w14:paraId="75852D90" w14:textId="77777777" w:rsidTr="00113DBC">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00992D5A" w14:textId="77777777" w:rsidR="00BE4AE0" w:rsidRDefault="00BE4AE0" w:rsidP="00113DBC">
            <w:pPr>
              <w:pStyle w:val="TAN"/>
            </w:pPr>
            <w:r w:rsidRPr="0016361A">
              <w:t>NOTE</w:t>
            </w:r>
            <w:r>
              <w:rPr>
                <w:lang w:val="en-US"/>
              </w:rP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0F6D7744" w14:textId="77777777" w:rsidR="00BE4AE0" w:rsidRPr="0016361A" w:rsidRDefault="00BE4AE0" w:rsidP="00113DBC">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1131EC0F" w14:textId="77777777" w:rsidR="00BE4AE0" w:rsidRDefault="00BE4AE0" w:rsidP="00BE4AE0"/>
    <w:p w14:paraId="4339A52F" w14:textId="17C25E1D" w:rsidR="00BE4AE0" w:rsidRPr="00A04126" w:rsidRDefault="00BE4AE0" w:rsidP="00BE4AE0">
      <w:pPr>
        <w:pStyle w:val="TH"/>
        <w:rPr>
          <w:rFonts w:cs="Arial"/>
        </w:rPr>
      </w:pPr>
      <w:r w:rsidRPr="00A04126">
        <w:t>Table</w:t>
      </w:r>
      <w:r>
        <w:t> </w:t>
      </w:r>
      <w:r w:rsidRPr="00A04126">
        <w:t>6.</w:t>
      </w:r>
      <w:r>
        <w:t>6</w:t>
      </w:r>
      <w:r w:rsidRPr="00A04126">
        <w:t>.3.2.3.1-</w:t>
      </w:r>
      <w:r>
        <w:t>4</w:t>
      </w:r>
      <w:r w:rsidRPr="00A04126">
        <w:t xml:space="preserve">: Headers supported by the </w:t>
      </w:r>
      <w:r>
        <w:t>201 response code</w:t>
      </w:r>
      <w:r w:rsidRPr="00A04126">
        <w:t xml:space="preserv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0"/>
        <w:gridCol w:w="1277"/>
        <w:gridCol w:w="427"/>
        <w:gridCol w:w="1136"/>
        <w:gridCol w:w="5189"/>
      </w:tblGrid>
      <w:tr w:rsidR="00BE4AE0" w:rsidRPr="00B54FF5" w14:paraId="572D194F" w14:textId="77777777" w:rsidTr="00113DBC">
        <w:trPr>
          <w:jc w:val="center"/>
        </w:trPr>
        <w:tc>
          <w:tcPr>
            <w:tcW w:w="787" w:type="pct"/>
            <w:shd w:val="clear" w:color="auto" w:fill="C0C0C0"/>
          </w:tcPr>
          <w:p w14:paraId="1582DC96" w14:textId="77777777" w:rsidR="00BE4AE0" w:rsidRPr="0016361A" w:rsidRDefault="00BE4AE0" w:rsidP="00113DBC">
            <w:pPr>
              <w:pStyle w:val="TAH"/>
            </w:pPr>
            <w:r w:rsidRPr="0016361A">
              <w:t>Name</w:t>
            </w:r>
          </w:p>
        </w:tc>
        <w:tc>
          <w:tcPr>
            <w:tcW w:w="670" w:type="pct"/>
            <w:shd w:val="clear" w:color="auto" w:fill="C0C0C0"/>
          </w:tcPr>
          <w:p w14:paraId="5855182B" w14:textId="77777777" w:rsidR="00BE4AE0" w:rsidRPr="0016361A" w:rsidRDefault="00BE4AE0" w:rsidP="00113DBC">
            <w:pPr>
              <w:pStyle w:val="TAH"/>
            </w:pPr>
            <w:r w:rsidRPr="0016361A">
              <w:t>Data type</w:t>
            </w:r>
          </w:p>
        </w:tc>
        <w:tc>
          <w:tcPr>
            <w:tcW w:w="224" w:type="pct"/>
            <w:shd w:val="clear" w:color="auto" w:fill="C0C0C0"/>
          </w:tcPr>
          <w:p w14:paraId="538D13DE" w14:textId="77777777" w:rsidR="00BE4AE0" w:rsidRPr="0016361A" w:rsidRDefault="00BE4AE0" w:rsidP="00113DBC">
            <w:pPr>
              <w:pStyle w:val="TAH"/>
            </w:pPr>
            <w:r w:rsidRPr="0016361A">
              <w:t>P</w:t>
            </w:r>
          </w:p>
        </w:tc>
        <w:tc>
          <w:tcPr>
            <w:tcW w:w="596" w:type="pct"/>
            <w:shd w:val="clear" w:color="auto" w:fill="C0C0C0"/>
          </w:tcPr>
          <w:p w14:paraId="66401B37" w14:textId="77777777" w:rsidR="00BE4AE0" w:rsidRPr="0016361A" w:rsidRDefault="00BE4AE0" w:rsidP="00113DBC">
            <w:pPr>
              <w:pStyle w:val="TAH"/>
            </w:pPr>
            <w:r w:rsidRPr="0016361A">
              <w:t>Cardinality</w:t>
            </w:r>
          </w:p>
        </w:tc>
        <w:tc>
          <w:tcPr>
            <w:tcW w:w="2723" w:type="pct"/>
            <w:shd w:val="clear" w:color="auto" w:fill="C0C0C0"/>
            <w:vAlign w:val="center"/>
          </w:tcPr>
          <w:p w14:paraId="4460F894" w14:textId="77777777" w:rsidR="00BE4AE0" w:rsidRPr="0016361A" w:rsidRDefault="00BE4AE0" w:rsidP="00113DBC">
            <w:pPr>
              <w:pStyle w:val="TAH"/>
            </w:pPr>
            <w:r w:rsidRPr="0016361A">
              <w:t>Description</w:t>
            </w:r>
          </w:p>
        </w:tc>
      </w:tr>
      <w:tr w:rsidR="00BE4AE0" w:rsidRPr="00B54FF5" w14:paraId="68ED519C" w14:textId="77777777" w:rsidTr="00113DBC">
        <w:trPr>
          <w:jc w:val="center"/>
        </w:trPr>
        <w:tc>
          <w:tcPr>
            <w:tcW w:w="787" w:type="pct"/>
          </w:tcPr>
          <w:p w14:paraId="7830D9D7" w14:textId="77777777" w:rsidR="00BE4AE0" w:rsidRPr="0016361A" w:rsidRDefault="00BE4AE0" w:rsidP="00113DBC">
            <w:pPr>
              <w:pStyle w:val="TAL"/>
            </w:pPr>
            <w:r w:rsidRPr="00D165ED">
              <w:t>Location</w:t>
            </w:r>
          </w:p>
        </w:tc>
        <w:tc>
          <w:tcPr>
            <w:tcW w:w="670" w:type="pct"/>
          </w:tcPr>
          <w:p w14:paraId="05220DC3" w14:textId="77777777" w:rsidR="00BE4AE0" w:rsidRPr="0016361A" w:rsidRDefault="00BE4AE0" w:rsidP="00113DBC">
            <w:pPr>
              <w:pStyle w:val="TAL"/>
            </w:pPr>
            <w:r w:rsidRPr="00D165ED">
              <w:t>string</w:t>
            </w:r>
          </w:p>
        </w:tc>
        <w:tc>
          <w:tcPr>
            <w:tcW w:w="224" w:type="pct"/>
          </w:tcPr>
          <w:p w14:paraId="0676A0AD" w14:textId="77777777" w:rsidR="00BE4AE0" w:rsidRPr="0016361A" w:rsidRDefault="00BE4AE0" w:rsidP="00113DBC">
            <w:pPr>
              <w:pStyle w:val="TAC"/>
            </w:pPr>
            <w:r>
              <w:t>M</w:t>
            </w:r>
          </w:p>
        </w:tc>
        <w:tc>
          <w:tcPr>
            <w:tcW w:w="596" w:type="pct"/>
          </w:tcPr>
          <w:p w14:paraId="0FFEAE1E" w14:textId="77777777" w:rsidR="00BE4AE0" w:rsidRPr="0016361A" w:rsidRDefault="00BE4AE0" w:rsidP="00113DBC">
            <w:pPr>
              <w:pStyle w:val="TAL"/>
            </w:pPr>
            <w:r>
              <w:rPr>
                <w:rFonts w:hint="eastAsia"/>
                <w:lang w:eastAsia="zh-CN"/>
              </w:rPr>
              <w:t>1</w:t>
            </w:r>
          </w:p>
        </w:tc>
        <w:tc>
          <w:tcPr>
            <w:tcW w:w="2723" w:type="pct"/>
            <w:vAlign w:val="center"/>
          </w:tcPr>
          <w:p w14:paraId="386A8140" w14:textId="77777777" w:rsidR="00BE4AE0" w:rsidRPr="0016361A" w:rsidRDefault="00BE4AE0" w:rsidP="00113DBC">
            <w:pPr>
              <w:pStyle w:val="TAL"/>
            </w:pPr>
            <w:r w:rsidRPr="00D165ED">
              <w:t>Contains the URI of the newly created resource, according to the structure: {apiRoot}/n</w:t>
            </w:r>
            <w:r>
              <w:rPr>
                <w:rFonts w:hint="eastAsia"/>
                <w:lang w:eastAsia="zh-CN"/>
              </w:rPr>
              <w:t>hss</w:t>
            </w:r>
            <w:r w:rsidRPr="00D165ED">
              <w:t>-</w:t>
            </w:r>
            <w:r>
              <w:rPr>
                <w:rFonts w:hint="eastAsia"/>
                <w:lang w:eastAsia="zh-CN"/>
              </w:rPr>
              <w:t>ims-</w:t>
            </w:r>
            <w:r>
              <w:rPr>
                <w:lang w:eastAsia="zh-CN"/>
              </w:rPr>
              <w:t>ee</w:t>
            </w:r>
            <w:r w:rsidRPr="00D165ED">
              <w:t>/</w:t>
            </w:r>
            <w:r>
              <w:t>&lt;apiVersion&gt;</w:t>
            </w:r>
            <w:r w:rsidRPr="00D165ED">
              <w:t>/</w:t>
            </w:r>
            <w:r>
              <w:rPr>
                <w:rFonts w:hint="eastAsia"/>
                <w:lang w:eastAsia="zh-CN"/>
              </w:rPr>
              <w:t>{imsUeId}/ee</w:t>
            </w:r>
            <w:r>
              <w:rPr>
                <w:lang w:eastAsia="zh-CN"/>
              </w:rPr>
              <w:t>-subscriptions</w:t>
            </w:r>
            <w:r w:rsidRPr="00D165ED">
              <w:t>/{</w:t>
            </w:r>
            <w:r>
              <w:t>subscription</w:t>
            </w:r>
            <w:r w:rsidRPr="00D165ED">
              <w:t>Id}.</w:t>
            </w:r>
          </w:p>
        </w:tc>
      </w:tr>
    </w:tbl>
    <w:p w14:paraId="7360B3F2" w14:textId="77777777" w:rsidR="00BE4AE0" w:rsidRDefault="00BE4AE0" w:rsidP="00BE4AE0"/>
    <w:p w14:paraId="5FE448CB" w14:textId="52B1FA24" w:rsidR="00BE4AE0" w:rsidRDefault="00BE4AE0" w:rsidP="00BE4AE0">
      <w:pPr>
        <w:pStyle w:val="TH"/>
      </w:pPr>
      <w:r>
        <w:t xml:space="preserve">Table </w:t>
      </w:r>
      <w:r w:rsidRPr="00D67AB2">
        <w:t>6.</w:t>
      </w:r>
      <w:r>
        <w:t>6</w:t>
      </w:r>
      <w:r w:rsidRPr="00D67AB2">
        <w:t>.</w:t>
      </w:r>
      <w:r>
        <w:t>3</w:t>
      </w:r>
      <w:r w:rsidRPr="00D67AB2">
        <w:t>.</w:t>
      </w:r>
      <w:r>
        <w:t>2</w:t>
      </w:r>
      <w:r w:rsidRPr="00D67AB2">
        <w:t>.</w:t>
      </w:r>
      <w:r>
        <w:t>3</w:t>
      </w:r>
      <w:r w:rsidRPr="00D67AB2">
        <w:t>.</w:t>
      </w:r>
      <w:r>
        <w:t>1</w:t>
      </w:r>
      <w:r w:rsidRPr="00D67AB2">
        <w:t>-</w:t>
      </w:r>
      <w:r>
        <w:t>5</w:t>
      </w:r>
      <w:r w:rsidRPr="00D67AB2">
        <w:t xml:space="preserve">: </w:t>
      </w:r>
      <w:r>
        <w:t>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3"/>
        <w:gridCol w:w="1396"/>
        <w:gridCol w:w="414"/>
        <w:gridCol w:w="1108"/>
        <w:gridCol w:w="5044"/>
      </w:tblGrid>
      <w:tr w:rsidR="00BE4AE0" w:rsidRPr="00D67AB2" w14:paraId="7B82C325"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C97394"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63DAD1"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CE6CE6"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349FD4"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E44DA0" w14:textId="77777777" w:rsidR="00BE4AE0" w:rsidRPr="00D67AB2" w:rsidRDefault="00BE4AE0" w:rsidP="00113DBC">
            <w:pPr>
              <w:pStyle w:val="TAH"/>
            </w:pPr>
            <w:r w:rsidRPr="00D67AB2">
              <w:t>Description</w:t>
            </w:r>
          </w:p>
        </w:tc>
      </w:tr>
      <w:tr w:rsidR="00BE4AE0" w:rsidRPr="00D67AB2" w14:paraId="42CBFCA6"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2856258"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AA635"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6709BC"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ED39E7"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D32D22" w14:textId="77777777" w:rsidR="00BE4AE0" w:rsidRDefault="00BE4AE0" w:rsidP="00113DBC">
            <w:pPr>
              <w:pStyle w:val="TAL"/>
            </w:pPr>
            <w:r w:rsidRPr="00D70312">
              <w:t xml:space="preserve">An alternative URI of the resource located on an alternative </w:t>
            </w:r>
            <w:r>
              <w:rPr>
                <w:rFonts w:hint="eastAsia"/>
                <w:lang w:eastAsia="zh-CN"/>
              </w:rPr>
              <w:t>HSS</w:t>
            </w:r>
            <w:r>
              <w:t xml:space="preserve"> (</w:t>
            </w:r>
            <w:r w:rsidRPr="00D70312">
              <w:t>service</w:t>
            </w:r>
            <w:r>
              <w:t>)</w:t>
            </w:r>
            <w:r w:rsidRPr="00D70312">
              <w:t xml:space="preserve"> instance</w:t>
            </w:r>
            <w:r>
              <w:t>.</w:t>
            </w:r>
          </w:p>
          <w:p w14:paraId="5D773F80" w14:textId="77777777" w:rsidR="00BE4AE0" w:rsidRPr="00D67AB2" w:rsidRDefault="00BE4AE0" w:rsidP="00113DBC">
            <w:pPr>
              <w:pStyle w:val="TAL"/>
            </w:pPr>
            <w:r>
              <w:t xml:space="preserve">Or the same URI, </w:t>
            </w:r>
            <w:r w:rsidRPr="00A563BE">
              <w:t>if a request is redirected to the same target resource via a different SCP.</w:t>
            </w:r>
          </w:p>
        </w:tc>
      </w:tr>
      <w:tr w:rsidR="00BE4AE0" w:rsidRPr="00D67AB2" w14:paraId="08E5D73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26A83C68" w14:textId="77777777" w:rsidR="00BE4AE0" w:rsidRDefault="00BE4AE0" w:rsidP="00113DBC">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F221BEE"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A962B23"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01C7F6" w14:textId="77777777" w:rsidR="00BE4AE0" w:rsidRPr="00D67AB2" w:rsidRDefault="00BE4AE0" w:rsidP="00113DB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5611816" w14:textId="77777777" w:rsidR="00BE4AE0" w:rsidRPr="00D70312" w:rsidRDefault="00BE4AE0" w:rsidP="00113DBC">
            <w:pPr>
              <w:pStyle w:val="TAL"/>
            </w:pPr>
            <w:r w:rsidRPr="00B910B8">
              <w:t xml:space="preserve">Identifier of the target </w:t>
            </w:r>
            <w:r>
              <w:rPr>
                <w:rFonts w:hint="eastAsia"/>
                <w:lang w:eastAsia="zh-CN"/>
              </w:rPr>
              <w:t>HSS</w:t>
            </w:r>
            <w:r w:rsidRPr="00B910B8">
              <w:t xml:space="preserve"> instance ID towards which the </w:t>
            </w:r>
            <w:r>
              <w:t>request</w:t>
            </w:r>
            <w:r w:rsidRPr="00B910B8">
              <w:t xml:space="preserve"> is redirected</w:t>
            </w:r>
            <w:r>
              <w:rPr>
                <w:rFonts w:hint="eastAsia"/>
                <w:lang w:eastAsia="zh-CN"/>
              </w:rPr>
              <w:t>.</w:t>
            </w:r>
          </w:p>
        </w:tc>
      </w:tr>
    </w:tbl>
    <w:p w14:paraId="747F116E" w14:textId="77777777" w:rsidR="00BE4AE0" w:rsidRDefault="00BE4AE0" w:rsidP="00BE4AE0">
      <w:pPr>
        <w:rPr>
          <w:noProof/>
        </w:rPr>
      </w:pPr>
    </w:p>
    <w:p w14:paraId="49CC93BC" w14:textId="07424457" w:rsidR="00BE4AE0" w:rsidRDefault="00BE4AE0" w:rsidP="00BE4AE0">
      <w:pPr>
        <w:pStyle w:val="TH"/>
      </w:pPr>
      <w:r>
        <w:t xml:space="preserve">Table </w:t>
      </w:r>
      <w:r w:rsidRPr="00D67AB2">
        <w:t>6.</w:t>
      </w:r>
      <w:r>
        <w:t>6</w:t>
      </w:r>
      <w:r w:rsidRPr="00D67AB2">
        <w:t>.</w:t>
      </w:r>
      <w:r>
        <w:t>3</w:t>
      </w:r>
      <w:r w:rsidRPr="00D67AB2">
        <w:t>.</w:t>
      </w:r>
      <w:r>
        <w:t>2</w:t>
      </w:r>
      <w:r w:rsidRPr="00D67AB2">
        <w:t>.</w:t>
      </w:r>
      <w:r>
        <w:t>3</w:t>
      </w:r>
      <w:r w:rsidRPr="00D67AB2">
        <w:t>.</w:t>
      </w:r>
      <w:r>
        <w:t>1</w:t>
      </w:r>
      <w:r w:rsidRPr="00D67AB2">
        <w:t>-</w:t>
      </w:r>
      <w:r>
        <w:t>6</w:t>
      </w:r>
      <w:r w:rsidRPr="00D67AB2">
        <w:t xml:space="preserve">: </w:t>
      </w:r>
      <w:r>
        <w:t>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3"/>
        <w:gridCol w:w="1396"/>
        <w:gridCol w:w="414"/>
        <w:gridCol w:w="1108"/>
        <w:gridCol w:w="5044"/>
      </w:tblGrid>
      <w:tr w:rsidR="00BE4AE0" w:rsidRPr="00D67AB2" w14:paraId="4C4B4427"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C66FE"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17F3FE"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82952"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5604A7"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FD8104" w14:textId="77777777" w:rsidR="00BE4AE0" w:rsidRPr="00D67AB2" w:rsidRDefault="00BE4AE0" w:rsidP="00113DBC">
            <w:pPr>
              <w:pStyle w:val="TAH"/>
            </w:pPr>
            <w:r w:rsidRPr="00D67AB2">
              <w:t>Description</w:t>
            </w:r>
          </w:p>
        </w:tc>
      </w:tr>
      <w:tr w:rsidR="00BE4AE0" w:rsidRPr="00D67AB2" w14:paraId="0C66A297"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7E8273DD"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A3F478"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5E6A44B"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399F1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999515C" w14:textId="77777777" w:rsidR="00BE4AE0" w:rsidRDefault="00BE4AE0" w:rsidP="00113DBC">
            <w:pPr>
              <w:pStyle w:val="TAL"/>
            </w:pPr>
            <w:r w:rsidRPr="00D70312">
              <w:t xml:space="preserve">An alternative URI of the resource located on an alternative </w:t>
            </w:r>
            <w:r>
              <w:rPr>
                <w:rFonts w:hint="eastAsia"/>
                <w:lang w:eastAsia="zh-CN"/>
              </w:rPr>
              <w:t>HSS</w:t>
            </w:r>
            <w:r>
              <w:t xml:space="preserve"> (</w:t>
            </w:r>
            <w:r w:rsidRPr="00D70312">
              <w:t>service</w:t>
            </w:r>
            <w:r>
              <w:t>)</w:t>
            </w:r>
            <w:r w:rsidRPr="00D70312">
              <w:t xml:space="preserve"> instance</w:t>
            </w:r>
            <w:r>
              <w:t>.</w:t>
            </w:r>
          </w:p>
          <w:p w14:paraId="59D2F0A4" w14:textId="77777777" w:rsidR="00BE4AE0" w:rsidRPr="00D67AB2" w:rsidRDefault="00BE4AE0" w:rsidP="00113DBC">
            <w:pPr>
              <w:pStyle w:val="TAL"/>
            </w:pPr>
            <w:r>
              <w:t xml:space="preserve">Or the same URI, </w:t>
            </w:r>
            <w:r w:rsidRPr="00A563BE">
              <w:t>if a request is redirected to the same target resource via a different SCP.</w:t>
            </w:r>
          </w:p>
        </w:tc>
      </w:tr>
      <w:tr w:rsidR="00BE4AE0" w:rsidRPr="00D67AB2" w14:paraId="7AEE2259"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58783A9E" w14:textId="77777777" w:rsidR="00BE4AE0" w:rsidRDefault="00BE4AE0" w:rsidP="00113DBC">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6DAF58"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EC84AE"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AAEC84" w14:textId="77777777" w:rsidR="00BE4AE0" w:rsidRPr="00D67AB2" w:rsidRDefault="00BE4AE0" w:rsidP="00113DB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1404D9B" w14:textId="77777777" w:rsidR="00BE4AE0" w:rsidRPr="00D70312" w:rsidRDefault="00BE4AE0" w:rsidP="00113DBC">
            <w:pPr>
              <w:pStyle w:val="TAL"/>
            </w:pPr>
            <w:r w:rsidRPr="00B910B8">
              <w:t xml:space="preserve">Identifier of the target </w:t>
            </w:r>
            <w:r>
              <w:rPr>
                <w:rFonts w:hint="eastAsia"/>
                <w:lang w:eastAsia="zh-CN"/>
              </w:rPr>
              <w:t>HSS</w:t>
            </w:r>
            <w:r w:rsidRPr="00B910B8">
              <w:t xml:space="preserve"> instance ID towards which the </w:t>
            </w:r>
            <w:r>
              <w:t>request</w:t>
            </w:r>
            <w:r w:rsidRPr="00B910B8">
              <w:t xml:space="preserve"> is redirected</w:t>
            </w:r>
            <w:r>
              <w:rPr>
                <w:rFonts w:hint="eastAsia"/>
                <w:lang w:eastAsia="zh-CN"/>
              </w:rPr>
              <w:t>.</w:t>
            </w:r>
          </w:p>
        </w:tc>
      </w:tr>
    </w:tbl>
    <w:p w14:paraId="1CA8B7E1" w14:textId="77777777" w:rsidR="00BE4AE0" w:rsidRDefault="00BE4AE0" w:rsidP="00BE4AE0"/>
    <w:p w14:paraId="0FA2FCD8" w14:textId="2ABC5E76" w:rsidR="00BE4AE0" w:rsidRDefault="00BE4AE0" w:rsidP="00BE4AE0">
      <w:pPr>
        <w:pStyle w:val="Heading5"/>
      </w:pPr>
      <w:bookmarkStart w:id="4461" w:name="_Toc186707748"/>
      <w:bookmarkStart w:id="4462" w:name="_Toc215000965"/>
      <w:r>
        <w:t>6.6.3.2.4</w:t>
      </w:r>
      <w:r>
        <w:tab/>
        <w:t>Resource Custom Operations</w:t>
      </w:r>
      <w:bookmarkEnd w:id="4461"/>
      <w:bookmarkEnd w:id="4462"/>
    </w:p>
    <w:p w14:paraId="7ACAB698" w14:textId="77777777" w:rsidR="00BE4AE0" w:rsidRDefault="00BE4AE0" w:rsidP="00BE4AE0">
      <w:r w:rsidRPr="00B910B8">
        <w:t>None.</w:t>
      </w:r>
    </w:p>
    <w:p w14:paraId="4DCBD40A" w14:textId="772F4E56" w:rsidR="00BE4AE0" w:rsidRDefault="00BE4AE0" w:rsidP="00BE4AE0">
      <w:pPr>
        <w:pStyle w:val="Heading4"/>
      </w:pPr>
      <w:bookmarkStart w:id="4463" w:name="_Toc186707749"/>
      <w:bookmarkStart w:id="4464" w:name="_Toc215000966"/>
      <w:r>
        <w:t>6.6.3.3</w:t>
      </w:r>
      <w:r>
        <w:tab/>
        <w:t xml:space="preserve">Resource: </w:t>
      </w:r>
      <w:r>
        <w:rPr>
          <w:rFonts w:hint="eastAsia"/>
          <w:lang w:eastAsia="zh-CN"/>
        </w:rPr>
        <w:t xml:space="preserve">Individual </w:t>
      </w:r>
      <w:r>
        <w:t>IMS Event Subscription</w:t>
      </w:r>
      <w:bookmarkEnd w:id="4463"/>
      <w:bookmarkEnd w:id="4464"/>
    </w:p>
    <w:p w14:paraId="1F924FFD" w14:textId="61EF4828" w:rsidR="00BE4AE0" w:rsidRDefault="00BE4AE0" w:rsidP="00BE4AE0">
      <w:pPr>
        <w:pStyle w:val="Heading5"/>
      </w:pPr>
      <w:bookmarkStart w:id="4465" w:name="_Toc186707750"/>
      <w:bookmarkStart w:id="4466" w:name="_Toc215000967"/>
      <w:r>
        <w:t>6.6.3.3.1</w:t>
      </w:r>
      <w:r>
        <w:tab/>
        <w:t>Description</w:t>
      </w:r>
      <w:bookmarkEnd w:id="4465"/>
      <w:bookmarkEnd w:id="4466"/>
    </w:p>
    <w:p w14:paraId="4B1353E8" w14:textId="77777777" w:rsidR="00BE4AE0" w:rsidRDefault="00BE4AE0" w:rsidP="00BE4AE0">
      <w:pPr>
        <w:rPr>
          <w:lang w:eastAsia="zh-CN"/>
        </w:rPr>
      </w:pPr>
      <w:r w:rsidRPr="00D165ED">
        <w:t>The</w:t>
      </w:r>
      <w:r>
        <w:t xml:space="preserve"> Individual</w:t>
      </w:r>
      <w:r>
        <w:rPr>
          <w:rFonts w:hint="eastAsia"/>
          <w:lang w:eastAsia="zh-CN"/>
        </w:rPr>
        <w:t xml:space="preserve"> </w:t>
      </w:r>
      <w:r>
        <w:t xml:space="preserve">IMS Event Subscription </w:t>
      </w:r>
      <w:r w:rsidRPr="00D165ED">
        <w:t xml:space="preserve">resource represents </w:t>
      </w:r>
      <w:r>
        <w:t>a</w:t>
      </w:r>
      <w:r>
        <w:rPr>
          <w:lang w:eastAsia="zh-CN"/>
        </w:rPr>
        <w:t>n individual</w:t>
      </w:r>
      <w:r>
        <w:t xml:space="preserve"> IMS event subscription created </w:t>
      </w:r>
      <w:r>
        <w:rPr>
          <w:rFonts w:hint="eastAsia"/>
          <w:lang w:eastAsia="zh-CN"/>
        </w:rPr>
        <w:t>for</w:t>
      </w:r>
      <w:r>
        <w:t xml:space="preserve"> the NF service consumers of</w:t>
      </w:r>
      <w:r w:rsidRPr="00D165ED">
        <w:t xml:space="preserve"> </w:t>
      </w:r>
      <w:r>
        <w:t>N</w:t>
      </w:r>
      <w:r>
        <w:rPr>
          <w:rFonts w:hint="eastAsia"/>
          <w:lang w:eastAsia="zh-CN"/>
        </w:rPr>
        <w:t>hss</w:t>
      </w:r>
      <w:r>
        <w:t>_Ims</w:t>
      </w:r>
      <w:r>
        <w:rPr>
          <w:rFonts w:hint="eastAsia"/>
          <w:lang w:eastAsia="zh-CN"/>
        </w:rPr>
        <w:t>EE</w:t>
      </w:r>
      <w:r w:rsidRPr="00D165ED">
        <w:t xml:space="preserve"> service. Th</w:t>
      </w:r>
      <w:r>
        <w:t>is</w:t>
      </w:r>
      <w:r w:rsidRPr="00D165ED">
        <w:t xml:space="preserve"> resource</w:t>
      </w:r>
      <w:r>
        <w:t xml:space="preserve"> is modelled as the Document resource archetype (see clause C.1 of 3GPP TS 29.501 [5])</w:t>
      </w:r>
      <w:r w:rsidRPr="00D165ED">
        <w:t>.</w:t>
      </w:r>
    </w:p>
    <w:p w14:paraId="3F86D18F" w14:textId="4E56EDDF" w:rsidR="00BE4AE0" w:rsidRDefault="00BE4AE0" w:rsidP="00BE4AE0">
      <w:pPr>
        <w:pStyle w:val="Heading5"/>
      </w:pPr>
      <w:bookmarkStart w:id="4467" w:name="_Toc186707751"/>
      <w:bookmarkStart w:id="4468" w:name="_Toc215000968"/>
      <w:r>
        <w:t>6.6.3.3.2</w:t>
      </w:r>
      <w:r>
        <w:tab/>
        <w:t>Resource Definition</w:t>
      </w:r>
      <w:bookmarkEnd w:id="4467"/>
      <w:bookmarkEnd w:id="4468"/>
    </w:p>
    <w:p w14:paraId="32223277" w14:textId="77777777" w:rsidR="00BE4AE0" w:rsidRDefault="00BE4AE0" w:rsidP="00BE4AE0">
      <w:pPr>
        <w:rPr>
          <w:b/>
          <w:noProof/>
        </w:rPr>
      </w:pPr>
      <w:r>
        <w:t xml:space="preserve">Resource URI: </w:t>
      </w:r>
      <w:r w:rsidRPr="00E23840">
        <w:rPr>
          <w:b/>
          <w:noProof/>
        </w:rPr>
        <w:t>{apiRoot}/</w:t>
      </w:r>
      <w:r>
        <w:rPr>
          <w:b/>
          <w:noProof/>
        </w:rPr>
        <w:t>n</w:t>
      </w:r>
      <w:r>
        <w:rPr>
          <w:rFonts w:hint="eastAsia"/>
          <w:b/>
          <w:noProof/>
          <w:lang w:eastAsia="zh-CN"/>
        </w:rPr>
        <w:t>hss-ims</w:t>
      </w:r>
      <w:r>
        <w:rPr>
          <w:b/>
          <w:noProof/>
        </w:rPr>
        <w:t>-</w:t>
      </w:r>
      <w:r>
        <w:rPr>
          <w:b/>
          <w:noProof/>
          <w:lang w:eastAsia="zh-CN"/>
        </w:rPr>
        <w:t>ee</w:t>
      </w:r>
      <w:r w:rsidRPr="00E23840">
        <w:rPr>
          <w:b/>
          <w:noProof/>
        </w:rPr>
        <w:t>/</w:t>
      </w:r>
      <w:r>
        <w:rPr>
          <w:b/>
          <w:noProof/>
        </w:rPr>
        <w:t>&lt;apiVersion&gt;</w:t>
      </w:r>
      <w:r w:rsidRPr="00E23840">
        <w:rPr>
          <w:b/>
          <w:noProof/>
        </w:rPr>
        <w:t>/</w:t>
      </w:r>
      <w:r>
        <w:rPr>
          <w:rFonts w:hint="eastAsia"/>
          <w:b/>
          <w:noProof/>
          <w:lang w:eastAsia="zh-CN"/>
        </w:rPr>
        <w:t>{imsUeId}/ee-</w:t>
      </w:r>
      <w:r>
        <w:rPr>
          <w:b/>
          <w:noProof/>
        </w:rPr>
        <w:t>subscriptions</w:t>
      </w:r>
      <w:r>
        <w:rPr>
          <w:rFonts w:hint="eastAsia"/>
          <w:b/>
          <w:noProof/>
          <w:lang w:eastAsia="zh-CN"/>
        </w:rPr>
        <w:t>/</w:t>
      </w:r>
      <w:r>
        <w:rPr>
          <w:b/>
          <w:noProof/>
          <w:lang w:eastAsia="zh-CN"/>
        </w:rPr>
        <w:t>{subscriptionId}</w:t>
      </w:r>
    </w:p>
    <w:p w14:paraId="64F6DF10" w14:textId="4E6BD7AD" w:rsidR="00BE4AE0" w:rsidRPr="00B44295" w:rsidRDefault="00BE4AE0" w:rsidP="00BE4AE0">
      <w:pPr>
        <w:rPr>
          <w:lang w:val="en-US" w:eastAsia="zh-CN"/>
        </w:rPr>
      </w:pPr>
      <w:r>
        <w:rPr>
          <w:rFonts w:hint="eastAsia"/>
          <w:lang w:eastAsia="zh-CN"/>
        </w:rPr>
        <w:t>T</w:t>
      </w:r>
      <w:r>
        <w:rPr>
          <w:lang w:eastAsia="zh-CN"/>
        </w:rPr>
        <w:t>he &lt;apiVersion&gt; shall be set as described in clause</w:t>
      </w:r>
      <w:r>
        <w:rPr>
          <w:lang w:val="en-US" w:eastAsia="zh-CN"/>
        </w:rPr>
        <w:t> 6.6</w:t>
      </w:r>
      <w:r>
        <w:rPr>
          <w:rFonts w:hint="eastAsia"/>
          <w:lang w:val="en-US" w:eastAsia="zh-CN"/>
        </w:rPr>
        <w:t>.</w:t>
      </w:r>
      <w:r>
        <w:rPr>
          <w:lang w:val="en-US" w:eastAsia="zh-CN"/>
        </w:rPr>
        <w:t>1.</w:t>
      </w:r>
    </w:p>
    <w:p w14:paraId="6DD84EDD" w14:textId="26384F04" w:rsidR="00BE4AE0" w:rsidRDefault="00BE4AE0" w:rsidP="00BE4AE0">
      <w:pPr>
        <w:rPr>
          <w:rFonts w:ascii="Arial" w:hAnsi="Arial" w:cs="Arial"/>
        </w:rPr>
      </w:pPr>
      <w:r w:rsidRPr="00F112E4">
        <w:t>This resource shall support the resource URI variables defined in table 6.</w:t>
      </w:r>
      <w:r>
        <w:t>6</w:t>
      </w:r>
      <w:r w:rsidRPr="00F112E4">
        <w:t>.3.</w:t>
      </w:r>
      <w:r>
        <w:t>3</w:t>
      </w:r>
      <w:r w:rsidRPr="00F112E4">
        <w:t>.2-1.</w:t>
      </w:r>
    </w:p>
    <w:p w14:paraId="1E565D43" w14:textId="2C18D7C8" w:rsidR="00BE4AE0" w:rsidRDefault="00BE4AE0" w:rsidP="00BE4AE0">
      <w:pPr>
        <w:pStyle w:val="TH"/>
        <w:rPr>
          <w:rFonts w:cs="Arial"/>
        </w:rPr>
      </w:pPr>
      <w:r>
        <w:t>Table 6.6.3.3.2-1: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02"/>
        <w:gridCol w:w="1563"/>
        <w:gridCol w:w="6464"/>
      </w:tblGrid>
      <w:tr w:rsidR="00BE4AE0" w:rsidRPr="00B54FF5" w14:paraId="306F3790"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shd w:val="clear" w:color="auto" w:fill="CCCCCC"/>
            <w:hideMark/>
          </w:tcPr>
          <w:p w14:paraId="7244993F" w14:textId="77777777" w:rsidR="00BE4AE0" w:rsidRPr="0016361A" w:rsidRDefault="00BE4AE0" w:rsidP="00113DBC">
            <w:pPr>
              <w:pStyle w:val="TAH"/>
            </w:pPr>
            <w:r w:rsidRPr="0016361A">
              <w:t>Name</w:t>
            </w:r>
          </w:p>
        </w:tc>
        <w:tc>
          <w:tcPr>
            <w:tcW w:w="820" w:type="pct"/>
            <w:tcBorders>
              <w:top w:val="single" w:sz="6" w:space="0" w:color="000000"/>
              <w:left w:val="single" w:sz="6" w:space="0" w:color="000000"/>
              <w:bottom w:val="single" w:sz="6" w:space="0" w:color="000000"/>
              <w:right w:val="single" w:sz="6" w:space="0" w:color="000000"/>
            </w:tcBorders>
            <w:shd w:val="clear" w:color="auto" w:fill="CCCCCC"/>
          </w:tcPr>
          <w:p w14:paraId="4CB7F1C8" w14:textId="77777777" w:rsidR="00BE4AE0" w:rsidRPr="0016361A" w:rsidRDefault="00BE4AE0" w:rsidP="00113DBC">
            <w:pPr>
              <w:pStyle w:val="TAH"/>
            </w:pPr>
            <w:r w:rsidRPr="0016361A">
              <w:t>Data type</w:t>
            </w:r>
          </w:p>
        </w:tc>
        <w:tc>
          <w:tcPr>
            <w:tcW w:w="339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C37513" w14:textId="77777777" w:rsidR="00BE4AE0" w:rsidRPr="0016361A" w:rsidRDefault="00BE4AE0" w:rsidP="00113DBC">
            <w:pPr>
              <w:pStyle w:val="TAH"/>
            </w:pPr>
            <w:r w:rsidRPr="0016361A">
              <w:t>Definition</w:t>
            </w:r>
          </w:p>
        </w:tc>
      </w:tr>
      <w:tr w:rsidR="00BE4AE0" w:rsidRPr="00B54FF5" w14:paraId="61B9E6A2"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hideMark/>
          </w:tcPr>
          <w:p w14:paraId="35B36B1A" w14:textId="77777777" w:rsidR="00BE4AE0" w:rsidRPr="0016361A" w:rsidRDefault="00BE4AE0" w:rsidP="00113DBC">
            <w:pPr>
              <w:pStyle w:val="TAL"/>
            </w:pPr>
            <w:r w:rsidRPr="0016361A">
              <w:t>apiRoot</w:t>
            </w:r>
          </w:p>
        </w:tc>
        <w:tc>
          <w:tcPr>
            <w:tcW w:w="820" w:type="pct"/>
            <w:tcBorders>
              <w:top w:val="single" w:sz="6" w:space="0" w:color="000000"/>
              <w:left w:val="single" w:sz="6" w:space="0" w:color="000000"/>
              <w:bottom w:val="single" w:sz="6" w:space="0" w:color="000000"/>
              <w:right w:val="single" w:sz="6" w:space="0" w:color="000000"/>
            </w:tcBorders>
          </w:tcPr>
          <w:p w14:paraId="3F208B7A" w14:textId="77777777" w:rsidR="00BE4AE0" w:rsidRPr="0016361A" w:rsidRDefault="00BE4AE0" w:rsidP="00113DBC">
            <w:pPr>
              <w:pStyle w:val="TAL"/>
            </w:pPr>
            <w:r>
              <w:rPr>
                <w:rFonts w:hint="eastAsia"/>
                <w:lang w:eastAsia="zh-CN"/>
              </w:rPr>
              <w:t>s</w:t>
            </w:r>
            <w:r w:rsidRPr="0016361A">
              <w:t>tring</w:t>
            </w:r>
          </w:p>
        </w:tc>
        <w:tc>
          <w:tcPr>
            <w:tcW w:w="3392" w:type="pct"/>
            <w:tcBorders>
              <w:top w:val="single" w:sz="6" w:space="0" w:color="000000"/>
              <w:left w:val="single" w:sz="6" w:space="0" w:color="000000"/>
              <w:bottom w:val="single" w:sz="6" w:space="0" w:color="000000"/>
              <w:right w:val="single" w:sz="6" w:space="0" w:color="000000"/>
            </w:tcBorders>
            <w:vAlign w:val="center"/>
            <w:hideMark/>
          </w:tcPr>
          <w:p w14:paraId="5E93A8A7" w14:textId="0AA3A2C2" w:rsidR="00BE4AE0" w:rsidRPr="0016361A" w:rsidRDefault="00BE4AE0" w:rsidP="00113DBC">
            <w:pPr>
              <w:pStyle w:val="TAL"/>
            </w:pPr>
            <w:r w:rsidRPr="0016361A">
              <w:t>See clause</w:t>
            </w:r>
            <w:r w:rsidRPr="0016361A">
              <w:rPr>
                <w:lang w:val="en-US" w:eastAsia="zh-CN"/>
              </w:rPr>
              <w:t> </w:t>
            </w:r>
            <w:r w:rsidRPr="0016361A">
              <w:t>6.</w:t>
            </w:r>
            <w:r>
              <w:t>6</w:t>
            </w:r>
            <w:r>
              <w:rPr>
                <w:rFonts w:eastAsiaTheme="minorEastAsia" w:hint="eastAsia"/>
                <w:lang w:eastAsia="zh-CN"/>
              </w:rPr>
              <w:t>.</w:t>
            </w:r>
            <w:r w:rsidRPr="0016361A">
              <w:t>1</w:t>
            </w:r>
          </w:p>
        </w:tc>
      </w:tr>
      <w:tr w:rsidR="00BE4AE0" w:rsidRPr="00B54FF5" w14:paraId="7B687AFD"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tcPr>
          <w:p w14:paraId="33D1B822" w14:textId="77777777" w:rsidR="00BE4AE0" w:rsidRPr="0016361A" w:rsidRDefault="00BE4AE0" w:rsidP="00113DBC">
            <w:pPr>
              <w:pStyle w:val="TAL"/>
            </w:pPr>
            <w:r>
              <w:rPr>
                <w:rFonts w:hint="eastAsia"/>
                <w:lang w:eastAsia="zh-CN"/>
              </w:rPr>
              <w:t>imsU</w:t>
            </w:r>
            <w:r>
              <w:t>eId</w:t>
            </w:r>
          </w:p>
        </w:tc>
        <w:tc>
          <w:tcPr>
            <w:tcW w:w="820" w:type="pct"/>
            <w:tcBorders>
              <w:top w:val="single" w:sz="6" w:space="0" w:color="000000"/>
              <w:left w:val="single" w:sz="6" w:space="0" w:color="000000"/>
              <w:bottom w:val="single" w:sz="6" w:space="0" w:color="000000"/>
              <w:right w:val="single" w:sz="6" w:space="0" w:color="000000"/>
            </w:tcBorders>
          </w:tcPr>
          <w:p w14:paraId="0F91BDAE" w14:textId="77777777" w:rsidR="00BE4AE0" w:rsidRDefault="00BE4AE0" w:rsidP="00113DBC">
            <w:pPr>
              <w:pStyle w:val="TAL"/>
              <w:rPr>
                <w:lang w:eastAsia="zh-CN"/>
              </w:rPr>
            </w:pPr>
            <w:r>
              <w:rPr>
                <w:rFonts w:hint="eastAsia"/>
                <w:lang w:eastAsia="zh-CN"/>
              </w:rPr>
              <w:t>string</w:t>
            </w:r>
          </w:p>
        </w:tc>
        <w:tc>
          <w:tcPr>
            <w:tcW w:w="3392" w:type="pct"/>
            <w:tcBorders>
              <w:top w:val="single" w:sz="6" w:space="0" w:color="000000"/>
              <w:left w:val="single" w:sz="6" w:space="0" w:color="000000"/>
              <w:bottom w:val="single" w:sz="6" w:space="0" w:color="000000"/>
              <w:right w:val="single" w:sz="6" w:space="0" w:color="000000"/>
            </w:tcBorders>
            <w:vAlign w:val="center"/>
          </w:tcPr>
          <w:p w14:paraId="65268111" w14:textId="72D38241" w:rsidR="00BE4AE0" w:rsidRDefault="0065006A" w:rsidP="00113DBC">
            <w:pPr>
              <w:pStyle w:val="TAL"/>
            </w:pPr>
            <w:r w:rsidRPr="00F14D5B">
              <w:t>Represents the IMS Public Identity (i.e. IMS Public User identity or Public Service Identity)</w:t>
            </w:r>
            <w:r w:rsidR="00BE4AE0">
              <w:t>. S</w:t>
            </w:r>
            <w:r w:rsidR="00BE4AE0" w:rsidRPr="000B71E3">
              <w:t xml:space="preserve">ee </w:t>
            </w:r>
            <w:r w:rsidR="00BE4AE0">
              <w:t>3GPP TS 2</w:t>
            </w:r>
            <w:r w:rsidR="00BE4AE0" w:rsidRPr="000B71E3">
              <w:t>3.</w:t>
            </w:r>
            <w:r w:rsidR="00BE4AE0">
              <w:t>228 [6</w:t>
            </w:r>
            <w:r w:rsidR="00BE4AE0" w:rsidRPr="000B71E3">
              <w:t>] clause</w:t>
            </w:r>
            <w:r w:rsidR="00BE4AE0">
              <w:t> 4.3</w:t>
            </w:r>
            <w:r w:rsidR="00BE4AE0" w:rsidRPr="000B71E3">
              <w:t>)</w:t>
            </w:r>
            <w:r w:rsidR="00BE4AE0">
              <w:t>.</w:t>
            </w:r>
          </w:p>
          <w:p w14:paraId="559724B2" w14:textId="366A4A80" w:rsidR="00BE4AE0" w:rsidRDefault="00BE4AE0" w:rsidP="00113DBC">
            <w:pPr>
              <w:pStyle w:val="TAL"/>
            </w:pPr>
          </w:p>
          <w:p w14:paraId="22679915" w14:textId="26B8F056" w:rsidR="00BE4AE0" w:rsidRPr="0016361A" w:rsidRDefault="00BE4AE0" w:rsidP="00113DBC">
            <w:pPr>
              <w:pStyle w:val="TAL"/>
            </w:pPr>
            <w:r>
              <w:t>P</w:t>
            </w:r>
            <w:r w:rsidRPr="000B71E3">
              <w:t xml:space="preserve">attern: </w:t>
            </w:r>
            <w:r w:rsidRPr="003A2F7E">
              <w:t>"^(impu-sip\:([a-zA-Z0-9_\-.!~*()&amp;=+$,;?\/]+)\@([A-Za-z0-9]+([-A-Za-z0-9]+)\.)+[a-z]{2,}|impu-tel\:\+[0-9]{5,15}|.+)$"</w:t>
            </w:r>
          </w:p>
        </w:tc>
      </w:tr>
      <w:tr w:rsidR="00BE4AE0" w:rsidRPr="00B54FF5" w14:paraId="0E6376DD"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tcPr>
          <w:p w14:paraId="72433D3C" w14:textId="77777777" w:rsidR="00BE4AE0" w:rsidRPr="0016361A" w:rsidRDefault="00BE4AE0" w:rsidP="00113DBC">
            <w:pPr>
              <w:pStyle w:val="TAL"/>
              <w:rPr>
                <w:lang w:eastAsia="zh-CN"/>
              </w:rPr>
            </w:pPr>
            <w:r>
              <w:rPr>
                <w:lang w:eastAsia="zh-CN"/>
              </w:rPr>
              <w:t>subscriptionId</w:t>
            </w:r>
          </w:p>
        </w:tc>
        <w:tc>
          <w:tcPr>
            <w:tcW w:w="820" w:type="pct"/>
            <w:tcBorders>
              <w:top w:val="single" w:sz="6" w:space="0" w:color="000000"/>
              <w:left w:val="single" w:sz="6" w:space="0" w:color="000000"/>
              <w:bottom w:val="single" w:sz="6" w:space="0" w:color="000000"/>
              <w:right w:val="single" w:sz="6" w:space="0" w:color="000000"/>
            </w:tcBorders>
          </w:tcPr>
          <w:p w14:paraId="1891146B" w14:textId="77777777" w:rsidR="00BE4AE0" w:rsidRPr="0016361A" w:rsidRDefault="00BE4AE0" w:rsidP="00113DBC">
            <w:pPr>
              <w:pStyle w:val="TAL"/>
              <w:rPr>
                <w:lang w:eastAsia="zh-CN"/>
              </w:rPr>
            </w:pPr>
            <w:r>
              <w:rPr>
                <w:lang w:eastAsia="zh-CN"/>
              </w:rPr>
              <w:t>string</w:t>
            </w:r>
          </w:p>
        </w:tc>
        <w:tc>
          <w:tcPr>
            <w:tcW w:w="3392" w:type="pct"/>
            <w:tcBorders>
              <w:top w:val="single" w:sz="6" w:space="0" w:color="000000"/>
              <w:left w:val="single" w:sz="6" w:space="0" w:color="000000"/>
              <w:bottom w:val="single" w:sz="6" w:space="0" w:color="000000"/>
              <w:right w:val="single" w:sz="6" w:space="0" w:color="000000"/>
            </w:tcBorders>
            <w:vAlign w:val="center"/>
          </w:tcPr>
          <w:p w14:paraId="10C91CD3" w14:textId="77777777" w:rsidR="00BE4AE0" w:rsidRPr="0016361A" w:rsidRDefault="00BE4AE0" w:rsidP="00113DBC">
            <w:pPr>
              <w:pStyle w:val="TAL"/>
              <w:rPr>
                <w:lang w:eastAsia="zh-CN"/>
              </w:rPr>
            </w:pPr>
            <w:r>
              <w:rPr>
                <w:rFonts w:hint="eastAsia"/>
                <w:lang w:eastAsia="zh-CN"/>
              </w:rPr>
              <w:t>I</w:t>
            </w:r>
            <w:r>
              <w:rPr>
                <w:lang w:eastAsia="zh-CN"/>
              </w:rPr>
              <w:t>dentifies an individual IMS event subscription to the N</w:t>
            </w:r>
            <w:r>
              <w:rPr>
                <w:rFonts w:hint="eastAsia"/>
                <w:lang w:eastAsia="zh-CN"/>
              </w:rPr>
              <w:t>hss</w:t>
            </w:r>
            <w:r>
              <w:rPr>
                <w:lang w:eastAsia="zh-CN"/>
              </w:rPr>
              <w:t>_ImsEE service.</w:t>
            </w:r>
          </w:p>
        </w:tc>
      </w:tr>
    </w:tbl>
    <w:p w14:paraId="18D3B635" w14:textId="77777777" w:rsidR="00BE4AE0" w:rsidRPr="00CE7844" w:rsidRDefault="00BE4AE0" w:rsidP="00BE4AE0"/>
    <w:p w14:paraId="0D01D265" w14:textId="1C13F81B" w:rsidR="00BE4AE0" w:rsidRDefault="00BE4AE0" w:rsidP="00BE4AE0">
      <w:pPr>
        <w:pStyle w:val="Heading5"/>
      </w:pPr>
      <w:bookmarkStart w:id="4469" w:name="_Toc186707752"/>
      <w:bookmarkStart w:id="4470" w:name="_Toc215000969"/>
      <w:r>
        <w:t>6.6.3.3.3</w:t>
      </w:r>
      <w:r>
        <w:tab/>
        <w:t>Resource Standard Methods</w:t>
      </w:r>
      <w:bookmarkEnd w:id="4469"/>
      <w:bookmarkEnd w:id="4470"/>
    </w:p>
    <w:p w14:paraId="19F11694" w14:textId="2B77B761" w:rsidR="00BE4AE0" w:rsidRPr="006A7EE2" w:rsidRDefault="00BE4AE0" w:rsidP="00BE4AE0">
      <w:pPr>
        <w:pStyle w:val="H6"/>
      </w:pPr>
      <w:r w:rsidRPr="006A7EE2">
        <w:t>6.</w:t>
      </w:r>
      <w:r>
        <w:t>6</w:t>
      </w:r>
      <w:r w:rsidRPr="006A7EE2">
        <w:t>.3.</w:t>
      </w:r>
      <w:r>
        <w:rPr>
          <w:rFonts w:hint="eastAsia"/>
          <w:lang w:eastAsia="zh-CN"/>
        </w:rPr>
        <w:t>3</w:t>
      </w:r>
      <w:r w:rsidRPr="006A7EE2">
        <w:t>.3.1</w:t>
      </w:r>
      <w:r w:rsidRPr="006A7EE2">
        <w:tab/>
        <w:t>DELETE</w:t>
      </w:r>
    </w:p>
    <w:p w14:paraId="50FBF3D9" w14:textId="4E70F373" w:rsidR="00BE4AE0" w:rsidRPr="006A7EE2" w:rsidRDefault="00BE4AE0" w:rsidP="00BE4AE0">
      <w:r w:rsidRPr="006A7EE2">
        <w:t>This method shall support the URI query parameters specified in table 6.</w:t>
      </w:r>
      <w:r>
        <w:t>6</w:t>
      </w:r>
      <w:r w:rsidRPr="006A7EE2">
        <w:t>.3.</w:t>
      </w:r>
      <w:r>
        <w:rPr>
          <w:rFonts w:hint="eastAsia"/>
          <w:lang w:eastAsia="zh-CN"/>
        </w:rPr>
        <w:t>3</w:t>
      </w:r>
      <w:r w:rsidRPr="006A7EE2">
        <w:t>.3.1-1.</w:t>
      </w:r>
    </w:p>
    <w:p w14:paraId="6CC69BA1" w14:textId="18B177D1" w:rsidR="00BE4AE0" w:rsidRPr="006A7EE2" w:rsidRDefault="00BE4AE0" w:rsidP="00BE4AE0">
      <w:pPr>
        <w:pStyle w:val="TH"/>
        <w:rPr>
          <w:rFonts w:cs="Arial"/>
        </w:rPr>
      </w:pPr>
      <w:r w:rsidRPr="006A7EE2">
        <w:t>Table 6.</w:t>
      </w:r>
      <w:r>
        <w:t>6</w:t>
      </w:r>
      <w:r w:rsidRPr="006A7EE2">
        <w:t>.3.</w:t>
      </w:r>
      <w:r>
        <w:rPr>
          <w:rFonts w:hint="eastAsia"/>
          <w:lang w:eastAsia="zh-CN"/>
        </w:rPr>
        <w:t>3</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6A7EE2" w14:paraId="67546158"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4D5A7D" w14:textId="77777777" w:rsidR="00BE4AE0" w:rsidRPr="006A7EE2" w:rsidRDefault="00BE4AE0" w:rsidP="00113DB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952F93" w14:textId="77777777" w:rsidR="00BE4AE0" w:rsidRPr="006A7EE2" w:rsidRDefault="00BE4AE0" w:rsidP="00113DB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4EDCCB" w14:textId="77777777" w:rsidR="00BE4AE0" w:rsidRPr="006A7EE2" w:rsidRDefault="00BE4AE0" w:rsidP="00113DB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7908AD" w14:textId="77777777" w:rsidR="00BE4AE0" w:rsidRPr="006A7EE2" w:rsidRDefault="00BE4AE0" w:rsidP="00113DBC">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44E9FC6" w14:textId="77777777" w:rsidR="00BE4AE0" w:rsidRPr="006A7EE2" w:rsidRDefault="00BE4AE0" w:rsidP="00113DBC">
            <w:pPr>
              <w:pStyle w:val="TAH"/>
            </w:pPr>
            <w:r w:rsidRPr="006A7EE2">
              <w:t>Description</w:t>
            </w:r>
          </w:p>
        </w:tc>
      </w:tr>
      <w:tr w:rsidR="00BE4AE0" w:rsidRPr="006A7EE2" w14:paraId="3B1D6625"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2B2754D2" w14:textId="77777777" w:rsidR="00BE4AE0" w:rsidRPr="006A7EE2" w:rsidRDefault="00BE4AE0" w:rsidP="00113DBC">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EEDCCB1" w14:textId="77777777" w:rsidR="00BE4AE0" w:rsidRPr="006A7EE2" w:rsidRDefault="00BE4AE0" w:rsidP="00113DBC">
            <w:pPr>
              <w:pStyle w:val="TAL"/>
            </w:pPr>
          </w:p>
        </w:tc>
        <w:tc>
          <w:tcPr>
            <w:tcW w:w="217" w:type="pct"/>
            <w:tcBorders>
              <w:top w:val="single" w:sz="4" w:space="0" w:color="auto"/>
              <w:left w:val="single" w:sz="6" w:space="0" w:color="000000"/>
              <w:bottom w:val="single" w:sz="6" w:space="0" w:color="000000"/>
              <w:right w:val="single" w:sz="6" w:space="0" w:color="000000"/>
            </w:tcBorders>
          </w:tcPr>
          <w:p w14:paraId="23D251F5" w14:textId="77777777" w:rsidR="00BE4AE0" w:rsidRPr="006A7EE2" w:rsidRDefault="00BE4AE0" w:rsidP="00113DBC">
            <w:pPr>
              <w:pStyle w:val="TAC"/>
            </w:pPr>
          </w:p>
        </w:tc>
        <w:tc>
          <w:tcPr>
            <w:tcW w:w="581" w:type="pct"/>
            <w:tcBorders>
              <w:top w:val="single" w:sz="4" w:space="0" w:color="auto"/>
              <w:left w:val="single" w:sz="6" w:space="0" w:color="000000"/>
              <w:bottom w:val="single" w:sz="6" w:space="0" w:color="000000"/>
              <w:right w:val="single" w:sz="6" w:space="0" w:color="000000"/>
            </w:tcBorders>
          </w:tcPr>
          <w:p w14:paraId="569EEB8F" w14:textId="77777777" w:rsidR="00BE4AE0" w:rsidRPr="006A7EE2" w:rsidRDefault="00BE4AE0" w:rsidP="00113DB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9BFB8B3" w14:textId="77777777" w:rsidR="00BE4AE0" w:rsidRPr="006A7EE2" w:rsidRDefault="00BE4AE0" w:rsidP="00113DBC">
            <w:pPr>
              <w:pStyle w:val="TAL"/>
            </w:pPr>
          </w:p>
        </w:tc>
      </w:tr>
    </w:tbl>
    <w:p w14:paraId="71E47F57" w14:textId="77777777" w:rsidR="00BE4AE0" w:rsidRPr="006A7EE2" w:rsidRDefault="00BE4AE0" w:rsidP="00BE4AE0"/>
    <w:p w14:paraId="65F62E01" w14:textId="4923FDD1" w:rsidR="00BE4AE0" w:rsidRPr="006A7EE2" w:rsidRDefault="00BE4AE0" w:rsidP="00BE4AE0">
      <w:r w:rsidRPr="006A7EE2">
        <w:t>This method shall support the request data structures specified in table 6.</w:t>
      </w:r>
      <w:r>
        <w:t>6</w:t>
      </w:r>
      <w:r w:rsidRPr="006A7EE2">
        <w:t>.3.</w:t>
      </w:r>
      <w:r>
        <w:rPr>
          <w:rFonts w:hint="eastAsia"/>
          <w:lang w:eastAsia="zh-CN"/>
        </w:rPr>
        <w:t>3</w:t>
      </w:r>
      <w:r w:rsidRPr="006A7EE2">
        <w:t>.3.1-2 and the response data structures and response codes specified in table 6.</w:t>
      </w:r>
      <w:r>
        <w:t>6</w:t>
      </w:r>
      <w:r w:rsidRPr="006A7EE2">
        <w:t>.3.</w:t>
      </w:r>
      <w:r>
        <w:rPr>
          <w:rFonts w:hint="eastAsia"/>
          <w:lang w:eastAsia="zh-CN"/>
        </w:rPr>
        <w:t>3</w:t>
      </w:r>
      <w:r w:rsidRPr="006A7EE2">
        <w:t>.3.1-3.</w:t>
      </w:r>
    </w:p>
    <w:p w14:paraId="304FD0E1" w14:textId="7659CDC7" w:rsidR="00BE4AE0" w:rsidRPr="006A7EE2" w:rsidRDefault="00BE4AE0" w:rsidP="00BE4AE0">
      <w:pPr>
        <w:pStyle w:val="TH"/>
      </w:pPr>
      <w:r w:rsidRPr="006A7EE2">
        <w:t>Table 6.</w:t>
      </w:r>
      <w:r>
        <w:t>6</w:t>
      </w:r>
      <w:r w:rsidRPr="006A7EE2">
        <w:t>.3.</w:t>
      </w:r>
      <w:r>
        <w:rPr>
          <w:rFonts w:hint="eastAsia"/>
          <w:lang w:eastAsia="zh-CN"/>
        </w:rPr>
        <w:t>3</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E4AE0" w:rsidRPr="006A7EE2" w14:paraId="5C3D89EC"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0D0C87" w14:textId="77777777" w:rsidR="00BE4AE0" w:rsidRPr="006A7EE2" w:rsidRDefault="00BE4AE0" w:rsidP="00113DBC">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CA640C7" w14:textId="77777777" w:rsidR="00BE4AE0" w:rsidRPr="006A7EE2" w:rsidRDefault="00BE4AE0" w:rsidP="00113DBC">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0FF2CD" w14:textId="77777777" w:rsidR="00BE4AE0" w:rsidRPr="006A7EE2" w:rsidRDefault="00BE4AE0" w:rsidP="00113DBC">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BE2860E" w14:textId="77777777" w:rsidR="00BE4AE0" w:rsidRPr="006A7EE2" w:rsidRDefault="00BE4AE0" w:rsidP="00113DBC">
            <w:pPr>
              <w:pStyle w:val="TAH"/>
            </w:pPr>
            <w:r w:rsidRPr="006A7EE2">
              <w:t>Description</w:t>
            </w:r>
          </w:p>
        </w:tc>
      </w:tr>
      <w:tr w:rsidR="00BE4AE0" w:rsidRPr="006A7EE2" w14:paraId="400BC023"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3FE0FD79" w14:textId="77777777" w:rsidR="00BE4AE0" w:rsidRPr="006A7EE2" w:rsidRDefault="00BE4AE0" w:rsidP="00113DBC">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68E386" w14:textId="77777777" w:rsidR="00BE4AE0" w:rsidRPr="006A7EE2" w:rsidRDefault="00BE4AE0"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3ED59FC" w14:textId="77777777" w:rsidR="00BE4AE0" w:rsidRPr="006A7EE2" w:rsidRDefault="00BE4AE0"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13A1C4E8" w14:textId="77777777" w:rsidR="00BE4AE0" w:rsidRPr="006A7EE2" w:rsidRDefault="00BE4AE0" w:rsidP="00113DBC">
            <w:pPr>
              <w:pStyle w:val="TAL"/>
            </w:pPr>
            <w:r w:rsidRPr="006A7EE2">
              <w:t>The request body shall be empty.</w:t>
            </w:r>
          </w:p>
        </w:tc>
      </w:tr>
    </w:tbl>
    <w:p w14:paraId="1DD6DFF9" w14:textId="77777777" w:rsidR="00BE4AE0" w:rsidRPr="006A7EE2" w:rsidRDefault="00BE4AE0" w:rsidP="00BE4AE0"/>
    <w:p w14:paraId="575B2474" w14:textId="346E0C9D" w:rsidR="00BE4AE0" w:rsidRPr="006A7EE2" w:rsidRDefault="00BE4AE0" w:rsidP="00BE4AE0">
      <w:pPr>
        <w:pStyle w:val="TH"/>
      </w:pPr>
      <w:r w:rsidRPr="006A7EE2">
        <w:t>Table 6.</w:t>
      </w:r>
      <w:r>
        <w:t>6</w:t>
      </w:r>
      <w:r w:rsidRPr="006A7EE2">
        <w:t>.3.</w:t>
      </w:r>
      <w:r>
        <w:rPr>
          <w:rFonts w:hint="eastAsia"/>
          <w:lang w:eastAsia="zh-CN"/>
        </w:rPr>
        <w:t>3</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BE4AE0" w:rsidRPr="006A7EE2" w14:paraId="602BBAB7" w14:textId="77777777" w:rsidTr="00113DBC">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5E925D8A" w14:textId="77777777" w:rsidR="00BE4AE0" w:rsidRPr="006A7EE2" w:rsidRDefault="00BE4AE0" w:rsidP="00113DBC">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301B6A73" w14:textId="77777777" w:rsidR="00BE4AE0" w:rsidRPr="006A7EE2" w:rsidRDefault="00BE4AE0" w:rsidP="00113DBC">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26CF8629" w14:textId="77777777" w:rsidR="00BE4AE0" w:rsidRPr="006A7EE2" w:rsidRDefault="00BE4AE0" w:rsidP="00113DBC">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025A9835" w14:textId="77777777" w:rsidR="00BE4AE0" w:rsidRPr="006A7EE2" w:rsidRDefault="00BE4AE0" w:rsidP="00113DBC">
            <w:pPr>
              <w:pStyle w:val="TAH"/>
            </w:pPr>
            <w:r w:rsidRPr="006A7EE2">
              <w:t>Response</w:t>
            </w:r>
          </w:p>
          <w:p w14:paraId="688DDD67" w14:textId="77777777" w:rsidR="00BE4AE0" w:rsidRPr="006A7EE2" w:rsidRDefault="00BE4AE0" w:rsidP="00113DBC">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2573A272" w14:textId="77777777" w:rsidR="00BE4AE0" w:rsidRPr="006A7EE2" w:rsidRDefault="00BE4AE0" w:rsidP="00113DBC">
            <w:pPr>
              <w:pStyle w:val="TAH"/>
            </w:pPr>
            <w:r w:rsidRPr="006A7EE2">
              <w:t>Description</w:t>
            </w:r>
          </w:p>
        </w:tc>
      </w:tr>
      <w:tr w:rsidR="00BE4AE0" w:rsidRPr="006A7EE2" w14:paraId="38A9E1A1"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08A6ED61" w14:textId="77777777" w:rsidR="00BE4AE0" w:rsidRPr="006A7EE2" w:rsidRDefault="00BE4AE0" w:rsidP="00113DBC">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06ED4F20" w14:textId="77777777" w:rsidR="00BE4AE0" w:rsidRPr="006A7EE2" w:rsidRDefault="00BE4AE0" w:rsidP="00113DBC">
            <w:pPr>
              <w:pStyle w:val="TAC"/>
            </w:pPr>
          </w:p>
        </w:tc>
        <w:tc>
          <w:tcPr>
            <w:tcW w:w="566" w:type="pct"/>
            <w:tcBorders>
              <w:top w:val="single" w:sz="4" w:space="0" w:color="auto"/>
              <w:left w:val="single" w:sz="6" w:space="0" w:color="000000"/>
              <w:bottom w:val="single" w:sz="6" w:space="0" w:color="000000"/>
              <w:right w:val="single" w:sz="6" w:space="0" w:color="000000"/>
            </w:tcBorders>
          </w:tcPr>
          <w:p w14:paraId="59012A88" w14:textId="77777777" w:rsidR="00BE4AE0" w:rsidRPr="006A7EE2" w:rsidRDefault="00BE4AE0" w:rsidP="00113DBC">
            <w:pPr>
              <w:pStyle w:val="TAL"/>
            </w:pPr>
          </w:p>
        </w:tc>
        <w:tc>
          <w:tcPr>
            <w:tcW w:w="556" w:type="pct"/>
            <w:tcBorders>
              <w:top w:val="single" w:sz="4" w:space="0" w:color="auto"/>
              <w:left w:val="single" w:sz="6" w:space="0" w:color="000000"/>
              <w:bottom w:val="single" w:sz="6" w:space="0" w:color="000000"/>
              <w:right w:val="single" w:sz="6" w:space="0" w:color="000000"/>
            </w:tcBorders>
          </w:tcPr>
          <w:p w14:paraId="1CC98E2E" w14:textId="77777777" w:rsidR="00BE4AE0" w:rsidRPr="006A7EE2" w:rsidRDefault="00BE4AE0" w:rsidP="00113DBC">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7B604E54" w14:textId="77777777" w:rsidR="00BE4AE0" w:rsidRPr="006A7EE2" w:rsidRDefault="00BE4AE0" w:rsidP="00113DBC">
            <w:pPr>
              <w:pStyle w:val="TAL"/>
            </w:pPr>
            <w:r w:rsidRPr="006A7EE2">
              <w:t>Upon success, an empty response body shall be returned.</w:t>
            </w:r>
          </w:p>
        </w:tc>
      </w:tr>
      <w:tr w:rsidR="00BE4AE0" w:rsidRPr="006A7EE2" w14:paraId="00BFD244"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6841B3BB" w14:textId="77777777" w:rsidR="00BE4AE0" w:rsidRPr="006A7EE2" w:rsidRDefault="00BE4AE0" w:rsidP="00113DBC">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3B98E965"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743EA712" w14:textId="77777777" w:rsidR="00BE4AE0" w:rsidRPr="006A7EE2" w:rsidRDefault="00BE4AE0" w:rsidP="00113DBC">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229C6683" w14:textId="77777777" w:rsidR="00BE4AE0" w:rsidRPr="006A7EE2" w:rsidRDefault="00BE4AE0" w:rsidP="00113DBC">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65156490" w14:textId="77777777" w:rsidR="00BE4AE0" w:rsidRPr="006A7EE2" w:rsidRDefault="00BE4AE0" w:rsidP="00113DBC">
            <w:pPr>
              <w:pStyle w:val="TAL"/>
            </w:pPr>
            <w:r>
              <w:t>Temporary redirection.</w:t>
            </w:r>
          </w:p>
        </w:tc>
      </w:tr>
      <w:tr w:rsidR="00BE4AE0" w:rsidRPr="006A7EE2" w14:paraId="5598FE6F"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59F22809" w14:textId="77777777" w:rsidR="00BE4AE0" w:rsidRPr="006A7EE2" w:rsidRDefault="00BE4AE0" w:rsidP="00113DBC">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39F6B6FD"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8D6E56C" w14:textId="77777777" w:rsidR="00BE4AE0" w:rsidRPr="006A7EE2" w:rsidRDefault="00BE4AE0" w:rsidP="00113DBC">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772C2E15" w14:textId="77777777" w:rsidR="00BE4AE0" w:rsidRPr="006A7EE2" w:rsidRDefault="00BE4AE0" w:rsidP="00113DBC">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74F0D143" w14:textId="77777777" w:rsidR="00BE4AE0" w:rsidRPr="006A7EE2" w:rsidRDefault="00BE4AE0" w:rsidP="00113DBC">
            <w:pPr>
              <w:pStyle w:val="TAL"/>
            </w:pPr>
            <w:r>
              <w:t>Permanent redirection.</w:t>
            </w:r>
          </w:p>
        </w:tc>
      </w:tr>
      <w:tr w:rsidR="00BE4AE0" w:rsidRPr="006A7EE2" w14:paraId="39652B6A"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6965D558" w14:textId="77777777" w:rsidR="00BE4AE0" w:rsidRPr="006A7EE2" w:rsidRDefault="00BE4AE0" w:rsidP="00113DBC">
            <w:pPr>
              <w:pStyle w:val="TAL"/>
            </w:pPr>
            <w:bookmarkStart w:id="4471" w:name="_Hlk189585660"/>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02B675D4"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CD2E5DD" w14:textId="77777777" w:rsidR="00BE4AE0" w:rsidRPr="006A7EE2" w:rsidRDefault="00BE4AE0" w:rsidP="00113DBC">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1C90A55" w14:textId="77777777" w:rsidR="00BE4AE0" w:rsidRPr="006A7EE2" w:rsidRDefault="00BE4AE0" w:rsidP="00113DBC">
            <w:pPr>
              <w:pStyle w:val="TAL"/>
            </w:pPr>
            <w:r w:rsidRPr="006A7EE2">
              <w:t xml:space="preserve">404 </w:t>
            </w:r>
            <w:bookmarkStart w:id="4472" w:name="OLE_LINK18"/>
            <w:r w:rsidRPr="006A7EE2">
              <w:t>Not Found</w:t>
            </w:r>
            <w:bookmarkEnd w:id="4472"/>
          </w:p>
        </w:tc>
        <w:tc>
          <w:tcPr>
            <w:tcW w:w="2794" w:type="pct"/>
            <w:tcBorders>
              <w:top w:val="single" w:sz="4" w:space="0" w:color="auto"/>
              <w:left w:val="single" w:sz="6" w:space="0" w:color="000000"/>
              <w:bottom w:val="single" w:sz="6" w:space="0" w:color="000000"/>
              <w:right w:val="single" w:sz="6" w:space="0" w:color="000000"/>
            </w:tcBorders>
          </w:tcPr>
          <w:p w14:paraId="089E2E75"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3768EE3C" w14:textId="77777777" w:rsidR="00BE4AE0" w:rsidRPr="006A7EE2" w:rsidRDefault="00BE4AE0" w:rsidP="00113DBC">
            <w:pPr>
              <w:pStyle w:val="TAL"/>
            </w:pPr>
            <w:r w:rsidRPr="006A7EE2">
              <w:t>- USER_NOT_FOUND</w:t>
            </w:r>
          </w:p>
          <w:p w14:paraId="4F884252" w14:textId="77777777" w:rsidR="00BE4AE0" w:rsidRPr="006A7EE2" w:rsidRDefault="00BE4AE0" w:rsidP="00113DBC">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bookmarkEnd w:id="4471"/>
    </w:tbl>
    <w:p w14:paraId="793F635C" w14:textId="77777777" w:rsidR="00BE4AE0" w:rsidRDefault="00BE4AE0" w:rsidP="00BE4AE0"/>
    <w:p w14:paraId="0FD3C92B" w14:textId="71203C9E"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6EC6AC62"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D93D21"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0AF1E9"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F1FBB"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A12998"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6C56BD5" w14:textId="77777777" w:rsidR="00BE4AE0" w:rsidRPr="00D67AB2" w:rsidRDefault="00BE4AE0" w:rsidP="00113DBC">
            <w:pPr>
              <w:pStyle w:val="TAH"/>
            </w:pPr>
            <w:r w:rsidRPr="00D67AB2">
              <w:t>Description</w:t>
            </w:r>
          </w:p>
        </w:tc>
      </w:tr>
      <w:tr w:rsidR="00BE4AE0" w:rsidRPr="00D67AB2" w14:paraId="423539EB"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56D01BEB"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CBEB01"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0336AB"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550588"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C1E9DA"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7BB440AA"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EFBD19A"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A4C3A1"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F1EAA7"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C3E98D"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39ABF" w14:textId="77777777" w:rsidR="00BE4AE0" w:rsidRPr="00D70312" w:rsidRDefault="00BE4AE0" w:rsidP="00113DBC">
            <w:pPr>
              <w:pStyle w:val="TAL"/>
            </w:pPr>
            <w:r w:rsidRPr="00525507">
              <w:t>Identifier of the target NF (service) instance ID towards which the request is redirected</w:t>
            </w:r>
            <w:r>
              <w:t>.</w:t>
            </w:r>
          </w:p>
        </w:tc>
      </w:tr>
    </w:tbl>
    <w:p w14:paraId="4D21AB33" w14:textId="77777777" w:rsidR="00BE4AE0" w:rsidRDefault="00BE4AE0" w:rsidP="00BE4AE0"/>
    <w:p w14:paraId="1FB19DAB" w14:textId="6D023EE5"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2D7D173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FA704D"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B3293E"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41FF52"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ECD7CA"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1F228C" w14:textId="77777777" w:rsidR="00BE4AE0" w:rsidRPr="00D67AB2" w:rsidRDefault="00BE4AE0" w:rsidP="00113DBC">
            <w:pPr>
              <w:pStyle w:val="TAH"/>
            </w:pPr>
            <w:r w:rsidRPr="00D67AB2">
              <w:t>Description</w:t>
            </w:r>
          </w:p>
        </w:tc>
      </w:tr>
      <w:tr w:rsidR="00BE4AE0" w:rsidRPr="00D67AB2" w14:paraId="2BE4816C"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32F1A32E"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DE6A3"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55EDA1"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8A216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430B6E1"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45125EC2"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7845E219"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FFDF6E"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2B4CAA"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8D719"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3D09C8C" w14:textId="77777777" w:rsidR="00BE4AE0" w:rsidRPr="00D70312" w:rsidRDefault="00BE4AE0" w:rsidP="00113DBC">
            <w:pPr>
              <w:pStyle w:val="TAL"/>
            </w:pPr>
            <w:r w:rsidRPr="00525507">
              <w:t>Identifier of the target NF (service) instance ID towards which the request is redirected</w:t>
            </w:r>
            <w:r>
              <w:t>.</w:t>
            </w:r>
          </w:p>
        </w:tc>
      </w:tr>
    </w:tbl>
    <w:p w14:paraId="6CC9FF48" w14:textId="77777777" w:rsidR="00BE4AE0" w:rsidRPr="006A7EE2" w:rsidRDefault="00BE4AE0" w:rsidP="00BE4AE0"/>
    <w:p w14:paraId="1C535FF3" w14:textId="138BB2E5" w:rsidR="00BE4AE0" w:rsidRPr="006A7EE2" w:rsidRDefault="00BE4AE0" w:rsidP="00BE4AE0">
      <w:pPr>
        <w:pStyle w:val="H6"/>
        <w:rPr>
          <w:lang w:eastAsia="zh-CN"/>
        </w:rPr>
      </w:pPr>
      <w:r w:rsidRPr="006A7EE2">
        <w:t>6.</w:t>
      </w:r>
      <w:r>
        <w:t>6</w:t>
      </w:r>
      <w:r w:rsidRPr="006A7EE2">
        <w:t>.3.</w:t>
      </w:r>
      <w:r>
        <w:rPr>
          <w:rFonts w:hint="eastAsia"/>
          <w:lang w:eastAsia="zh-CN"/>
        </w:rPr>
        <w:t>3</w:t>
      </w:r>
      <w:r w:rsidRPr="006A7EE2">
        <w:t>.3.2</w:t>
      </w:r>
      <w:r w:rsidRPr="006A7EE2">
        <w:tab/>
        <w:t>P</w:t>
      </w:r>
      <w:r>
        <w:rPr>
          <w:rFonts w:hint="eastAsia"/>
          <w:lang w:eastAsia="zh-CN"/>
        </w:rPr>
        <w:t>ATCH</w:t>
      </w:r>
    </w:p>
    <w:p w14:paraId="4594AB3E" w14:textId="2A6F6CDA" w:rsidR="00BE4AE0" w:rsidRPr="006A7EE2" w:rsidRDefault="00BE4AE0" w:rsidP="00BE4AE0">
      <w:r w:rsidRPr="006A7EE2">
        <w:t>This method shall support the URI query parameters specified in table 6.</w:t>
      </w:r>
      <w:r>
        <w:t>6</w:t>
      </w:r>
      <w:r w:rsidRPr="006A7EE2">
        <w:t>.3.</w:t>
      </w:r>
      <w:r>
        <w:rPr>
          <w:rFonts w:hint="eastAsia"/>
          <w:lang w:eastAsia="zh-CN"/>
        </w:rPr>
        <w:t>3</w:t>
      </w:r>
      <w:r w:rsidRPr="006A7EE2">
        <w:t>.3.2-1.</w:t>
      </w:r>
    </w:p>
    <w:p w14:paraId="737A4BAD" w14:textId="225F3CEA" w:rsidR="00BE4AE0" w:rsidRPr="006A7EE2" w:rsidRDefault="00BE4AE0" w:rsidP="00BE4AE0">
      <w:pPr>
        <w:pStyle w:val="TH"/>
        <w:rPr>
          <w:rFonts w:cs="Arial"/>
        </w:rPr>
      </w:pPr>
      <w:r w:rsidRPr="006A7EE2">
        <w:t>Table 6.</w:t>
      </w:r>
      <w:r>
        <w:t>6</w:t>
      </w:r>
      <w:r w:rsidRPr="006A7EE2">
        <w:t>.3.</w:t>
      </w:r>
      <w:r>
        <w:rPr>
          <w:rFonts w:hint="eastAsia"/>
          <w:lang w:eastAsia="zh-CN"/>
        </w:rPr>
        <w:t>3</w:t>
      </w:r>
      <w:r w:rsidRPr="006A7EE2">
        <w:t>.3.2-1: URI query parameters supported by the P</w:t>
      </w:r>
      <w:r>
        <w:rPr>
          <w:rFonts w:hint="eastAsia"/>
          <w:lang w:eastAsia="zh-CN"/>
        </w:rPr>
        <w:t>ATCH</w:t>
      </w:r>
      <w:r w:rsidRPr="006A7EE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6A7EE2" w14:paraId="497334B6"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B62A1A" w14:textId="77777777" w:rsidR="00BE4AE0" w:rsidRPr="006A7EE2" w:rsidRDefault="00BE4AE0" w:rsidP="00113DB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7A03D5" w14:textId="77777777" w:rsidR="00BE4AE0" w:rsidRPr="006A7EE2" w:rsidRDefault="00BE4AE0" w:rsidP="00113DB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F1DACB" w14:textId="77777777" w:rsidR="00BE4AE0" w:rsidRPr="006A7EE2" w:rsidRDefault="00BE4AE0" w:rsidP="00113DB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638479" w14:textId="77777777" w:rsidR="00BE4AE0" w:rsidRPr="006A7EE2" w:rsidRDefault="00BE4AE0" w:rsidP="00113DBC">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DDF0FE" w14:textId="77777777" w:rsidR="00BE4AE0" w:rsidRPr="006A7EE2" w:rsidRDefault="00BE4AE0" w:rsidP="00113DBC">
            <w:pPr>
              <w:pStyle w:val="TAH"/>
            </w:pPr>
            <w:r w:rsidRPr="006A7EE2">
              <w:t>Description</w:t>
            </w:r>
          </w:p>
        </w:tc>
      </w:tr>
      <w:tr w:rsidR="00BE4AE0" w:rsidRPr="006A7EE2" w14:paraId="266605CD"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63BA0E4B" w14:textId="77777777" w:rsidR="00BE4AE0" w:rsidRPr="006A7EE2" w:rsidRDefault="00BE4AE0" w:rsidP="00113DBC">
            <w:pPr>
              <w:pStyle w:val="TAL"/>
              <w:rPr>
                <w:lang w:eastAsia="zh-CN"/>
              </w:rPr>
            </w:pPr>
            <w:r>
              <w:rPr>
                <w:rFonts w:hint="eastAsia"/>
                <w:lang w:eastAsia="zh-CN"/>
              </w:rPr>
              <w:t>n/a</w:t>
            </w:r>
          </w:p>
        </w:tc>
        <w:tc>
          <w:tcPr>
            <w:tcW w:w="732" w:type="pct"/>
            <w:tcBorders>
              <w:top w:val="single" w:sz="4" w:space="0" w:color="auto"/>
              <w:left w:val="single" w:sz="6" w:space="0" w:color="000000"/>
              <w:bottom w:val="single" w:sz="6" w:space="0" w:color="000000"/>
              <w:right w:val="single" w:sz="6" w:space="0" w:color="000000"/>
            </w:tcBorders>
          </w:tcPr>
          <w:p w14:paraId="73C34DD3" w14:textId="77777777" w:rsidR="00BE4AE0" w:rsidRPr="006A7EE2" w:rsidRDefault="00BE4AE0" w:rsidP="00113DBC">
            <w:pPr>
              <w:pStyle w:val="TAL"/>
            </w:pPr>
          </w:p>
        </w:tc>
        <w:tc>
          <w:tcPr>
            <w:tcW w:w="217" w:type="pct"/>
            <w:tcBorders>
              <w:top w:val="single" w:sz="4" w:space="0" w:color="auto"/>
              <w:left w:val="single" w:sz="6" w:space="0" w:color="000000"/>
              <w:bottom w:val="single" w:sz="6" w:space="0" w:color="000000"/>
              <w:right w:val="single" w:sz="6" w:space="0" w:color="000000"/>
            </w:tcBorders>
          </w:tcPr>
          <w:p w14:paraId="268D9E27" w14:textId="77777777" w:rsidR="00BE4AE0" w:rsidRPr="006A7EE2" w:rsidRDefault="00BE4AE0" w:rsidP="00113DBC">
            <w:pPr>
              <w:pStyle w:val="TAC"/>
            </w:pPr>
          </w:p>
        </w:tc>
        <w:tc>
          <w:tcPr>
            <w:tcW w:w="581" w:type="pct"/>
            <w:tcBorders>
              <w:top w:val="single" w:sz="4" w:space="0" w:color="auto"/>
              <w:left w:val="single" w:sz="6" w:space="0" w:color="000000"/>
              <w:bottom w:val="single" w:sz="6" w:space="0" w:color="000000"/>
              <w:right w:val="single" w:sz="6" w:space="0" w:color="000000"/>
            </w:tcBorders>
          </w:tcPr>
          <w:p w14:paraId="21F8F372" w14:textId="77777777" w:rsidR="00BE4AE0" w:rsidRPr="006A7EE2" w:rsidRDefault="00BE4AE0" w:rsidP="00113DBC">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66A01582" w14:textId="77777777" w:rsidR="00BE4AE0" w:rsidRPr="006A7EE2" w:rsidRDefault="00BE4AE0" w:rsidP="00113DBC">
            <w:pPr>
              <w:pStyle w:val="TAL"/>
            </w:pPr>
          </w:p>
        </w:tc>
      </w:tr>
    </w:tbl>
    <w:p w14:paraId="32F960B1" w14:textId="77777777" w:rsidR="00BE4AE0" w:rsidRPr="006A7EE2" w:rsidRDefault="00BE4AE0" w:rsidP="00BE4AE0"/>
    <w:p w14:paraId="23FF2A43" w14:textId="25E987DF" w:rsidR="00BE4AE0" w:rsidRPr="006A7EE2" w:rsidRDefault="00BE4AE0" w:rsidP="00BE4AE0">
      <w:r w:rsidRPr="006A7EE2">
        <w:t>This method shall support the request data structures specified in table 6.</w:t>
      </w:r>
      <w:r>
        <w:t>6</w:t>
      </w:r>
      <w:r w:rsidRPr="006A7EE2">
        <w:t>.3.</w:t>
      </w:r>
      <w:r>
        <w:rPr>
          <w:rFonts w:hint="eastAsia"/>
          <w:lang w:eastAsia="zh-CN"/>
        </w:rPr>
        <w:t>3</w:t>
      </w:r>
      <w:r w:rsidRPr="006A7EE2">
        <w:t>.3.2-2 and the response data structures and response codes specified in table 6.</w:t>
      </w:r>
      <w:r>
        <w:t>6</w:t>
      </w:r>
      <w:r w:rsidRPr="006A7EE2">
        <w:t>.3.</w:t>
      </w:r>
      <w:r>
        <w:rPr>
          <w:rFonts w:hint="eastAsia"/>
          <w:lang w:eastAsia="zh-CN"/>
        </w:rPr>
        <w:t>3</w:t>
      </w:r>
      <w:r w:rsidRPr="006A7EE2">
        <w:t>.3.2-3.</w:t>
      </w:r>
    </w:p>
    <w:p w14:paraId="0F051C84" w14:textId="48BD3239" w:rsidR="00BE4AE0" w:rsidRPr="006A7EE2" w:rsidRDefault="00BE4AE0" w:rsidP="00BE4AE0">
      <w:pPr>
        <w:pStyle w:val="TH"/>
      </w:pPr>
      <w:r w:rsidRPr="006A7EE2">
        <w:t>Table 6.</w:t>
      </w:r>
      <w:r>
        <w:t>6</w:t>
      </w:r>
      <w:r w:rsidRPr="006A7EE2">
        <w:t>.3.</w:t>
      </w:r>
      <w:r>
        <w:rPr>
          <w:rFonts w:hint="eastAsia"/>
          <w:lang w:eastAsia="zh-CN"/>
        </w:rPr>
        <w:t>3</w:t>
      </w:r>
      <w:r w:rsidRPr="006A7EE2">
        <w:t>.3.2-2: Data structures supported by the P</w:t>
      </w:r>
      <w:r>
        <w:rPr>
          <w:rFonts w:hint="eastAsia"/>
          <w:lang w:eastAsia="zh-CN"/>
        </w:rPr>
        <w:t>ATCH</w:t>
      </w:r>
      <w:r w:rsidRPr="006A7EE2">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E4AE0" w:rsidRPr="006A7EE2" w14:paraId="32E65EA9" w14:textId="77777777" w:rsidTr="00113DBC">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23B511" w14:textId="77777777" w:rsidR="00BE4AE0" w:rsidRPr="006A7EE2" w:rsidRDefault="00BE4AE0" w:rsidP="00113DBC">
            <w:pPr>
              <w:pStyle w:val="TAH"/>
            </w:pPr>
            <w:r w:rsidRPr="006A7EE2">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3EE62119" w14:textId="77777777" w:rsidR="00BE4AE0" w:rsidRPr="006A7EE2" w:rsidRDefault="00BE4AE0" w:rsidP="00113DBC">
            <w:pPr>
              <w:pStyle w:val="TAH"/>
            </w:pPr>
            <w:r w:rsidRPr="006A7EE2">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1D908058" w14:textId="77777777" w:rsidR="00BE4AE0" w:rsidRPr="006A7EE2" w:rsidRDefault="00BE4AE0" w:rsidP="00113DBC">
            <w:pPr>
              <w:pStyle w:val="TAH"/>
            </w:pPr>
            <w:r w:rsidRPr="006A7EE2">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B9875A7" w14:textId="77777777" w:rsidR="00BE4AE0" w:rsidRPr="006A7EE2" w:rsidRDefault="00BE4AE0" w:rsidP="00113DBC">
            <w:pPr>
              <w:pStyle w:val="TAH"/>
            </w:pPr>
            <w:r w:rsidRPr="006A7EE2">
              <w:t>Description</w:t>
            </w:r>
          </w:p>
        </w:tc>
      </w:tr>
      <w:tr w:rsidR="00BE4AE0" w:rsidRPr="006A7EE2" w14:paraId="356DC3EA" w14:textId="77777777" w:rsidTr="00113DBC">
        <w:trPr>
          <w:jc w:val="center"/>
        </w:trPr>
        <w:tc>
          <w:tcPr>
            <w:tcW w:w="1603" w:type="dxa"/>
            <w:tcBorders>
              <w:top w:val="single" w:sz="4" w:space="0" w:color="auto"/>
              <w:left w:val="single" w:sz="6" w:space="0" w:color="000000"/>
              <w:bottom w:val="single" w:sz="6" w:space="0" w:color="000000"/>
              <w:right w:val="single" w:sz="6" w:space="0" w:color="000000"/>
            </w:tcBorders>
          </w:tcPr>
          <w:p w14:paraId="4ACA4ED0" w14:textId="0ECD117C" w:rsidR="00BE4AE0" w:rsidRPr="006A7EE2" w:rsidRDefault="00BE4AE0" w:rsidP="00113DBC">
            <w:pPr>
              <w:pStyle w:val="TAL"/>
              <w:rPr>
                <w:lang w:eastAsia="zh-CN"/>
              </w:rPr>
            </w:pPr>
            <w:r>
              <w:rPr>
                <w:lang w:eastAsia="zh-CN"/>
              </w:rPr>
              <w:t>a</w:t>
            </w:r>
            <w:r>
              <w:rPr>
                <w:rFonts w:hint="eastAsia"/>
                <w:lang w:eastAsia="zh-CN"/>
              </w:rPr>
              <w:t>rray(PatchItem)</w:t>
            </w:r>
          </w:p>
        </w:tc>
        <w:tc>
          <w:tcPr>
            <w:tcW w:w="421" w:type="dxa"/>
            <w:tcBorders>
              <w:top w:val="single" w:sz="4" w:space="0" w:color="auto"/>
              <w:left w:val="single" w:sz="6" w:space="0" w:color="000000"/>
              <w:bottom w:val="single" w:sz="6" w:space="0" w:color="000000"/>
              <w:right w:val="single" w:sz="6" w:space="0" w:color="000000"/>
            </w:tcBorders>
          </w:tcPr>
          <w:p w14:paraId="4E3E5E19" w14:textId="77777777" w:rsidR="00BE4AE0" w:rsidRPr="006A7EE2" w:rsidRDefault="00BE4AE0" w:rsidP="00113DBC">
            <w:pPr>
              <w:pStyle w:val="TAC"/>
            </w:pPr>
            <w:r>
              <w:t>M</w:t>
            </w:r>
          </w:p>
        </w:tc>
        <w:tc>
          <w:tcPr>
            <w:tcW w:w="1258" w:type="dxa"/>
            <w:tcBorders>
              <w:top w:val="single" w:sz="4" w:space="0" w:color="auto"/>
              <w:left w:val="single" w:sz="6" w:space="0" w:color="000000"/>
              <w:bottom w:val="single" w:sz="6" w:space="0" w:color="000000"/>
              <w:right w:val="single" w:sz="6" w:space="0" w:color="000000"/>
            </w:tcBorders>
          </w:tcPr>
          <w:p w14:paraId="49ACCB6F" w14:textId="77777777" w:rsidR="00BE4AE0" w:rsidRPr="006A7EE2" w:rsidRDefault="00BE4AE0" w:rsidP="00113DBC">
            <w:pPr>
              <w:pStyle w:val="TAL"/>
            </w:pPr>
            <w:r>
              <w:t>1</w:t>
            </w:r>
            <w:r>
              <w:rPr>
                <w:rFonts w:hint="eastAsia"/>
                <w:lang w:eastAsia="zh-CN"/>
              </w:rPr>
              <w:t>.</w:t>
            </w:r>
            <w:r>
              <w:rPr>
                <w:lang w:eastAsia="zh-CN"/>
              </w:rPr>
              <w:t>.N</w:t>
            </w:r>
          </w:p>
        </w:tc>
        <w:tc>
          <w:tcPr>
            <w:tcW w:w="6345" w:type="dxa"/>
            <w:tcBorders>
              <w:top w:val="single" w:sz="4" w:space="0" w:color="auto"/>
              <w:left w:val="single" w:sz="6" w:space="0" w:color="000000"/>
              <w:bottom w:val="single" w:sz="6" w:space="0" w:color="000000"/>
              <w:right w:val="single" w:sz="6" w:space="0" w:color="000000"/>
            </w:tcBorders>
          </w:tcPr>
          <w:p w14:paraId="05053FD0" w14:textId="77777777" w:rsidR="00BE4AE0" w:rsidRPr="006A7EE2" w:rsidRDefault="00BE4AE0" w:rsidP="00113DBC">
            <w:pPr>
              <w:pStyle w:val="TAL"/>
            </w:pPr>
            <w:r>
              <w:t xml:space="preserve">Parameters to </w:t>
            </w:r>
            <w:r>
              <w:rPr>
                <w:rFonts w:hint="eastAsia"/>
                <w:lang w:eastAsia="zh-CN"/>
              </w:rPr>
              <w:t>be modified</w:t>
            </w:r>
            <w:r>
              <w:t xml:space="preserve"> to </w:t>
            </w:r>
            <w:r>
              <w:rPr>
                <w:rFonts w:hint="eastAsia"/>
                <w:lang w:eastAsia="zh-CN"/>
              </w:rPr>
              <w:t xml:space="preserve">an individual </w:t>
            </w:r>
            <w:r>
              <w:t>IMS Event Subscription resource.</w:t>
            </w:r>
          </w:p>
        </w:tc>
      </w:tr>
    </w:tbl>
    <w:p w14:paraId="4F01A812" w14:textId="77777777" w:rsidR="00BE4AE0" w:rsidRPr="006A7EE2" w:rsidRDefault="00BE4AE0" w:rsidP="00BE4AE0"/>
    <w:p w14:paraId="0D999FFF" w14:textId="3FAA130C" w:rsidR="00BE4AE0" w:rsidRPr="006A7EE2" w:rsidRDefault="00BE4AE0" w:rsidP="00BE4AE0">
      <w:pPr>
        <w:pStyle w:val="TH"/>
      </w:pPr>
      <w:r w:rsidRPr="006A7EE2">
        <w:t>Table 6.</w:t>
      </w:r>
      <w:r>
        <w:t>6</w:t>
      </w:r>
      <w:r w:rsidRPr="006A7EE2">
        <w:t>.3.</w:t>
      </w:r>
      <w:r>
        <w:rPr>
          <w:rFonts w:hint="eastAsia"/>
          <w:lang w:eastAsia="zh-CN"/>
        </w:rPr>
        <w:t>3</w:t>
      </w:r>
      <w:r w:rsidRPr="006A7EE2">
        <w:t>.3.2-3: Data structures supported by the P</w:t>
      </w:r>
      <w:r>
        <w:rPr>
          <w:rFonts w:hint="eastAsia"/>
          <w:lang w:eastAsia="zh-CN"/>
        </w:rPr>
        <w:t>ATCH</w:t>
      </w:r>
      <w:r w:rsidRPr="006A7EE2">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BE4AE0" w:rsidRPr="006A7EE2" w14:paraId="64DDCF39" w14:textId="77777777" w:rsidTr="00113DBC">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599BAADD" w14:textId="77777777" w:rsidR="00BE4AE0" w:rsidRPr="006A7EE2" w:rsidRDefault="00BE4AE0" w:rsidP="00113DBC">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43F6C716" w14:textId="77777777" w:rsidR="00BE4AE0" w:rsidRPr="006A7EE2" w:rsidRDefault="00BE4AE0" w:rsidP="00113DBC">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D4078EC" w14:textId="77777777" w:rsidR="00BE4AE0" w:rsidRPr="006A7EE2" w:rsidRDefault="00BE4AE0" w:rsidP="00113DBC">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6BDF15" w14:textId="77777777" w:rsidR="00BE4AE0" w:rsidRPr="006A7EE2" w:rsidRDefault="00BE4AE0" w:rsidP="00113DBC">
            <w:pPr>
              <w:pStyle w:val="TAH"/>
            </w:pPr>
            <w:r w:rsidRPr="006A7EE2">
              <w:t>Response</w:t>
            </w:r>
          </w:p>
          <w:p w14:paraId="0E5A1175" w14:textId="77777777" w:rsidR="00BE4AE0" w:rsidRPr="006A7EE2" w:rsidRDefault="00BE4AE0" w:rsidP="00113DBC">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05C6D67" w14:textId="77777777" w:rsidR="00BE4AE0" w:rsidRPr="006A7EE2" w:rsidRDefault="00BE4AE0" w:rsidP="00113DBC">
            <w:pPr>
              <w:pStyle w:val="TAH"/>
            </w:pPr>
            <w:r w:rsidRPr="006A7EE2">
              <w:t>Description</w:t>
            </w:r>
          </w:p>
        </w:tc>
      </w:tr>
      <w:tr w:rsidR="00BE4AE0" w:rsidRPr="006A7EE2" w14:paraId="5309F954"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2C63B080" w14:textId="77777777" w:rsidR="00BE4AE0" w:rsidRDefault="00BE4AE0" w:rsidP="00113DBC">
            <w:pPr>
              <w:pStyle w:val="TAL"/>
            </w:pPr>
            <w:bookmarkStart w:id="4473" w:name="OLE_LINK10"/>
            <w:r>
              <w:rPr>
                <w:rFonts w:hint="eastAsia"/>
                <w:lang w:eastAsia="zh-CN"/>
              </w:rPr>
              <w:t>Created</w:t>
            </w:r>
            <w:r>
              <w:t>ImsE</w:t>
            </w:r>
            <w:r>
              <w:rPr>
                <w:rFonts w:hint="eastAsia"/>
                <w:lang w:eastAsia="zh-CN"/>
              </w:rPr>
              <w:t>e</w:t>
            </w:r>
            <w:r>
              <w:t>Subscription</w:t>
            </w:r>
            <w:bookmarkEnd w:id="4473"/>
          </w:p>
        </w:tc>
        <w:tc>
          <w:tcPr>
            <w:tcW w:w="189" w:type="pct"/>
            <w:tcBorders>
              <w:top w:val="single" w:sz="4" w:space="0" w:color="auto"/>
              <w:left w:val="single" w:sz="6" w:space="0" w:color="000000"/>
              <w:bottom w:val="single" w:sz="6" w:space="0" w:color="000000"/>
              <w:right w:val="single" w:sz="6" w:space="0" w:color="000000"/>
            </w:tcBorders>
          </w:tcPr>
          <w:p w14:paraId="0776DC78" w14:textId="77777777" w:rsidR="00BE4AE0" w:rsidRPr="006A7EE2" w:rsidRDefault="00BE4AE0" w:rsidP="00113DBC">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5F4A362" w14:textId="77777777" w:rsidR="00BE4AE0" w:rsidRPr="006A7EE2" w:rsidRDefault="00BE4AE0" w:rsidP="00113DBC">
            <w:pPr>
              <w:pStyle w:val="TAL"/>
            </w:pPr>
            <w:r>
              <w:rPr>
                <w:rFonts w:hint="eastAsia"/>
                <w:lang w:eastAsia="zh-CN"/>
              </w:rPr>
              <w:t>1</w:t>
            </w:r>
            <w:r>
              <w:rPr>
                <w:lang w:eastAsia="zh-CN"/>
              </w:rPr>
              <w:t>..N</w:t>
            </w:r>
          </w:p>
        </w:tc>
        <w:tc>
          <w:tcPr>
            <w:tcW w:w="583" w:type="pct"/>
            <w:tcBorders>
              <w:top w:val="single" w:sz="4" w:space="0" w:color="auto"/>
              <w:left w:val="single" w:sz="6" w:space="0" w:color="000000"/>
              <w:bottom w:val="single" w:sz="6" w:space="0" w:color="000000"/>
              <w:right w:val="single" w:sz="6" w:space="0" w:color="000000"/>
            </w:tcBorders>
          </w:tcPr>
          <w:p w14:paraId="452CE4DB" w14:textId="77777777" w:rsidR="00BE4AE0" w:rsidRPr="006A7EE2" w:rsidRDefault="00BE4AE0" w:rsidP="00113DBC">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665481F1" w14:textId="77777777" w:rsidR="00BE4AE0" w:rsidRPr="006A7EE2" w:rsidRDefault="00BE4AE0" w:rsidP="00113DBC">
            <w:pPr>
              <w:pStyle w:val="TAL"/>
            </w:pPr>
            <w:r>
              <w:t xml:space="preserve">Represents a successful update on the subscription and the representation of that resource is returned. </w:t>
            </w:r>
          </w:p>
        </w:tc>
      </w:tr>
      <w:tr w:rsidR="00BE4AE0" w:rsidRPr="006A7EE2" w14:paraId="53441228"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40AEF23E" w14:textId="77777777" w:rsidR="00BE4AE0" w:rsidRDefault="00BE4AE0" w:rsidP="00113DBC">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2900F7D" w14:textId="77777777" w:rsidR="00BE4AE0" w:rsidRDefault="00BE4AE0" w:rsidP="00113DBC">
            <w:pPr>
              <w:pStyle w:val="TAC"/>
            </w:pPr>
          </w:p>
        </w:tc>
        <w:tc>
          <w:tcPr>
            <w:tcW w:w="597" w:type="pct"/>
            <w:tcBorders>
              <w:top w:val="single" w:sz="4" w:space="0" w:color="auto"/>
              <w:left w:val="single" w:sz="6" w:space="0" w:color="000000"/>
              <w:bottom w:val="single" w:sz="6" w:space="0" w:color="000000"/>
              <w:right w:val="single" w:sz="6" w:space="0" w:color="000000"/>
            </w:tcBorders>
          </w:tcPr>
          <w:p w14:paraId="3BAEF585" w14:textId="77777777" w:rsidR="00BE4AE0" w:rsidRDefault="00BE4AE0" w:rsidP="00113DBC">
            <w:pPr>
              <w:pStyle w:val="TAL"/>
              <w:rPr>
                <w:lang w:eastAsia="zh-CN"/>
              </w:rPr>
            </w:pPr>
          </w:p>
        </w:tc>
        <w:tc>
          <w:tcPr>
            <w:tcW w:w="583" w:type="pct"/>
            <w:tcBorders>
              <w:top w:val="single" w:sz="4" w:space="0" w:color="auto"/>
              <w:left w:val="single" w:sz="6" w:space="0" w:color="000000"/>
              <w:bottom w:val="single" w:sz="6" w:space="0" w:color="000000"/>
              <w:right w:val="single" w:sz="6" w:space="0" w:color="000000"/>
            </w:tcBorders>
          </w:tcPr>
          <w:p w14:paraId="420DB141" w14:textId="77777777" w:rsidR="00BE4AE0" w:rsidRDefault="00BE4AE0" w:rsidP="00113DBC">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2255DE76" w14:textId="77777777" w:rsidR="00BE4AE0" w:rsidRDefault="00BE4AE0" w:rsidP="00113DBC">
            <w:pPr>
              <w:pStyle w:val="TAL"/>
            </w:pPr>
            <w:r w:rsidRPr="006A7EE2">
              <w:t xml:space="preserve">Upon success, </w:t>
            </w:r>
            <w:r>
              <w:t>a response with no content is returned</w:t>
            </w:r>
            <w:r w:rsidRPr="006A7EE2">
              <w:t>.</w:t>
            </w:r>
          </w:p>
        </w:tc>
      </w:tr>
      <w:tr w:rsidR="00BE4AE0" w:rsidRPr="006A7EE2" w14:paraId="5A1D818D"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757978B2" w14:textId="77777777" w:rsidR="00BE4AE0" w:rsidRDefault="00BE4AE0" w:rsidP="00113DBC">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501841A5"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4D9B2FE1" w14:textId="77777777" w:rsidR="00BE4AE0" w:rsidRPr="006A7EE2" w:rsidRDefault="00BE4AE0"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8BBE1" w14:textId="77777777" w:rsidR="00BE4AE0" w:rsidRPr="006A7EE2" w:rsidRDefault="00BE4AE0" w:rsidP="00113DBC">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799C8B37" w14:textId="77777777" w:rsidR="00BE4AE0" w:rsidRDefault="00BE4AE0" w:rsidP="00113DBC">
            <w:pPr>
              <w:pStyle w:val="TAL"/>
            </w:pPr>
            <w:r>
              <w:t>Temporary redirection.</w:t>
            </w:r>
          </w:p>
          <w:p w14:paraId="0595AD14" w14:textId="77777777" w:rsidR="00BE4AE0" w:rsidRPr="006A7EE2" w:rsidRDefault="00BE4AE0" w:rsidP="00113DBC">
            <w:pPr>
              <w:pStyle w:val="TAL"/>
            </w:pPr>
            <w:r>
              <w:t>(NOTE 2)</w:t>
            </w:r>
          </w:p>
        </w:tc>
      </w:tr>
      <w:tr w:rsidR="00BE4AE0" w:rsidRPr="006A7EE2" w14:paraId="4C9AE0BF"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38FFDB49" w14:textId="77777777" w:rsidR="00BE4AE0" w:rsidRDefault="00BE4AE0" w:rsidP="00113DBC">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4A8C49EC"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2FCCABD" w14:textId="77777777" w:rsidR="00BE4AE0" w:rsidRPr="006A7EE2" w:rsidRDefault="00BE4AE0"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36FA6CA2" w14:textId="77777777" w:rsidR="00BE4AE0" w:rsidRPr="006A7EE2" w:rsidRDefault="00BE4AE0" w:rsidP="00113DBC">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402650A1" w14:textId="77777777" w:rsidR="00BE4AE0" w:rsidRDefault="00BE4AE0" w:rsidP="00113DBC">
            <w:pPr>
              <w:pStyle w:val="TAL"/>
            </w:pPr>
            <w:r>
              <w:t>Permanent redirection.</w:t>
            </w:r>
          </w:p>
          <w:p w14:paraId="18F00FCD" w14:textId="77777777" w:rsidR="00BE4AE0" w:rsidRPr="006A7EE2" w:rsidRDefault="00BE4AE0" w:rsidP="00113DBC">
            <w:pPr>
              <w:pStyle w:val="TAL"/>
            </w:pPr>
            <w:r>
              <w:t>(NOTE 2)</w:t>
            </w:r>
          </w:p>
        </w:tc>
      </w:tr>
      <w:tr w:rsidR="00BE4AE0" w:rsidRPr="006A7EE2" w14:paraId="482A910C"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6CACDED8" w14:textId="77777777" w:rsidR="00BE4AE0" w:rsidRPr="006A7EE2" w:rsidRDefault="00BE4AE0" w:rsidP="00113DBC">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3EEDEE0B"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48D1F34A" w14:textId="77777777" w:rsidR="00BE4AE0" w:rsidRPr="006A7EE2" w:rsidRDefault="00BE4AE0" w:rsidP="00113DBC">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96F28D0" w14:textId="77777777" w:rsidR="00BE4AE0" w:rsidRPr="006A7EE2" w:rsidRDefault="00BE4AE0" w:rsidP="00113DBC">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787D7F9D"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019591E4" w14:textId="77777777" w:rsidR="00BE4AE0" w:rsidRPr="006A7EE2" w:rsidRDefault="00BE4AE0" w:rsidP="00113DBC">
            <w:pPr>
              <w:pStyle w:val="TAL"/>
            </w:pPr>
            <w:r w:rsidRPr="006A7EE2">
              <w:t>- USER_NOT_FOUND</w:t>
            </w:r>
          </w:p>
          <w:p w14:paraId="620A8203" w14:textId="77777777" w:rsidR="00BE4AE0" w:rsidRPr="006A7EE2" w:rsidRDefault="00BE4AE0" w:rsidP="00113DBC">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E4AE0" w:rsidRPr="006A7EE2" w14:paraId="26C88981" w14:textId="77777777" w:rsidTr="00113DBC">
        <w:trPr>
          <w:jc w:val="center"/>
        </w:trPr>
        <w:tc>
          <w:tcPr>
            <w:tcW w:w="913" w:type="pct"/>
            <w:tcBorders>
              <w:top w:val="single" w:sz="4" w:space="0" w:color="auto"/>
              <w:left w:val="single" w:sz="6" w:space="0" w:color="000000"/>
              <w:bottom w:val="single" w:sz="4" w:space="0" w:color="auto"/>
              <w:right w:val="single" w:sz="6" w:space="0" w:color="000000"/>
            </w:tcBorders>
          </w:tcPr>
          <w:p w14:paraId="240B4424" w14:textId="77777777" w:rsidR="00BE4AE0" w:rsidRPr="006A7EE2" w:rsidRDefault="00BE4AE0" w:rsidP="00113DBC">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5F41D731" w14:textId="77777777" w:rsidR="00BE4AE0" w:rsidRPr="006A7EE2" w:rsidRDefault="00BE4AE0" w:rsidP="00113DBC">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BE962E4" w14:textId="77777777" w:rsidR="00BE4AE0" w:rsidRPr="006A7EE2" w:rsidRDefault="00BE4AE0" w:rsidP="00113DBC">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383BAD7" w14:textId="77777777" w:rsidR="00BE4AE0" w:rsidRPr="006A7EE2" w:rsidRDefault="00BE4AE0" w:rsidP="00113DBC">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2FA3A73E" w14:textId="77777777" w:rsidR="00BE4AE0" w:rsidRPr="006A7EE2" w:rsidRDefault="00BE4AE0" w:rsidP="00113DBC">
            <w:pPr>
              <w:pStyle w:val="TAL"/>
              <w:rPr>
                <w:lang w:eastAsia="zh-CN"/>
              </w:rPr>
            </w:pPr>
            <w:r w:rsidRPr="006A7EE2">
              <w:rPr>
                <w:lang w:eastAsia="zh-CN"/>
              </w:rPr>
              <w:t>One or more attributes are not allowed to be modified.</w:t>
            </w:r>
          </w:p>
          <w:p w14:paraId="3453C6E6" w14:textId="77777777" w:rsidR="00BE4AE0" w:rsidRPr="006A7EE2" w:rsidRDefault="00BE4AE0" w:rsidP="00113DBC">
            <w:pPr>
              <w:pStyle w:val="TAL"/>
              <w:rPr>
                <w:lang w:eastAsia="zh-CN"/>
              </w:rPr>
            </w:pPr>
          </w:p>
          <w:p w14:paraId="0D022313" w14:textId="77777777" w:rsidR="00BE4AE0" w:rsidRPr="006A7EE2" w:rsidRDefault="00BE4AE0" w:rsidP="00113DBC">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6084840" w14:textId="77777777" w:rsidR="00BE4AE0" w:rsidRPr="006A7EE2" w:rsidRDefault="00BE4AE0" w:rsidP="00113DBC">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E4AE0" w:rsidRPr="006A7EE2" w14:paraId="63A606F2" w14:textId="77777777" w:rsidTr="00113DB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64FF3ED" w14:textId="77777777" w:rsidR="00BE4AE0" w:rsidRDefault="00BE4AE0" w:rsidP="00113DBC">
            <w:pPr>
              <w:pStyle w:val="TAN"/>
            </w:pPr>
            <w:r w:rsidRPr="0016361A">
              <w:t>NOTE</w:t>
            </w:r>
            <w:r>
              <w:t> 1</w:t>
            </w:r>
            <w:r w:rsidRPr="0016361A">
              <w:t>:</w:t>
            </w:r>
            <w:r w:rsidRPr="0016361A">
              <w:rPr>
                <w:noProof/>
              </w:rPr>
              <w:tab/>
              <w:t xml:space="preserve">The manadatory </w:t>
            </w:r>
            <w:r w:rsidRPr="0016361A">
              <w:t xml:space="preserve">HTTP error status code for the </w:t>
            </w:r>
            <w:r>
              <w:rPr>
                <w:rFonts w:hint="eastAsia"/>
                <w:lang w:eastAsia="zh-CN"/>
              </w:rPr>
              <w:t>PATCH</w:t>
            </w:r>
            <w:r w:rsidRPr="0016361A">
              <w:t xml:space="preserve"> method listed in Table</w:t>
            </w:r>
            <w:r>
              <w:t> </w:t>
            </w:r>
            <w:r w:rsidRPr="0016361A">
              <w:t>5.2.7.1-1 of 3GPP TS 29.500 [4] also apply.</w:t>
            </w:r>
          </w:p>
          <w:p w14:paraId="744DB1AC" w14:textId="77777777" w:rsidR="00BE4AE0" w:rsidRPr="006A7EE2" w:rsidRDefault="00BE4AE0" w:rsidP="00113DBC">
            <w:pPr>
              <w:pStyle w:val="TAN"/>
              <w:rPr>
                <w:lang w:eastAsia="zh-CN"/>
              </w:rPr>
            </w:pPr>
            <w:r>
              <w:t>NOTE 2:</w:t>
            </w:r>
            <w:r>
              <w:tab/>
              <w:t>RedirectResponse may be inserted by an SCP, see clause 6.10.9.1 of 3GPP </w:t>
            </w:r>
            <w:r w:rsidRPr="008F2F3C">
              <w:t>TS 29.5</w:t>
            </w:r>
            <w:r>
              <w:t>00</w:t>
            </w:r>
            <w:r w:rsidRPr="008F2F3C">
              <w:t> [</w:t>
            </w:r>
            <w:r>
              <w:t>4</w:t>
            </w:r>
            <w:r w:rsidRPr="008F2F3C">
              <w:t>]</w:t>
            </w:r>
            <w:r>
              <w:t>.</w:t>
            </w:r>
          </w:p>
        </w:tc>
      </w:tr>
    </w:tbl>
    <w:p w14:paraId="73656EAB" w14:textId="77777777" w:rsidR="00BE4AE0" w:rsidRDefault="00BE4AE0" w:rsidP="00BE4AE0"/>
    <w:p w14:paraId="15538086" w14:textId="2D98F289"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.3.2</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7FA8B967"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764575"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537CDC"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E9D838"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189D15"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4F0611" w14:textId="77777777" w:rsidR="00BE4AE0" w:rsidRPr="00D67AB2" w:rsidRDefault="00BE4AE0" w:rsidP="00113DBC">
            <w:pPr>
              <w:pStyle w:val="TAH"/>
            </w:pPr>
            <w:r w:rsidRPr="00D67AB2">
              <w:t>Description</w:t>
            </w:r>
          </w:p>
        </w:tc>
      </w:tr>
      <w:tr w:rsidR="00BE4AE0" w:rsidRPr="00D67AB2" w14:paraId="0F0D91C1"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06DD8EBF"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B9DF45"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B74884"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65998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C015B5"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672A0EDC"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169D5A27"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98571F"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5308A4"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7F6740"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A8DCC4" w14:textId="77777777" w:rsidR="00BE4AE0" w:rsidRPr="00D70312" w:rsidRDefault="00BE4AE0" w:rsidP="00113DBC">
            <w:pPr>
              <w:pStyle w:val="TAL"/>
            </w:pPr>
            <w:r w:rsidRPr="00525507">
              <w:t>Identifier of the target NF (service) instance ID towards which the request is redirected</w:t>
            </w:r>
            <w:r>
              <w:t>.</w:t>
            </w:r>
          </w:p>
        </w:tc>
      </w:tr>
    </w:tbl>
    <w:p w14:paraId="53890EF3" w14:textId="77777777" w:rsidR="00BE4AE0" w:rsidRDefault="00BE4AE0" w:rsidP="00BE4AE0"/>
    <w:p w14:paraId="4C0F51E0" w14:textId="35930B6E"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.3.2</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27A7A09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C4D0CD"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AF474"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F7E3"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C27F9B"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A6235E" w14:textId="77777777" w:rsidR="00BE4AE0" w:rsidRPr="00D67AB2" w:rsidRDefault="00BE4AE0" w:rsidP="00113DBC">
            <w:pPr>
              <w:pStyle w:val="TAH"/>
            </w:pPr>
            <w:r w:rsidRPr="00D67AB2">
              <w:t>Description</w:t>
            </w:r>
          </w:p>
        </w:tc>
      </w:tr>
      <w:tr w:rsidR="00BE4AE0" w:rsidRPr="00D67AB2" w14:paraId="4272D991"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4C9B493"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92149D0"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D19854E"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1BEBE2"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5352254"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1A776440"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4B115C7A"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159520"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06E089"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E0E7F9"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300D34" w14:textId="77777777" w:rsidR="00BE4AE0" w:rsidRPr="00D70312" w:rsidRDefault="00BE4AE0" w:rsidP="00113DBC">
            <w:pPr>
              <w:pStyle w:val="TAL"/>
            </w:pPr>
            <w:r w:rsidRPr="00525507">
              <w:t>Identifier of the target NF (service) instance ID towards which the request is redirected</w:t>
            </w:r>
            <w:r>
              <w:t>.</w:t>
            </w:r>
          </w:p>
        </w:tc>
      </w:tr>
    </w:tbl>
    <w:p w14:paraId="714DB55A" w14:textId="77777777" w:rsidR="00BE4AE0" w:rsidRDefault="00BE4AE0" w:rsidP="00BE4AE0"/>
    <w:p w14:paraId="4D33302F" w14:textId="5BC49D4E" w:rsidR="00BE4AE0" w:rsidRDefault="00BE4AE0" w:rsidP="00BE4AE0">
      <w:pPr>
        <w:pStyle w:val="Heading5"/>
      </w:pPr>
      <w:bookmarkStart w:id="4474" w:name="_Toc186707753"/>
      <w:bookmarkStart w:id="4475" w:name="_Toc215000970"/>
      <w:r>
        <w:t>6.6.3.3.4</w:t>
      </w:r>
      <w:r>
        <w:tab/>
        <w:t>Resource Custom Operations</w:t>
      </w:r>
      <w:bookmarkEnd w:id="4474"/>
      <w:bookmarkEnd w:id="4475"/>
    </w:p>
    <w:p w14:paraId="3FCC69E5" w14:textId="77777777" w:rsidR="00BE4AE0" w:rsidRPr="00B910B8" w:rsidRDefault="00BE4AE0" w:rsidP="00BE4AE0">
      <w:r w:rsidRPr="00B910B8">
        <w:t>None.</w:t>
      </w:r>
    </w:p>
    <w:p w14:paraId="20074278" w14:textId="73C81FBB" w:rsidR="00BE4AE0" w:rsidRDefault="00BE4AE0" w:rsidP="00BE4AE0">
      <w:pPr>
        <w:pStyle w:val="Heading3"/>
      </w:pPr>
      <w:bookmarkStart w:id="4476" w:name="_Toc186707754"/>
      <w:bookmarkStart w:id="4477" w:name="_Toc215000971"/>
      <w:r>
        <w:t>6.6.4</w:t>
      </w:r>
      <w:r>
        <w:tab/>
        <w:t>Custom Operations without associated resources</w:t>
      </w:r>
      <w:bookmarkEnd w:id="4476"/>
      <w:bookmarkEnd w:id="4477"/>
    </w:p>
    <w:p w14:paraId="518DCBFC" w14:textId="77777777" w:rsidR="00BE4AE0" w:rsidRPr="00057BDE" w:rsidRDefault="00BE4AE0" w:rsidP="00BE4AE0">
      <w:bookmarkStart w:id="4478" w:name="OLE_LINK6"/>
      <w:r>
        <w:rPr>
          <w:rFonts w:hint="eastAsia"/>
          <w:lang w:eastAsia="zh-CN"/>
        </w:rPr>
        <w:t>N</w:t>
      </w:r>
      <w:r>
        <w:rPr>
          <w:lang w:eastAsia="zh-CN"/>
        </w:rPr>
        <w:t>one in this release of specification.</w:t>
      </w:r>
    </w:p>
    <w:p w14:paraId="47D76CF2" w14:textId="06BDA7AA" w:rsidR="00BE4AE0" w:rsidRDefault="00BE4AE0" w:rsidP="00BE4AE0">
      <w:pPr>
        <w:pStyle w:val="Heading3"/>
      </w:pPr>
      <w:bookmarkStart w:id="4479" w:name="_Toc186707755"/>
      <w:bookmarkStart w:id="4480" w:name="_Toc215000972"/>
      <w:bookmarkEnd w:id="4478"/>
      <w:r>
        <w:t>6.6.5</w:t>
      </w:r>
      <w:r>
        <w:tab/>
        <w:t>Notifications</w:t>
      </w:r>
      <w:bookmarkEnd w:id="4479"/>
      <w:bookmarkEnd w:id="4480"/>
    </w:p>
    <w:p w14:paraId="04A47621" w14:textId="77777777" w:rsidR="00FA329A" w:rsidRPr="00FA329A" w:rsidRDefault="00FA329A" w:rsidP="00A16D3D">
      <w:pPr>
        <w:pStyle w:val="Heading4"/>
        <w:rPr>
          <w:lang w:eastAsia="en-US"/>
        </w:rPr>
      </w:pPr>
      <w:bookmarkStart w:id="4481" w:name="_Toc11338778"/>
      <w:bookmarkStart w:id="4482" w:name="_Toc27585482"/>
      <w:bookmarkStart w:id="4483" w:name="_Toc36457488"/>
      <w:bookmarkStart w:id="4484" w:name="_Toc45028405"/>
      <w:bookmarkStart w:id="4485" w:name="_Toc45029240"/>
      <w:bookmarkStart w:id="4486" w:name="_Toc67682003"/>
      <w:bookmarkStart w:id="4487" w:name="_Toc192831561"/>
      <w:bookmarkStart w:id="4488" w:name="_Toc215000973"/>
      <w:bookmarkStart w:id="4489" w:name="_Toc186707761"/>
      <w:r w:rsidRPr="00FA329A">
        <w:rPr>
          <w:lang w:eastAsia="en-US"/>
        </w:rPr>
        <w:t>6.6.5.1</w:t>
      </w:r>
      <w:r w:rsidRPr="00FA329A">
        <w:rPr>
          <w:lang w:eastAsia="en-US"/>
        </w:rPr>
        <w:tab/>
        <w:t>General</w:t>
      </w:r>
      <w:bookmarkEnd w:id="4481"/>
      <w:bookmarkEnd w:id="4482"/>
      <w:bookmarkEnd w:id="4483"/>
      <w:bookmarkEnd w:id="4484"/>
      <w:bookmarkEnd w:id="4485"/>
      <w:bookmarkEnd w:id="4486"/>
      <w:bookmarkEnd w:id="4487"/>
      <w:bookmarkEnd w:id="4488"/>
    </w:p>
    <w:p w14:paraId="345486B0" w14:textId="77777777" w:rsidR="00FA329A" w:rsidRPr="00FA329A" w:rsidRDefault="00FA329A" w:rsidP="00FA329A">
      <w:pPr>
        <w:overflowPunct/>
        <w:autoSpaceDE/>
        <w:autoSpaceDN/>
        <w:adjustRightInd/>
        <w:textAlignment w:val="auto"/>
        <w:rPr>
          <w:lang w:eastAsia="en-US"/>
        </w:rPr>
      </w:pPr>
      <w:r w:rsidRPr="00FA329A">
        <w:rPr>
          <w:lang w:eastAsia="en-US"/>
        </w:rPr>
        <w:t>This clause specifies the use of notifications and corresponding protocol details.</w:t>
      </w:r>
    </w:p>
    <w:p w14:paraId="29BFD858" w14:textId="77777777" w:rsidR="00FA329A" w:rsidRPr="00FA329A" w:rsidRDefault="00FA329A" w:rsidP="00A16D3D">
      <w:pPr>
        <w:pStyle w:val="Heading4"/>
        <w:rPr>
          <w:lang w:eastAsia="en-US"/>
        </w:rPr>
      </w:pPr>
      <w:bookmarkStart w:id="4490" w:name="_Toc11338779"/>
      <w:bookmarkStart w:id="4491" w:name="_Toc27585483"/>
      <w:bookmarkStart w:id="4492" w:name="_Toc36457489"/>
      <w:bookmarkStart w:id="4493" w:name="_Toc45028406"/>
      <w:bookmarkStart w:id="4494" w:name="_Toc45029241"/>
      <w:bookmarkStart w:id="4495" w:name="_Toc67682004"/>
      <w:bookmarkStart w:id="4496" w:name="_Toc192831562"/>
      <w:bookmarkStart w:id="4497" w:name="_Toc215000974"/>
      <w:r w:rsidRPr="00FA329A">
        <w:rPr>
          <w:lang w:eastAsia="en-US"/>
        </w:rPr>
        <w:t>6.6.5.2</w:t>
      </w:r>
      <w:r w:rsidRPr="00FA329A">
        <w:rPr>
          <w:lang w:eastAsia="en-US"/>
        </w:rPr>
        <w:tab/>
        <w:t>Monitoring Revocation Notification</w:t>
      </w:r>
      <w:bookmarkEnd w:id="4490"/>
      <w:bookmarkEnd w:id="4491"/>
      <w:bookmarkEnd w:id="4492"/>
      <w:bookmarkEnd w:id="4493"/>
      <w:bookmarkEnd w:id="4494"/>
      <w:bookmarkEnd w:id="4495"/>
      <w:bookmarkEnd w:id="4496"/>
      <w:bookmarkEnd w:id="4497"/>
    </w:p>
    <w:p w14:paraId="3FDB699B" w14:textId="77777777" w:rsidR="00FA329A" w:rsidRPr="00FA329A" w:rsidRDefault="00FA329A" w:rsidP="00FA329A">
      <w:pPr>
        <w:overflowPunct/>
        <w:autoSpaceDE/>
        <w:autoSpaceDN/>
        <w:adjustRightInd/>
        <w:textAlignment w:val="auto"/>
        <w:rPr>
          <w:lang w:eastAsia="en-US"/>
        </w:rPr>
      </w:pPr>
      <w:r w:rsidRPr="00FA329A">
        <w:rPr>
          <w:lang w:eastAsia="en-US"/>
        </w:rPr>
        <w:t>The POST method shall be used for Monitoring Revocation Notifications and the URI shall be as provided during the subscription procedure.</w:t>
      </w:r>
    </w:p>
    <w:p w14:paraId="5F6F3DA4" w14:textId="77777777" w:rsidR="00FA329A" w:rsidRPr="00FA329A" w:rsidRDefault="00FA329A" w:rsidP="00FA329A">
      <w:pPr>
        <w:overflowPunct/>
        <w:autoSpaceDE/>
        <w:autoSpaceDN/>
        <w:adjustRightInd/>
        <w:textAlignment w:val="auto"/>
        <w:rPr>
          <w:lang w:eastAsia="en-US"/>
        </w:rPr>
      </w:pPr>
      <w:r w:rsidRPr="00FA329A">
        <w:rPr>
          <w:lang w:eastAsia="en-US"/>
        </w:rPr>
        <w:t>Resource URI: {revocationNotifURI}</w:t>
      </w:r>
    </w:p>
    <w:p w14:paraId="499CB0B7" w14:textId="77777777" w:rsidR="00FA329A" w:rsidRPr="00FA329A" w:rsidRDefault="00FA329A" w:rsidP="00FA329A">
      <w:pPr>
        <w:overflowPunct/>
        <w:autoSpaceDE/>
        <w:autoSpaceDN/>
        <w:adjustRightInd/>
        <w:textAlignment w:val="auto"/>
        <w:rPr>
          <w:lang w:eastAsia="en-US"/>
        </w:rPr>
      </w:pPr>
      <w:r w:rsidRPr="00FA329A">
        <w:rPr>
          <w:lang w:eastAsia="en-US"/>
        </w:rPr>
        <w:t>Support of URI query parameters is specified in table 6.6.5.2-1.</w:t>
      </w:r>
    </w:p>
    <w:p w14:paraId="1B344B27" w14:textId="77777777" w:rsidR="00FA329A" w:rsidRPr="00FA329A" w:rsidRDefault="00FA329A" w:rsidP="00A16D3D">
      <w:pPr>
        <w:pStyle w:val="TH"/>
        <w:rPr>
          <w:rFonts w:cs="Arial"/>
          <w:lang w:eastAsia="en-US"/>
        </w:rPr>
      </w:pPr>
      <w:r w:rsidRPr="00FA329A">
        <w:rPr>
          <w:lang w:eastAsia="en-US"/>
        </w:rPr>
        <w:t>Table 6.6.5.2-1: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7931A130" w14:textId="77777777" w:rsidTr="004E35B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33D582" w14:textId="77777777" w:rsidR="00FA329A" w:rsidRPr="00A16D3D" w:rsidRDefault="00FA329A" w:rsidP="00A16D3D">
            <w:pPr>
              <w:pStyle w:val="TAH"/>
              <w:rPr>
                <w:b w:val="0"/>
              </w:rPr>
            </w:pPr>
            <w:r w:rsidRPr="00A16D3D">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92BADD" w14:textId="77777777" w:rsidR="00FA329A" w:rsidRPr="00A16D3D" w:rsidRDefault="00FA329A" w:rsidP="00A16D3D">
            <w:pPr>
              <w:pStyle w:val="TAH"/>
              <w:rPr>
                <w:b w:val="0"/>
              </w:rPr>
            </w:pPr>
            <w:r w:rsidRPr="00A16D3D">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177392" w14:textId="77777777" w:rsidR="00FA329A" w:rsidRPr="00A16D3D" w:rsidRDefault="00FA329A" w:rsidP="00A16D3D">
            <w:pPr>
              <w:pStyle w:val="TAH"/>
              <w:rPr>
                <w:b w:val="0"/>
              </w:rPr>
            </w:pPr>
            <w:r w:rsidRPr="00A16D3D">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B9863A" w14:textId="77777777" w:rsidR="00FA329A" w:rsidRPr="00A16D3D" w:rsidRDefault="00FA329A" w:rsidP="00A16D3D">
            <w:pPr>
              <w:pStyle w:val="TAH"/>
              <w:rPr>
                <w:b w:val="0"/>
              </w:rPr>
            </w:pPr>
            <w:r w:rsidRPr="00A16D3D">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15F1EE9" w14:textId="77777777" w:rsidR="00FA329A" w:rsidRPr="00A16D3D" w:rsidRDefault="00FA329A" w:rsidP="00A16D3D">
            <w:pPr>
              <w:pStyle w:val="TAH"/>
              <w:rPr>
                <w:b w:val="0"/>
              </w:rPr>
            </w:pPr>
            <w:r w:rsidRPr="00A16D3D">
              <w:t>Description</w:t>
            </w:r>
          </w:p>
        </w:tc>
      </w:tr>
      <w:tr w:rsidR="00FA329A" w:rsidRPr="00FA329A" w14:paraId="5EB48FB6" w14:textId="77777777" w:rsidTr="004E35BD">
        <w:trPr>
          <w:jc w:val="center"/>
        </w:trPr>
        <w:tc>
          <w:tcPr>
            <w:tcW w:w="825" w:type="pct"/>
            <w:tcBorders>
              <w:top w:val="single" w:sz="4" w:space="0" w:color="auto"/>
              <w:left w:val="single" w:sz="6" w:space="0" w:color="000000"/>
              <w:bottom w:val="single" w:sz="6" w:space="0" w:color="000000"/>
              <w:right w:val="single" w:sz="6" w:space="0" w:color="000000"/>
            </w:tcBorders>
          </w:tcPr>
          <w:p w14:paraId="0001B8C2" w14:textId="77777777" w:rsidR="00FA329A" w:rsidRPr="00FA329A" w:rsidRDefault="00FA329A" w:rsidP="00A16D3D">
            <w:pPr>
              <w:pStyle w:val="TAL"/>
              <w:rPr>
                <w:lang w:eastAsia="en-US"/>
              </w:rPr>
            </w:pPr>
            <w:r w:rsidRPr="00FA329A">
              <w:rPr>
                <w:lang w:eastAsia="en-US"/>
              </w:rPr>
              <w:t>n/a</w:t>
            </w:r>
          </w:p>
        </w:tc>
        <w:tc>
          <w:tcPr>
            <w:tcW w:w="732" w:type="pct"/>
            <w:tcBorders>
              <w:top w:val="single" w:sz="4" w:space="0" w:color="auto"/>
              <w:left w:val="single" w:sz="6" w:space="0" w:color="000000"/>
              <w:bottom w:val="single" w:sz="6" w:space="0" w:color="000000"/>
              <w:right w:val="single" w:sz="6" w:space="0" w:color="000000"/>
            </w:tcBorders>
          </w:tcPr>
          <w:p w14:paraId="5D19A9F0" w14:textId="77777777" w:rsidR="00FA329A" w:rsidRPr="00FA329A" w:rsidRDefault="00FA329A" w:rsidP="00A16D3D">
            <w:pPr>
              <w:pStyle w:val="TAL"/>
              <w:rPr>
                <w:lang w:eastAsia="en-US"/>
              </w:rPr>
            </w:pPr>
          </w:p>
        </w:tc>
        <w:tc>
          <w:tcPr>
            <w:tcW w:w="217" w:type="pct"/>
            <w:tcBorders>
              <w:top w:val="single" w:sz="4" w:space="0" w:color="auto"/>
              <w:left w:val="single" w:sz="6" w:space="0" w:color="000000"/>
              <w:bottom w:val="single" w:sz="6" w:space="0" w:color="000000"/>
              <w:right w:val="single" w:sz="6" w:space="0" w:color="000000"/>
            </w:tcBorders>
          </w:tcPr>
          <w:p w14:paraId="3C99569F" w14:textId="77777777" w:rsidR="00FA329A" w:rsidRPr="00FA329A" w:rsidRDefault="00FA329A" w:rsidP="00A16D3D">
            <w:pPr>
              <w:pStyle w:val="TAC"/>
              <w:rPr>
                <w:lang w:eastAsia="en-US"/>
              </w:rPr>
            </w:pPr>
          </w:p>
        </w:tc>
        <w:tc>
          <w:tcPr>
            <w:tcW w:w="581" w:type="pct"/>
            <w:tcBorders>
              <w:top w:val="single" w:sz="4" w:space="0" w:color="auto"/>
              <w:left w:val="single" w:sz="6" w:space="0" w:color="000000"/>
              <w:bottom w:val="single" w:sz="6" w:space="0" w:color="000000"/>
              <w:right w:val="single" w:sz="6" w:space="0" w:color="000000"/>
            </w:tcBorders>
          </w:tcPr>
          <w:p w14:paraId="619CF1D1" w14:textId="77777777" w:rsidR="00FA329A" w:rsidRPr="00FA329A" w:rsidRDefault="00FA329A" w:rsidP="00A16D3D">
            <w:pPr>
              <w:pStyle w:val="TAL"/>
              <w:rPr>
                <w:lang w:eastAsia="en-US"/>
              </w:rPr>
            </w:pPr>
          </w:p>
        </w:tc>
        <w:tc>
          <w:tcPr>
            <w:tcW w:w="2646" w:type="pct"/>
            <w:tcBorders>
              <w:top w:val="single" w:sz="4" w:space="0" w:color="auto"/>
              <w:left w:val="single" w:sz="6" w:space="0" w:color="000000"/>
              <w:bottom w:val="single" w:sz="6" w:space="0" w:color="000000"/>
              <w:right w:val="single" w:sz="6" w:space="0" w:color="000000"/>
            </w:tcBorders>
            <w:vAlign w:val="center"/>
          </w:tcPr>
          <w:p w14:paraId="5CF5D9E2" w14:textId="77777777" w:rsidR="00FA329A" w:rsidRPr="00FA329A" w:rsidRDefault="00FA329A" w:rsidP="00A16D3D">
            <w:pPr>
              <w:pStyle w:val="TAL"/>
              <w:rPr>
                <w:lang w:eastAsia="en-US"/>
              </w:rPr>
            </w:pPr>
          </w:p>
        </w:tc>
      </w:tr>
    </w:tbl>
    <w:p w14:paraId="4FFA2670" w14:textId="77777777" w:rsidR="00FA329A" w:rsidRPr="00FA329A" w:rsidRDefault="00FA329A" w:rsidP="00FA329A">
      <w:pPr>
        <w:overflowPunct/>
        <w:autoSpaceDE/>
        <w:autoSpaceDN/>
        <w:adjustRightInd/>
        <w:textAlignment w:val="auto"/>
        <w:rPr>
          <w:lang w:eastAsia="en-US"/>
        </w:rPr>
      </w:pPr>
    </w:p>
    <w:p w14:paraId="4AA1710D" w14:textId="77777777" w:rsidR="00FA329A" w:rsidRPr="00FA329A" w:rsidRDefault="00FA329A" w:rsidP="00FA329A">
      <w:pPr>
        <w:overflowPunct/>
        <w:autoSpaceDE/>
        <w:autoSpaceDN/>
        <w:adjustRightInd/>
        <w:textAlignment w:val="auto"/>
        <w:rPr>
          <w:lang w:eastAsia="en-US"/>
        </w:rPr>
      </w:pPr>
      <w:r w:rsidRPr="00FA329A">
        <w:rPr>
          <w:lang w:eastAsia="en-US"/>
        </w:rPr>
        <w:t>Support of request data structures is specified in table 6.6.5.2-2 and of response data structures and response codes is specified in table 6.6.5.2-3.</w:t>
      </w:r>
    </w:p>
    <w:p w14:paraId="2E7ADBD0" w14:textId="77777777" w:rsidR="00FA329A" w:rsidRPr="00FA329A" w:rsidRDefault="00FA329A" w:rsidP="00A16D3D">
      <w:pPr>
        <w:pStyle w:val="TH"/>
        <w:rPr>
          <w:lang w:eastAsia="en-US"/>
        </w:rPr>
      </w:pPr>
      <w:r w:rsidRPr="00FA329A">
        <w:rPr>
          <w:lang w:eastAsia="en-US"/>
        </w:rPr>
        <w:t>Table 6.6.5.2-2: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FA329A" w:rsidRPr="00FA329A" w14:paraId="08B8F684" w14:textId="77777777" w:rsidTr="004E35B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A4F771B" w14:textId="77777777" w:rsidR="00FA329A" w:rsidRPr="00FA329A" w:rsidRDefault="00FA329A" w:rsidP="00A16D3D">
            <w:pPr>
              <w:pStyle w:val="TAH"/>
              <w:rPr>
                <w:lang w:eastAsia="en-US"/>
              </w:rPr>
            </w:pPr>
            <w:r w:rsidRPr="00FA329A">
              <w:rPr>
                <w:lang w:eastAsia="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59917A9" w14:textId="77777777" w:rsidR="00FA329A" w:rsidRPr="00FA329A" w:rsidRDefault="00FA329A" w:rsidP="00A16D3D">
            <w:pPr>
              <w:pStyle w:val="TAH"/>
              <w:rPr>
                <w:lang w:eastAsia="en-US"/>
              </w:rPr>
            </w:pPr>
            <w:r w:rsidRPr="00FA329A">
              <w:rPr>
                <w:lang w:eastAsia="en-US"/>
              </w:rPr>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D2D617F" w14:textId="77777777" w:rsidR="00FA329A" w:rsidRPr="00FA329A" w:rsidRDefault="00FA329A" w:rsidP="00A16D3D">
            <w:pPr>
              <w:pStyle w:val="TAH"/>
              <w:rPr>
                <w:lang w:eastAsia="en-US"/>
              </w:rPr>
            </w:pPr>
            <w:r w:rsidRPr="00FA329A">
              <w:rPr>
                <w:lang w:eastAsia="en-US"/>
              </w:rPr>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41021A55" w14:textId="77777777" w:rsidR="00FA329A" w:rsidRPr="00FA329A" w:rsidRDefault="00FA329A" w:rsidP="00A16D3D">
            <w:pPr>
              <w:pStyle w:val="TAH"/>
              <w:rPr>
                <w:lang w:eastAsia="en-US"/>
              </w:rPr>
            </w:pPr>
            <w:r w:rsidRPr="00FA329A">
              <w:rPr>
                <w:lang w:eastAsia="en-US"/>
              </w:rPr>
              <w:t>Description</w:t>
            </w:r>
          </w:p>
        </w:tc>
      </w:tr>
      <w:tr w:rsidR="00FA329A" w:rsidRPr="00FA329A" w14:paraId="3F0EA515" w14:textId="77777777" w:rsidTr="004E35BD">
        <w:trPr>
          <w:jc w:val="center"/>
        </w:trPr>
        <w:tc>
          <w:tcPr>
            <w:tcW w:w="1910" w:type="dxa"/>
            <w:tcBorders>
              <w:top w:val="single" w:sz="4" w:space="0" w:color="auto"/>
              <w:left w:val="single" w:sz="6" w:space="0" w:color="000000"/>
              <w:bottom w:val="single" w:sz="6" w:space="0" w:color="000000"/>
              <w:right w:val="single" w:sz="6" w:space="0" w:color="000000"/>
            </w:tcBorders>
          </w:tcPr>
          <w:p w14:paraId="3AD5CBF1" w14:textId="77777777" w:rsidR="00FA329A" w:rsidRPr="00FA329A" w:rsidRDefault="00FA329A" w:rsidP="00A16D3D">
            <w:pPr>
              <w:pStyle w:val="TAL"/>
              <w:rPr>
                <w:lang w:eastAsia="en-US"/>
              </w:rPr>
            </w:pPr>
            <w:r w:rsidRPr="00FA329A">
              <w:rPr>
                <w:lang w:eastAsia="en-US"/>
              </w:rPr>
              <w:t>ImsEeMonitoringRevoked</w:t>
            </w:r>
          </w:p>
        </w:tc>
        <w:tc>
          <w:tcPr>
            <w:tcW w:w="425" w:type="dxa"/>
            <w:tcBorders>
              <w:top w:val="single" w:sz="4" w:space="0" w:color="auto"/>
              <w:left w:val="single" w:sz="6" w:space="0" w:color="000000"/>
              <w:bottom w:val="single" w:sz="6" w:space="0" w:color="000000"/>
              <w:right w:val="single" w:sz="6" w:space="0" w:color="000000"/>
            </w:tcBorders>
          </w:tcPr>
          <w:p w14:paraId="36FDB9EA" w14:textId="77777777" w:rsidR="00FA329A" w:rsidRPr="00FA329A" w:rsidRDefault="00FA329A" w:rsidP="00A16D3D">
            <w:pPr>
              <w:pStyle w:val="TAC"/>
              <w:rPr>
                <w:lang w:eastAsia="en-US"/>
              </w:rPr>
            </w:pPr>
            <w:r w:rsidRPr="00FA329A">
              <w:rPr>
                <w:lang w:eastAsia="en-US"/>
              </w:rPr>
              <w:t>M</w:t>
            </w:r>
          </w:p>
        </w:tc>
        <w:tc>
          <w:tcPr>
            <w:tcW w:w="1418" w:type="dxa"/>
            <w:tcBorders>
              <w:top w:val="single" w:sz="4" w:space="0" w:color="auto"/>
              <w:left w:val="single" w:sz="6" w:space="0" w:color="000000"/>
              <w:bottom w:val="single" w:sz="6" w:space="0" w:color="000000"/>
              <w:right w:val="single" w:sz="6" w:space="0" w:color="000000"/>
            </w:tcBorders>
          </w:tcPr>
          <w:p w14:paraId="3ED205EC" w14:textId="77777777" w:rsidR="00FA329A" w:rsidRPr="00FA329A" w:rsidRDefault="00FA329A" w:rsidP="00A16D3D">
            <w:pPr>
              <w:pStyle w:val="TAL"/>
              <w:rPr>
                <w:lang w:eastAsia="en-US"/>
              </w:rPr>
            </w:pPr>
            <w:r w:rsidRPr="00FA329A">
              <w:rPr>
                <w:lang w:eastAsia="en-US"/>
              </w:rPr>
              <w:t>1</w:t>
            </w:r>
          </w:p>
        </w:tc>
        <w:tc>
          <w:tcPr>
            <w:tcW w:w="6022" w:type="dxa"/>
            <w:tcBorders>
              <w:top w:val="single" w:sz="4" w:space="0" w:color="auto"/>
              <w:left w:val="single" w:sz="6" w:space="0" w:color="000000"/>
              <w:bottom w:val="single" w:sz="6" w:space="0" w:color="000000"/>
              <w:right w:val="single" w:sz="6" w:space="0" w:color="000000"/>
            </w:tcBorders>
          </w:tcPr>
          <w:p w14:paraId="1A3A0641" w14:textId="77777777" w:rsidR="00FA329A" w:rsidRPr="00FA329A" w:rsidRDefault="00FA329A" w:rsidP="00A16D3D">
            <w:pPr>
              <w:pStyle w:val="TAL"/>
              <w:rPr>
                <w:lang w:eastAsia="en-US"/>
              </w:rPr>
            </w:pPr>
          </w:p>
        </w:tc>
      </w:tr>
    </w:tbl>
    <w:p w14:paraId="2FDFFCAF" w14:textId="77777777" w:rsidR="00FA329A" w:rsidRPr="00FA329A" w:rsidRDefault="00FA329A" w:rsidP="00FA329A">
      <w:pPr>
        <w:overflowPunct/>
        <w:autoSpaceDE/>
        <w:autoSpaceDN/>
        <w:adjustRightInd/>
        <w:textAlignment w:val="auto"/>
        <w:rPr>
          <w:noProof/>
          <w:lang w:eastAsia="en-US"/>
        </w:rPr>
      </w:pPr>
    </w:p>
    <w:p w14:paraId="3EED8830" w14:textId="77777777" w:rsidR="00FA329A" w:rsidRPr="00FA329A" w:rsidRDefault="00FA329A" w:rsidP="00A16D3D">
      <w:pPr>
        <w:pStyle w:val="TH"/>
        <w:rPr>
          <w:lang w:eastAsia="en-US"/>
        </w:rPr>
      </w:pPr>
      <w:r w:rsidRPr="00FA329A">
        <w:rPr>
          <w:lang w:eastAsia="en-US"/>
        </w:rPr>
        <w:t>Table 6.6.5.2-3: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FA329A" w:rsidRPr="00FA329A" w14:paraId="21A490F1" w14:textId="77777777" w:rsidTr="004E35BD">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98E5F45" w14:textId="77777777" w:rsidR="00FA329A" w:rsidRPr="00FA329A" w:rsidRDefault="00FA329A" w:rsidP="00A16D3D">
            <w:pPr>
              <w:pStyle w:val="TAH"/>
              <w:rPr>
                <w:lang w:eastAsia="en-US"/>
              </w:rPr>
            </w:pPr>
            <w:r w:rsidRPr="00FA329A">
              <w:rPr>
                <w:lang w:eastAsia="en-US"/>
              </w:rPr>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25E9BEFF" w14:textId="77777777" w:rsidR="00FA329A" w:rsidRPr="00FA329A" w:rsidRDefault="00FA329A" w:rsidP="00A16D3D">
            <w:pPr>
              <w:pStyle w:val="TAH"/>
              <w:rPr>
                <w:lang w:eastAsia="en-US"/>
              </w:rPr>
            </w:pPr>
            <w:r w:rsidRPr="00FA329A">
              <w:rPr>
                <w:lang w:eastAsia="en-US"/>
              </w:rPr>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135109D1" w14:textId="77777777" w:rsidR="00FA329A" w:rsidRPr="00FA329A" w:rsidRDefault="00FA329A" w:rsidP="00A16D3D">
            <w:pPr>
              <w:pStyle w:val="TAH"/>
              <w:rPr>
                <w:lang w:eastAsia="en-US"/>
              </w:rPr>
            </w:pPr>
            <w:r w:rsidRPr="00FA329A">
              <w:rPr>
                <w:lang w:eastAsia="en-US"/>
              </w:rPr>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26F24DDA" w14:textId="77777777" w:rsidR="00FA329A" w:rsidRPr="00FA329A" w:rsidRDefault="00FA329A" w:rsidP="00A16D3D">
            <w:pPr>
              <w:pStyle w:val="TAH"/>
              <w:rPr>
                <w:lang w:eastAsia="en-US"/>
              </w:rPr>
            </w:pPr>
            <w:r w:rsidRPr="00FA329A">
              <w:rPr>
                <w:lang w:eastAsia="en-US"/>
              </w:rPr>
              <w:t>Response</w:t>
            </w:r>
          </w:p>
          <w:p w14:paraId="38A15D24" w14:textId="77777777" w:rsidR="00FA329A" w:rsidRPr="00FA329A" w:rsidRDefault="00FA329A" w:rsidP="00A16D3D">
            <w:pPr>
              <w:pStyle w:val="TAH"/>
              <w:rPr>
                <w:lang w:eastAsia="en-US"/>
              </w:rPr>
            </w:pPr>
            <w:r w:rsidRPr="00FA329A">
              <w:rPr>
                <w:lang w:eastAsia="en-US"/>
              </w:rPr>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217F09B8" w14:textId="77777777" w:rsidR="00FA329A" w:rsidRPr="00FA329A" w:rsidRDefault="00FA329A" w:rsidP="00A16D3D">
            <w:pPr>
              <w:pStyle w:val="TAH"/>
              <w:rPr>
                <w:lang w:eastAsia="en-US"/>
              </w:rPr>
            </w:pPr>
            <w:r w:rsidRPr="00FA329A">
              <w:rPr>
                <w:lang w:eastAsia="en-US"/>
              </w:rPr>
              <w:t>Description</w:t>
            </w:r>
          </w:p>
        </w:tc>
      </w:tr>
      <w:tr w:rsidR="00FA329A" w:rsidRPr="00FA329A" w14:paraId="6EC58ED6"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415930C3" w14:textId="77777777" w:rsidR="00FA329A" w:rsidRPr="00FA329A" w:rsidRDefault="00FA329A" w:rsidP="00A16D3D">
            <w:pPr>
              <w:pStyle w:val="TAL"/>
              <w:rPr>
                <w:lang w:eastAsia="en-US"/>
              </w:rPr>
            </w:pPr>
            <w:r w:rsidRPr="00FA329A">
              <w:rPr>
                <w:lang w:eastAsia="en-US"/>
              </w:rPr>
              <w:t>n/a</w:t>
            </w:r>
          </w:p>
        </w:tc>
        <w:tc>
          <w:tcPr>
            <w:tcW w:w="167" w:type="pct"/>
            <w:tcBorders>
              <w:top w:val="single" w:sz="4" w:space="0" w:color="auto"/>
              <w:left w:val="single" w:sz="6" w:space="0" w:color="000000"/>
              <w:bottom w:val="single" w:sz="6" w:space="0" w:color="000000"/>
              <w:right w:val="single" w:sz="6" w:space="0" w:color="000000"/>
            </w:tcBorders>
          </w:tcPr>
          <w:p w14:paraId="15B0800F" w14:textId="77777777" w:rsidR="00FA329A" w:rsidRPr="00FA329A" w:rsidRDefault="00FA329A" w:rsidP="00A16D3D">
            <w:pPr>
              <w:pStyle w:val="TAC"/>
              <w:rPr>
                <w:lang w:eastAsia="en-US"/>
              </w:rPr>
            </w:pPr>
          </w:p>
        </w:tc>
        <w:tc>
          <w:tcPr>
            <w:tcW w:w="691" w:type="pct"/>
            <w:tcBorders>
              <w:top w:val="single" w:sz="4" w:space="0" w:color="auto"/>
              <w:left w:val="single" w:sz="6" w:space="0" w:color="000000"/>
              <w:bottom w:val="single" w:sz="6" w:space="0" w:color="000000"/>
              <w:right w:val="single" w:sz="6" w:space="0" w:color="000000"/>
            </w:tcBorders>
          </w:tcPr>
          <w:p w14:paraId="2F2D8369" w14:textId="77777777" w:rsidR="00FA329A" w:rsidRPr="00FA329A" w:rsidRDefault="00FA329A" w:rsidP="00A16D3D">
            <w:pPr>
              <w:pStyle w:val="TAL"/>
              <w:rPr>
                <w:lang w:eastAsia="en-US"/>
              </w:rPr>
            </w:pPr>
          </w:p>
        </w:tc>
        <w:tc>
          <w:tcPr>
            <w:tcW w:w="571" w:type="pct"/>
            <w:tcBorders>
              <w:top w:val="single" w:sz="4" w:space="0" w:color="auto"/>
              <w:left w:val="single" w:sz="6" w:space="0" w:color="000000"/>
              <w:bottom w:val="single" w:sz="6" w:space="0" w:color="000000"/>
              <w:right w:val="single" w:sz="6" w:space="0" w:color="000000"/>
            </w:tcBorders>
          </w:tcPr>
          <w:p w14:paraId="00172352" w14:textId="77777777" w:rsidR="00FA329A" w:rsidRPr="00FA329A" w:rsidRDefault="00FA329A" w:rsidP="00A16D3D">
            <w:pPr>
              <w:pStyle w:val="TAL"/>
              <w:rPr>
                <w:lang w:eastAsia="en-US"/>
              </w:rPr>
            </w:pPr>
            <w:r w:rsidRPr="00FA329A">
              <w:rPr>
                <w:lang w:eastAsia="en-US"/>
              </w:rPr>
              <w:t>204 No Content</w:t>
            </w:r>
          </w:p>
        </w:tc>
        <w:tc>
          <w:tcPr>
            <w:tcW w:w="2691" w:type="pct"/>
            <w:tcBorders>
              <w:top w:val="single" w:sz="4" w:space="0" w:color="auto"/>
              <w:left w:val="single" w:sz="6" w:space="0" w:color="000000"/>
              <w:bottom w:val="single" w:sz="6" w:space="0" w:color="000000"/>
              <w:right w:val="single" w:sz="6" w:space="0" w:color="000000"/>
            </w:tcBorders>
          </w:tcPr>
          <w:p w14:paraId="12B2C1E8" w14:textId="77777777" w:rsidR="00FA329A" w:rsidRPr="00FA329A" w:rsidRDefault="00FA329A" w:rsidP="00A16D3D">
            <w:pPr>
              <w:pStyle w:val="TAL"/>
              <w:rPr>
                <w:lang w:eastAsia="en-US"/>
              </w:rPr>
            </w:pPr>
            <w:r w:rsidRPr="00FA329A">
              <w:rPr>
                <w:lang w:eastAsia="en-US"/>
              </w:rPr>
              <w:t>Upon success, an empty response body shall be returned.</w:t>
            </w:r>
          </w:p>
        </w:tc>
      </w:tr>
      <w:tr w:rsidR="00FA329A" w:rsidRPr="00FA329A" w14:paraId="01C57D96"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2C05A006" w14:textId="77777777" w:rsidR="00FA329A" w:rsidRPr="00FA329A" w:rsidRDefault="00FA329A" w:rsidP="00A16D3D">
            <w:pPr>
              <w:pStyle w:val="TAL"/>
              <w:rPr>
                <w:lang w:eastAsia="en-US"/>
              </w:rPr>
            </w:pPr>
            <w:r w:rsidRPr="00FA329A">
              <w:rPr>
                <w:lang w:eastAsia="en-US"/>
              </w:rPr>
              <w:t>RedirectResponse</w:t>
            </w:r>
          </w:p>
        </w:tc>
        <w:tc>
          <w:tcPr>
            <w:tcW w:w="167" w:type="pct"/>
            <w:tcBorders>
              <w:top w:val="single" w:sz="4" w:space="0" w:color="auto"/>
              <w:left w:val="single" w:sz="6" w:space="0" w:color="000000"/>
              <w:bottom w:val="single" w:sz="6" w:space="0" w:color="000000"/>
              <w:right w:val="single" w:sz="6" w:space="0" w:color="000000"/>
            </w:tcBorders>
          </w:tcPr>
          <w:p w14:paraId="6ED8C664" w14:textId="77777777" w:rsidR="00FA329A" w:rsidRPr="00FA329A" w:rsidRDefault="00FA329A" w:rsidP="00A16D3D">
            <w:pPr>
              <w:pStyle w:val="TAC"/>
              <w:rPr>
                <w:lang w:eastAsia="en-US"/>
              </w:rPr>
            </w:pPr>
            <w:r w:rsidRPr="00FA329A">
              <w:rPr>
                <w:lang w:eastAsia="en-US"/>
              </w:rPr>
              <w:t>O</w:t>
            </w:r>
          </w:p>
        </w:tc>
        <w:tc>
          <w:tcPr>
            <w:tcW w:w="691" w:type="pct"/>
            <w:tcBorders>
              <w:top w:val="single" w:sz="4" w:space="0" w:color="auto"/>
              <w:left w:val="single" w:sz="6" w:space="0" w:color="000000"/>
              <w:bottom w:val="single" w:sz="6" w:space="0" w:color="000000"/>
              <w:right w:val="single" w:sz="6" w:space="0" w:color="000000"/>
            </w:tcBorders>
          </w:tcPr>
          <w:p w14:paraId="0D3FDDB9" w14:textId="77777777" w:rsidR="00FA329A" w:rsidRPr="00FA329A" w:rsidRDefault="00FA329A" w:rsidP="00A16D3D">
            <w:pPr>
              <w:pStyle w:val="TAL"/>
              <w:rPr>
                <w:lang w:eastAsia="en-US"/>
              </w:rPr>
            </w:pPr>
            <w:r w:rsidRPr="00FA329A">
              <w:rPr>
                <w:lang w:eastAsia="en-US"/>
              </w:rPr>
              <w:t>0..1</w:t>
            </w:r>
          </w:p>
        </w:tc>
        <w:tc>
          <w:tcPr>
            <w:tcW w:w="571" w:type="pct"/>
            <w:tcBorders>
              <w:top w:val="single" w:sz="4" w:space="0" w:color="auto"/>
              <w:left w:val="single" w:sz="6" w:space="0" w:color="000000"/>
              <w:bottom w:val="single" w:sz="6" w:space="0" w:color="000000"/>
              <w:right w:val="single" w:sz="6" w:space="0" w:color="000000"/>
            </w:tcBorders>
          </w:tcPr>
          <w:p w14:paraId="6629AB31" w14:textId="77777777" w:rsidR="00FA329A" w:rsidRPr="00FA329A" w:rsidRDefault="00FA329A" w:rsidP="00A16D3D">
            <w:pPr>
              <w:pStyle w:val="TAL"/>
              <w:rPr>
                <w:lang w:eastAsia="en-US"/>
              </w:rPr>
            </w:pPr>
            <w:r w:rsidRPr="00FA329A">
              <w:rPr>
                <w:lang w:eastAsia="en-US"/>
              </w:rP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67995E59" w14:textId="77777777" w:rsidR="00FA329A" w:rsidRPr="00FA329A" w:rsidRDefault="00FA329A" w:rsidP="00A16D3D">
            <w:pPr>
              <w:pStyle w:val="TAL"/>
              <w:rPr>
                <w:lang w:eastAsia="en-US"/>
              </w:rPr>
            </w:pPr>
            <w:r w:rsidRPr="00FA329A">
              <w:rPr>
                <w:lang w:eastAsia="en-US"/>
              </w:rPr>
              <w:t>Temporary redirection. The response shall include a Location header field containing a different URI. The URI shall be an alternative URI of the notification endpoint of the subscribing NF Service Consumer.</w:t>
            </w:r>
          </w:p>
        </w:tc>
      </w:tr>
      <w:tr w:rsidR="00FA329A" w:rsidRPr="00FA329A" w14:paraId="5C1F3209"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106FA3A2" w14:textId="77777777" w:rsidR="00FA329A" w:rsidRPr="00FA329A" w:rsidRDefault="00FA329A" w:rsidP="00A16D3D">
            <w:pPr>
              <w:pStyle w:val="TAL"/>
              <w:rPr>
                <w:lang w:eastAsia="en-US"/>
              </w:rPr>
            </w:pPr>
            <w:r w:rsidRPr="00FA329A">
              <w:rPr>
                <w:lang w:eastAsia="en-US"/>
              </w:rPr>
              <w:t>RedirectResponse</w:t>
            </w:r>
          </w:p>
        </w:tc>
        <w:tc>
          <w:tcPr>
            <w:tcW w:w="167" w:type="pct"/>
            <w:tcBorders>
              <w:top w:val="single" w:sz="4" w:space="0" w:color="auto"/>
              <w:left w:val="single" w:sz="6" w:space="0" w:color="000000"/>
              <w:bottom w:val="single" w:sz="6" w:space="0" w:color="000000"/>
              <w:right w:val="single" w:sz="6" w:space="0" w:color="000000"/>
            </w:tcBorders>
          </w:tcPr>
          <w:p w14:paraId="25E543EA" w14:textId="77777777" w:rsidR="00FA329A" w:rsidRPr="00FA329A" w:rsidRDefault="00FA329A" w:rsidP="00A16D3D">
            <w:pPr>
              <w:pStyle w:val="TAC"/>
              <w:rPr>
                <w:lang w:eastAsia="en-US"/>
              </w:rPr>
            </w:pPr>
            <w:r w:rsidRPr="00FA329A">
              <w:rPr>
                <w:lang w:eastAsia="en-US"/>
              </w:rPr>
              <w:t>O</w:t>
            </w:r>
          </w:p>
        </w:tc>
        <w:tc>
          <w:tcPr>
            <w:tcW w:w="691" w:type="pct"/>
            <w:tcBorders>
              <w:top w:val="single" w:sz="4" w:space="0" w:color="auto"/>
              <w:left w:val="single" w:sz="6" w:space="0" w:color="000000"/>
              <w:bottom w:val="single" w:sz="6" w:space="0" w:color="000000"/>
              <w:right w:val="single" w:sz="6" w:space="0" w:color="000000"/>
            </w:tcBorders>
          </w:tcPr>
          <w:p w14:paraId="676B2C1E" w14:textId="77777777" w:rsidR="00FA329A" w:rsidRPr="00FA329A" w:rsidRDefault="00FA329A" w:rsidP="00A16D3D">
            <w:pPr>
              <w:pStyle w:val="TAL"/>
              <w:rPr>
                <w:lang w:eastAsia="en-US"/>
              </w:rPr>
            </w:pPr>
            <w:r w:rsidRPr="00FA329A">
              <w:rPr>
                <w:lang w:eastAsia="en-US"/>
              </w:rPr>
              <w:t>0..1</w:t>
            </w:r>
          </w:p>
        </w:tc>
        <w:tc>
          <w:tcPr>
            <w:tcW w:w="571" w:type="pct"/>
            <w:tcBorders>
              <w:top w:val="single" w:sz="4" w:space="0" w:color="auto"/>
              <w:left w:val="single" w:sz="6" w:space="0" w:color="000000"/>
              <w:bottom w:val="single" w:sz="6" w:space="0" w:color="000000"/>
              <w:right w:val="single" w:sz="6" w:space="0" w:color="000000"/>
            </w:tcBorders>
          </w:tcPr>
          <w:p w14:paraId="15885903" w14:textId="77777777" w:rsidR="00FA329A" w:rsidRPr="00FA329A" w:rsidRDefault="00FA329A" w:rsidP="00A16D3D">
            <w:pPr>
              <w:pStyle w:val="TAL"/>
              <w:rPr>
                <w:lang w:eastAsia="en-US"/>
              </w:rPr>
            </w:pPr>
            <w:r w:rsidRPr="00FA329A">
              <w:rPr>
                <w:lang w:eastAsia="en-US"/>
              </w:rP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2ACB80F6" w14:textId="77777777" w:rsidR="00FA329A" w:rsidRPr="00FA329A" w:rsidRDefault="00FA329A" w:rsidP="00A16D3D">
            <w:pPr>
              <w:pStyle w:val="TAL"/>
              <w:rPr>
                <w:lang w:eastAsia="en-US"/>
              </w:rPr>
            </w:pPr>
            <w:r w:rsidRPr="00FA329A">
              <w:rPr>
                <w:lang w:eastAsia="en-US"/>
              </w:rPr>
              <w:t xml:space="preserve">Permanent redirection. The response shall include a Location header field containing a different URI. The URI shall be an alternative URI of the </w:t>
            </w:r>
            <w:r w:rsidRPr="00FA329A">
              <w:rPr>
                <w:lang w:eastAsia="zh-CN"/>
              </w:rPr>
              <w:t>notification endpoint of the subscribing NF Service Consumer</w:t>
            </w:r>
            <w:r w:rsidRPr="00FA329A">
              <w:rPr>
                <w:lang w:eastAsia="en-US"/>
              </w:rPr>
              <w:t>.</w:t>
            </w:r>
          </w:p>
        </w:tc>
      </w:tr>
      <w:tr w:rsidR="00FA329A" w:rsidRPr="00FA329A" w14:paraId="60794126"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33CF66DA" w14:textId="77777777" w:rsidR="00FA329A" w:rsidRPr="00FA329A" w:rsidRDefault="00FA329A" w:rsidP="00A16D3D">
            <w:pPr>
              <w:pStyle w:val="TAL"/>
              <w:rPr>
                <w:lang w:eastAsia="zh-CN"/>
              </w:rPr>
            </w:pPr>
            <w:r w:rsidRPr="00FA329A">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36A97C08" w14:textId="77777777" w:rsidR="00FA329A" w:rsidRPr="00FA329A" w:rsidRDefault="00FA329A" w:rsidP="00A16D3D">
            <w:pPr>
              <w:pStyle w:val="TAC"/>
              <w:rPr>
                <w:lang w:eastAsia="en-US"/>
              </w:rPr>
            </w:pPr>
            <w:r w:rsidRPr="00FA329A">
              <w:rPr>
                <w:lang w:eastAsia="en-US"/>
              </w:rPr>
              <w:t>O</w:t>
            </w:r>
          </w:p>
        </w:tc>
        <w:tc>
          <w:tcPr>
            <w:tcW w:w="691" w:type="pct"/>
            <w:tcBorders>
              <w:top w:val="single" w:sz="4" w:space="0" w:color="auto"/>
              <w:left w:val="single" w:sz="6" w:space="0" w:color="000000"/>
              <w:bottom w:val="single" w:sz="6" w:space="0" w:color="000000"/>
              <w:right w:val="single" w:sz="6" w:space="0" w:color="000000"/>
            </w:tcBorders>
          </w:tcPr>
          <w:p w14:paraId="1F0819A6" w14:textId="77777777" w:rsidR="00FA329A" w:rsidRPr="00FA329A" w:rsidRDefault="00FA329A" w:rsidP="00A16D3D">
            <w:pPr>
              <w:pStyle w:val="TAL"/>
              <w:rPr>
                <w:lang w:eastAsia="en-US"/>
              </w:rPr>
            </w:pPr>
            <w:r w:rsidRPr="00FA329A">
              <w:rPr>
                <w:lang w:eastAsia="en-US"/>
              </w:rPr>
              <w:t>0..1</w:t>
            </w:r>
          </w:p>
        </w:tc>
        <w:tc>
          <w:tcPr>
            <w:tcW w:w="571" w:type="pct"/>
            <w:tcBorders>
              <w:top w:val="single" w:sz="4" w:space="0" w:color="auto"/>
              <w:left w:val="single" w:sz="6" w:space="0" w:color="000000"/>
              <w:bottom w:val="single" w:sz="6" w:space="0" w:color="000000"/>
              <w:right w:val="single" w:sz="6" w:space="0" w:color="000000"/>
            </w:tcBorders>
          </w:tcPr>
          <w:p w14:paraId="14CCA782" w14:textId="77777777" w:rsidR="00FA329A" w:rsidRPr="00FA329A" w:rsidRDefault="00FA329A" w:rsidP="00A16D3D">
            <w:pPr>
              <w:pStyle w:val="TAL"/>
              <w:rPr>
                <w:lang w:eastAsia="en-US"/>
              </w:rPr>
            </w:pPr>
            <w:r w:rsidRPr="00FA329A">
              <w:rPr>
                <w:lang w:eastAsia="en-US"/>
              </w:rPr>
              <w:t>404 Not Found</w:t>
            </w:r>
          </w:p>
        </w:tc>
        <w:tc>
          <w:tcPr>
            <w:tcW w:w="2691" w:type="pct"/>
            <w:tcBorders>
              <w:top w:val="single" w:sz="4" w:space="0" w:color="auto"/>
              <w:left w:val="single" w:sz="6" w:space="0" w:color="000000"/>
              <w:bottom w:val="single" w:sz="6" w:space="0" w:color="000000"/>
              <w:right w:val="single" w:sz="6" w:space="0" w:color="000000"/>
            </w:tcBorders>
          </w:tcPr>
          <w:p w14:paraId="0A42F488" w14:textId="77777777" w:rsidR="00FA329A" w:rsidRPr="00FA329A" w:rsidRDefault="00FA329A" w:rsidP="00A16D3D">
            <w:pPr>
              <w:pStyle w:val="TAL"/>
              <w:rPr>
                <w:lang w:eastAsia="en-US"/>
              </w:rPr>
            </w:pPr>
            <w:r w:rsidRPr="00FA329A">
              <w:rPr>
                <w:lang w:eastAsia="en-US"/>
              </w:rPr>
              <w:t>The "cause" attribute may be used to indicate the following application error:</w:t>
            </w:r>
          </w:p>
          <w:p w14:paraId="45ABB1C4" w14:textId="77777777" w:rsidR="00FA329A" w:rsidRPr="00FA329A" w:rsidRDefault="00FA329A" w:rsidP="00A16D3D">
            <w:pPr>
              <w:pStyle w:val="TAL"/>
              <w:rPr>
                <w:lang w:eastAsia="en-US"/>
              </w:rPr>
            </w:pPr>
            <w:r w:rsidRPr="00FA329A">
              <w:rPr>
                <w:lang w:eastAsia="en-US"/>
              </w:rPr>
              <w:t>- CONTEXT_NOT_FOUND</w:t>
            </w:r>
          </w:p>
          <w:p w14:paraId="66CF740F" w14:textId="77777777" w:rsidR="00FA329A" w:rsidRPr="00FA329A" w:rsidRDefault="00FA329A" w:rsidP="00A16D3D">
            <w:pPr>
              <w:pStyle w:val="TAL"/>
              <w:rPr>
                <w:lang w:eastAsia="en-US"/>
              </w:rPr>
            </w:pPr>
          </w:p>
          <w:p w14:paraId="3FA444B5" w14:textId="77777777" w:rsidR="00FA329A" w:rsidRPr="00FA329A" w:rsidRDefault="00FA329A" w:rsidP="00A16D3D">
            <w:pPr>
              <w:pStyle w:val="TAL"/>
              <w:rPr>
                <w:lang w:eastAsia="en-US"/>
              </w:rPr>
            </w:pPr>
            <w:r w:rsidRPr="00FA329A">
              <w:rPr>
                <w:lang w:eastAsia="en-US"/>
              </w:rPr>
              <w:t>See table 6.6.7.3-1 for the description of this error.</w:t>
            </w:r>
          </w:p>
          <w:p w14:paraId="1BECA4C1" w14:textId="77777777" w:rsidR="00FA329A" w:rsidRPr="00FA329A" w:rsidRDefault="00FA329A" w:rsidP="00A16D3D">
            <w:pPr>
              <w:pStyle w:val="TAL"/>
              <w:rPr>
                <w:lang w:eastAsia="en-US"/>
              </w:rPr>
            </w:pPr>
          </w:p>
        </w:tc>
      </w:tr>
    </w:tbl>
    <w:p w14:paraId="26C5421F" w14:textId="77777777" w:rsidR="00FA329A" w:rsidRPr="00FA329A" w:rsidRDefault="00FA329A" w:rsidP="00FA329A">
      <w:pPr>
        <w:overflowPunct/>
        <w:autoSpaceDE/>
        <w:autoSpaceDN/>
        <w:adjustRightInd/>
        <w:textAlignment w:val="auto"/>
        <w:rPr>
          <w:rFonts w:eastAsia="SimSun"/>
          <w:lang w:eastAsia="en-US"/>
        </w:rPr>
      </w:pPr>
    </w:p>
    <w:p w14:paraId="788667A4" w14:textId="77777777" w:rsidR="00FA329A" w:rsidRPr="00FA329A" w:rsidRDefault="00FA329A" w:rsidP="00A16D3D">
      <w:pPr>
        <w:pStyle w:val="TH"/>
        <w:rPr>
          <w:lang w:eastAsia="en-US"/>
        </w:rPr>
      </w:pPr>
      <w:r w:rsidRPr="00FA329A">
        <w:rPr>
          <w:lang w:eastAsia="en-US"/>
        </w:rPr>
        <w:t>Table 6.6.5.2</w:t>
      </w:r>
      <w:r w:rsidRPr="00FA329A">
        <w:rPr>
          <w:rFonts w:eastAsia="SimSun"/>
          <w:lang w:eastAsia="en-US"/>
        </w:rPr>
        <w:t>-4</w:t>
      </w:r>
      <w:r w:rsidRPr="00FA329A">
        <w:rPr>
          <w:lang w:eastAsia="en-US"/>
        </w:rPr>
        <w:t>: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5699EF2A" w14:textId="77777777" w:rsidTr="004E35B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2EA40" w14:textId="77777777" w:rsidR="00FA329A" w:rsidRPr="00FA329A" w:rsidRDefault="00FA329A" w:rsidP="00A16D3D">
            <w:pPr>
              <w:pStyle w:val="TAH"/>
              <w:rPr>
                <w:lang w:eastAsia="en-US"/>
              </w:rPr>
            </w:pPr>
            <w:r w:rsidRPr="00FA329A">
              <w:rPr>
                <w:lang w:eastAsia="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173D7" w14:textId="77777777" w:rsidR="00FA329A" w:rsidRPr="00FA329A" w:rsidRDefault="00FA329A" w:rsidP="00A16D3D">
            <w:pPr>
              <w:pStyle w:val="TAH"/>
              <w:rPr>
                <w:lang w:eastAsia="en-US"/>
              </w:rPr>
            </w:pPr>
            <w:r w:rsidRPr="00FA329A">
              <w:rPr>
                <w:lang w:eastAsia="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65C9BC" w14:textId="77777777" w:rsidR="00FA329A" w:rsidRPr="00FA329A" w:rsidRDefault="00FA329A" w:rsidP="00A16D3D">
            <w:pPr>
              <w:pStyle w:val="TAH"/>
              <w:rPr>
                <w:lang w:eastAsia="en-US"/>
              </w:rPr>
            </w:pPr>
            <w:r w:rsidRPr="00FA329A">
              <w:rPr>
                <w:lang w:eastAsia="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6F907D7" w14:textId="77777777" w:rsidR="00FA329A" w:rsidRPr="00F322E6" w:rsidRDefault="00FA329A" w:rsidP="00A16D3D">
            <w:pPr>
              <w:pStyle w:val="TAH"/>
              <w:rPr>
                <w:lang w:eastAsia="en-US"/>
              </w:rPr>
            </w:pPr>
            <w:r w:rsidRPr="00A16D3D">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AE9514" w14:textId="77777777" w:rsidR="00FA329A" w:rsidRPr="00FA329A" w:rsidRDefault="00FA329A" w:rsidP="00A16D3D">
            <w:pPr>
              <w:pStyle w:val="TAH"/>
              <w:rPr>
                <w:lang w:eastAsia="en-US"/>
              </w:rPr>
            </w:pPr>
            <w:r w:rsidRPr="00FA329A">
              <w:rPr>
                <w:lang w:eastAsia="en-US"/>
              </w:rPr>
              <w:t>Description</w:t>
            </w:r>
          </w:p>
        </w:tc>
      </w:tr>
      <w:tr w:rsidR="00FA329A" w:rsidRPr="00FA329A" w14:paraId="7E43CE54" w14:textId="77777777" w:rsidTr="004E35BD">
        <w:trPr>
          <w:jc w:val="center"/>
        </w:trPr>
        <w:tc>
          <w:tcPr>
            <w:tcW w:w="825" w:type="pct"/>
            <w:tcBorders>
              <w:top w:val="single" w:sz="4" w:space="0" w:color="auto"/>
              <w:left w:val="single" w:sz="6" w:space="0" w:color="000000"/>
              <w:bottom w:val="single" w:sz="4" w:space="0" w:color="auto"/>
              <w:right w:val="single" w:sz="6" w:space="0" w:color="000000"/>
            </w:tcBorders>
          </w:tcPr>
          <w:p w14:paraId="6A79025C" w14:textId="77777777" w:rsidR="00FA329A" w:rsidRPr="00FA329A" w:rsidRDefault="00FA329A" w:rsidP="00A16D3D">
            <w:pPr>
              <w:pStyle w:val="TAL"/>
              <w:rPr>
                <w:lang w:eastAsia="en-US"/>
              </w:rPr>
            </w:pPr>
            <w:r w:rsidRPr="00FA329A">
              <w:rPr>
                <w:lang w:eastAsia="en-US"/>
              </w:rPr>
              <w:t>Location</w:t>
            </w:r>
          </w:p>
        </w:tc>
        <w:tc>
          <w:tcPr>
            <w:tcW w:w="732" w:type="pct"/>
            <w:tcBorders>
              <w:top w:val="single" w:sz="4" w:space="0" w:color="auto"/>
              <w:left w:val="single" w:sz="6" w:space="0" w:color="000000"/>
              <w:bottom w:val="single" w:sz="4" w:space="0" w:color="auto"/>
              <w:right w:val="single" w:sz="6" w:space="0" w:color="000000"/>
            </w:tcBorders>
          </w:tcPr>
          <w:p w14:paraId="3F5C7709"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4" w:space="0" w:color="auto"/>
              <w:right w:val="single" w:sz="6" w:space="0" w:color="000000"/>
            </w:tcBorders>
          </w:tcPr>
          <w:p w14:paraId="594F7886" w14:textId="77777777" w:rsidR="00FA329A" w:rsidRPr="00FA329A" w:rsidRDefault="00FA329A" w:rsidP="00A16D3D">
            <w:pPr>
              <w:pStyle w:val="TAC"/>
              <w:rPr>
                <w:lang w:eastAsia="en-US"/>
              </w:rPr>
            </w:pPr>
            <w:r w:rsidRPr="00FA329A">
              <w:rPr>
                <w:lang w:eastAsia="en-US"/>
              </w:rPr>
              <w:t>M</w:t>
            </w:r>
          </w:p>
        </w:tc>
        <w:tc>
          <w:tcPr>
            <w:tcW w:w="581" w:type="pct"/>
            <w:tcBorders>
              <w:top w:val="single" w:sz="4" w:space="0" w:color="auto"/>
              <w:left w:val="single" w:sz="6" w:space="0" w:color="000000"/>
              <w:bottom w:val="single" w:sz="4" w:space="0" w:color="auto"/>
              <w:right w:val="single" w:sz="6" w:space="0" w:color="000000"/>
            </w:tcBorders>
          </w:tcPr>
          <w:p w14:paraId="58CF87DE" w14:textId="77777777" w:rsidR="00FA329A" w:rsidRPr="00FA329A" w:rsidRDefault="00FA329A" w:rsidP="00A16D3D">
            <w:pPr>
              <w:pStyle w:val="TAL"/>
              <w:rPr>
                <w:lang w:eastAsia="en-US"/>
              </w:rPr>
            </w:pPr>
            <w:r w:rsidRPr="00FA329A">
              <w:rPr>
                <w:lang w:eastAsia="en-US"/>
              </w:rPr>
              <w:t>1</w:t>
            </w:r>
          </w:p>
        </w:tc>
        <w:tc>
          <w:tcPr>
            <w:tcW w:w="2645" w:type="pct"/>
            <w:tcBorders>
              <w:top w:val="single" w:sz="4" w:space="0" w:color="auto"/>
              <w:left w:val="single" w:sz="6" w:space="0" w:color="000000"/>
              <w:bottom w:val="single" w:sz="4" w:space="0" w:color="auto"/>
              <w:right w:val="single" w:sz="6" w:space="0" w:color="000000"/>
            </w:tcBorders>
            <w:vAlign w:val="center"/>
          </w:tcPr>
          <w:p w14:paraId="2C9C2BA9" w14:textId="77777777" w:rsidR="00FA329A" w:rsidRPr="00FA329A" w:rsidRDefault="00FA329A" w:rsidP="00A16D3D">
            <w:pPr>
              <w:pStyle w:val="TAL"/>
              <w:rPr>
                <w:lang w:eastAsia="en-US"/>
              </w:rPr>
            </w:pPr>
            <w:r w:rsidRPr="00FA329A">
              <w:rPr>
                <w:lang w:eastAsia="en-US"/>
              </w:rPr>
              <w:t xml:space="preserve">An alternative URI of the </w:t>
            </w:r>
            <w:r w:rsidRPr="00FA329A">
              <w:rPr>
                <w:lang w:eastAsia="zh-CN"/>
              </w:rPr>
              <w:t>notification endpoint of the subscribing NF.</w:t>
            </w:r>
          </w:p>
        </w:tc>
      </w:tr>
      <w:tr w:rsidR="00FA329A" w:rsidRPr="00FA329A" w14:paraId="05156D2C" w14:textId="77777777" w:rsidTr="004E35BD">
        <w:trPr>
          <w:jc w:val="center"/>
        </w:trPr>
        <w:tc>
          <w:tcPr>
            <w:tcW w:w="825" w:type="pct"/>
            <w:tcBorders>
              <w:top w:val="single" w:sz="4" w:space="0" w:color="auto"/>
              <w:left w:val="single" w:sz="6" w:space="0" w:color="000000"/>
              <w:bottom w:val="single" w:sz="6" w:space="0" w:color="000000"/>
              <w:right w:val="single" w:sz="6" w:space="0" w:color="000000"/>
            </w:tcBorders>
          </w:tcPr>
          <w:p w14:paraId="0A4F67DA" w14:textId="77777777" w:rsidR="00FA329A" w:rsidRPr="00FA329A" w:rsidRDefault="00FA329A" w:rsidP="00A16D3D">
            <w:pPr>
              <w:pStyle w:val="TAL"/>
              <w:rPr>
                <w:lang w:eastAsia="en-US"/>
              </w:rPr>
            </w:pPr>
            <w:r w:rsidRPr="00FA329A">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34FC913"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6" w:space="0" w:color="000000"/>
              <w:right w:val="single" w:sz="6" w:space="0" w:color="000000"/>
            </w:tcBorders>
          </w:tcPr>
          <w:p w14:paraId="46E19E31" w14:textId="77777777" w:rsidR="00FA329A" w:rsidRPr="00FA329A" w:rsidRDefault="00FA329A" w:rsidP="00A16D3D">
            <w:pPr>
              <w:pStyle w:val="TAC"/>
              <w:rPr>
                <w:lang w:eastAsia="en-US"/>
              </w:rPr>
            </w:pPr>
            <w:r w:rsidRPr="00FA329A">
              <w:rPr>
                <w:lang w:eastAsia="en-US"/>
              </w:rPr>
              <w:t>O</w:t>
            </w:r>
          </w:p>
        </w:tc>
        <w:tc>
          <w:tcPr>
            <w:tcW w:w="581" w:type="pct"/>
            <w:tcBorders>
              <w:top w:val="single" w:sz="4" w:space="0" w:color="auto"/>
              <w:left w:val="single" w:sz="6" w:space="0" w:color="000000"/>
              <w:bottom w:val="single" w:sz="6" w:space="0" w:color="000000"/>
              <w:right w:val="single" w:sz="6" w:space="0" w:color="000000"/>
            </w:tcBorders>
          </w:tcPr>
          <w:p w14:paraId="587E91CB" w14:textId="77777777" w:rsidR="00FA329A" w:rsidRPr="00FA329A" w:rsidRDefault="00FA329A" w:rsidP="00A16D3D">
            <w:pPr>
              <w:pStyle w:val="TAL"/>
              <w:rPr>
                <w:lang w:eastAsia="en-US"/>
              </w:rPr>
            </w:pPr>
            <w:r w:rsidRPr="00FA329A">
              <w:rPr>
                <w:lang w:eastAsia="en-US"/>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AAC0A57" w14:textId="77777777" w:rsidR="00FA329A" w:rsidRPr="00FA329A" w:rsidRDefault="00FA329A" w:rsidP="00A16D3D">
            <w:pPr>
              <w:pStyle w:val="TAL"/>
              <w:rPr>
                <w:lang w:eastAsia="en-US"/>
              </w:rPr>
            </w:pPr>
            <w:r w:rsidRPr="00FA329A">
              <w:rPr>
                <w:lang w:eastAsia="en-US"/>
              </w:rPr>
              <w:t>Identifier of the target NF (service) instance ID towards which the request is redirected.</w:t>
            </w:r>
          </w:p>
        </w:tc>
      </w:tr>
    </w:tbl>
    <w:p w14:paraId="2209E1FD" w14:textId="77777777" w:rsidR="00FA329A" w:rsidRPr="00FA329A" w:rsidRDefault="00FA329A" w:rsidP="00FA329A">
      <w:pPr>
        <w:overflowPunct/>
        <w:autoSpaceDE/>
        <w:autoSpaceDN/>
        <w:adjustRightInd/>
        <w:textAlignment w:val="auto"/>
        <w:rPr>
          <w:lang w:eastAsia="en-US"/>
        </w:rPr>
      </w:pPr>
    </w:p>
    <w:p w14:paraId="702F78CE" w14:textId="77777777" w:rsidR="00FA329A" w:rsidRPr="00FA329A" w:rsidRDefault="00FA329A" w:rsidP="00A16D3D">
      <w:pPr>
        <w:pStyle w:val="TH"/>
        <w:rPr>
          <w:lang w:eastAsia="en-US"/>
        </w:rPr>
      </w:pPr>
      <w:r w:rsidRPr="00FA329A">
        <w:rPr>
          <w:lang w:eastAsia="en-US"/>
        </w:rPr>
        <w:t>Table 6.6.5.2</w:t>
      </w:r>
      <w:r w:rsidRPr="00FA329A">
        <w:rPr>
          <w:rFonts w:eastAsia="SimSun"/>
          <w:lang w:eastAsia="en-US"/>
        </w:rPr>
        <w:t>-5</w:t>
      </w:r>
      <w:r w:rsidRPr="00FA329A">
        <w:rPr>
          <w:lang w:eastAsia="en-US"/>
        </w:rPr>
        <w:t>: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263B0AA0" w14:textId="77777777" w:rsidTr="004E35B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3A6521" w14:textId="77777777" w:rsidR="00FA329A" w:rsidRPr="00FA329A" w:rsidRDefault="00FA329A" w:rsidP="00A16D3D">
            <w:pPr>
              <w:pStyle w:val="TAH"/>
              <w:rPr>
                <w:lang w:eastAsia="en-US"/>
              </w:rPr>
            </w:pPr>
            <w:r w:rsidRPr="00FA329A">
              <w:rPr>
                <w:lang w:eastAsia="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468B37" w14:textId="77777777" w:rsidR="00FA329A" w:rsidRPr="00FA329A" w:rsidRDefault="00FA329A" w:rsidP="00A16D3D">
            <w:pPr>
              <w:pStyle w:val="TAH"/>
              <w:rPr>
                <w:lang w:eastAsia="en-US"/>
              </w:rPr>
            </w:pPr>
            <w:r w:rsidRPr="00FA329A">
              <w:rPr>
                <w:lang w:eastAsia="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789DB" w14:textId="77777777" w:rsidR="00FA329A" w:rsidRPr="00FA329A" w:rsidRDefault="00FA329A" w:rsidP="00A16D3D">
            <w:pPr>
              <w:pStyle w:val="TAH"/>
              <w:rPr>
                <w:lang w:eastAsia="en-US"/>
              </w:rPr>
            </w:pPr>
            <w:r w:rsidRPr="00FA329A">
              <w:rPr>
                <w:lang w:eastAsia="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507E56" w14:textId="77777777" w:rsidR="00FA329A" w:rsidRPr="00F322E6" w:rsidRDefault="00FA329A" w:rsidP="00A16D3D">
            <w:pPr>
              <w:pStyle w:val="TAH"/>
              <w:rPr>
                <w:lang w:eastAsia="en-US"/>
              </w:rPr>
            </w:pPr>
            <w:r w:rsidRPr="00A16D3D">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0B72AC" w14:textId="77777777" w:rsidR="00FA329A" w:rsidRPr="00FA329A" w:rsidRDefault="00FA329A" w:rsidP="00A16D3D">
            <w:pPr>
              <w:pStyle w:val="TAH"/>
              <w:rPr>
                <w:lang w:eastAsia="en-US"/>
              </w:rPr>
            </w:pPr>
            <w:r w:rsidRPr="00FA329A">
              <w:rPr>
                <w:lang w:eastAsia="en-US"/>
              </w:rPr>
              <w:t>Description</w:t>
            </w:r>
          </w:p>
        </w:tc>
      </w:tr>
      <w:tr w:rsidR="00FA329A" w:rsidRPr="00FA329A" w14:paraId="4D6C7B1E" w14:textId="77777777" w:rsidTr="004E35BD">
        <w:trPr>
          <w:jc w:val="center"/>
        </w:trPr>
        <w:tc>
          <w:tcPr>
            <w:tcW w:w="825" w:type="pct"/>
            <w:tcBorders>
              <w:top w:val="single" w:sz="4" w:space="0" w:color="auto"/>
              <w:left w:val="single" w:sz="6" w:space="0" w:color="000000"/>
              <w:bottom w:val="single" w:sz="4" w:space="0" w:color="auto"/>
              <w:right w:val="single" w:sz="6" w:space="0" w:color="000000"/>
            </w:tcBorders>
          </w:tcPr>
          <w:p w14:paraId="4213634F" w14:textId="77777777" w:rsidR="00FA329A" w:rsidRPr="00FA329A" w:rsidRDefault="00FA329A" w:rsidP="00A16D3D">
            <w:pPr>
              <w:pStyle w:val="TAL"/>
              <w:rPr>
                <w:lang w:eastAsia="en-US"/>
              </w:rPr>
            </w:pPr>
            <w:r w:rsidRPr="00FA329A">
              <w:rPr>
                <w:lang w:eastAsia="en-US"/>
              </w:rPr>
              <w:t>Location</w:t>
            </w:r>
          </w:p>
        </w:tc>
        <w:tc>
          <w:tcPr>
            <w:tcW w:w="732" w:type="pct"/>
            <w:tcBorders>
              <w:top w:val="single" w:sz="4" w:space="0" w:color="auto"/>
              <w:left w:val="single" w:sz="6" w:space="0" w:color="000000"/>
              <w:bottom w:val="single" w:sz="4" w:space="0" w:color="auto"/>
              <w:right w:val="single" w:sz="6" w:space="0" w:color="000000"/>
            </w:tcBorders>
          </w:tcPr>
          <w:p w14:paraId="7CD5969A"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4" w:space="0" w:color="auto"/>
              <w:right w:val="single" w:sz="6" w:space="0" w:color="000000"/>
            </w:tcBorders>
          </w:tcPr>
          <w:p w14:paraId="28FF8809" w14:textId="77777777" w:rsidR="00FA329A" w:rsidRPr="00FA329A" w:rsidRDefault="00FA329A" w:rsidP="00A16D3D">
            <w:pPr>
              <w:pStyle w:val="TAC"/>
              <w:rPr>
                <w:lang w:eastAsia="en-US"/>
              </w:rPr>
            </w:pPr>
            <w:r w:rsidRPr="00FA329A">
              <w:rPr>
                <w:lang w:eastAsia="en-US"/>
              </w:rPr>
              <w:t>M</w:t>
            </w:r>
          </w:p>
        </w:tc>
        <w:tc>
          <w:tcPr>
            <w:tcW w:w="581" w:type="pct"/>
            <w:tcBorders>
              <w:top w:val="single" w:sz="4" w:space="0" w:color="auto"/>
              <w:left w:val="single" w:sz="6" w:space="0" w:color="000000"/>
              <w:bottom w:val="single" w:sz="4" w:space="0" w:color="auto"/>
              <w:right w:val="single" w:sz="6" w:space="0" w:color="000000"/>
            </w:tcBorders>
          </w:tcPr>
          <w:p w14:paraId="6E127EEF" w14:textId="77777777" w:rsidR="00FA329A" w:rsidRPr="00FA329A" w:rsidRDefault="00FA329A" w:rsidP="00A16D3D">
            <w:pPr>
              <w:pStyle w:val="TAL"/>
              <w:rPr>
                <w:lang w:eastAsia="en-US"/>
              </w:rPr>
            </w:pPr>
            <w:r w:rsidRPr="00FA329A">
              <w:rPr>
                <w:lang w:eastAsia="en-US"/>
              </w:rPr>
              <w:t>1</w:t>
            </w:r>
          </w:p>
        </w:tc>
        <w:tc>
          <w:tcPr>
            <w:tcW w:w="2645" w:type="pct"/>
            <w:tcBorders>
              <w:top w:val="single" w:sz="4" w:space="0" w:color="auto"/>
              <w:left w:val="single" w:sz="6" w:space="0" w:color="000000"/>
              <w:bottom w:val="single" w:sz="4" w:space="0" w:color="auto"/>
              <w:right w:val="single" w:sz="6" w:space="0" w:color="000000"/>
            </w:tcBorders>
            <w:vAlign w:val="center"/>
          </w:tcPr>
          <w:p w14:paraId="569C8378" w14:textId="77777777" w:rsidR="00FA329A" w:rsidRPr="00FA329A" w:rsidRDefault="00FA329A" w:rsidP="00A16D3D">
            <w:pPr>
              <w:pStyle w:val="TAL"/>
              <w:rPr>
                <w:lang w:eastAsia="en-US"/>
              </w:rPr>
            </w:pPr>
            <w:r w:rsidRPr="00FA329A">
              <w:rPr>
                <w:lang w:eastAsia="en-US"/>
              </w:rPr>
              <w:t xml:space="preserve">An alternative URI of the </w:t>
            </w:r>
            <w:r w:rsidRPr="00FA329A">
              <w:rPr>
                <w:lang w:eastAsia="zh-CN"/>
              </w:rPr>
              <w:t>notification endpoint of the subscribing NF.</w:t>
            </w:r>
          </w:p>
        </w:tc>
      </w:tr>
      <w:tr w:rsidR="00FA329A" w:rsidRPr="00FA329A" w14:paraId="5911ED5C" w14:textId="77777777" w:rsidTr="004E35BD">
        <w:trPr>
          <w:jc w:val="center"/>
        </w:trPr>
        <w:tc>
          <w:tcPr>
            <w:tcW w:w="825" w:type="pct"/>
            <w:tcBorders>
              <w:top w:val="single" w:sz="4" w:space="0" w:color="auto"/>
              <w:left w:val="single" w:sz="6" w:space="0" w:color="000000"/>
              <w:bottom w:val="single" w:sz="6" w:space="0" w:color="000000"/>
              <w:right w:val="single" w:sz="6" w:space="0" w:color="000000"/>
            </w:tcBorders>
          </w:tcPr>
          <w:p w14:paraId="55BC16A6" w14:textId="77777777" w:rsidR="00FA329A" w:rsidRPr="00FA329A" w:rsidRDefault="00FA329A" w:rsidP="00A16D3D">
            <w:pPr>
              <w:pStyle w:val="TAL"/>
              <w:rPr>
                <w:lang w:eastAsia="en-US"/>
              </w:rPr>
            </w:pPr>
            <w:r w:rsidRPr="00FA329A">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BDB599"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6" w:space="0" w:color="000000"/>
              <w:right w:val="single" w:sz="6" w:space="0" w:color="000000"/>
            </w:tcBorders>
          </w:tcPr>
          <w:p w14:paraId="27EC7983" w14:textId="77777777" w:rsidR="00FA329A" w:rsidRPr="00FA329A" w:rsidRDefault="00FA329A" w:rsidP="00A16D3D">
            <w:pPr>
              <w:pStyle w:val="TAC"/>
              <w:rPr>
                <w:lang w:eastAsia="en-US"/>
              </w:rPr>
            </w:pPr>
            <w:r w:rsidRPr="00FA329A">
              <w:rPr>
                <w:lang w:eastAsia="en-US"/>
              </w:rPr>
              <w:t>O</w:t>
            </w:r>
          </w:p>
        </w:tc>
        <w:tc>
          <w:tcPr>
            <w:tcW w:w="581" w:type="pct"/>
            <w:tcBorders>
              <w:top w:val="single" w:sz="4" w:space="0" w:color="auto"/>
              <w:left w:val="single" w:sz="6" w:space="0" w:color="000000"/>
              <w:bottom w:val="single" w:sz="6" w:space="0" w:color="000000"/>
              <w:right w:val="single" w:sz="6" w:space="0" w:color="000000"/>
            </w:tcBorders>
          </w:tcPr>
          <w:p w14:paraId="35FE62A5" w14:textId="77777777" w:rsidR="00FA329A" w:rsidRPr="00FA329A" w:rsidRDefault="00FA329A" w:rsidP="00A16D3D">
            <w:pPr>
              <w:pStyle w:val="TAL"/>
              <w:rPr>
                <w:lang w:eastAsia="en-US"/>
              </w:rPr>
            </w:pPr>
            <w:r w:rsidRPr="00FA329A">
              <w:rPr>
                <w:lang w:eastAsia="en-US"/>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B1B156D" w14:textId="77777777" w:rsidR="00FA329A" w:rsidRPr="00FA329A" w:rsidRDefault="00FA329A" w:rsidP="00A16D3D">
            <w:pPr>
              <w:pStyle w:val="TAL"/>
              <w:rPr>
                <w:lang w:eastAsia="en-US"/>
              </w:rPr>
            </w:pPr>
            <w:r w:rsidRPr="00FA329A">
              <w:rPr>
                <w:lang w:eastAsia="en-US"/>
              </w:rPr>
              <w:t>Identifier of the target NF (service) instance ID towards which the request is redirected.</w:t>
            </w:r>
          </w:p>
        </w:tc>
      </w:tr>
    </w:tbl>
    <w:p w14:paraId="4CC79771" w14:textId="2E667F56" w:rsidR="00BE4AE0" w:rsidRDefault="00BE4AE0" w:rsidP="00BE4AE0">
      <w:pPr>
        <w:pStyle w:val="Heading3"/>
      </w:pPr>
      <w:bookmarkStart w:id="4498" w:name="_Toc215000975"/>
      <w:r>
        <w:t>6.6.6</w:t>
      </w:r>
      <w:r>
        <w:tab/>
        <w:t>Data Model</w:t>
      </w:r>
      <w:bookmarkEnd w:id="4489"/>
      <w:bookmarkEnd w:id="4498"/>
    </w:p>
    <w:p w14:paraId="20099E59" w14:textId="6B00F2EF" w:rsidR="00BE4AE0" w:rsidRDefault="00BE4AE0" w:rsidP="00BE4AE0">
      <w:pPr>
        <w:pStyle w:val="Heading4"/>
      </w:pPr>
      <w:bookmarkStart w:id="4499" w:name="_Toc186707762"/>
      <w:bookmarkStart w:id="4500" w:name="_Toc215000976"/>
      <w:r>
        <w:t>6.6.6.1</w:t>
      </w:r>
      <w:r>
        <w:tab/>
        <w:t>General</w:t>
      </w:r>
      <w:bookmarkEnd w:id="4499"/>
      <w:bookmarkEnd w:id="4500"/>
    </w:p>
    <w:p w14:paraId="2C0C7D12" w14:textId="77777777" w:rsidR="00BE4AE0" w:rsidRDefault="00BE4AE0" w:rsidP="00BE4AE0">
      <w:r>
        <w:t>This clause specifies the application data model supported by the API.</w:t>
      </w:r>
    </w:p>
    <w:p w14:paraId="7626F2FA" w14:textId="1FA670A1" w:rsidR="00BE4AE0" w:rsidRDefault="00BE4AE0" w:rsidP="00BE4AE0">
      <w:r>
        <w:t xml:space="preserve">Table 6.6.6.1-1 specifies the data types defined for the </w:t>
      </w:r>
      <w:r w:rsidRPr="000D671B">
        <w:t>N</w:t>
      </w:r>
      <w:r>
        <w:rPr>
          <w:rFonts w:hint="eastAsia"/>
          <w:lang w:eastAsia="zh-CN"/>
        </w:rPr>
        <w:t>hss</w:t>
      </w:r>
      <w:r w:rsidRPr="000D671B">
        <w:t>_</w:t>
      </w:r>
      <w:r>
        <w:t>Ims</w:t>
      </w:r>
      <w:r>
        <w:rPr>
          <w:rFonts w:hint="eastAsia"/>
          <w:lang w:eastAsia="zh-CN"/>
        </w:rPr>
        <w:t>EE</w:t>
      </w:r>
      <w:r>
        <w:t xml:space="preserve"> service based interface protocol.</w:t>
      </w:r>
    </w:p>
    <w:p w14:paraId="4F44600C" w14:textId="286BD3A0" w:rsidR="00BE4AE0" w:rsidRDefault="00BE4AE0" w:rsidP="00BE4AE0">
      <w:pPr>
        <w:pStyle w:val="TH"/>
      </w:pPr>
      <w:r>
        <w:t xml:space="preserve">Table 6.6.6.1-1: </w:t>
      </w:r>
      <w:r w:rsidRPr="008E66C5">
        <w:t>N</w:t>
      </w:r>
      <w:r>
        <w:rPr>
          <w:rFonts w:hint="eastAsia"/>
          <w:lang w:eastAsia="zh-CN"/>
        </w:rPr>
        <w:t>hss</w:t>
      </w:r>
      <w:r w:rsidRPr="008E66C5">
        <w:t>_</w:t>
      </w:r>
      <w:r>
        <w:t>ImsEE specific Data Types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1"/>
        <w:gridCol w:w="1525"/>
        <w:gridCol w:w="5839"/>
      </w:tblGrid>
      <w:tr w:rsidR="00BE4AE0" w14:paraId="3E5E9F48"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shd w:val="clear" w:color="auto" w:fill="C0C0C0"/>
          </w:tcPr>
          <w:p w14:paraId="0D2596B0" w14:textId="77777777" w:rsidR="00BE4AE0" w:rsidRDefault="00BE4AE0" w:rsidP="00113DBC">
            <w:pPr>
              <w:pStyle w:val="TAH"/>
            </w:pPr>
            <w:r>
              <w:t>Data type</w:t>
            </w:r>
          </w:p>
        </w:tc>
        <w:tc>
          <w:tcPr>
            <w:tcW w:w="1525" w:type="dxa"/>
            <w:tcBorders>
              <w:top w:val="single" w:sz="4" w:space="0" w:color="auto"/>
              <w:left w:val="single" w:sz="4" w:space="0" w:color="auto"/>
              <w:bottom w:val="single" w:sz="4" w:space="0" w:color="auto"/>
              <w:right w:val="single" w:sz="4" w:space="0" w:color="auto"/>
            </w:tcBorders>
            <w:shd w:val="clear" w:color="auto" w:fill="C0C0C0"/>
          </w:tcPr>
          <w:p w14:paraId="761287BF" w14:textId="77777777" w:rsidR="00BE4AE0" w:rsidRDefault="00BE4AE0" w:rsidP="00113DBC">
            <w:pPr>
              <w:pStyle w:val="TAH"/>
            </w:pPr>
            <w:r>
              <w:t>Clause defined</w:t>
            </w:r>
          </w:p>
        </w:tc>
        <w:tc>
          <w:tcPr>
            <w:tcW w:w="5839" w:type="dxa"/>
            <w:tcBorders>
              <w:top w:val="single" w:sz="4" w:space="0" w:color="auto"/>
              <w:left w:val="single" w:sz="4" w:space="0" w:color="auto"/>
              <w:bottom w:val="single" w:sz="4" w:space="0" w:color="auto"/>
              <w:right w:val="single" w:sz="4" w:space="0" w:color="auto"/>
            </w:tcBorders>
            <w:shd w:val="clear" w:color="auto" w:fill="C0C0C0"/>
          </w:tcPr>
          <w:p w14:paraId="3FEE91DD" w14:textId="77777777" w:rsidR="00BE4AE0" w:rsidRDefault="00BE4AE0" w:rsidP="00113DBC">
            <w:pPr>
              <w:pStyle w:val="TAH"/>
            </w:pPr>
            <w:r>
              <w:t>Description</w:t>
            </w:r>
          </w:p>
        </w:tc>
      </w:tr>
      <w:tr w:rsidR="00BE4AE0" w14:paraId="4F075F0A"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4F115862" w14:textId="77777777" w:rsidR="00BE4AE0" w:rsidRDefault="00BE4AE0" w:rsidP="00113DBC">
            <w:pPr>
              <w:pStyle w:val="TAL"/>
            </w:pPr>
            <w:bookmarkStart w:id="4501" w:name="OLE_LINK2"/>
            <w:r>
              <w:t>ImsE</w:t>
            </w:r>
            <w:r>
              <w:rPr>
                <w:rFonts w:hint="eastAsia"/>
                <w:lang w:eastAsia="zh-CN"/>
              </w:rPr>
              <w:t>e</w:t>
            </w:r>
            <w:r>
              <w:t>Subscription</w:t>
            </w:r>
            <w:bookmarkEnd w:id="4501"/>
          </w:p>
        </w:tc>
        <w:tc>
          <w:tcPr>
            <w:tcW w:w="1525" w:type="dxa"/>
            <w:tcBorders>
              <w:top w:val="single" w:sz="4" w:space="0" w:color="auto"/>
              <w:left w:val="single" w:sz="4" w:space="0" w:color="auto"/>
              <w:bottom w:val="single" w:sz="4" w:space="0" w:color="auto"/>
              <w:right w:val="single" w:sz="4" w:space="0" w:color="auto"/>
            </w:tcBorders>
          </w:tcPr>
          <w:p w14:paraId="67788F86" w14:textId="260F0443" w:rsidR="00BE4AE0" w:rsidRDefault="00BE4AE0" w:rsidP="00113DBC">
            <w:pPr>
              <w:pStyle w:val="TAL"/>
            </w:pPr>
            <w:r>
              <w:rPr>
                <w:rFonts w:hint="eastAsia"/>
                <w:lang w:eastAsia="zh-CN"/>
              </w:rPr>
              <w:t>6</w:t>
            </w:r>
            <w:r>
              <w:rPr>
                <w:lang w:eastAsia="zh-CN"/>
              </w:rPr>
              <w:t>.6.6.2.2</w:t>
            </w:r>
          </w:p>
        </w:tc>
        <w:tc>
          <w:tcPr>
            <w:tcW w:w="5839" w:type="dxa"/>
            <w:tcBorders>
              <w:top w:val="single" w:sz="4" w:space="0" w:color="auto"/>
              <w:left w:val="single" w:sz="4" w:space="0" w:color="auto"/>
              <w:bottom w:val="single" w:sz="4" w:space="0" w:color="auto"/>
              <w:right w:val="single" w:sz="4" w:space="0" w:color="auto"/>
            </w:tcBorders>
          </w:tcPr>
          <w:p w14:paraId="1727056A" w14:textId="77777777" w:rsidR="00BE4AE0" w:rsidRDefault="00BE4AE0" w:rsidP="00113DBC">
            <w:pPr>
              <w:pStyle w:val="TAL"/>
              <w:rPr>
                <w:rFonts w:cs="Arial"/>
                <w:szCs w:val="18"/>
              </w:rPr>
            </w:pPr>
            <w:r>
              <w:rPr>
                <w:lang w:eastAsia="zh-CN"/>
              </w:rPr>
              <w:t>Represents an Individual IMS Event Subscription.</w:t>
            </w:r>
          </w:p>
        </w:tc>
      </w:tr>
      <w:tr w:rsidR="00BE4AE0" w14:paraId="5EB59978"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68D5F0ED" w14:textId="77777777" w:rsidR="00BE4AE0" w:rsidRDefault="00BE4AE0" w:rsidP="00113DBC">
            <w:pPr>
              <w:pStyle w:val="TAL"/>
              <w:rPr>
                <w:lang w:eastAsia="zh-CN"/>
              </w:rPr>
            </w:pPr>
            <w:bookmarkStart w:id="4502" w:name="OLE_LINK14"/>
            <w:r>
              <w:rPr>
                <w:rFonts w:hint="eastAsia"/>
                <w:lang w:eastAsia="zh-CN"/>
              </w:rPr>
              <w:t>Created</w:t>
            </w:r>
            <w:r>
              <w:t>ImsE</w:t>
            </w:r>
            <w:r>
              <w:rPr>
                <w:rFonts w:hint="eastAsia"/>
                <w:lang w:eastAsia="zh-CN"/>
              </w:rPr>
              <w:t>e</w:t>
            </w:r>
            <w:r>
              <w:t>Subscription</w:t>
            </w:r>
            <w:bookmarkEnd w:id="4502"/>
          </w:p>
        </w:tc>
        <w:tc>
          <w:tcPr>
            <w:tcW w:w="1525" w:type="dxa"/>
            <w:tcBorders>
              <w:top w:val="single" w:sz="4" w:space="0" w:color="auto"/>
              <w:left w:val="single" w:sz="4" w:space="0" w:color="auto"/>
              <w:bottom w:val="single" w:sz="4" w:space="0" w:color="auto"/>
              <w:right w:val="single" w:sz="4" w:space="0" w:color="auto"/>
            </w:tcBorders>
          </w:tcPr>
          <w:p w14:paraId="72889C52" w14:textId="0CF6F32C" w:rsidR="00BE4AE0" w:rsidRDefault="00BE4AE0" w:rsidP="00113DBC">
            <w:pPr>
              <w:pStyle w:val="TAL"/>
              <w:rPr>
                <w:lang w:eastAsia="zh-CN"/>
              </w:rPr>
            </w:pPr>
            <w:r>
              <w:rPr>
                <w:rFonts w:hint="eastAsia"/>
                <w:lang w:eastAsia="zh-CN"/>
              </w:rPr>
              <w:t>6</w:t>
            </w:r>
            <w:r>
              <w:rPr>
                <w:lang w:eastAsia="zh-CN"/>
              </w:rPr>
              <w:t>.6.6.2.</w:t>
            </w:r>
            <w:r>
              <w:rPr>
                <w:rFonts w:hint="eastAsia"/>
                <w:lang w:eastAsia="zh-CN"/>
              </w:rPr>
              <w:t>3</w:t>
            </w:r>
          </w:p>
        </w:tc>
        <w:tc>
          <w:tcPr>
            <w:tcW w:w="5839" w:type="dxa"/>
            <w:tcBorders>
              <w:top w:val="single" w:sz="4" w:space="0" w:color="auto"/>
              <w:left w:val="single" w:sz="4" w:space="0" w:color="auto"/>
              <w:bottom w:val="single" w:sz="4" w:space="0" w:color="auto"/>
              <w:right w:val="single" w:sz="4" w:space="0" w:color="auto"/>
            </w:tcBorders>
          </w:tcPr>
          <w:p w14:paraId="7DE1E906" w14:textId="77777777" w:rsidR="00BE4AE0" w:rsidRDefault="00BE4AE0" w:rsidP="00113DBC">
            <w:pPr>
              <w:pStyle w:val="TAL"/>
              <w:rPr>
                <w:lang w:eastAsia="zh-CN"/>
              </w:rPr>
            </w:pPr>
            <w:r>
              <w:rPr>
                <w:lang w:eastAsia="zh-CN"/>
              </w:rPr>
              <w:t xml:space="preserve">Represents </w:t>
            </w:r>
            <w:r>
              <w:rPr>
                <w:rFonts w:hint="eastAsia"/>
                <w:lang w:eastAsia="zh-CN"/>
              </w:rPr>
              <w:t>the created</w:t>
            </w:r>
            <w:r>
              <w:rPr>
                <w:lang w:eastAsia="zh-CN"/>
              </w:rPr>
              <w:t xml:space="preserve"> Individual IMS Event Subscription.</w:t>
            </w:r>
          </w:p>
        </w:tc>
      </w:tr>
      <w:tr w:rsidR="00F322E6" w14:paraId="6710815D"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7014C87B" w14:textId="6CDF9B34" w:rsidR="00F322E6" w:rsidRDefault="00F322E6" w:rsidP="00F322E6">
            <w:pPr>
              <w:pStyle w:val="TAL"/>
              <w:rPr>
                <w:lang w:eastAsia="zh-CN"/>
              </w:rPr>
            </w:pPr>
            <w:r>
              <w:t>Ims</w:t>
            </w:r>
            <w:r w:rsidRPr="000F0BA0">
              <w:t>EeMonitoringRevoked</w:t>
            </w:r>
          </w:p>
        </w:tc>
        <w:tc>
          <w:tcPr>
            <w:tcW w:w="1525" w:type="dxa"/>
            <w:tcBorders>
              <w:top w:val="single" w:sz="4" w:space="0" w:color="auto"/>
              <w:left w:val="single" w:sz="4" w:space="0" w:color="auto"/>
              <w:bottom w:val="single" w:sz="4" w:space="0" w:color="auto"/>
              <w:right w:val="single" w:sz="4" w:space="0" w:color="auto"/>
            </w:tcBorders>
          </w:tcPr>
          <w:p w14:paraId="685C0F2B" w14:textId="08A493DD" w:rsidR="00F322E6" w:rsidRDefault="00F322E6" w:rsidP="00F322E6">
            <w:pPr>
              <w:pStyle w:val="TAL"/>
              <w:rPr>
                <w:lang w:eastAsia="zh-CN"/>
              </w:rPr>
            </w:pPr>
            <w:r>
              <w:rPr>
                <w:rFonts w:hint="eastAsia"/>
                <w:lang w:eastAsia="zh-CN"/>
              </w:rPr>
              <w:t>6</w:t>
            </w:r>
            <w:r>
              <w:rPr>
                <w:lang w:eastAsia="zh-CN"/>
              </w:rPr>
              <w:t>.6.6.2.6</w:t>
            </w:r>
          </w:p>
        </w:tc>
        <w:tc>
          <w:tcPr>
            <w:tcW w:w="5839" w:type="dxa"/>
            <w:tcBorders>
              <w:top w:val="single" w:sz="4" w:space="0" w:color="auto"/>
              <w:left w:val="single" w:sz="4" w:space="0" w:color="auto"/>
              <w:bottom w:val="single" w:sz="4" w:space="0" w:color="auto"/>
              <w:right w:val="single" w:sz="4" w:space="0" w:color="auto"/>
            </w:tcBorders>
          </w:tcPr>
          <w:p w14:paraId="2EBEC175" w14:textId="39142932" w:rsidR="00F322E6" w:rsidRDefault="00F322E6" w:rsidP="00F322E6">
            <w:pPr>
              <w:pStyle w:val="TAL"/>
              <w:rPr>
                <w:lang w:eastAsia="zh-CN"/>
              </w:rPr>
            </w:pPr>
            <w:r>
              <w:rPr>
                <w:rFonts w:cs="Arial"/>
                <w:szCs w:val="18"/>
                <w:lang w:eastAsia="zh-CN"/>
              </w:rPr>
              <w:t xml:space="preserve">Represents the IMS </w:t>
            </w:r>
            <w:r w:rsidRPr="000F0BA0">
              <w:rPr>
                <w:rFonts w:cs="Arial" w:hint="eastAsia"/>
                <w:szCs w:val="18"/>
                <w:lang w:eastAsia="zh-CN"/>
              </w:rPr>
              <w:t>R</w:t>
            </w:r>
            <w:r w:rsidRPr="000F0BA0">
              <w:rPr>
                <w:rFonts w:cs="Arial"/>
                <w:szCs w:val="18"/>
                <w:lang w:eastAsia="zh-CN"/>
              </w:rPr>
              <w:t xml:space="preserve">evoked </w:t>
            </w:r>
            <w:r>
              <w:rPr>
                <w:rFonts w:cs="Arial"/>
                <w:szCs w:val="18"/>
                <w:lang w:eastAsia="zh-CN"/>
              </w:rPr>
              <w:t>M</w:t>
            </w:r>
            <w:r w:rsidRPr="000F0BA0">
              <w:rPr>
                <w:rFonts w:cs="Arial"/>
                <w:szCs w:val="18"/>
                <w:lang w:eastAsia="zh-CN"/>
              </w:rPr>
              <w:t xml:space="preserve">onitoring </w:t>
            </w:r>
            <w:r>
              <w:rPr>
                <w:rFonts w:cs="Arial"/>
                <w:szCs w:val="18"/>
                <w:lang w:eastAsia="zh-CN"/>
              </w:rPr>
              <w:t>e</w:t>
            </w:r>
            <w:r w:rsidRPr="000F0BA0">
              <w:rPr>
                <w:rFonts w:cs="Arial"/>
                <w:szCs w:val="18"/>
                <w:lang w:eastAsia="zh-CN"/>
              </w:rPr>
              <w:t>vents information</w:t>
            </w:r>
          </w:p>
        </w:tc>
      </w:tr>
      <w:tr w:rsidR="00F322E6" w14:paraId="1440E47F"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71FF6480" w14:textId="557D277F" w:rsidR="00F322E6" w:rsidRDefault="00F322E6" w:rsidP="00F322E6">
            <w:pPr>
              <w:pStyle w:val="TAL"/>
              <w:rPr>
                <w:lang w:eastAsia="zh-CN"/>
              </w:rPr>
            </w:pPr>
            <w:r>
              <w:t>ImsEeMonitoringEvent</w:t>
            </w:r>
          </w:p>
        </w:tc>
        <w:tc>
          <w:tcPr>
            <w:tcW w:w="1525" w:type="dxa"/>
            <w:tcBorders>
              <w:top w:val="single" w:sz="4" w:space="0" w:color="auto"/>
              <w:left w:val="single" w:sz="4" w:space="0" w:color="auto"/>
              <w:bottom w:val="single" w:sz="4" w:space="0" w:color="auto"/>
              <w:right w:val="single" w:sz="4" w:space="0" w:color="auto"/>
            </w:tcBorders>
          </w:tcPr>
          <w:p w14:paraId="6DBF87F2" w14:textId="262F1448" w:rsidR="00F322E6" w:rsidRDefault="00F322E6" w:rsidP="00F322E6">
            <w:pPr>
              <w:pStyle w:val="TAL"/>
              <w:rPr>
                <w:lang w:eastAsia="zh-CN"/>
              </w:rPr>
            </w:pPr>
            <w:r>
              <w:rPr>
                <w:rFonts w:hint="eastAsia"/>
                <w:lang w:eastAsia="zh-CN"/>
              </w:rPr>
              <w:t>6</w:t>
            </w:r>
            <w:r>
              <w:rPr>
                <w:lang w:eastAsia="zh-CN"/>
              </w:rPr>
              <w:t>.6.6.2.7</w:t>
            </w:r>
          </w:p>
        </w:tc>
        <w:tc>
          <w:tcPr>
            <w:tcW w:w="5839" w:type="dxa"/>
            <w:tcBorders>
              <w:top w:val="single" w:sz="4" w:space="0" w:color="auto"/>
              <w:left w:val="single" w:sz="4" w:space="0" w:color="auto"/>
              <w:bottom w:val="single" w:sz="4" w:space="0" w:color="auto"/>
              <w:right w:val="single" w:sz="4" w:space="0" w:color="auto"/>
            </w:tcBorders>
          </w:tcPr>
          <w:p w14:paraId="67CF3C15" w14:textId="5301790A" w:rsidR="00F322E6" w:rsidRDefault="00F322E6" w:rsidP="00F322E6">
            <w:pPr>
              <w:pStyle w:val="TAL"/>
              <w:rPr>
                <w:lang w:eastAsia="zh-CN"/>
              </w:rPr>
            </w:pPr>
            <w:r>
              <w:rPr>
                <w:rFonts w:cs="Arial"/>
                <w:szCs w:val="18"/>
                <w:lang w:eastAsia="zh-CN"/>
              </w:rPr>
              <w:t>Represents the IMS Monitoring event</w:t>
            </w:r>
          </w:p>
        </w:tc>
      </w:tr>
    </w:tbl>
    <w:p w14:paraId="742C2302" w14:textId="77777777" w:rsidR="00BE4AE0" w:rsidRDefault="00BE4AE0" w:rsidP="00BE4AE0"/>
    <w:p w14:paraId="5C47FF82" w14:textId="3F159D1C" w:rsidR="00BE4AE0" w:rsidRDefault="00BE4AE0" w:rsidP="00BE4AE0">
      <w:r>
        <w:t xml:space="preserve">Table 6.6.6.1-2 specifies data types re-used by the </w:t>
      </w:r>
      <w:r w:rsidRPr="00B07EF2">
        <w:t>N</w:t>
      </w:r>
      <w:r>
        <w:rPr>
          <w:rFonts w:hint="eastAsia"/>
          <w:lang w:eastAsia="zh-CN"/>
        </w:rPr>
        <w:t>hss</w:t>
      </w:r>
      <w:r w:rsidRPr="00B07EF2">
        <w:t>_</w:t>
      </w:r>
      <w:r>
        <w:t>Ims</w:t>
      </w:r>
      <w:r>
        <w:rPr>
          <w:rFonts w:hint="eastAsia"/>
          <w:lang w:eastAsia="zh-CN"/>
        </w:rPr>
        <w:t>EE</w:t>
      </w:r>
      <w:r>
        <w:t xml:space="preserve"> service based interface protocol from other specifications, including a reference to their respective specifications and when needed, a short description of their use within the </w:t>
      </w:r>
      <w:r w:rsidRPr="00B07EF2">
        <w:t>N</w:t>
      </w:r>
      <w:r>
        <w:rPr>
          <w:rFonts w:hint="eastAsia"/>
          <w:lang w:eastAsia="zh-CN"/>
        </w:rPr>
        <w:t>hss</w:t>
      </w:r>
      <w:r w:rsidRPr="00B07EF2">
        <w:t>_</w:t>
      </w:r>
      <w:r>
        <w:t>Ims</w:t>
      </w:r>
      <w:r>
        <w:rPr>
          <w:rFonts w:hint="eastAsia"/>
          <w:lang w:eastAsia="zh-CN"/>
        </w:rPr>
        <w:t>EE</w:t>
      </w:r>
      <w:r>
        <w:t xml:space="preserve"> service based interface.</w:t>
      </w:r>
    </w:p>
    <w:p w14:paraId="5121FAC3" w14:textId="5D88C22A" w:rsidR="00BE4AE0" w:rsidRDefault="00BE4AE0" w:rsidP="00BE4AE0">
      <w:pPr>
        <w:pStyle w:val="TH"/>
      </w:pPr>
      <w:r>
        <w:t xml:space="preserve">Table 6.6.6.1-2: </w:t>
      </w:r>
      <w:r w:rsidRPr="00B07EF2">
        <w:t>N</w:t>
      </w:r>
      <w:r>
        <w:rPr>
          <w:rFonts w:hint="eastAsia"/>
          <w:lang w:eastAsia="zh-CN"/>
        </w:rPr>
        <w:t>hss</w:t>
      </w:r>
      <w:r w:rsidRPr="00B07EF2">
        <w:t>_</w:t>
      </w:r>
      <w:r>
        <w:t>Ims</w:t>
      </w:r>
      <w:r>
        <w:rPr>
          <w:rFonts w:hint="eastAsia"/>
          <w:lang w:eastAsia="zh-CN"/>
        </w:rPr>
        <w:t>EE</w:t>
      </w:r>
      <w:r>
        <w:t xml:space="preserve"> re-used Data Types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4"/>
        <w:gridCol w:w="5618"/>
      </w:tblGrid>
      <w:tr w:rsidR="00BE4AE0" w14:paraId="191CF4DD"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tcPr>
          <w:p w14:paraId="1F9DF132" w14:textId="77777777" w:rsidR="00BE4AE0" w:rsidRDefault="00BE4AE0" w:rsidP="00113DBC">
            <w:pPr>
              <w:pStyle w:val="TAH"/>
            </w:pPr>
            <w: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tcPr>
          <w:p w14:paraId="093AC34A" w14:textId="77777777" w:rsidR="00BE4AE0" w:rsidRDefault="00BE4AE0" w:rsidP="00113DBC">
            <w:pPr>
              <w:pStyle w:val="TAH"/>
            </w:pPr>
            <w:r>
              <w:t>Reference</w:t>
            </w:r>
          </w:p>
        </w:tc>
        <w:tc>
          <w:tcPr>
            <w:tcW w:w="5618" w:type="dxa"/>
            <w:tcBorders>
              <w:top w:val="single" w:sz="4" w:space="0" w:color="auto"/>
              <w:left w:val="single" w:sz="4" w:space="0" w:color="auto"/>
              <w:bottom w:val="single" w:sz="4" w:space="0" w:color="auto"/>
              <w:right w:val="single" w:sz="4" w:space="0" w:color="auto"/>
            </w:tcBorders>
            <w:shd w:val="clear" w:color="auto" w:fill="C0C0C0"/>
          </w:tcPr>
          <w:p w14:paraId="2E62A33C" w14:textId="77777777" w:rsidR="00BE4AE0" w:rsidRDefault="00BE4AE0" w:rsidP="00113DBC">
            <w:pPr>
              <w:pStyle w:val="TAH"/>
            </w:pPr>
            <w:r>
              <w:t>Comments</w:t>
            </w:r>
          </w:p>
        </w:tc>
      </w:tr>
      <w:tr w:rsidR="00BE4AE0" w:rsidRPr="003232E4" w14:paraId="57AF6FD6"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06EA8161" w14:textId="77777777" w:rsidR="00BE4AE0" w:rsidRDefault="00BE4AE0" w:rsidP="00113DBC">
            <w:pPr>
              <w:pStyle w:val="TAL"/>
              <w:rPr>
                <w:lang w:eastAsia="zh-CN"/>
              </w:rPr>
            </w:pPr>
            <w:r>
              <w:rPr>
                <w:rFonts w:hint="eastAsia"/>
                <w:lang w:eastAsia="zh-CN"/>
              </w:rPr>
              <w:t>D</w:t>
            </w:r>
            <w:r>
              <w:rPr>
                <w:lang w:eastAsia="zh-CN"/>
              </w:rPr>
              <w:t>ateTime</w:t>
            </w:r>
          </w:p>
        </w:tc>
        <w:tc>
          <w:tcPr>
            <w:tcW w:w="1984" w:type="dxa"/>
            <w:tcBorders>
              <w:top w:val="single" w:sz="4" w:space="0" w:color="auto"/>
              <w:left w:val="single" w:sz="4" w:space="0" w:color="auto"/>
              <w:bottom w:val="single" w:sz="4" w:space="0" w:color="auto"/>
              <w:right w:val="single" w:sz="4" w:space="0" w:color="auto"/>
            </w:tcBorders>
          </w:tcPr>
          <w:p w14:paraId="6D721777" w14:textId="77777777" w:rsidR="00BE4AE0" w:rsidRPr="00A70ED2" w:rsidRDefault="00BE4AE0" w:rsidP="00113DBC">
            <w:pPr>
              <w:pStyle w:val="TAL"/>
              <w:rPr>
                <w:lang w:eastAsia="zh-CN"/>
              </w:rPr>
            </w:pPr>
            <w:r>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4CFB1708" w14:textId="77777777" w:rsidR="00BE4AE0" w:rsidRPr="003232E4" w:rsidRDefault="00BE4AE0" w:rsidP="00113DBC">
            <w:pPr>
              <w:pStyle w:val="TAL"/>
              <w:rPr>
                <w:lang w:eastAsia="zh-CN"/>
              </w:rPr>
            </w:pPr>
          </w:p>
        </w:tc>
      </w:tr>
      <w:tr w:rsidR="00BE4AE0" w14:paraId="5480C4DE"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00624E18" w14:textId="77777777" w:rsidR="00BE4AE0" w:rsidRDefault="00BE4AE0" w:rsidP="00113DBC">
            <w:pPr>
              <w:pStyle w:val="TAL"/>
              <w:rPr>
                <w:lang w:eastAsia="zh-CN"/>
              </w:rPr>
            </w:pPr>
            <w:r>
              <w:rPr>
                <w:lang w:eastAsia="zh-CN"/>
              </w:rPr>
              <w:t>ImsEvent</w:t>
            </w:r>
          </w:p>
        </w:tc>
        <w:tc>
          <w:tcPr>
            <w:tcW w:w="1984" w:type="dxa"/>
            <w:tcBorders>
              <w:top w:val="single" w:sz="4" w:space="0" w:color="auto"/>
              <w:left w:val="single" w:sz="4" w:space="0" w:color="auto"/>
              <w:bottom w:val="single" w:sz="4" w:space="0" w:color="auto"/>
              <w:right w:val="single" w:sz="4" w:space="0" w:color="auto"/>
            </w:tcBorders>
          </w:tcPr>
          <w:p w14:paraId="565AB107" w14:textId="77777777" w:rsidR="00BE4AE0" w:rsidRDefault="00BE4AE0" w:rsidP="00113DBC">
            <w:pPr>
              <w:pStyle w:val="TAL"/>
              <w:rPr>
                <w:lang w:eastAsia="zh-CN"/>
              </w:rPr>
            </w:pPr>
            <w:r>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7046503A" w14:textId="77777777" w:rsidR="00BE4AE0" w:rsidRDefault="00BE4AE0" w:rsidP="00113DBC">
            <w:pPr>
              <w:pStyle w:val="TAL"/>
              <w:rPr>
                <w:lang w:eastAsia="zh-CN"/>
              </w:rPr>
            </w:pPr>
            <w:r w:rsidRPr="003232E4">
              <w:rPr>
                <w:lang w:eastAsia="zh-CN"/>
              </w:rPr>
              <w:t xml:space="preserve">The </w:t>
            </w:r>
            <w:r>
              <w:rPr>
                <w:lang w:eastAsia="zh-CN"/>
              </w:rPr>
              <w:t>I</w:t>
            </w:r>
            <w:r>
              <w:rPr>
                <w:rFonts w:hint="eastAsia"/>
                <w:lang w:eastAsia="zh-CN"/>
              </w:rPr>
              <w:t>MS</w:t>
            </w:r>
            <w:r>
              <w:rPr>
                <w:lang w:eastAsia="zh-CN"/>
              </w:rPr>
              <w:t xml:space="preserve"> events</w:t>
            </w:r>
            <w:r>
              <w:rPr>
                <w:rFonts w:hint="eastAsia"/>
                <w:lang w:eastAsia="zh-CN"/>
              </w:rPr>
              <w:t>.</w:t>
            </w:r>
          </w:p>
        </w:tc>
      </w:tr>
      <w:tr w:rsidR="0057284B" w14:paraId="20A5857B"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3D740656" w14:textId="4469056A" w:rsidR="0057284B" w:rsidRDefault="0057284B" w:rsidP="0057284B">
            <w:pPr>
              <w:pStyle w:val="TAL"/>
              <w:rPr>
                <w:lang w:eastAsia="zh-CN"/>
              </w:rPr>
            </w:pPr>
            <w:r w:rsidRPr="00E95CCA">
              <w:rPr>
                <w:rFonts w:cs="Arial"/>
              </w:rPr>
              <w:t>ImsEventConfiguration</w:t>
            </w:r>
          </w:p>
        </w:tc>
        <w:tc>
          <w:tcPr>
            <w:tcW w:w="1984" w:type="dxa"/>
            <w:tcBorders>
              <w:top w:val="single" w:sz="4" w:space="0" w:color="auto"/>
              <w:left w:val="single" w:sz="4" w:space="0" w:color="auto"/>
              <w:bottom w:val="single" w:sz="4" w:space="0" w:color="auto"/>
              <w:right w:val="single" w:sz="4" w:space="0" w:color="auto"/>
            </w:tcBorders>
          </w:tcPr>
          <w:p w14:paraId="2723DD4C" w14:textId="0C017F44" w:rsidR="0057284B" w:rsidRDefault="0057284B" w:rsidP="0057284B">
            <w:pPr>
              <w:pStyle w:val="TAL"/>
              <w:rPr>
                <w:lang w:eastAsia="zh-CN"/>
              </w:rPr>
            </w:pPr>
            <w:r w:rsidRPr="00E95CCA">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25ED6E19" w14:textId="307BF952" w:rsidR="0057284B" w:rsidRPr="003232E4" w:rsidRDefault="0057284B" w:rsidP="0057284B">
            <w:pPr>
              <w:pStyle w:val="TAL"/>
              <w:rPr>
                <w:lang w:eastAsia="zh-CN"/>
              </w:rPr>
            </w:pPr>
            <w:r w:rsidRPr="00E95CCA">
              <w:rPr>
                <w:rFonts w:cs="Arial"/>
                <w:lang w:eastAsia="zh-CN"/>
              </w:rPr>
              <w:t>The IMS event configuration.</w:t>
            </w:r>
          </w:p>
        </w:tc>
      </w:tr>
      <w:tr w:rsidR="0057284B" w14:paraId="6EE89E74"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1454F0E1" w14:textId="1F18794F" w:rsidR="0057284B" w:rsidRDefault="0057284B" w:rsidP="0057284B">
            <w:pPr>
              <w:pStyle w:val="TAL"/>
              <w:rPr>
                <w:lang w:eastAsia="zh-CN"/>
              </w:rPr>
            </w:pPr>
            <w:r w:rsidRPr="00E95CCA">
              <w:rPr>
                <w:rFonts w:cs="Arial"/>
              </w:rPr>
              <w:t>ImsEventReport</w:t>
            </w:r>
          </w:p>
        </w:tc>
        <w:tc>
          <w:tcPr>
            <w:tcW w:w="1984" w:type="dxa"/>
            <w:tcBorders>
              <w:top w:val="single" w:sz="4" w:space="0" w:color="auto"/>
              <w:left w:val="single" w:sz="4" w:space="0" w:color="auto"/>
              <w:bottom w:val="single" w:sz="4" w:space="0" w:color="auto"/>
              <w:right w:val="single" w:sz="4" w:space="0" w:color="auto"/>
            </w:tcBorders>
          </w:tcPr>
          <w:p w14:paraId="19A9A748" w14:textId="08F2A039" w:rsidR="0057284B" w:rsidRDefault="0057284B" w:rsidP="0057284B">
            <w:pPr>
              <w:pStyle w:val="TAL"/>
              <w:rPr>
                <w:lang w:eastAsia="zh-CN"/>
              </w:rPr>
            </w:pPr>
            <w:r w:rsidRPr="00E95CCA">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1C8329D5" w14:textId="5EF959FC" w:rsidR="0057284B" w:rsidRPr="003232E4" w:rsidRDefault="0057284B" w:rsidP="0057284B">
            <w:pPr>
              <w:pStyle w:val="TAL"/>
              <w:rPr>
                <w:lang w:eastAsia="zh-CN"/>
              </w:rPr>
            </w:pPr>
            <w:r w:rsidRPr="00E95CCA">
              <w:rPr>
                <w:rFonts w:cs="Arial"/>
                <w:lang w:eastAsia="zh-CN"/>
              </w:rPr>
              <w:t>The IMS event report.</w:t>
            </w:r>
          </w:p>
        </w:tc>
      </w:tr>
      <w:tr w:rsidR="0057284B" w14:paraId="19F7795A"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4969033F" w14:textId="1EFE09FE" w:rsidR="0057284B" w:rsidRDefault="0057284B" w:rsidP="0057284B">
            <w:pPr>
              <w:pStyle w:val="TAL"/>
              <w:rPr>
                <w:lang w:eastAsia="zh-CN"/>
              </w:rPr>
            </w:pPr>
            <w:r w:rsidRPr="00E95CCA">
              <w:t>ImsReportingOptions</w:t>
            </w:r>
          </w:p>
        </w:tc>
        <w:tc>
          <w:tcPr>
            <w:tcW w:w="1984" w:type="dxa"/>
            <w:tcBorders>
              <w:top w:val="single" w:sz="4" w:space="0" w:color="auto"/>
              <w:left w:val="single" w:sz="4" w:space="0" w:color="auto"/>
              <w:bottom w:val="single" w:sz="4" w:space="0" w:color="auto"/>
              <w:right w:val="single" w:sz="4" w:space="0" w:color="auto"/>
            </w:tcBorders>
          </w:tcPr>
          <w:p w14:paraId="5CAE5CA1" w14:textId="12D208E7" w:rsidR="0057284B" w:rsidRDefault="0057284B" w:rsidP="0057284B">
            <w:pPr>
              <w:pStyle w:val="TAL"/>
              <w:rPr>
                <w:lang w:eastAsia="zh-CN"/>
              </w:rPr>
            </w:pPr>
            <w:r w:rsidRPr="00E95CCA">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2824770A" w14:textId="1EAC3F2A" w:rsidR="0057284B" w:rsidRPr="003232E4" w:rsidRDefault="0057284B" w:rsidP="0057284B">
            <w:pPr>
              <w:pStyle w:val="TAL"/>
              <w:rPr>
                <w:lang w:eastAsia="zh-CN"/>
              </w:rPr>
            </w:pPr>
            <w:r w:rsidRPr="00E95CCA">
              <w:rPr>
                <w:lang w:eastAsia="zh-CN"/>
              </w:rPr>
              <w:t>The IMS reporting options.</w:t>
            </w:r>
          </w:p>
        </w:tc>
      </w:tr>
      <w:tr w:rsidR="0057284B" w14:paraId="086FB495"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6B0D65F7" w14:textId="77777777" w:rsidR="0057284B" w:rsidRDefault="0057284B" w:rsidP="0057284B">
            <w:pPr>
              <w:pStyle w:val="TAL"/>
              <w:rPr>
                <w:lang w:eastAsia="zh-CN"/>
              </w:rPr>
            </w:pPr>
            <w:r w:rsidRPr="00B07EF2">
              <w:t>ImsPublicId</w:t>
            </w:r>
          </w:p>
        </w:tc>
        <w:tc>
          <w:tcPr>
            <w:tcW w:w="1984" w:type="dxa"/>
            <w:tcBorders>
              <w:top w:val="single" w:sz="4" w:space="0" w:color="auto"/>
              <w:left w:val="single" w:sz="4" w:space="0" w:color="auto"/>
              <w:bottom w:val="single" w:sz="4" w:space="0" w:color="auto"/>
              <w:right w:val="single" w:sz="4" w:space="0" w:color="auto"/>
            </w:tcBorders>
          </w:tcPr>
          <w:p w14:paraId="7C0DB574" w14:textId="77777777" w:rsidR="0057284B" w:rsidRDefault="0057284B" w:rsidP="0057284B">
            <w:pPr>
              <w:pStyle w:val="TAL"/>
              <w:rPr>
                <w:lang w:eastAsia="zh-CN"/>
              </w:rPr>
            </w:pPr>
            <w:r w:rsidRPr="00A70ED2">
              <w:t>3GPP TS 29.562 [</w:t>
            </w:r>
            <w:r>
              <w:t>15</w:t>
            </w:r>
            <w:r w:rsidRPr="00A70ED2">
              <w:t>]</w:t>
            </w:r>
          </w:p>
        </w:tc>
        <w:tc>
          <w:tcPr>
            <w:tcW w:w="5618" w:type="dxa"/>
            <w:tcBorders>
              <w:top w:val="single" w:sz="4" w:space="0" w:color="auto"/>
              <w:left w:val="single" w:sz="4" w:space="0" w:color="auto"/>
              <w:bottom w:val="single" w:sz="4" w:space="0" w:color="auto"/>
              <w:right w:val="single" w:sz="4" w:space="0" w:color="auto"/>
            </w:tcBorders>
          </w:tcPr>
          <w:p w14:paraId="34F725BE" w14:textId="77777777" w:rsidR="0057284B" w:rsidRPr="003232E4" w:rsidRDefault="0057284B" w:rsidP="0057284B">
            <w:pPr>
              <w:pStyle w:val="TAL"/>
              <w:rPr>
                <w:lang w:eastAsia="zh-CN"/>
              </w:rPr>
            </w:pPr>
            <w:r w:rsidRPr="00B07EF2">
              <w:rPr>
                <w:rFonts w:cs="Arial"/>
                <w:szCs w:val="18"/>
              </w:rPr>
              <w:t>IMS Public Identity.</w:t>
            </w:r>
          </w:p>
        </w:tc>
      </w:tr>
      <w:tr w:rsidR="0057284B" w14:paraId="7DB19BDB"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4C6343C3" w14:textId="77777777" w:rsidR="0057284B" w:rsidRDefault="0057284B" w:rsidP="0057284B">
            <w:pPr>
              <w:pStyle w:val="TAL"/>
              <w:rPr>
                <w:lang w:eastAsia="zh-CN"/>
              </w:rPr>
            </w:pPr>
            <w:r>
              <w:rPr>
                <w:rFonts w:hint="eastAsia"/>
                <w:lang w:eastAsia="zh-CN"/>
              </w:rPr>
              <w:t>U</w:t>
            </w:r>
            <w:r>
              <w:rPr>
                <w:lang w:eastAsia="zh-CN"/>
              </w:rPr>
              <w:t>ri</w:t>
            </w:r>
          </w:p>
        </w:tc>
        <w:tc>
          <w:tcPr>
            <w:tcW w:w="1984" w:type="dxa"/>
            <w:tcBorders>
              <w:top w:val="single" w:sz="4" w:space="0" w:color="auto"/>
              <w:left w:val="single" w:sz="4" w:space="0" w:color="auto"/>
              <w:bottom w:val="single" w:sz="4" w:space="0" w:color="auto"/>
              <w:right w:val="single" w:sz="4" w:space="0" w:color="auto"/>
            </w:tcBorders>
          </w:tcPr>
          <w:p w14:paraId="172B7931" w14:textId="77777777" w:rsidR="0057284B" w:rsidRPr="00A70ED2" w:rsidRDefault="0057284B" w:rsidP="0057284B">
            <w:pPr>
              <w:pStyle w:val="TAL"/>
              <w:rPr>
                <w:lang w:eastAsia="zh-CN"/>
              </w:rPr>
            </w:pPr>
            <w:bookmarkStart w:id="4503" w:name="OLE_LINK12"/>
            <w:r>
              <w:rPr>
                <w:lang w:eastAsia="zh-CN"/>
              </w:rPr>
              <w:t>3GPP TS 29.571 [16]</w:t>
            </w:r>
            <w:bookmarkEnd w:id="4503"/>
          </w:p>
        </w:tc>
        <w:tc>
          <w:tcPr>
            <w:tcW w:w="5618" w:type="dxa"/>
            <w:tcBorders>
              <w:top w:val="single" w:sz="4" w:space="0" w:color="auto"/>
              <w:left w:val="single" w:sz="4" w:space="0" w:color="auto"/>
              <w:bottom w:val="single" w:sz="4" w:space="0" w:color="auto"/>
              <w:right w:val="single" w:sz="4" w:space="0" w:color="auto"/>
            </w:tcBorders>
          </w:tcPr>
          <w:p w14:paraId="79D50F1C" w14:textId="77777777" w:rsidR="0057284B" w:rsidRPr="003232E4" w:rsidRDefault="0057284B" w:rsidP="0057284B">
            <w:pPr>
              <w:pStyle w:val="TAL"/>
              <w:rPr>
                <w:lang w:eastAsia="zh-CN"/>
              </w:rPr>
            </w:pPr>
          </w:p>
        </w:tc>
      </w:tr>
    </w:tbl>
    <w:p w14:paraId="1015ADF8" w14:textId="77777777" w:rsidR="00BE4AE0" w:rsidRDefault="00BE4AE0" w:rsidP="00BE4AE0">
      <w:pPr>
        <w:rPr>
          <w:lang w:val="en-US"/>
        </w:rPr>
      </w:pPr>
    </w:p>
    <w:p w14:paraId="2ABFB260" w14:textId="210DC5A5" w:rsidR="00BE4AE0" w:rsidRDefault="00BE4AE0" w:rsidP="00BE4AE0">
      <w:pPr>
        <w:pStyle w:val="Heading4"/>
        <w:rPr>
          <w:lang w:val="en-US"/>
        </w:rPr>
      </w:pPr>
      <w:bookmarkStart w:id="4504" w:name="_Toc186707763"/>
      <w:bookmarkStart w:id="4505" w:name="_Toc215000977"/>
      <w:r>
        <w:rPr>
          <w:lang w:val="en-US"/>
        </w:rPr>
        <w:t>6.6.6.2</w:t>
      </w:r>
      <w:r>
        <w:rPr>
          <w:lang w:val="en-US"/>
        </w:rPr>
        <w:tab/>
        <w:t>Structured data types</w:t>
      </w:r>
      <w:bookmarkEnd w:id="4504"/>
      <w:bookmarkEnd w:id="4505"/>
    </w:p>
    <w:p w14:paraId="172AD7F5" w14:textId="1441CB31" w:rsidR="00BE4AE0" w:rsidRDefault="00BE4AE0" w:rsidP="00BE4AE0">
      <w:pPr>
        <w:pStyle w:val="Heading5"/>
      </w:pPr>
      <w:bookmarkStart w:id="4506" w:name="_Toc186707764"/>
      <w:bookmarkStart w:id="4507" w:name="_Toc215000978"/>
      <w:r>
        <w:t>6.6.6.2.1</w:t>
      </w:r>
      <w:r>
        <w:tab/>
        <w:t>Introduction</w:t>
      </w:r>
      <w:bookmarkEnd w:id="4506"/>
      <w:bookmarkEnd w:id="4507"/>
    </w:p>
    <w:p w14:paraId="61AB85A1" w14:textId="77777777" w:rsidR="00BE4AE0" w:rsidRDefault="00BE4AE0" w:rsidP="00BE4AE0">
      <w:r>
        <w:t>This clause defines the structures to be used in resource representations.</w:t>
      </w:r>
    </w:p>
    <w:p w14:paraId="0C32511A" w14:textId="1258FFA0" w:rsidR="00BE4AE0" w:rsidRDefault="00BE4AE0" w:rsidP="00BE4AE0">
      <w:pPr>
        <w:pStyle w:val="Heading5"/>
      </w:pPr>
      <w:bookmarkStart w:id="4508" w:name="_Toc186707765"/>
      <w:bookmarkStart w:id="4509" w:name="_Toc215000979"/>
      <w:r>
        <w:t>6.6.6.2.2</w:t>
      </w:r>
      <w:r>
        <w:tab/>
        <w:t xml:space="preserve">Type: </w:t>
      </w:r>
      <w:bookmarkStart w:id="4510" w:name="OLE_LINK3"/>
      <w:r>
        <w:t>ImsE</w:t>
      </w:r>
      <w:r>
        <w:rPr>
          <w:rFonts w:hint="eastAsia"/>
          <w:lang w:eastAsia="zh-CN"/>
        </w:rPr>
        <w:t>e</w:t>
      </w:r>
      <w:r>
        <w:t>Subscription</w:t>
      </w:r>
      <w:bookmarkEnd w:id="4508"/>
      <w:bookmarkEnd w:id="4509"/>
      <w:bookmarkEnd w:id="4510"/>
    </w:p>
    <w:p w14:paraId="015DFD3C" w14:textId="538C3CAC" w:rsidR="00BE4AE0" w:rsidRDefault="00BE4AE0" w:rsidP="00BE4AE0">
      <w:pPr>
        <w:pStyle w:val="TH"/>
      </w:pPr>
      <w:r>
        <w:t xml:space="preserve">Table 6.6.6.2.2-1: Definition of type </w:t>
      </w:r>
      <w:bookmarkStart w:id="4511" w:name="OLE_LINK11"/>
      <w:r>
        <w:t>ImsE</w:t>
      </w:r>
      <w:r>
        <w:rPr>
          <w:rFonts w:hint="eastAsia"/>
          <w:lang w:eastAsia="zh-CN"/>
        </w:rPr>
        <w:t>e</w:t>
      </w:r>
      <w:r>
        <w:t>Subscription</w:t>
      </w:r>
      <w:bookmarkEnd w:id="4511"/>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BE4AE0" w14:paraId="14252C8F" w14:textId="77777777" w:rsidTr="008A11B6">
        <w:trPr>
          <w:jc w:val="center"/>
        </w:trPr>
        <w:tc>
          <w:tcPr>
            <w:tcW w:w="1708" w:type="dxa"/>
            <w:shd w:val="clear" w:color="auto" w:fill="C0C0C0"/>
          </w:tcPr>
          <w:p w14:paraId="0DC88F69" w14:textId="77777777" w:rsidR="00BE4AE0" w:rsidRDefault="00BE4AE0" w:rsidP="00113DBC">
            <w:pPr>
              <w:pStyle w:val="TAH"/>
            </w:pPr>
            <w:r>
              <w:t>Attribute name</w:t>
            </w:r>
          </w:p>
        </w:tc>
        <w:tc>
          <w:tcPr>
            <w:tcW w:w="1498" w:type="dxa"/>
            <w:shd w:val="clear" w:color="auto" w:fill="C0C0C0"/>
          </w:tcPr>
          <w:p w14:paraId="623273DA" w14:textId="77777777" w:rsidR="00BE4AE0" w:rsidRDefault="00BE4AE0" w:rsidP="00113DBC">
            <w:pPr>
              <w:pStyle w:val="TAH"/>
            </w:pPr>
            <w:r>
              <w:t>Data type</w:t>
            </w:r>
          </w:p>
        </w:tc>
        <w:tc>
          <w:tcPr>
            <w:tcW w:w="425" w:type="dxa"/>
            <w:shd w:val="clear" w:color="auto" w:fill="C0C0C0"/>
          </w:tcPr>
          <w:p w14:paraId="44936D31" w14:textId="77777777" w:rsidR="00BE4AE0" w:rsidRDefault="00BE4AE0" w:rsidP="00113DBC">
            <w:pPr>
              <w:pStyle w:val="TAH"/>
            </w:pPr>
            <w:r>
              <w:t>P</w:t>
            </w:r>
          </w:p>
        </w:tc>
        <w:tc>
          <w:tcPr>
            <w:tcW w:w="1134" w:type="dxa"/>
            <w:shd w:val="clear" w:color="auto" w:fill="C0C0C0"/>
          </w:tcPr>
          <w:p w14:paraId="66D0BDAD" w14:textId="77777777" w:rsidR="00BE4AE0" w:rsidRDefault="00BE4AE0" w:rsidP="00113DBC">
            <w:pPr>
              <w:pStyle w:val="TAH"/>
            </w:pPr>
            <w:r>
              <w:t>Cardinality</w:t>
            </w:r>
          </w:p>
        </w:tc>
        <w:tc>
          <w:tcPr>
            <w:tcW w:w="4764" w:type="dxa"/>
            <w:shd w:val="clear" w:color="auto" w:fill="C0C0C0"/>
          </w:tcPr>
          <w:p w14:paraId="71097D9F" w14:textId="77777777" w:rsidR="00BE4AE0" w:rsidRDefault="00BE4AE0" w:rsidP="00113DBC">
            <w:pPr>
              <w:pStyle w:val="TAH"/>
              <w:rPr>
                <w:rFonts w:cs="Arial"/>
                <w:szCs w:val="18"/>
              </w:rPr>
            </w:pPr>
            <w:r>
              <w:rPr>
                <w:rFonts w:cs="Arial"/>
                <w:szCs w:val="18"/>
              </w:rPr>
              <w:t>Description</w:t>
            </w:r>
          </w:p>
        </w:tc>
      </w:tr>
      <w:tr w:rsidR="00BE4AE0" w14:paraId="2129EAF3" w14:textId="77777777" w:rsidTr="008A11B6">
        <w:trPr>
          <w:jc w:val="center"/>
        </w:trPr>
        <w:tc>
          <w:tcPr>
            <w:tcW w:w="1708" w:type="dxa"/>
          </w:tcPr>
          <w:p w14:paraId="712B1DB9" w14:textId="77777777" w:rsidR="00BE4AE0" w:rsidRDefault="00BE4AE0" w:rsidP="00113DBC">
            <w:pPr>
              <w:pStyle w:val="TAL"/>
            </w:pPr>
            <w:r>
              <w:rPr>
                <w:noProof/>
              </w:rPr>
              <w:t>notifId</w:t>
            </w:r>
          </w:p>
        </w:tc>
        <w:tc>
          <w:tcPr>
            <w:tcW w:w="1498" w:type="dxa"/>
          </w:tcPr>
          <w:p w14:paraId="1E202FC1" w14:textId="77777777" w:rsidR="00BE4AE0" w:rsidRDefault="00BE4AE0" w:rsidP="00113DBC">
            <w:pPr>
              <w:pStyle w:val="TAL"/>
              <w:rPr>
                <w:lang w:eastAsia="zh-CN"/>
              </w:rPr>
            </w:pPr>
            <w:r>
              <w:rPr>
                <w:noProof/>
              </w:rPr>
              <w:t>string</w:t>
            </w:r>
          </w:p>
        </w:tc>
        <w:tc>
          <w:tcPr>
            <w:tcW w:w="425" w:type="dxa"/>
          </w:tcPr>
          <w:p w14:paraId="53D4C82B" w14:textId="1DB1023A" w:rsidR="00BE4AE0" w:rsidRDefault="0068639E" w:rsidP="00113DBC">
            <w:pPr>
              <w:pStyle w:val="TAC"/>
            </w:pPr>
            <w:r>
              <w:rPr>
                <w:noProof/>
              </w:rPr>
              <w:t>O</w:t>
            </w:r>
          </w:p>
        </w:tc>
        <w:tc>
          <w:tcPr>
            <w:tcW w:w="1134" w:type="dxa"/>
          </w:tcPr>
          <w:p w14:paraId="250FF749" w14:textId="093854A7" w:rsidR="00BE4AE0" w:rsidRDefault="0068639E" w:rsidP="00113DBC">
            <w:pPr>
              <w:pStyle w:val="TAL"/>
            </w:pPr>
            <w:r>
              <w:rPr>
                <w:noProof/>
              </w:rPr>
              <w:t>0..</w:t>
            </w:r>
            <w:r w:rsidR="00BE4AE0">
              <w:rPr>
                <w:noProof/>
              </w:rPr>
              <w:t>1</w:t>
            </w:r>
          </w:p>
        </w:tc>
        <w:tc>
          <w:tcPr>
            <w:tcW w:w="4764" w:type="dxa"/>
          </w:tcPr>
          <w:p w14:paraId="708E60F1" w14:textId="77777777" w:rsidR="00BE4AE0" w:rsidRDefault="00BE4AE0" w:rsidP="00113DBC">
            <w:pPr>
              <w:pStyle w:val="TAL"/>
            </w:pPr>
            <w:r>
              <w:rPr>
                <w:noProof/>
              </w:rPr>
              <w:t>Notification Correlation ID provided by the NF service consumer.</w:t>
            </w:r>
          </w:p>
        </w:tc>
      </w:tr>
      <w:tr w:rsidR="00BE4AE0" w14:paraId="38D2018A" w14:textId="77777777" w:rsidTr="008A11B6">
        <w:trPr>
          <w:jc w:val="center"/>
        </w:trPr>
        <w:tc>
          <w:tcPr>
            <w:tcW w:w="1708" w:type="dxa"/>
          </w:tcPr>
          <w:p w14:paraId="6027273F" w14:textId="77777777" w:rsidR="00BE4AE0" w:rsidRDefault="00BE4AE0" w:rsidP="00113DBC">
            <w:pPr>
              <w:pStyle w:val="TAL"/>
            </w:pPr>
            <w:r>
              <w:t>notificationURI</w:t>
            </w:r>
          </w:p>
        </w:tc>
        <w:tc>
          <w:tcPr>
            <w:tcW w:w="1498" w:type="dxa"/>
          </w:tcPr>
          <w:p w14:paraId="591973DA" w14:textId="77777777" w:rsidR="00BE4AE0" w:rsidRDefault="00BE4AE0" w:rsidP="00113DBC">
            <w:pPr>
              <w:pStyle w:val="TAL"/>
            </w:pPr>
            <w:r>
              <w:t>Uri</w:t>
            </w:r>
          </w:p>
        </w:tc>
        <w:tc>
          <w:tcPr>
            <w:tcW w:w="425" w:type="dxa"/>
          </w:tcPr>
          <w:p w14:paraId="407E557A" w14:textId="77777777" w:rsidR="00BE4AE0" w:rsidRDefault="00BE4AE0" w:rsidP="00113DBC">
            <w:pPr>
              <w:pStyle w:val="TAC"/>
              <w:rPr>
                <w:lang w:eastAsia="zh-CN"/>
              </w:rPr>
            </w:pPr>
            <w:r>
              <w:rPr>
                <w:rFonts w:hint="eastAsia"/>
                <w:lang w:eastAsia="zh-CN"/>
              </w:rPr>
              <w:t>M</w:t>
            </w:r>
          </w:p>
        </w:tc>
        <w:tc>
          <w:tcPr>
            <w:tcW w:w="1134" w:type="dxa"/>
          </w:tcPr>
          <w:p w14:paraId="49A1F6A5" w14:textId="77777777" w:rsidR="00BE4AE0" w:rsidRDefault="00BE4AE0" w:rsidP="00113DBC">
            <w:pPr>
              <w:pStyle w:val="TAL"/>
            </w:pPr>
            <w:r>
              <w:t>1</w:t>
            </w:r>
          </w:p>
        </w:tc>
        <w:tc>
          <w:tcPr>
            <w:tcW w:w="4764" w:type="dxa"/>
          </w:tcPr>
          <w:p w14:paraId="65800329" w14:textId="77777777" w:rsidR="00BE4AE0" w:rsidRDefault="00BE4AE0" w:rsidP="00113DBC">
            <w:pPr>
              <w:pStyle w:val="TAL"/>
            </w:pPr>
            <w:bookmarkStart w:id="4512" w:name="OLE_LINK9"/>
            <w:r>
              <w:t>Identifies the recipient of Notifications sent by the NF consumer.</w:t>
            </w:r>
            <w:bookmarkEnd w:id="4512"/>
          </w:p>
          <w:p w14:paraId="7B063952" w14:textId="77777777" w:rsidR="00BE4AE0" w:rsidRPr="009D737C" w:rsidRDefault="00BE4AE0" w:rsidP="00113DBC">
            <w:pPr>
              <w:pStyle w:val="TAL"/>
            </w:pPr>
            <w:r>
              <w:t>This parameter shall be supplied by the NF service consumer in the HTTP POST requests that create the subscriptions for event notifications.</w:t>
            </w:r>
          </w:p>
        </w:tc>
      </w:tr>
      <w:tr w:rsidR="00BE4AE0" w14:paraId="4D910590" w14:textId="77777777" w:rsidTr="008A11B6">
        <w:trPr>
          <w:jc w:val="center"/>
        </w:trPr>
        <w:tc>
          <w:tcPr>
            <w:tcW w:w="1708" w:type="dxa"/>
          </w:tcPr>
          <w:p w14:paraId="6B91E39F" w14:textId="5440A4DC" w:rsidR="00BE4AE0" w:rsidRDefault="00BE4AE0" w:rsidP="00113DBC">
            <w:pPr>
              <w:pStyle w:val="TAL"/>
              <w:rPr>
                <w:lang w:eastAsia="zh-CN"/>
              </w:rPr>
            </w:pPr>
            <w:r>
              <w:rPr>
                <w:rFonts w:hint="eastAsia"/>
                <w:lang w:eastAsia="zh-CN"/>
              </w:rPr>
              <w:t>sub</w:t>
            </w:r>
            <w:r w:rsidR="0057284B">
              <w:rPr>
                <w:lang w:eastAsia="zh-CN"/>
              </w:rPr>
              <w:t>scr</w:t>
            </w:r>
            <w:r>
              <w:rPr>
                <w:rFonts w:hint="eastAsia"/>
                <w:lang w:eastAsia="zh-CN"/>
              </w:rPr>
              <w:t>ImsE</w:t>
            </w:r>
            <w:r>
              <w:rPr>
                <w:rFonts w:hint="eastAsia"/>
              </w:rPr>
              <w:t>vent</w:t>
            </w:r>
            <w:r>
              <w:rPr>
                <w:rFonts w:hint="eastAsia"/>
                <w:lang w:eastAsia="zh-CN"/>
              </w:rPr>
              <w:t>s</w:t>
            </w:r>
          </w:p>
        </w:tc>
        <w:tc>
          <w:tcPr>
            <w:tcW w:w="1498" w:type="dxa"/>
          </w:tcPr>
          <w:p w14:paraId="56D63875" w14:textId="7A5573D2" w:rsidR="00BE4AE0" w:rsidRDefault="0057284B" w:rsidP="00113DBC">
            <w:pPr>
              <w:pStyle w:val="TAL"/>
            </w:pPr>
            <w:r w:rsidRPr="00E95CCA">
              <w:rPr>
                <w:rFonts w:cs="Arial"/>
                <w:lang w:eastAsia="zh-CN"/>
              </w:rPr>
              <w:t>map(ImsEventConfiguration)</w:t>
            </w:r>
          </w:p>
        </w:tc>
        <w:tc>
          <w:tcPr>
            <w:tcW w:w="425" w:type="dxa"/>
          </w:tcPr>
          <w:p w14:paraId="7340B758" w14:textId="77777777" w:rsidR="00BE4AE0" w:rsidRDefault="00BE4AE0" w:rsidP="00113DBC">
            <w:pPr>
              <w:pStyle w:val="TAC"/>
              <w:rPr>
                <w:lang w:eastAsia="zh-CN"/>
              </w:rPr>
            </w:pPr>
            <w:r>
              <w:t>M</w:t>
            </w:r>
          </w:p>
        </w:tc>
        <w:tc>
          <w:tcPr>
            <w:tcW w:w="1134" w:type="dxa"/>
          </w:tcPr>
          <w:p w14:paraId="14C698D1" w14:textId="77777777" w:rsidR="00BE4AE0" w:rsidRDefault="00BE4AE0" w:rsidP="00113DBC">
            <w:pPr>
              <w:pStyle w:val="TAL"/>
            </w:pPr>
            <w:r>
              <w:t>1..N</w:t>
            </w:r>
          </w:p>
        </w:tc>
        <w:tc>
          <w:tcPr>
            <w:tcW w:w="4764" w:type="dxa"/>
          </w:tcPr>
          <w:p w14:paraId="21E1487E" w14:textId="77777777" w:rsidR="00BE4AE0" w:rsidRPr="00A87AD6" w:rsidRDefault="00BE4AE0" w:rsidP="00113DBC">
            <w:pPr>
              <w:pStyle w:val="TAL"/>
            </w:pPr>
            <w:r w:rsidRPr="00A87AD6">
              <w:t>A map (list of key-value pairs where referenceId converted from integer to string serves as key</w:t>
            </w:r>
            <w:r>
              <w:t>.</w:t>
            </w:r>
          </w:p>
          <w:p w14:paraId="5AA6D6F3" w14:textId="77777777" w:rsidR="00BE4AE0" w:rsidRDefault="00BE4AE0" w:rsidP="00113DBC">
            <w:pPr>
              <w:pStyle w:val="TAL"/>
            </w:pPr>
            <w:r w:rsidRPr="00A87AD6">
              <w:t>Describes the IMS events to be subscribed in a subscription request or the events successfully subscribed for this subscription in a subscription response.</w:t>
            </w:r>
          </w:p>
        </w:tc>
      </w:tr>
      <w:tr w:rsidR="0068639E" w14:paraId="45D5B68F" w14:textId="77777777" w:rsidTr="0057284B">
        <w:trPr>
          <w:jc w:val="center"/>
        </w:trPr>
        <w:tc>
          <w:tcPr>
            <w:tcW w:w="1708" w:type="dxa"/>
          </w:tcPr>
          <w:p w14:paraId="6ACAA378" w14:textId="4C4E2A0A" w:rsidR="0068639E" w:rsidRDefault="0068639E" w:rsidP="0068639E">
            <w:pPr>
              <w:pStyle w:val="TAL"/>
              <w:rPr>
                <w:lang w:eastAsia="zh-CN"/>
              </w:rPr>
            </w:pPr>
            <w:r w:rsidRPr="000F0BA0">
              <w:rPr>
                <w:lang w:eastAsia="de-DE"/>
              </w:rPr>
              <w:t>afId</w:t>
            </w:r>
          </w:p>
        </w:tc>
        <w:tc>
          <w:tcPr>
            <w:tcW w:w="1498" w:type="dxa"/>
          </w:tcPr>
          <w:p w14:paraId="7AEE2BF9" w14:textId="6DAF903B" w:rsidR="0068639E" w:rsidDel="0057284B" w:rsidRDefault="0068639E" w:rsidP="0068639E">
            <w:pPr>
              <w:pStyle w:val="TAL"/>
              <w:rPr>
                <w:lang w:eastAsia="zh-CN"/>
              </w:rPr>
            </w:pPr>
            <w:r>
              <w:t>string</w:t>
            </w:r>
          </w:p>
        </w:tc>
        <w:tc>
          <w:tcPr>
            <w:tcW w:w="425" w:type="dxa"/>
          </w:tcPr>
          <w:p w14:paraId="1E19F98D" w14:textId="033D1608" w:rsidR="0068639E" w:rsidRDefault="0068639E" w:rsidP="0068639E">
            <w:pPr>
              <w:pStyle w:val="TAC"/>
            </w:pPr>
            <w:r w:rsidRPr="000F0BA0">
              <w:t>O</w:t>
            </w:r>
          </w:p>
        </w:tc>
        <w:tc>
          <w:tcPr>
            <w:tcW w:w="1134" w:type="dxa"/>
          </w:tcPr>
          <w:p w14:paraId="65876711" w14:textId="5982E847" w:rsidR="0068639E" w:rsidRDefault="0068639E" w:rsidP="0068639E">
            <w:pPr>
              <w:pStyle w:val="TAL"/>
            </w:pPr>
            <w:r w:rsidRPr="000F0BA0">
              <w:t>0..1</w:t>
            </w:r>
          </w:p>
        </w:tc>
        <w:tc>
          <w:tcPr>
            <w:tcW w:w="4764" w:type="dxa"/>
          </w:tcPr>
          <w:p w14:paraId="1689F702" w14:textId="0E15CE8E" w:rsidR="0068639E" w:rsidRPr="00A87AD6" w:rsidRDefault="0068639E" w:rsidP="0068639E">
            <w:pPr>
              <w:pStyle w:val="TAL"/>
            </w:pPr>
            <w:r w:rsidRPr="000F0BA0">
              <w:t>The identif</w:t>
            </w:r>
            <w:r>
              <w:t>ier of</w:t>
            </w:r>
            <w:r w:rsidRPr="000F0BA0">
              <w:t xml:space="preserve"> the </w:t>
            </w:r>
            <w:r w:rsidRPr="000F0BA0">
              <w:rPr>
                <w:rFonts w:cs="Arial"/>
                <w:szCs w:val="18"/>
              </w:rPr>
              <w:t>originating AF</w:t>
            </w:r>
            <w:r>
              <w:rPr>
                <w:rFonts w:cs="Arial"/>
                <w:szCs w:val="18"/>
              </w:rPr>
              <w:t xml:space="preserve">, </w:t>
            </w:r>
            <w:r w:rsidRPr="000853B4">
              <w:t>may be used by the HSS to perform necessary authorization prior to handling the request</w:t>
            </w:r>
            <w:r>
              <w:rPr>
                <w:rFonts w:cs="Arial"/>
                <w:szCs w:val="18"/>
              </w:rPr>
              <w:t>.</w:t>
            </w:r>
          </w:p>
        </w:tc>
      </w:tr>
      <w:tr w:rsidR="0068639E" w14:paraId="6E29CDD7" w14:textId="77777777" w:rsidTr="008A11B6">
        <w:trPr>
          <w:jc w:val="center"/>
        </w:trPr>
        <w:tc>
          <w:tcPr>
            <w:tcW w:w="1708" w:type="dxa"/>
          </w:tcPr>
          <w:p w14:paraId="1129A16D" w14:textId="3B492BB6" w:rsidR="0068639E" w:rsidRDefault="0068639E" w:rsidP="0068639E">
            <w:pPr>
              <w:pStyle w:val="TAL"/>
              <w:rPr>
                <w:lang w:eastAsia="zh-CN"/>
              </w:rPr>
            </w:pPr>
            <w:r>
              <w:t>imsR</w:t>
            </w:r>
            <w:r w:rsidRPr="00A87AD6">
              <w:t>eportOptions</w:t>
            </w:r>
          </w:p>
        </w:tc>
        <w:tc>
          <w:tcPr>
            <w:tcW w:w="1498" w:type="dxa"/>
          </w:tcPr>
          <w:p w14:paraId="0522985C" w14:textId="77777777" w:rsidR="0068639E" w:rsidRPr="00052626" w:rsidRDefault="0068639E" w:rsidP="0068639E">
            <w:pPr>
              <w:pStyle w:val="TAL"/>
            </w:pPr>
            <w:r>
              <w:t>Ims</w:t>
            </w:r>
            <w:r w:rsidRPr="00A87AD6">
              <w:t>ReportingOptions</w:t>
            </w:r>
          </w:p>
        </w:tc>
        <w:tc>
          <w:tcPr>
            <w:tcW w:w="425" w:type="dxa"/>
          </w:tcPr>
          <w:p w14:paraId="1B3BB905" w14:textId="77777777" w:rsidR="0068639E" w:rsidRDefault="0068639E" w:rsidP="0068639E">
            <w:pPr>
              <w:pStyle w:val="TAC"/>
              <w:rPr>
                <w:lang w:eastAsia="zh-CN"/>
              </w:rPr>
            </w:pPr>
            <w:r w:rsidRPr="00A87AD6">
              <w:t>O</w:t>
            </w:r>
          </w:p>
        </w:tc>
        <w:tc>
          <w:tcPr>
            <w:tcW w:w="1134" w:type="dxa"/>
          </w:tcPr>
          <w:p w14:paraId="5D35C61D" w14:textId="77777777" w:rsidR="0068639E" w:rsidRDefault="0068639E" w:rsidP="0068639E">
            <w:pPr>
              <w:pStyle w:val="TAL"/>
              <w:rPr>
                <w:lang w:eastAsia="zh-CN"/>
              </w:rPr>
            </w:pPr>
            <w:r w:rsidRPr="00A87AD6">
              <w:t>0..1</w:t>
            </w:r>
          </w:p>
        </w:tc>
        <w:tc>
          <w:tcPr>
            <w:tcW w:w="4764" w:type="dxa"/>
          </w:tcPr>
          <w:p w14:paraId="72FE2372" w14:textId="77777777" w:rsidR="0068639E" w:rsidRPr="00A87AD6" w:rsidRDefault="0068639E" w:rsidP="0068639E">
            <w:pPr>
              <w:pStyle w:val="TAL"/>
            </w:pPr>
            <w:r w:rsidRPr="00A87AD6">
              <w:t>This IE may be included if the NF service consumer wants to describe how the reports of the event to be generated,</w:t>
            </w:r>
          </w:p>
          <w:p w14:paraId="1AA2AF3F" w14:textId="77777777" w:rsidR="0068639E" w:rsidRPr="00052626" w:rsidRDefault="0068639E" w:rsidP="0068639E">
            <w:pPr>
              <w:pStyle w:val="TAL"/>
              <w:rPr>
                <w:rFonts w:cs="Arial"/>
                <w:szCs w:val="18"/>
              </w:rPr>
            </w:pPr>
            <w:r w:rsidRPr="00A87AD6">
              <w:t>If this attribute is absent, the default report mode shall be "ON_EVENT_DETECTION".</w:t>
            </w:r>
          </w:p>
        </w:tc>
      </w:tr>
      <w:tr w:rsidR="00F322E6" w14:paraId="0F4048EA" w14:textId="77777777" w:rsidTr="008A11B6">
        <w:trPr>
          <w:jc w:val="center"/>
        </w:trPr>
        <w:tc>
          <w:tcPr>
            <w:tcW w:w="1708" w:type="dxa"/>
          </w:tcPr>
          <w:p w14:paraId="3B1E6486" w14:textId="316A324A" w:rsidR="00F322E6" w:rsidRDefault="00F322E6" w:rsidP="00F322E6">
            <w:pPr>
              <w:pStyle w:val="TAL"/>
            </w:pPr>
            <w:r>
              <w:t>revocationNotifURI</w:t>
            </w:r>
          </w:p>
        </w:tc>
        <w:tc>
          <w:tcPr>
            <w:tcW w:w="1498" w:type="dxa"/>
          </w:tcPr>
          <w:p w14:paraId="18034272" w14:textId="52180DC2" w:rsidR="00F322E6" w:rsidRDefault="00F322E6" w:rsidP="00F322E6">
            <w:pPr>
              <w:pStyle w:val="TAL"/>
            </w:pPr>
            <w:r>
              <w:t>Uri</w:t>
            </w:r>
          </w:p>
        </w:tc>
        <w:tc>
          <w:tcPr>
            <w:tcW w:w="425" w:type="dxa"/>
          </w:tcPr>
          <w:p w14:paraId="5018DA1E" w14:textId="7FD4B340" w:rsidR="00F322E6" w:rsidRPr="00A87AD6" w:rsidRDefault="00F322E6" w:rsidP="00F322E6">
            <w:pPr>
              <w:pStyle w:val="TAC"/>
            </w:pPr>
            <w:r>
              <w:rPr>
                <w:lang w:eastAsia="zh-CN"/>
              </w:rPr>
              <w:t>O</w:t>
            </w:r>
          </w:p>
        </w:tc>
        <w:tc>
          <w:tcPr>
            <w:tcW w:w="1134" w:type="dxa"/>
          </w:tcPr>
          <w:p w14:paraId="64748E68" w14:textId="1DED8E0C" w:rsidR="00F322E6" w:rsidRPr="00A87AD6" w:rsidRDefault="00F322E6" w:rsidP="00F322E6">
            <w:pPr>
              <w:pStyle w:val="TAL"/>
            </w:pPr>
            <w:r>
              <w:t>0..1</w:t>
            </w:r>
          </w:p>
        </w:tc>
        <w:tc>
          <w:tcPr>
            <w:tcW w:w="4764" w:type="dxa"/>
          </w:tcPr>
          <w:p w14:paraId="66881FFE" w14:textId="3D6F1623" w:rsidR="00F322E6" w:rsidRPr="00A87AD6" w:rsidRDefault="00F322E6" w:rsidP="00F322E6">
            <w:pPr>
              <w:pStyle w:val="TAL"/>
            </w:pPr>
            <w:r>
              <w:t>Identifies the recipient of Monitoring Revocation Notifications sent by the NF consumer.</w:t>
            </w:r>
          </w:p>
        </w:tc>
      </w:tr>
    </w:tbl>
    <w:p w14:paraId="54CA95A9" w14:textId="77777777" w:rsidR="00BE4AE0" w:rsidRDefault="00BE4AE0" w:rsidP="00BE4AE0">
      <w:pPr>
        <w:rPr>
          <w:lang w:val="en-US"/>
        </w:rPr>
      </w:pPr>
    </w:p>
    <w:p w14:paraId="6F5934FC" w14:textId="0A178AF6" w:rsidR="00BE4AE0" w:rsidRDefault="00BE4AE0" w:rsidP="00BE4AE0">
      <w:pPr>
        <w:pStyle w:val="Heading5"/>
      </w:pPr>
      <w:bookmarkStart w:id="4513" w:name="_Toc215000980"/>
      <w:bookmarkStart w:id="4514" w:name="_Toc186707766"/>
      <w:r>
        <w:t>6.6.6.2.</w:t>
      </w:r>
      <w:r>
        <w:rPr>
          <w:rFonts w:hint="eastAsia"/>
          <w:lang w:eastAsia="zh-CN"/>
        </w:rPr>
        <w:t>3</w:t>
      </w:r>
      <w:r>
        <w:tab/>
        <w:t xml:space="preserve">Type: </w:t>
      </w:r>
      <w:bookmarkStart w:id="4515" w:name="OLE_LINK16"/>
      <w:r>
        <w:rPr>
          <w:rFonts w:hint="eastAsia"/>
          <w:lang w:eastAsia="zh-CN"/>
        </w:rPr>
        <w:t>Created</w:t>
      </w:r>
      <w:r>
        <w:t>ImsE</w:t>
      </w:r>
      <w:r>
        <w:rPr>
          <w:rFonts w:hint="eastAsia"/>
          <w:lang w:eastAsia="zh-CN"/>
        </w:rPr>
        <w:t>e</w:t>
      </w:r>
      <w:r>
        <w:t>Subscription</w:t>
      </w:r>
      <w:bookmarkEnd w:id="4513"/>
      <w:bookmarkEnd w:id="4515"/>
    </w:p>
    <w:p w14:paraId="4C52A341" w14:textId="4785E974" w:rsidR="00BE4AE0" w:rsidRDefault="00BE4AE0" w:rsidP="00BE4AE0">
      <w:pPr>
        <w:pStyle w:val="TH"/>
      </w:pPr>
      <w:r>
        <w:t>Table 6.6.6.2.</w:t>
      </w:r>
      <w:r>
        <w:rPr>
          <w:rFonts w:hint="eastAsia"/>
          <w:lang w:eastAsia="zh-CN"/>
        </w:rPr>
        <w:t>3</w:t>
      </w:r>
      <w:r>
        <w:t xml:space="preserve">-1: Definition of type </w:t>
      </w:r>
      <w:r>
        <w:rPr>
          <w:rFonts w:hint="eastAsia"/>
          <w:lang w:eastAsia="zh-CN"/>
        </w:rPr>
        <w:t>Created</w:t>
      </w:r>
      <w:r>
        <w:t>ImsE</w:t>
      </w:r>
      <w:r>
        <w:rPr>
          <w:rFonts w:hint="eastAsia"/>
          <w:lang w:eastAsia="zh-CN"/>
        </w:rPr>
        <w:t>e</w:t>
      </w:r>
      <w:r>
        <w:t>Subscription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BE4AE0" w14:paraId="5E7AA3B5" w14:textId="77777777" w:rsidTr="008A11B6">
        <w:trPr>
          <w:jc w:val="center"/>
        </w:trPr>
        <w:tc>
          <w:tcPr>
            <w:tcW w:w="1708" w:type="dxa"/>
            <w:shd w:val="clear" w:color="auto" w:fill="C0C0C0"/>
          </w:tcPr>
          <w:p w14:paraId="194DCA42" w14:textId="77777777" w:rsidR="00BE4AE0" w:rsidRDefault="00BE4AE0" w:rsidP="00113DBC">
            <w:pPr>
              <w:pStyle w:val="TAH"/>
            </w:pPr>
            <w:r>
              <w:t>Attribute name</w:t>
            </w:r>
          </w:p>
        </w:tc>
        <w:tc>
          <w:tcPr>
            <w:tcW w:w="1498" w:type="dxa"/>
            <w:shd w:val="clear" w:color="auto" w:fill="C0C0C0"/>
          </w:tcPr>
          <w:p w14:paraId="5855110E" w14:textId="77777777" w:rsidR="00BE4AE0" w:rsidRDefault="00BE4AE0" w:rsidP="00113DBC">
            <w:pPr>
              <w:pStyle w:val="TAH"/>
            </w:pPr>
            <w:r>
              <w:t>Data type</w:t>
            </w:r>
          </w:p>
        </w:tc>
        <w:tc>
          <w:tcPr>
            <w:tcW w:w="425" w:type="dxa"/>
            <w:shd w:val="clear" w:color="auto" w:fill="C0C0C0"/>
          </w:tcPr>
          <w:p w14:paraId="527C2013" w14:textId="77777777" w:rsidR="00BE4AE0" w:rsidRDefault="00BE4AE0" w:rsidP="00113DBC">
            <w:pPr>
              <w:pStyle w:val="TAH"/>
            </w:pPr>
            <w:r>
              <w:t>P</w:t>
            </w:r>
          </w:p>
        </w:tc>
        <w:tc>
          <w:tcPr>
            <w:tcW w:w="1134" w:type="dxa"/>
            <w:shd w:val="clear" w:color="auto" w:fill="C0C0C0"/>
          </w:tcPr>
          <w:p w14:paraId="7EE75882" w14:textId="77777777" w:rsidR="00BE4AE0" w:rsidRDefault="00BE4AE0" w:rsidP="00113DBC">
            <w:pPr>
              <w:pStyle w:val="TAH"/>
            </w:pPr>
            <w:r>
              <w:t>Cardinality</w:t>
            </w:r>
          </w:p>
        </w:tc>
        <w:tc>
          <w:tcPr>
            <w:tcW w:w="4764" w:type="dxa"/>
            <w:shd w:val="clear" w:color="auto" w:fill="C0C0C0"/>
          </w:tcPr>
          <w:p w14:paraId="0C3B6ABE" w14:textId="77777777" w:rsidR="00BE4AE0" w:rsidRDefault="00BE4AE0" w:rsidP="00113DBC">
            <w:pPr>
              <w:pStyle w:val="TAH"/>
              <w:rPr>
                <w:rFonts w:cs="Arial"/>
                <w:szCs w:val="18"/>
              </w:rPr>
            </w:pPr>
            <w:r>
              <w:rPr>
                <w:rFonts w:cs="Arial"/>
                <w:szCs w:val="18"/>
              </w:rPr>
              <w:t>Description</w:t>
            </w:r>
          </w:p>
        </w:tc>
      </w:tr>
      <w:tr w:rsidR="00BE4AE0" w14:paraId="40D8190F" w14:textId="77777777" w:rsidTr="008A11B6">
        <w:trPr>
          <w:jc w:val="center"/>
        </w:trPr>
        <w:tc>
          <w:tcPr>
            <w:tcW w:w="1708" w:type="dxa"/>
          </w:tcPr>
          <w:p w14:paraId="443FFA22" w14:textId="0FD2B751" w:rsidR="00BE4AE0" w:rsidRDefault="0057284B" w:rsidP="00113DBC">
            <w:pPr>
              <w:pStyle w:val="TAL"/>
              <w:rPr>
                <w:lang w:eastAsia="zh-CN"/>
              </w:rPr>
            </w:pPr>
            <w:r>
              <w:t>i</w:t>
            </w:r>
            <w:r w:rsidR="00BE4AE0">
              <w:t>msE</w:t>
            </w:r>
            <w:r w:rsidR="00BE4AE0">
              <w:rPr>
                <w:lang w:eastAsia="zh-CN"/>
              </w:rPr>
              <w:t>e</w:t>
            </w:r>
            <w:r w:rsidR="00BE4AE0">
              <w:t>Subscription</w:t>
            </w:r>
          </w:p>
        </w:tc>
        <w:tc>
          <w:tcPr>
            <w:tcW w:w="1498" w:type="dxa"/>
          </w:tcPr>
          <w:p w14:paraId="656BB7E6" w14:textId="720B3D89" w:rsidR="00BE4AE0" w:rsidRDefault="00BE4AE0" w:rsidP="00113DBC">
            <w:pPr>
              <w:pStyle w:val="TAL"/>
            </w:pPr>
            <w:r>
              <w:t>ImsE</w:t>
            </w:r>
            <w:r>
              <w:rPr>
                <w:rFonts w:hint="eastAsia"/>
                <w:lang w:eastAsia="zh-CN"/>
              </w:rPr>
              <w:t>e</w:t>
            </w:r>
            <w:r>
              <w:t>Subscription</w:t>
            </w:r>
          </w:p>
        </w:tc>
        <w:tc>
          <w:tcPr>
            <w:tcW w:w="425" w:type="dxa"/>
          </w:tcPr>
          <w:p w14:paraId="707AF2AE" w14:textId="77777777" w:rsidR="00BE4AE0" w:rsidRDefault="00BE4AE0" w:rsidP="00113DBC">
            <w:pPr>
              <w:pStyle w:val="TAC"/>
              <w:rPr>
                <w:lang w:eastAsia="zh-CN"/>
              </w:rPr>
            </w:pPr>
            <w:r>
              <w:t>M</w:t>
            </w:r>
          </w:p>
        </w:tc>
        <w:tc>
          <w:tcPr>
            <w:tcW w:w="1134" w:type="dxa"/>
          </w:tcPr>
          <w:p w14:paraId="37BCEE47" w14:textId="77777777" w:rsidR="00BE4AE0" w:rsidRDefault="00BE4AE0" w:rsidP="00113DBC">
            <w:pPr>
              <w:pStyle w:val="TAL"/>
            </w:pPr>
            <w:r>
              <w:t>1</w:t>
            </w:r>
          </w:p>
        </w:tc>
        <w:tc>
          <w:tcPr>
            <w:tcW w:w="4764" w:type="dxa"/>
          </w:tcPr>
          <w:p w14:paraId="660DF760" w14:textId="77777777" w:rsidR="00BE4AE0" w:rsidRDefault="00BE4AE0" w:rsidP="00113DBC">
            <w:pPr>
              <w:pStyle w:val="TAL"/>
              <w:rPr>
                <w:lang w:eastAsia="zh-CN"/>
              </w:rPr>
            </w:pPr>
            <w:r>
              <w:rPr>
                <w:rFonts w:hint="eastAsia"/>
                <w:lang w:eastAsia="zh-CN"/>
              </w:rPr>
              <w:t xml:space="preserve">The </w:t>
            </w:r>
            <w:r>
              <w:t xml:space="preserve">Subscribed </w:t>
            </w:r>
            <w:r>
              <w:rPr>
                <w:rFonts w:hint="eastAsia"/>
                <w:lang w:eastAsia="zh-CN"/>
              </w:rPr>
              <w:t xml:space="preserve">IMS </w:t>
            </w:r>
            <w:r w:rsidRPr="00A87AD6">
              <w:t>events</w:t>
            </w:r>
            <w:r>
              <w:rPr>
                <w:rFonts w:hint="eastAsia"/>
                <w:lang w:eastAsia="zh-CN"/>
              </w:rPr>
              <w:t xml:space="preserve"> information in a subscription response.</w:t>
            </w:r>
          </w:p>
        </w:tc>
      </w:tr>
      <w:tr w:rsidR="0057284B" w14:paraId="2D05C44A" w14:textId="77777777" w:rsidTr="0057284B">
        <w:trPr>
          <w:jc w:val="center"/>
        </w:trPr>
        <w:tc>
          <w:tcPr>
            <w:tcW w:w="1708" w:type="dxa"/>
          </w:tcPr>
          <w:p w14:paraId="5507FC3E" w14:textId="78587613" w:rsidR="0057284B" w:rsidDel="0057284B" w:rsidRDefault="0057284B" w:rsidP="0057284B">
            <w:pPr>
              <w:pStyle w:val="TAL"/>
            </w:pPr>
            <w:r w:rsidRPr="00E95CCA">
              <w:rPr>
                <w:rFonts w:cs="Arial"/>
              </w:rPr>
              <w:t>statusEvents</w:t>
            </w:r>
          </w:p>
        </w:tc>
        <w:tc>
          <w:tcPr>
            <w:tcW w:w="1498" w:type="dxa"/>
          </w:tcPr>
          <w:p w14:paraId="2E64C30F" w14:textId="74B6B23B" w:rsidR="0057284B" w:rsidRDefault="0057284B" w:rsidP="0057284B">
            <w:pPr>
              <w:pStyle w:val="TAL"/>
            </w:pPr>
            <w:r w:rsidRPr="00E95CCA">
              <w:rPr>
                <w:rFonts w:cs="Arial"/>
              </w:rPr>
              <w:t>array(ImsEventReport)</w:t>
            </w:r>
          </w:p>
        </w:tc>
        <w:tc>
          <w:tcPr>
            <w:tcW w:w="425" w:type="dxa"/>
          </w:tcPr>
          <w:p w14:paraId="6A9BE13A" w14:textId="1FE0810A" w:rsidR="0057284B" w:rsidRDefault="0057284B" w:rsidP="0057284B">
            <w:pPr>
              <w:pStyle w:val="TAC"/>
            </w:pPr>
            <w:r w:rsidRPr="00E95CCA">
              <w:rPr>
                <w:rFonts w:cs="Arial"/>
              </w:rPr>
              <w:t>O</w:t>
            </w:r>
          </w:p>
        </w:tc>
        <w:tc>
          <w:tcPr>
            <w:tcW w:w="1134" w:type="dxa"/>
          </w:tcPr>
          <w:p w14:paraId="791C528C" w14:textId="02C31D00" w:rsidR="0057284B" w:rsidRDefault="0057284B" w:rsidP="0057284B">
            <w:pPr>
              <w:pStyle w:val="TAL"/>
            </w:pPr>
            <w:r w:rsidRPr="00E95CCA">
              <w:rPr>
                <w:rFonts w:cs="Arial"/>
              </w:rPr>
              <w:t>1..N</w:t>
            </w:r>
          </w:p>
        </w:tc>
        <w:tc>
          <w:tcPr>
            <w:tcW w:w="4764" w:type="dxa"/>
          </w:tcPr>
          <w:p w14:paraId="123C3D9A" w14:textId="77777777" w:rsidR="0057284B" w:rsidRPr="00E95CCA" w:rsidRDefault="0057284B" w:rsidP="0057284B">
            <w:pPr>
              <w:pStyle w:val="TAL"/>
              <w:rPr>
                <w:rFonts w:cs="Arial"/>
                <w:lang w:eastAsia="zh-CN"/>
              </w:rPr>
            </w:pPr>
            <w:r w:rsidRPr="00E95CCA">
              <w:rPr>
                <w:rFonts w:cs="Arial"/>
                <w:lang w:eastAsia="zh-CN"/>
              </w:rPr>
              <w:t>If immediate report is requested, this IE shall contain the current statuses of the subscribed events.</w:t>
            </w:r>
          </w:p>
          <w:p w14:paraId="2C14040E" w14:textId="77777777" w:rsidR="0057284B" w:rsidRPr="00E95CCA" w:rsidRDefault="0057284B" w:rsidP="0057284B">
            <w:pPr>
              <w:pStyle w:val="TAL"/>
              <w:rPr>
                <w:rFonts w:cs="Arial"/>
                <w:lang w:eastAsia="zh-CN"/>
              </w:rPr>
            </w:pPr>
          </w:p>
          <w:p w14:paraId="4E97B4F4" w14:textId="16EC6607" w:rsidR="0057284B" w:rsidRDefault="0057284B" w:rsidP="0057284B">
            <w:pPr>
              <w:pStyle w:val="TAL"/>
              <w:rPr>
                <w:lang w:eastAsia="zh-CN"/>
              </w:rPr>
            </w:pPr>
            <w:r w:rsidRPr="00E95CCA">
              <w:rPr>
                <w:rFonts w:cs="Arial"/>
                <w:lang w:eastAsia="zh-CN"/>
              </w:rPr>
              <w:t>This IE shall be included if the status related to at least one of the subscribed events is available at the time of subscription.</w:t>
            </w:r>
          </w:p>
        </w:tc>
      </w:tr>
    </w:tbl>
    <w:p w14:paraId="3D461F9A" w14:textId="77777777" w:rsidR="00BE4AE0" w:rsidRPr="001358CE" w:rsidRDefault="00BE4AE0" w:rsidP="00BE4AE0"/>
    <w:p w14:paraId="463737E7" w14:textId="328114AF" w:rsidR="00BE4AE0" w:rsidRPr="00B910B8" w:rsidRDefault="00BE4AE0" w:rsidP="00BE4AE0">
      <w:pPr>
        <w:pStyle w:val="Heading5"/>
      </w:pPr>
      <w:bookmarkStart w:id="4516" w:name="_Toc215000981"/>
      <w:r w:rsidRPr="00B910B8">
        <w:t>6.</w:t>
      </w:r>
      <w:r w:rsidR="0085750E">
        <w:t>6</w:t>
      </w:r>
      <w:r w:rsidRPr="00B910B8">
        <w:t>.6.2.</w:t>
      </w:r>
      <w:r>
        <w:rPr>
          <w:rFonts w:hint="eastAsia"/>
          <w:lang w:eastAsia="zh-CN"/>
        </w:rPr>
        <w:t>4</w:t>
      </w:r>
      <w:r w:rsidRPr="00B910B8">
        <w:tab/>
      </w:r>
      <w:bookmarkEnd w:id="4514"/>
      <w:r w:rsidR="0057284B">
        <w:t>Void</w:t>
      </w:r>
      <w:bookmarkEnd w:id="4516"/>
    </w:p>
    <w:p w14:paraId="3B7C83E1" w14:textId="6D13724D" w:rsidR="00BE4AE0" w:rsidRPr="00B910B8" w:rsidRDefault="00BE4AE0" w:rsidP="00BE4AE0">
      <w:pPr>
        <w:pStyle w:val="Heading5"/>
      </w:pPr>
      <w:bookmarkStart w:id="4517" w:name="_Toc215000982"/>
      <w:r w:rsidRPr="00B910B8">
        <w:t>6.</w:t>
      </w:r>
      <w:r w:rsidR="0085750E">
        <w:t>6</w:t>
      </w:r>
      <w:r w:rsidRPr="00B910B8">
        <w:t>.6.2.</w:t>
      </w:r>
      <w:r>
        <w:rPr>
          <w:rFonts w:hint="eastAsia"/>
          <w:lang w:eastAsia="zh-CN"/>
        </w:rPr>
        <w:t>5</w:t>
      </w:r>
      <w:r w:rsidRPr="00B910B8">
        <w:tab/>
      </w:r>
      <w:r w:rsidR="0057284B">
        <w:rPr>
          <w:lang w:eastAsia="zh-CN"/>
        </w:rPr>
        <w:t>Void</w:t>
      </w:r>
      <w:bookmarkEnd w:id="4517"/>
    </w:p>
    <w:p w14:paraId="7F42D280" w14:textId="03760AFC" w:rsidR="00F322E6" w:rsidRPr="00F322E6" w:rsidRDefault="00F322E6" w:rsidP="00A16D3D">
      <w:pPr>
        <w:pStyle w:val="Heading5"/>
        <w:rPr>
          <w:lang w:eastAsia="en-US"/>
        </w:rPr>
      </w:pPr>
      <w:bookmarkStart w:id="4518" w:name="_Toc215000983"/>
      <w:bookmarkStart w:id="4519" w:name="_Toc186707769"/>
      <w:r w:rsidRPr="00F322E6">
        <w:rPr>
          <w:lang w:eastAsia="en-US"/>
        </w:rPr>
        <w:t>6.6.6.2.</w:t>
      </w:r>
      <w:r>
        <w:rPr>
          <w:lang w:eastAsia="en-US"/>
        </w:rPr>
        <w:t>6</w:t>
      </w:r>
      <w:r w:rsidRPr="00F322E6">
        <w:rPr>
          <w:lang w:eastAsia="en-US"/>
        </w:rPr>
        <w:tab/>
        <w:t>Type: ImsEeMonitoringRevoked</w:t>
      </w:r>
      <w:bookmarkEnd w:id="4518"/>
    </w:p>
    <w:p w14:paraId="41926320" w14:textId="0623C23B" w:rsidR="00F322E6" w:rsidRPr="00F322E6" w:rsidRDefault="00F322E6" w:rsidP="00A16D3D">
      <w:pPr>
        <w:pStyle w:val="TH"/>
        <w:rPr>
          <w:lang w:eastAsia="en-US"/>
        </w:rPr>
      </w:pPr>
      <w:r w:rsidRPr="00F322E6">
        <w:rPr>
          <w:lang w:eastAsia="en-US"/>
        </w:rPr>
        <w:t>Table 6.6.6.2.</w:t>
      </w:r>
      <w:r>
        <w:rPr>
          <w:lang w:eastAsia="en-US"/>
        </w:rPr>
        <w:t>6</w:t>
      </w:r>
      <w:r w:rsidRPr="00F322E6">
        <w:rPr>
          <w:lang w:eastAsia="en-US"/>
        </w:rPr>
        <w:t>-1: Definition of type Ims</w:t>
      </w:r>
      <w:r w:rsidRPr="00F322E6">
        <w:rPr>
          <w:noProof/>
          <w:lang w:eastAsia="en-US"/>
        </w:rPr>
        <w:t>EeMonitoringRevoked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F322E6" w:rsidRPr="00F322E6" w14:paraId="7A0B9222" w14:textId="77777777" w:rsidTr="004E35BD">
        <w:trPr>
          <w:jc w:val="center"/>
        </w:trPr>
        <w:tc>
          <w:tcPr>
            <w:tcW w:w="1707" w:type="dxa"/>
            <w:shd w:val="clear" w:color="auto" w:fill="C0C0C0"/>
          </w:tcPr>
          <w:p w14:paraId="27F18863" w14:textId="77777777" w:rsidR="00F322E6" w:rsidRPr="00F322E6" w:rsidRDefault="00F322E6" w:rsidP="00A16D3D">
            <w:pPr>
              <w:pStyle w:val="TAH"/>
              <w:rPr>
                <w:lang w:eastAsia="en-US"/>
              </w:rPr>
            </w:pPr>
            <w:r w:rsidRPr="00F322E6">
              <w:rPr>
                <w:lang w:eastAsia="en-US"/>
              </w:rPr>
              <w:t>Attribute name</w:t>
            </w:r>
          </w:p>
        </w:tc>
        <w:tc>
          <w:tcPr>
            <w:tcW w:w="1498" w:type="dxa"/>
            <w:shd w:val="clear" w:color="auto" w:fill="C0C0C0"/>
          </w:tcPr>
          <w:p w14:paraId="7809F58F" w14:textId="77777777" w:rsidR="00F322E6" w:rsidRPr="00F322E6" w:rsidRDefault="00F322E6" w:rsidP="00A16D3D">
            <w:pPr>
              <w:pStyle w:val="TAH"/>
              <w:rPr>
                <w:lang w:eastAsia="en-US"/>
              </w:rPr>
            </w:pPr>
            <w:r w:rsidRPr="00F322E6">
              <w:rPr>
                <w:lang w:eastAsia="en-US"/>
              </w:rPr>
              <w:t>Data type</w:t>
            </w:r>
          </w:p>
        </w:tc>
        <w:tc>
          <w:tcPr>
            <w:tcW w:w="425" w:type="dxa"/>
            <w:shd w:val="clear" w:color="auto" w:fill="C0C0C0"/>
          </w:tcPr>
          <w:p w14:paraId="311E669C" w14:textId="77777777" w:rsidR="00F322E6" w:rsidRPr="00F322E6" w:rsidRDefault="00F322E6" w:rsidP="00A16D3D">
            <w:pPr>
              <w:pStyle w:val="TAH"/>
              <w:rPr>
                <w:lang w:eastAsia="en-US"/>
              </w:rPr>
            </w:pPr>
            <w:r w:rsidRPr="00F322E6">
              <w:rPr>
                <w:lang w:eastAsia="en-US"/>
              </w:rPr>
              <w:t>P</w:t>
            </w:r>
          </w:p>
        </w:tc>
        <w:tc>
          <w:tcPr>
            <w:tcW w:w="1134" w:type="dxa"/>
            <w:shd w:val="clear" w:color="auto" w:fill="C0C0C0"/>
          </w:tcPr>
          <w:p w14:paraId="76534BA8" w14:textId="77777777" w:rsidR="00F322E6" w:rsidRPr="00F322E6" w:rsidRDefault="00F322E6" w:rsidP="00A16D3D">
            <w:pPr>
              <w:pStyle w:val="TAH"/>
              <w:rPr>
                <w:lang w:eastAsia="en-US"/>
              </w:rPr>
            </w:pPr>
            <w:r w:rsidRPr="00A16D3D">
              <w:t>Cardinality</w:t>
            </w:r>
          </w:p>
        </w:tc>
        <w:tc>
          <w:tcPr>
            <w:tcW w:w="4763" w:type="dxa"/>
            <w:shd w:val="clear" w:color="auto" w:fill="C0C0C0"/>
          </w:tcPr>
          <w:p w14:paraId="748A55D4" w14:textId="77777777" w:rsidR="00F322E6" w:rsidRPr="00F322E6" w:rsidRDefault="00F322E6" w:rsidP="00A16D3D">
            <w:pPr>
              <w:pStyle w:val="TAH"/>
              <w:rPr>
                <w:rFonts w:cs="Arial"/>
                <w:szCs w:val="18"/>
                <w:lang w:eastAsia="en-US"/>
              </w:rPr>
            </w:pPr>
            <w:r w:rsidRPr="00F322E6">
              <w:rPr>
                <w:rFonts w:cs="Arial"/>
                <w:szCs w:val="18"/>
                <w:lang w:eastAsia="en-US"/>
              </w:rPr>
              <w:t>Description</w:t>
            </w:r>
          </w:p>
        </w:tc>
      </w:tr>
      <w:tr w:rsidR="00F322E6" w:rsidRPr="00F322E6" w14:paraId="6A8767D7" w14:textId="77777777" w:rsidTr="004E35BD">
        <w:trPr>
          <w:jc w:val="center"/>
        </w:trPr>
        <w:tc>
          <w:tcPr>
            <w:tcW w:w="1707" w:type="dxa"/>
          </w:tcPr>
          <w:p w14:paraId="28F226C0" w14:textId="77777777" w:rsidR="00F322E6" w:rsidRPr="00F322E6" w:rsidRDefault="00F322E6" w:rsidP="00A16D3D">
            <w:pPr>
              <w:pStyle w:val="TAL"/>
              <w:rPr>
                <w:lang w:eastAsia="en-US"/>
              </w:rPr>
            </w:pPr>
            <w:r w:rsidRPr="00F322E6">
              <w:rPr>
                <w:lang w:eastAsia="en-US"/>
              </w:rPr>
              <w:t>revokedMonitoringEventList</w:t>
            </w:r>
          </w:p>
        </w:tc>
        <w:tc>
          <w:tcPr>
            <w:tcW w:w="1498" w:type="dxa"/>
          </w:tcPr>
          <w:p w14:paraId="6CC56C17" w14:textId="77777777" w:rsidR="00F322E6" w:rsidRPr="00F322E6" w:rsidRDefault="00F322E6" w:rsidP="00A16D3D">
            <w:pPr>
              <w:pStyle w:val="TAL"/>
              <w:rPr>
                <w:lang w:eastAsia="zh-CN"/>
              </w:rPr>
            </w:pPr>
            <w:r w:rsidRPr="00F322E6">
              <w:rPr>
                <w:rFonts w:cs="Arial"/>
                <w:lang w:eastAsia="zh-CN"/>
              </w:rPr>
              <w:t>map(ImsEeMonitoringEvent)</w:t>
            </w:r>
          </w:p>
        </w:tc>
        <w:tc>
          <w:tcPr>
            <w:tcW w:w="425" w:type="dxa"/>
          </w:tcPr>
          <w:p w14:paraId="6CD08E1D" w14:textId="77777777" w:rsidR="00F322E6" w:rsidRPr="00F322E6" w:rsidRDefault="00F322E6" w:rsidP="00A16D3D">
            <w:pPr>
              <w:pStyle w:val="TAC"/>
              <w:rPr>
                <w:lang w:eastAsia="en-US"/>
              </w:rPr>
            </w:pPr>
            <w:r w:rsidRPr="00F322E6">
              <w:rPr>
                <w:noProof/>
                <w:lang w:eastAsia="en-US"/>
              </w:rPr>
              <w:t>O</w:t>
            </w:r>
          </w:p>
        </w:tc>
        <w:tc>
          <w:tcPr>
            <w:tcW w:w="1134" w:type="dxa"/>
          </w:tcPr>
          <w:p w14:paraId="17E8CDC6" w14:textId="77777777" w:rsidR="00F322E6" w:rsidRPr="00F322E6" w:rsidRDefault="00F322E6" w:rsidP="00A16D3D">
            <w:pPr>
              <w:pStyle w:val="TAL"/>
              <w:rPr>
                <w:lang w:eastAsia="en-US"/>
              </w:rPr>
            </w:pPr>
            <w:r w:rsidRPr="00F322E6">
              <w:rPr>
                <w:noProof/>
                <w:lang w:eastAsia="en-US"/>
              </w:rPr>
              <w:t>1..N</w:t>
            </w:r>
          </w:p>
        </w:tc>
        <w:tc>
          <w:tcPr>
            <w:tcW w:w="4763" w:type="dxa"/>
          </w:tcPr>
          <w:p w14:paraId="592AD34F" w14:textId="77777777" w:rsidR="00F322E6" w:rsidRPr="00F322E6" w:rsidRDefault="00F322E6" w:rsidP="00A16D3D">
            <w:pPr>
              <w:pStyle w:val="TAL"/>
              <w:rPr>
                <w:rFonts w:cs="Arial"/>
                <w:szCs w:val="18"/>
                <w:lang w:eastAsia="zh-CN"/>
              </w:rPr>
            </w:pPr>
            <w:r w:rsidRPr="00F322E6">
              <w:rPr>
                <w:rFonts w:cs="Arial"/>
                <w:szCs w:val="18"/>
                <w:lang w:eastAsia="zh-CN"/>
              </w:rPr>
              <w:t xml:space="preserve">Shall contain a map </w:t>
            </w:r>
            <w:r w:rsidRPr="00F322E6">
              <w:rPr>
                <w:rFonts w:cs="Arial"/>
                <w:szCs w:val="18"/>
                <w:lang w:eastAsia="en-US"/>
              </w:rPr>
              <w:t>(list of key-value pairs where referenceId converted from integer to string serves as key)</w:t>
            </w:r>
            <w:r w:rsidRPr="00F322E6">
              <w:rPr>
                <w:rFonts w:cs="Arial"/>
                <w:szCs w:val="18"/>
                <w:lang w:eastAsia="zh-CN"/>
              </w:rPr>
              <w:t xml:space="preserve"> of the </w:t>
            </w:r>
            <w:r w:rsidRPr="00F322E6">
              <w:rPr>
                <w:lang w:eastAsia="en-US"/>
              </w:rPr>
              <w:t>ImsEeMonitoringEvents</w:t>
            </w:r>
            <w:r w:rsidRPr="00F322E6">
              <w:rPr>
                <w:rFonts w:cs="Arial"/>
                <w:szCs w:val="18"/>
                <w:lang w:eastAsia="zh-CN"/>
              </w:rPr>
              <w:t xml:space="preserve"> (</w:t>
            </w:r>
            <w:r w:rsidRPr="00F322E6">
              <w:rPr>
                <w:rFonts w:cs="Arial"/>
                <w:szCs w:val="18"/>
                <w:lang w:eastAsia="en-US"/>
              </w:rPr>
              <w:t>see clause 6.6.6.2.</w:t>
            </w:r>
            <w:r w:rsidRPr="00F322E6">
              <w:rPr>
                <w:rFonts w:cs="Arial"/>
                <w:szCs w:val="18"/>
                <w:highlight w:val="yellow"/>
                <w:lang w:eastAsia="en-US"/>
              </w:rPr>
              <w:t>y</w:t>
            </w:r>
            <w:r w:rsidRPr="00F322E6">
              <w:rPr>
                <w:rFonts w:cs="Arial"/>
                <w:szCs w:val="18"/>
                <w:lang w:eastAsia="zh-CN"/>
              </w:rPr>
              <w:t>) that shall be revoked.</w:t>
            </w:r>
          </w:p>
          <w:p w14:paraId="5AF9683F" w14:textId="77777777" w:rsidR="00F322E6" w:rsidRPr="00F322E6" w:rsidRDefault="00F322E6" w:rsidP="00A16D3D">
            <w:pPr>
              <w:pStyle w:val="TAL"/>
              <w:rPr>
                <w:rFonts w:cs="Arial"/>
                <w:szCs w:val="18"/>
                <w:lang w:eastAsia="zh-CN"/>
              </w:rPr>
            </w:pPr>
          </w:p>
          <w:p w14:paraId="2D211DF7" w14:textId="77777777" w:rsidR="00F322E6" w:rsidRPr="00F322E6" w:rsidRDefault="00F322E6" w:rsidP="00A16D3D">
            <w:pPr>
              <w:pStyle w:val="TAL"/>
              <w:rPr>
                <w:lang w:eastAsia="en-US"/>
              </w:rPr>
            </w:pPr>
            <w:r w:rsidRPr="00F322E6">
              <w:rPr>
                <w:rFonts w:cs="Arial"/>
                <w:szCs w:val="18"/>
                <w:lang w:eastAsia="zh-CN"/>
              </w:rPr>
              <w:t>The Reference ID is provided</w:t>
            </w:r>
            <w:r w:rsidRPr="00F322E6">
              <w:rPr>
                <w:lang w:val="en-US" w:eastAsia="en-US"/>
              </w:rPr>
              <w:t xml:space="preserve"> </w:t>
            </w:r>
            <w:r w:rsidRPr="00F322E6">
              <w:rPr>
                <w:rFonts w:cs="Arial"/>
                <w:szCs w:val="18"/>
                <w:lang w:eastAsia="zh-CN"/>
              </w:rPr>
              <w:t>as the key of the subscribed IMS Events in subscription request. The consumer c</w:t>
            </w:r>
            <w:r w:rsidRPr="00F322E6">
              <w:rPr>
                <w:lang w:val="en-US" w:eastAsia="en-US"/>
              </w:rPr>
              <w:t xml:space="preserve">an use this IE to uniquely associate </w:t>
            </w:r>
            <w:r w:rsidRPr="00F322E6">
              <w:rPr>
                <w:lang w:val="en-US" w:eastAsia="zh-CN"/>
              </w:rPr>
              <w:t>the revoked monitoring event</w:t>
            </w:r>
            <w:r w:rsidRPr="00F322E6">
              <w:rPr>
                <w:lang w:val="en-US" w:eastAsia="en-US"/>
              </w:rPr>
              <w:t xml:space="preserve"> with the corresponding event that was requested to be monitored.</w:t>
            </w:r>
          </w:p>
        </w:tc>
      </w:tr>
      <w:tr w:rsidR="00F322E6" w:rsidRPr="00F322E6" w14:paraId="06BD2114" w14:textId="77777777" w:rsidTr="004E35BD">
        <w:trPr>
          <w:jc w:val="center"/>
        </w:trPr>
        <w:tc>
          <w:tcPr>
            <w:tcW w:w="1707" w:type="dxa"/>
          </w:tcPr>
          <w:p w14:paraId="67A79E83" w14:textId="77777777" w:rsidR="00F322E6" w:rsidRPr="00F322E6" w:rsidRDefault="00F322E6" w:rsidP="00A16D3D">
            <w:pPr>
              <w:pStyle w:val="TAL"/>
              <w:rPr>
                <w:lang w:eastAsia="en-US"/>
              </w:rPr>
            </w:pPr>
            <w:r w:rsidRPr="00F322E6">
              <w:rPr>
                <w:lang w:eastAsia="en-US"/>
              </w:rPr>
              <w:t>revokedImsUeId</w:t>
            </w:r>
          </w:p>
        </w:tc>
        <w:tc>
          <w:tcPr>
            <w:tcW w:w="1498" w:type="dxa"/>
          </w:tcPr>
          <w:p w14:paraId="2478E7A6" w14:textId="77777777" w:rsidR="00F322E6" w:rsidRPr="00F322E6" w:rsidRDefault="00F322E6" w:rsidP="00A16D3D">
            <w:pPr>
              <w:pStyle w:val="TAL"/>
              <w:rPr>
                <w:lang w:eastAsia="en-US"/>
              </w:rPr>
            </w:pPr>
            <w:r w:rsidRPr="00F322E6">
              <w:rPr>
                <w:lang w:eastAsia="en-US"/>
              </w:rPr>
              <w:t>ImsPublicId</w:t>
            </w:r>
          </w:p>
        </w:tc>
        <w:tc>
          <w:tcPr>
            <w:tcW w:w="425" w:type="dxa"/>
          </w:tcPr>
          <w:p w14:paraId="4D5B9FE6" w14:textId="77777777" w:rsidR="00F322E6" w:rsidRPr="00F322E6" w:rsidRDefault="00F322E6" w:rsidP="00A16D3D">
            <w:pPr>
              <w:pStyle w:val="TAC"/>
              <w:rPr>
                <w:lang w:eastAsia="zh-CN"/>
              </w:rPr>
            </w:pPr>
            <w:r w:rsidRPr="00F322E6">
              <w:rPr>
                <w:lang w:eastAsia="zh-CN"/>
              </w:rPr>
              <w:t>O</w:t>
            </w:r>
          </w:p>
        </w:tc>
        <w:tc>
          <w:tcPr>
            <w:tcW w:w="1134" w:type="dxa"/>
          </w:tcPr>
          <w:p w14:paraId="4F12172A" w14:textId="77777777" w:rsidR="00F322E6" w:rsidRPr="00F322E6" w:rsidRDefault="00F322E6" w:rsidP="00A16D3D">
            <w:pPr>
              <w:pStyle w:val="TAL"/>
              <w:rPr>
                <w:lang w:eastAsia="en-US"/>
              </w:rPr>
            </w:pPr>
            <w:r w:rsidRPr="00F322E6">
              <w:rPr>
                <w:lang w:eastAsia="en-US"/>
              </w:rPr>
              <w:t>0..1</w:t>
            </w:r>
          </w:p>
        </w:tc>
        <w:tc>
          <w:tcPr>
            <w:tcW w:w="4763" w:type="dxa"/>
          </w:tcPr>
          <w:p w14:paraId="040F9395" w14:textId="77777777" w:rsidR="00F322E6" w:rsidRPr="00F322E6" w:rsidRDefault="00F322E6" w:rsidP="00A16D3D">
            <w:pPr>
              <w:pStyle w:val="TAL"/>
              <w:rPr>
                <w:lang w:eastAsia="en-US"/>
              </w:rPr>
            </w:pPr>
            <w:r w:rsidRPr="00F322E6">
              <w:rPr>
                <w:lang w:eastAsia="en-US"/>
              </w:rPr>
              <w:t>Represents the IMS Subscription Identifier, either the IMS Public User Identity (IMPU) or Public Service Identity (PSI). See 3GPP TS 23.228 [6] clause 4.3.</w:t>
            </w:r>
            <w:r w:rsidRPr="00F322E6">
              <w:rPr>
                <w:lang w:eastAsia="en-US"/>
              </w:rPr>
              <w:br/>
            </w:r>
          </w:p>
          <w:p w14:paraId="649D6F21" w14:textId="77777777" w:rsidR="00F322E6" w:rsidRPr="00F322E6" w:rsidRDefault="00F322E6" w:rsidP="00A16D3D">
            <w:pPr>
              <w:pStyle w:val="TAL"/>
              <w:rPr>
                <w:lang w:eastAsia="en-US"/>
              </w:rPr>
            </w:pPr>
            <w:r w:rsidRPr="00F322E6">
              <w:rPr>
                <w:lang w:eastAsia="en-US"/>
              </w:rPr>
              <w:t>Pattern: "^(impu-sip\:([a-zA-Z0-9_\-.!~*()&amp;=+$,;?\/]+)\@([A-Za-z0-9]+([-A-Za-z0-9]+)\.)+[a-z]{2,}|impu-tel\:\+[0-9]{5,15}-.+)$"</w:t>
            </w:r>
          </w:p>
        </w:tc>
      </w:tr>
    </w:tbl>
    <w:p w14:paraId="20AAB8CF" w14:textId="77777777" w:rsidR="00F322E6" w:rsidRPr="00F322E6" w:rsidRDefault="00F322E6" w:rsidP="00F322E6">
      <w:pPr>
        <w:overflowPunct/>
        <w:autoSpaceDE/>
        <w:autoSpaceDN/>
        <w:adjustRightInd/>
        <w:textAlignment w:val="auto"/>
        <w:rPr>
          <w:lang w:eastAsia="en-US"/>
        </w:rPr>
      </w:pPr>
    </w:p>
    <w:p w14:paraId="4C359208" w14:textId="63CA5D32" w:rsidR="00F322E6" w:rsidRPr="00F322E6" w:rsidRDefault="00F322E6" w:rsidP="00A16D3D">
      <w:pPr>
        <w:pStyle w:val="Heading5"/>
        <w:rPr>
          <w:lang w:eastAsia="en-US"/>
        </w:rPr>
      </w:pPr>
      <w:bookmarkStart w:id="4520" w:name="_Toc215000984"/>
      <w:r w:rsidRPr="00F322E6">
        <w:rPr>
          <w:lang w:eastAsia="en-US"/>
        </w:rPr>
        <w:t>6.6.6.2.</w:t>
      </w:r>
      <w:r>
        <w:rPr>
          <w:lang w:eastAsia="en-US"/>
        </w:rPr>
        <w:t>7</w:t>
      </w:r>
      <w:r w:rsidRPr="00F322E6">
        <w:rPr>
          <w:lang w:eastAsia="en-US"/>
        </w:rPr>
        <w:tab/>
        <w:t>Type: ImsEeMonitoringEvent</w:t>
      </w:r>
      <w:bookmarkEnd w:id="4520"/>
    </w:p>
    <w:p w14:paraId="3E300B6E" w14:textId="7DD986A8" w:rsidR="00F322E6" w:rsidRPr="00F322E6" w:rsidRDefault="00F322E6" w:rsidP="00A16D3D">
      <w:pPr>
        <w:pStyle w:val="TH"/>
        <w:rPr>
          <w:lang w:eastAsia="en-US"/>
        </w:rPr>
      </w:pPr>
      <w:r w:rsidRPr="00F322E6">
        <w:rPr>
          <w:noProof/>
          <w:lang w:eastAsia="en-US"/>
        </w:rPr>
        <w:t>Table </w:t>
      </w:r>
      <w:r w:rsidRPr="00F322E6">
        <w:rPr>
          <w:lang w:eastAsia="en-US"/>
        </w:rPr>
        <w:t>6.6.6.2.</w:t>
      </w:r>
      <w:r>
        <w:rPr>
          <w:lang w:eastAsia="en-US"/>
        </w:rPr>
        <w:t>7</w:t>
      </w:r>
      <w:r w:rsidRPr="00F322E6">
        <w:rPr>
          <w:lang w:eastAsia="en-US"/>
        </w:rPr>
        <w:t xml:space="preserve">-1: </w:t>
      </w:r>
      <w:r w:rsidRPr="00F322E6">
        <w:rPr>
          <w:noProof/>
          <w:lang w:eastAsia="en-US"/>
        </w:rPr>
        <w:t>Definition of type ImsEe</w:t>
      </w:r>
      <w:r w:rsidRPr="00F322E6">
        <w:rPr>
          <w:lang w:eastAsia="en-US"/>
        </w:rPr>
        <w:t>MonitoringEvent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5"/>
        <w:gridCol w:w="1764"/>
        <w:gridCol w:w="425"/>
        <w:gridCol w:w="1134"/>
        <w:gridCol w:w="4359"/>
      </w:tblGrid>
      <w:tr w:rsidR="00F322E6" w:rsidRPr="00F322E6" w14:paraId="3CFE19A6" w14:textId="77777777" w:rsidTr="004E35BD">
        <w:trPr>
          <w:jc w:val="center"/>
        </w:trPr>
        <w:tc>
          <w:tcPr>
            <w:tcW w:w="1885" w:type="dxa"/>
            <w:tcBorders>
              <w:top w:val="single" w:sz="4" w:space="0" w:color="auto"/>
              <w:left w:val="single" w:sz="4" w:space="0" w:color="auto"/>
              <w:bottom w:val="single" w:sz="4" w:space="0" w:color="auto"/>
              <w:right w:val="single" w:sz="4" w:space="0" w:color="auto"/>
            </w:tcBorders>
            <w:shd w:val="clear" w:color="auto" w:fill="C0C0C0"/>
            <w:hideMark/>
          </w:tcPr>
          <w:p w14:paraId="54336296" w14:textId="77777777" w:rsidR="00F322E6" w:rsidRPr="00F322E6" w:rsidRDefault="00F322E6" w:rsidP="00A16D3D">
            <w:pPr>
              <w:pStyle w:val="TAH"/>
              <w:rPr>
                <w:lang w:eastAsia="en-US"/>
              </w:rPr>
            </w:pPr>
            <w:r w:rsidRPr="00F322E6">
              <w:rPr>
                <w:lang w:eastAsia="en-US"/>
              </w:rPr>
              <w:t>Attribute name</w:t>
            </w:r>
          </w:p>
        </w:tc>
        <w:tc>
          <w:tcPr>
            <w:tcW w:w="1764" w:type="dxa"/>
            <w:tcBorders>
              <w:top w:val="single" w:sz="4" w:space="0" w:color="auto"/>
              <w:left w:val="single" w:sz="4" w:space="0" w:color="auto"/>
              <w:bottom w:val="single" w:sz="4" w:space="0" w:color="auto"/>
              <w:right w:val="single" w:sz="4" w:space="0" w:color="auto"/>
            </w:tcBorders>
            <w:shd w:val="clear" w:color="auto" w:fill="C0C0C0"/>
            <w:hideMark/>
          </w:tcPr>
          <w:p w14:paraId="5259F659" w14:textId="77777777" w:rsidR="00F322E6" w:rsidRPr="00F322E6" w:rsidRDefault="00F322E6" w:rsidP="00A16D3D">
            <w:pPr>
              <w:pStyle w:val="TAH"/>
              <w:rPr>
                <w:lang w:eastAsia="en-US"/>
              </w:rPr>
            </w:pPr>
            <w:r w:rsidRPr="00F322E6">
              <w:rPr>
                <w:lang w:eastAsia="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4C96B6" w14:textId="77777777" w:rsidR="00F322E6" w:rsidRPr="00F322E6" w:rsidRDefault="00F322E6" w:rsidP="00A16D3D">
            <w:pPr>
              <w:pStyle w:val="TAH"/>
              <w:rPr>
                <w:lang w:eastAsia="en-US"/>
              </w:rPr>
            </w:pPr>
            <w:r w:rsidRPr="00F322E6">
              <w:rPr>
                <w:lang w:eastAsia="en-US"/>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3EB0E9" w14:textId="77777777" w:rsidR="00F322E6" w:rsidRPr="00F322E6" w:rsidRDefault="00F322E6" w:rsidP="00A16D3D">
            <w:pPr>
              <w:pStyle w:val="TAH"/>
              <w:rPr>
                <w:lang w:eastAsia="en-US"/>
              </w:rPr>
            </w:pPr>
            <w:r w:rsidRPr="00A16D3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15D0F6" w14:textId="77777777" w:rsidR="00F322E6" w:rsidRPr="00F322E6" w:rsidRDefault="00F322E6" w:rsidP="00A16D3D">
            <w:pPr>
              <w:pStyle w:val="TAH"/>
              <w:rPr>
                <w:rFonts w:cs="Arial"/>
                <w:szCs w:val="18"/>
                <w:lang w:eastAsia="en-US"/>
              </w:rPr>
            </w:pPr>
            <w:r w:rsidRPr="00F322E6">
              <w:rPr>
                <w:rFonts w:cs="Arial"/>
                <w:szCs w:val="18"/>
                <w:lang w:eastAsia="en-US"/>
              </w:rPr>
              <w:t>Description</w:t>
            </w:r>
          </w:p>
        </w:tc>
      </w:tr>
      <w:tr w:rsidR="00F322E6" w:rsidRPr="00F322E6" w14:paraId="207D0660" w14:textId="77777777" w:rsidTr="004E35BD">
        <w:trPr>
          <w:jc w:val="center"/>
        </w:trPr>
        <w:tc>
          <w:tcPr>
            <w:tcW w:w="1885" w:type="dxa"/>
            <w:tcBorders>
              <w:top w:val="single" w:sz="4" w:space="0" w:color="auto"/>
              <w:left w:val="single" w:sz="4" w:space="0" w:color="auto"/>
              <w:bottom w:val="single" w:sz="4" w:space="0" w:color="auto"/>
              <w:right w:val="single" w:sz="4" w:space="0" w:color="auto"/>
            </w:tcBorders>
            <w:hideMark/>
          </w:tcPr>
          <w:p w14:paraId="7B2ADC8E" w14:textId="77777777" w:rsidR="00F322E6" w:rsidRPr="00F322E6" w:rsidRDefault="00F322E6" w:rsidP="00A16D3D">
            <w:pPr>
              <w:pStyle w:val="TAL"/>
              <w:rPr>
                <w:lang w:eastAsia="en-US"/>
              </w:rPr>
            </w:pPr>
            <w:r w:rsidRPr="00F322E6">
              <w:rPr>
                <w:lang w:eastAsia="en-US"/>
              </w:rPr>
              <w:t>eventType</w:t>
            </w:r>
          </w:p>
        </w:tc>
        <w:tc>
          <w:tcPr>
            <w:tcW w:w="1764" w:type="dxa"/>
            <w:tcBorders>
              <w:top w:val="single" w:sz="4" w:space="0" w:color="auto"/>
              <w:left w:val="single" w:sz="4" w:space="0" w:color="auto"/>
              <w:bottom w:val="single" w:sz="4" w:space="0" w:color="auto"/>
              <w:right w:val="single" w:sz="4" w:space="0" w:color="auto"/>
            </w:tcBorders>
            <w:hideMark/>
          </w:tcPr>
          <w:p w14:paraId="365C246E" w14:textId="77777777" w:rsidR="00F322E6" w:rsidRPr="00F322E6" w:rsidRDefault="00F322E6" w:rsidP="00A16D3D">
            <w:pPr>
              <w:pStyle w:val="TAL"/>
              <w:rPr>
                <w:lang w:eastAsia="en-US"/>
              </w:rPr>
            </w:pPr>
            <w:r w:rsidRPr="00F322E6">
              <w:rPr>
                <w:lang w:eastAsia="en-US"/>
              </w:rPr>
              <w:t>ImsEvent</w:t>
            </w:r>
          </w:p>
        </w:tc>
        <w:tc>
          <w:tcPr>
            <w:tcW w:w="425" w:type="dxa"/>
            <w:tcBorders>
              <w:top w:val="single" w:sz="4" w:space="0" w:color="auto"/>
              <w:left w:val="single" w:sz="4" w:space="0" w:color="auto"/>
              <w:bottom w:val="single" w:sz="4" w:space="0" w:color="auto"/>
              <w:right w:val="single" w:sz="4" w:space="0" w:color="auto"/>
            </w:tcBorders>
            <w:hideMark/>
          </w:tcPr>
          <w:p w14:paraId="07EE58B8" w14:textId="77777777" w:rsidR="00F322E6" w:rsidRPr="00F322E6" w:rsidRDefault="00F322E6" w:rsidP="00A16D3D">
            <w:pPr>
              <w:pStyle w:val="TAC"/>
              <w:rPr>
                <w:lang w:eastAsia="en-US"/>
              </w:rPr>
            </w:pPr>
            <w:r w:rsidRPr="00F322E6">
              <w:rPr>
                <w:lang w:eastAsia="en-US"/>
              </w:rPr>
              <w:t>M</w:t>
            </w:r>
          </w:p>
        </w:tc>
        <w:tc>
          <w:tcPr>
            <w:tcW w:w="1134" w:type="dxa"/>
            <w:tcBorders>
              <w:top w:val="single" w:sz="4" w:space="0" w:color="auto"/>
              <w:left w:val="single" w:sz="4" w:space="0" w:color="auto"/>
              <w:bottom w:val="single" w:sz="4" w:space="0" w:color="auto"/>
              <w:right w:val="single" w:sz="4" w:space="0" w:color="auto"/>
            </w:tcBorders>
            <w:hideMark/>
          </w:tcPr>
          <w:p w14:paraId="5DCE4CA1" w14:textId="77777777" w:rsidR="00F322E6" w:rsidRPr="00F322E6" w:rsidRDefault="00F322E6" w:rsidP="00A16D3D">
            <w:pPr>
              <w:pStyle w:val="TAL"/>
              <w:rPr>
                <w:lang w:eastAsia="en-US"/>
              </w:rPr>
            </w:pPr>
            <w:r w:rsidRPr="00F322E6">
              <w:rPr>
                <w:lang w:eastAsia="en-US"/>
              </w:rPr>
              <w:t>1</w:t>
            </w:r>
          </w:p>
        </w:tc>
        <w:tc>
          <w:tcPr>
            <w:tcW w:w="4359" w:type="dxa"/>
            <w:tcBorders>
              <w:top w:val="single" w:sz="4" w:space="0" w:color="auto"/>
              <w:left w:val="single" w:sz="4" w:space="0" w:color="auto"/>
              <w:bottom w:val="single" w:sz="4" w:space="0" w:color="auto"/>
              <w:right w:val="single" w:sz="4" w:space="0" w:color="auto"/>
            </w:tcBorders>
            <w:hideMark/>
          </w:tcPr>
          <w:p w14:paraId="4E5EA8C2" w14:textId="77777777" w:rsidR="00F322E6" w:rsidRPr="00F322E6" w:rsidRDefault="00F322E6" w:rsidP="00A16D3D">
            <w:pPr>
              <w:pStyle w:val="TAL"/>
              <w:rPr>
                <w:rFonts w:cs="Arial"/>
                <w:szCs w:val="18"/>
                <w:lang w:eastAsia="en-US"/>
              </w:rPr>
            </w:pPr>
            <w:r w:rsidRPr="00F322E6">
              <w:rPr>
                <w:rFonts w:cs="Arial"/>
                <w:szCs w:val="18"/>
                <w:lang w:eastAsia="en-US"/>
              </w:rPr>
              <w:t xml:space="preserve">IMS Event; see clause </w:t>
            </w:r>
            <w:r w:rsidRPr="00F322E6">
              <w:rPr>
                <w:lang w:eastAsia="en-US"/>
              </w:rPr>
              <w:t xml:space="preserve">5.11.3.6 of </w:t>
            </w:r>
            <w:r w:rsidRPr="00F322E6">
              <w:rPr>
                <w:lang w:eastAsia="zh-CN"/>
              </w:rPr>
              <w:t>3GPP TS 29.571 [16]</w:t>
            </w:r>
          </w:p>
        </w:tc>
      </w:tr>
      <w:tr w:rsidR="00F322E6" w:rsidRPr="00F322E6" w14:paraId="3DBF39DC" w14:textId="77777777" w:rsidTr="004E35BD">
        <w:trPr>
          <w:jc w:val="center"/>
        </w:trPr>
        <w:tc>
          <w:tcPr>
            <w:tcW w:w="1885" w:type="dxa"/>
            <w:tcBorders>
              <w:top w:val="single" w:sz="4" w:space="0" w:color="auto"/>
              <w:left w:val="single" w:sz="4" w:space="0" w:color="auto"/>
              <w:bottom w:val="single" w:sz="4" w:space="0" w:color="auto"/>
              <w:right w:val="single" w:sz="4" w:space="0" w:color="auto"/>
            </w:tcBorders>
            <w:hideMark/>
          </w:tcPr>
          <w:p w14:paraId="776A59ED" w14:textId="77777777" w:rsidR="00F322E6" w:rsidRPr="00F322E6" w:rsidRDefault="00F322E6" w:rsidP="00A16D3D">
            <w:pPr>
              <w:pStyle w:val="TAL"/>
              <w:rPr>
                <w:lang w:eastAsia="en-US"/>
              </w:rPr>
            </w:pPr>
            <w:r w:rsidRPr="00F322E6">
              <w:rPr>
                <w:lang w:eastAsia="en-US"/>
              </w:rPr>
              <w:t>revokedCause</w:t>
            </w:r>
          </w:p>
        </w:tc>
        <w:tc>
          <w:tcPr>
            <w:tcW w:w="1764" w:type="dxa"/>
            <w:tcBorders>
              <w:top w:val="single" w:sz="4" w:space="0" w:color="auto"/>
              <w:left w:val="single" w:sz="4" w:space="0" w:color="auto"/>
              <w:bottom w:val="single" w:sz="4" w:space="0" w:color="auto"/>
              <w:right w:val="single" w:sz="4" w:space="0" w:color="auto"/>
            </w:tcBorders>
            <w:hideMark/>
          </w:tcPr>
          <w:p w14:paraId="4608DD1F" w14:textId="77777777" w:rsidR="00F322E6" w:rsidRPr="00F322E6" w:rsidRDefault="00F322E6" w:rsidP="00A16D3D">
            <w:pPr>
              <w:pStyle w:val="TAL"/>
              <w:rPr>
                <w:lang w:eastAsia="en-US"/>
              </w:rPr>
            </w:pPr>
            <w:r w:rsidRPr="00F322E6">
              <w:rPr>
                <w:lang w:eastAsia="en-US"/>
              </w:rPr>
              <w:t>ImsRevokedCause</w:t>
            </w:r>
          </w:p>
        </w:tc>
        <w:tc>
          <w:tcPr>
            <w:tcW w:w="425" w:type="dxa"/>
            <w:tcBorders>
              <w:top w:val="single" w:sz="4" w:space="0" w:color="auto"/>
              <w:left w:val="single" w:sz="4" w:space="0" w:color="auto"/>
              <w:bottom w:val="single" w:sz="4" w:space="0" w:color="auto"/>
              <w:right w:val="single" w:sz="4" w:space="0" w:color="auto"/>
            </w:tcBorders>
            <w:hideMark/>
          </w:tcPr>
          <w:p w14:paraId="5D17CA33" w14:textId="77777777" w:rsidR="00F322E6" w:rsidRPr="00F322E6" w:rsidRDefault="00F322E6" w:rsidP="00A16D3D">
            <w:pPr>
              <w:pStyle w:val="TAC"/>
              <w:rPr>
                <w:lang w:eastAsia="en-US"/>
              </w:rPr>
            </w:pPr>
            <w:r w:rsidRPr="00F322E6">
              <w:rPr>
                <w:lang w:eastAsia="en-US"/>
              </w:rPr>
              <w:t>O</w:t>
            </w:r>
          </w:p>
        </w:tc>
        <w:tc>
          <w:tcPr>
            <w:tcW w:w="1134" w:type="dxa"/>
            <w:tcBorders>
              <w:top w:val="single" w:sz="4" w:space="0" w:color="auto"/>
              <w:left w:val="single" w:sz="4" w:space="0" w:color="auto"/>
              <w:bottom w:val="single" w:sz="4" w:space="0" w:color="auto"/>
              <w:right w:val="single" w:sz="4" w:space="0" w:color="auto"/>
            </w:tcBorders>
            <w:hideMark/>
          </w:tcPr>
          <w:p w14:paraId="74B4DB7E" w14:textId="77777777" w:rsidR="00F322E6" w:rsidRPr="00F322E6" w:rsidRDefault="00F322E6" w:rsidP="00A16D3D">
            <w:pPr>
              <w:pStyle w:val="TAL"/>
              <w:rPr>
                <w:lang w:eastAsia="en-US"/>
              </w:rPr>
            </w:pPr>
            <w:r w:rsidRPr="00F322E6">
              <w:rPr>
                <w:lang w:eastAsia="en-US"/>
              </w:rPr>
              <w:t>0..1</w:t>
            </w:r>
          </w:p>
        </w:tc>
        <w:tc>
          <w:tcPr>
            <w:tcW w:w="4359" w:type="dxa"/>
            <w:tcBorders>
              <w:top w:val="single" w:sz="4" w:space="0" w:color="auto"/>
              <w:left w:val="single" w:sz="4" w:space="0" w:color="auto"/>
              <w:bottom w:val="single" w:sz="4" w:space="0" w:color="auto"/>
              <w:right w:val="single" w:sz="4" w:space="0" w:color="auto"/>
            </w:tcBorders>
            <w:hideMark/>
          </w:tcPr>
          <w:p w14:paraId="5955703A" w14:textId="77777777" w:rsidR="00F322E6" w:rsidRPr="00F322E6" w:rsidRDefault="00F322E6" w:rsidP="00A16D3D">
            <w:pPr>
              <w:pStyle w:val="TAL"/>
              <w:rPr>
                <w:rFonts w:cs="Arial"/>
                <w:szCs w:val="18"/>
                <w:lang w:eastAsia="en-US"/>
              </w:rPr>
            </w:pPr>
            <w:r w:rsidRPr="00F322E6">
              <w:rPr>
                <w:lang w:eastAsia="en-US"/>
              </w:rPr>
              <w:t>When present, it contains the reason for revocation of the monitoring event.</w:t>
            </w:r>
          </w:p>
        </w:tc>
      </w:tr>
    </w:tbl>
    <w:p w14:paraId="6C1B9020" w14:textId="77777777" w:rsidR="00F322E6" w:rsidRPr="00F322E6" w:rsidRDefault="00F322E6" w:rsidP="00F322E6">
      <w:pPr>
        <w:overflowPunct/>
        <w:autoSpaceDE/>
        <w:autoSpaceDN/>
        <w:adjustRightInd/>
        <w:textAlignment w:val="auto"/>
        <w:rPr>
          <w:noProof/>
          <w:lang w:eastAsia="en-US"/>
        </w:rPr>
      </w:pPr>
    </w:p>
    <w:p w14:paraId="17CD14F4" w14:textId="2F84324A" w:rsidR="00BE4AE0" w:rsidRDefault="00BE4AE0" w:rsidP="00BE4AE0">
      <w:pPr>
        <w:pStyle w:val="Heading4"/>
        <w:rPr>
          <w:lang w:val="en-US"/>
        </w:rPr>
      </w:pPr>
      <w:bookmarkStart w:id="4521" w:name="_Toc215000985"/>
      <w:r>
        <w:rPr>
          <w:lang w:val="en-US"/>
        </w:rPr>
        <w:t>6.</w:t>
      </w:r>
      <w:r w:rsidR="0085750E">
        <w:rPr>
          <w:lang w:val="en-US"/>
        </w:rPr>
        <w:t>6</w:t>
      </w:r>
      <w:r>
        <w:rPr>
          <w:lang w:val="en-US"/>
        </w:rPr>
        <w:t>.6.3</w:t>
      </w:r>
      <w:r>
        <w:rPr>
          <w:lang w:val="en-US"/>
        </w:rPr>
        <w:tab/>
        <w:t>Simple data types and enumerations</w:t>
      </w:r>
      <w:bookmarkEnd w:id="4519"/>
      <w:bookmarkEnd w:id="4521"/>
    </w:p>
    <w:p w14:paraId="31A99621" w14:textId="7DE7F1DA" w:rsidR="00BE4AE0" w:rsidRDefault="00BE4AE0" w:rsidP="00BE4AE0">
      <w:pPr>
        <w:pStyle w:val="Heading5"/>
      </w:pPr>
      <w:bookmarkStart w:id="4522" w:name="_Toc186707770"/>
      <w:bookmarkStart w:id="4523" w:name="_Toc215000986"/>
      <w:r>
        <w:t>6.</w:t>
      </w:r>
      <w:r w:rsidR="0085750E">
        <w:t>6</w:t>
      </w:r>
      <w:r>
        <w:t>.6.3.1</w:t>
      </w:r>
      <w:r>
        <w:tab/>
        <w:t>Introduction</w:t>
      </w:r>
      <w:bookmarkEnd w:id="4522"/>
      <w:bookmarkEnd w:id="4523"/>
    </w:p>
    <w:p w14:paraId="51F14063" w14:textId="77777777" w:rsidR="00BE4AE0" w:rsidRDefault="00BE4AE0" w:rsidP="00BE4AE0">
      <w:r>
        <w:t>This clause defines simple data types and enumerations that can be referenced from data structures defined in the previous clauses.</w:t>
      </w:r>
    </w:p>
    <w:p w14:paraId="2F3FEBFC" w14:textId="626FB1ED" w:rsidR="00BE4AE0" w:rsidRDefault="00BE4AE0" w:rsidP="00BE4AE0">
      <w:pPr>
        <w:pStyle w:val="Heading5"/>
      </w:pPr>
      <w:bookmarkStart w:id="4524" w:name="_Toc186707771"/>
      <w:bookmarkStart w:id="4525" w:name="_Toc215000987"/>
      <w:r>
        <w:t>6.</w:t>
      </w:r>
      <w:r w:rsidR="0085750E">
        <w:t>6</w:t>
      </w:r>
      <w:r>
        <w:t>.6.3.2</w:t>
      </w:r>
      <w:r>
        <w:tab/>
        <w:t>Simple data types</w:t>
      </w:r>
      <w:bookmarkEnd w:id="4524"/>
      <w:bookmarkEnd w:id="4525"/>
    </w:p>
    <w:p w14:paraId="424CEA1B" w14:textId="37CA279B" w:rsidR="00BE4AE0" w:rsidRDefault="00BE4AE0" w:rsidP="00BE4AE0">
      <w:r>
        <w:t>The simple data types defined in table 6.</w:t>
      </w:r>
      <w:r w:rsidR="0085750E">
        <w:t>6</w:t>
      </w:r>
      <w:r>
        <w:t>.6.3.2-1 shall be supported.</w:t>
      </w:r>
    </w:p>
    <w:p w14:paraId="1BBDD332" w14:textId="00CBCEF3" w:rsidR="00BE4AE0" w:rsidRDefault="00BE4AE0" w:rsidP="00BE4AE0">
      <w:pPr>
        <w:pStyle w:val="TH"/>
      </w:pPr>
      <w:r>
        <w:t>Table 6.</w:t>
      </w:r>
      <w:r w:rsidR="0085750E">
        <w:t>6</w:t>
      </w:r>
      <w:r>
        <w:t>.6.3.2-1: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87"/>
        <w:gridCol w:w="1843"/>
        <w:gridCol w:w="4395"/>
        <w:gridCol w:w="1504"/>
      </w:tblGrid>
      <w:tr w:rsidR="00BE4AE0" w14:paraId="660FF860" w14:textId="77777777" w:rsidTr="00113DBC">
        <w:trPr>
          <w:jc w:val="center"/>
        </w:trPr>
        <w:tc>
          <w:tcPr>
            <w:tcW w:w="938" w:type="pct"/>
            <w:shd w:val="clear" w:color="auto" w:fill="C0C0C0"/>
            <w:tcMar>
              <w:top w:w="0" w:type="dxa"/>
              <w:left w:w="108" w:type="dxa"/>
              <w:bottom w:w="0" w:type="dxa"/>
              <w:right w:w="108" w:type="dxa"/>
            </w:tcMar>
          </w:tcPr>
          <w:p w14:paraId="5C5BE048" w14:textId="77777777" w:rsidR="00BE4AE0" w:rsidRDefault="00BE4AE0" w:rsidP="00113DBC">
            <w:pPr>
              <w:pStyle w:val="TAH"/>
            </w:pPr>
            <w:r>
              <w:t>Type Name</w:t>
            </w:r>
          </w:p>
        </w:tc>
        <w:tc>
          <w:tcPr>
            <w:tcW w:w="967" w:type="pct"/>
            <w:shd w:val="clear" w:color="auto" w:fill="C0C0C0"/>
            <w:tcMar>
              <w:top w:w="0" w:type="dxa"/>
              <w:left w:w="108" w:type="dxa"/>
              <w:bottom w:w="0" w:type="dxa"/>
              <w:right w:w="108" w:type="dxa"/>
            </w:tcMar>
          </w:tcPr>
          <w:p w14:paraId="4BB8100F" w14:textId="77777777" w:rsidR="00BE4AE0" w:rsidRDefault="00BE4AE0" w:rsidP="00113DBC">
            <w:pPr>
              <w:pStyle w:val="TAH"/>
            </w:pPr>
            <w:r>
              <w:t>Type Definition</w:t>
            </w:r>
          </w:p>
        </w:tc>
        <w:tc>
          <w:tcPr>
            <w:tcW w:w="2306" w:type="pct"/>
            <w:shd w:val="clear" w:color="auto" w:fill="C0C0C0"/>
          </w:tcPr>
          <w:p w14:paraId="6F4CEA7C" w14:textId="77777777" w:rsidR="00BE4AE0" w:rsidRDefault="00BE4AE0" w:rsidP="00113DBC">
            <w:pPr>
              <w:pStyle w:val="TAH"/>
            </w:pPr>
            <w:r>
              <w:t>Description</w:t>
            </w:r>
          </w:p>
        </w:tc>
        <w:tc>
          <w:tcPr>
            <w:tcW w:w="789" w:type="pct"/>
            <w:shd w:val="clear" w:color="auto" w:fill="C0C0C0"/>
          </w:tcPr>
          <w:p w14:paraId="74CC8B7C" w14:textId="77777777" w:rsidR="00BE4AE0" w:rsidRDefault="00BE4AE0" w:rsidP="00113DBC">
            <w:pPr>
              <w:pStyle w:val="TAH"/>
            </w:pPr>
            <w:r>
              <w:t>Applicability</w:t>
            </w:r>
          </w:p>
        </w:tc>
      </w:tr>
      <w:tr w:rsidR="00BE4AE0" w14:paraId="7EA8324B" w14:textId="77777777" w:rsidTr="00113DBC">
        <w:trPr>
          <w:jc w:val="center"/>
        </w:trPr>
        <w:tc>
          <w:tcPr>
            <w:tcW w:w="938" w:type="pct"/>
            <w:tcMar>
              <w:top w:w="0" w:type="dxa"/>
              <w:left w:w="108" w:type="dxa"/>
              <w:bottom w:w="0" w:type="dxa"/>
              <w:right w:w="108" w:type="dxa"/>
            </w:tcMar>
          </w:tcPr>
          <w:p w14:paraId="0DB85D1C" w14:textId="77777777" w:rsidR="00BE4AE0" w:rsidRDefault="00BE4AE0" w:rsidP="00113DBC">
            <w:pPr>
              <w:pStyle w:val="TAL"/>
            </w:pPr>
          </w:p>
        </w:tc>
        <w:tc>
          <w:tcPr>
            <w:tcW w:w="967" w:type="pct"/>
            <w:tcMar>
              <w:top w:w="0" w:type="dxa"/>
              <w:left w:w="108" w:type="dxa"/>
              <w:bottom w:w="0" w:type="dxa"/>
              <w:right w:w="108" w:type="dxa"/>
            </w:tcMar>
          </w:tcPr>
          <w:p w14:paraId="74D8B3AA" w14:textId="77777777" w:rsidR="00BE4AE0" w:rsidRDefault="00BE4AE0" w:rsidP="00113DBC">
            <w:pPr>
              <w:pStyle w:val="TAL"/>
            </w:pPr>
          </w:p>
        </w:tc>
        <w:tc>
          <w:tcPr>
            <w:tcW w:w="2306" w:type="pct"/>
          </w:tcPr>
          <w:p w14:paraId="38717F50" w14:textId="77777777" w:rsidR="00BE4AE0" w:rsidRDefault="00BE4AE0" w:rsidP="00113DBC">
            <w:pPr>
              <w:pStyle w:val="TAL"/>
            </w:pPr>
          </w:p>
        </w:tc>
        <w:tc>
          <w:tcPr>
            <w:tcW w:w="789" w:type="pct"/>
          </w:tcPr>
          <w:p w14:paraId="752DF1F5" w14:textId="77777777" w:rsidR="00BE4AE0" w:rsidRDefault="00BE4AE0" w:rsidP="00113DBC">
            <w:pPr>
              <w:pStyle w:val="TAL"/>
            </w:pPr>
          </w:p>
        </w:tc>
      </w:tr>
    </w:tbl>
    <w:p w14:paraId="159E75D6" w14:textId="77777777" w:rsidR="00BE4AE0" w:rsidRDefault="00BE4AE0" w:rsidP="00BE4AE0"/>
    <w:p w14:paraId="5240B065" w14:textId="16D6DFDF" w:rsidR="00F322E6" w:rsidRPr="00F322E6" w:rsidRDefault="00F322E6" w:rsidP="00A16D3D">
      <w:pPr>
        <w:pStyle w:val="Heading5"/>
        <w:rPr>
          <w:lang w:eastAsia="en-US"/>
        </w:rPr>
      </w:pPr>
      <w:bookmarkStart w:id="4526" w:name="_Toc215000988"/>
      <w:bookmarkStart w:id="4527" w:name="_Toc186707772"/>
      <w:r w:rsidRPr="00F322E6">
        <w:rPr>
          <w:lang w:eastAsia="en-US"/>
        </w:rPr>
        <w:t>6.6.6.3.</w:t>
      </w:r>
      <w:r>
        <w:rPr>
          <w:lang w:eastAsia="en-US"/>
        </w:rPr>
        <w:t>3</w:t>
      </w:r>
      <w:r w:rsidRPr="00F322E6">
        <w:rPr>
          <w:lang w:eastAsia="en-US"/>
        </w:rPr>
        <w:tab/>
        <w:t>Enumeration: Ims</w:t>
      </w:r>
      <w:bookmarkStart w:id="4528" w:name="_Toc67682039"/>
      <w:bookmarkStart w:id="4529" w:name="_Toc192831607"/>
      <w:r w:rsidRPr="00F322E6">
        <w:rPr>
          <w:lang w:eastAsia="en-US"/>
        </w:rPr>
        <w:t>RevokedCause</w:t>
      </w:r>
      <w:bookmarkEnd w:id="4526"/>
      <w:bookmarkEnd w:id="4528"/>
      <w:bookmarkEnd w:id="4529"/>
    </w:p>
    <w:p w14:paraId="16BBE81D" w14:textId="04ED096E" w:rsidR="00F322E6" w:rsidRPr="00F322E6" w:rsidRDefault="00F322E6" w:rsidP="00A16D3D">
      <w:pPr>
        <w:pStyle w:val="TH"/>
        <w:rPr>
          <w:lang w:eastAsia="en-US"/>
        </w:rPr>
      </w:pPr>
      <w:r w:rsidRPr="00F322E6">
        <w:rPr>
          <w:lang w:eastAsia="en-US"/>
        </w:rPr>
        <w:t>Table 6.4.6.3.</w:t>
      </w:r>
      <w:r>
        <w:rPr>
          <w:lang w:eastAsia="en-US"/>
        </w:rPr>
        <w:t>3</w:t>
      </w:r>
      <w:r w:rsidRPr="00F322E6">
        <w:rPr>
          <w:lang w:eastAsia="en-US"/>
        </w:rPr>
        <w:t>-1: Enumeration ImsRevokedCause</w:t>
      </w:r>
    </w:p>
    <w:tbl>
      <w:tblPr>
        <w:tblW w:w="4650" w:type="pct"/>
        <w:tblCellMar>
          <w:left w:w="0" w:type="dxa"/>
          <w:right w:w="0" w:type="dxa"/>
        </w:tblCellMar>
        <w:tblLook w:val="04A0" w:firstRow="1" w:lastRow="0" w:firstColumn="1" w:lastColumn="0" w:noHBand="0" w:noVBand="1"/>
      </w:tblPr>
      <w:tblGrid>
        <w:gridCol w:w="3703"/>
        <w:gridCol w:w="5245"/>
      </w:tblGrid>
      <w:tr w:rsidR="00F322E6" w:rsidRPr="00F322E6" w14:paraId="2A249E4B" w14:textId="77777777" w:rsidTr="004E35BD">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C456B5" w14:textId="77777777" w:rsidR="00F322E6" w:rsidRPr="00F322E6" w:rsidRDefault="00F322E6" w:rsidP="00A16D3D">
            <w:pPr>
              <w:pStyle w:val="TAH"/>
              <w:rPr>
                <w:lang w:eastAsia="en-US"/>
              </w:rPr>
            </w:pPr>
            <w:r w:rsidRPr="00F322E6">
              <w:rPr>
                <w:lang w:eastAsia="en-US"/>
              </w:rP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3F441C" w14:textId="77777777" w:rsidR="00F322E6" w:rsidRPr="00F322E6" w:rsidRDefault="00F322E6" w:rsidP="00A16D3D">
            <w:pPr>
              <w:pStyle w:val="TAH"/>
              <w:rPr>
                <w:lang w:eastAsia="en-US"/>
              </w:rPr>
            </w:pPr>
            <w:r w:rsidRPr="00F322E6">
              <w:rPr>
                <w:lang w:eastAsia="en-US"/>
              </w:rPr>
              <w:t>Description</w:t>
            </w:r>
          </w:p>
        </w:tc>
      </w:tr>
      <w:tr w:rsidR="00F322E6" w:rsidRPr="00F322E6" w14:paraId="793B5869" w14:textId="77777777" w:rsidTr="004E35BD">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9D97EF5" w14:textId="77777777" w:rsidR="00F322E6" w:rsidRPr="00F322E6" w:rsidRDefault="00F322E6" w:rsidP="00A16D3D">
            <w:pPr>
              <w:pStyle w:val="TAL"/>
              <w:rPr>
                <w:lang w:eastAsia="en-US"/>
              </w:rPr>
            </w:pPr>
            <w:r w:rsidRPr="00F322E6">
              <w:rPr>
                <w:lang w:eastAsia="en-US"/>
              </w:rPr>
              <w:t>"MONITORING_NOT</w:t>
            </w:r>
            <w:r w:rsidRPr="00F322E6">
              <w:rPr>
                <w:rFonts w:hint="eastAsia"/>
                <w:lang w:eastAsia="zh-CN"/>
              </w:rPr>
              <w:t>_</w:t>
            </w:r>
            <w:r w:rsidRPr="00F322E6">
              <w:rPr>
                <w:lang w:eastAsia="zh-CN"/>
              </w:rPr>
              <w:t>ALLOWED</w:t>
            </w:r>
            <w:r w:rsidRPr="00F322E6">
              <w:rPr>
                <w:lang w:eastAsia="en-US"/>
              </w:rP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E8636F" w14:textId="77777777" w:rsidR="00F322E6" w:rsidRPr="00F322E6" w:rsidRDefault="00F322E6" w:rsidP="00A16D3D">
            <w:pPr>
              <w:pStyle w:val="TAL"/>
              <w:rPr>
                <w:lang w:eastAsia="en-US"/>
              </w:rPr>
            </w:pPr>
            <w:r w:rsidRPr="00F322E6">
              <w:rPr>
                <w:lang w:eastAsia="en-US"/>
              </w:rPr>
              <w:t>IMS Event Exposure Monitoring is not allowed</w:t>
            </w:r>
          </w:p>
        </w:tc>
      </w:tr>
      <w:tr w:rsidR="00F322E6" w:rsidRPr="00F322E6" w14:paraId="708452FA" w14:textId="77777777" w:rsidTr="004E35BD">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BBB219" w14:textId="77777777" w:rsidR="00F322E6" w:rsidRPr="00F322E6" w:rsidRDefault="00F322E6" w:rsidP="00A16D3D">
            <w:pPr>
              <w:pStyle w:val="TAL"/>
              <w:rPr>
                <w:lang w:eastAsia="en-US"/>
              </w:rPr>
            </w:pPr>
            <w:r w:rsidRPr="00F322E6">
              <w:rPr>
                <w:lang w:eastAsia="en-US"/>
              </w:rPr>
              <w:t>"IMS_UE_ID_REMOVED"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FAC4FF5" w14:textId="77777777" w:rsidR="00F322E6" w:rsidRPr="00F322E6" w:rsidRDefault="00F322E6" w:rsidP="00A16D3D">
            <w:pPr>
              <w:pStyle w:val="TAL"/>
              <w:rPr>
                <w:lang w:eastAsia="en-US"/>
              </w:rPr>
            </w:pPr>
            <w:r w:rsidRPr="00F322E6">
              <w:rPr>
                <w:lang w:eastAsia="en-US"/>
              </w:rPr>
              <w:t>The IMS Subscription Identifier, either the IMS Public Identity (IMPU) or Public Service Identity (PSI) used in the Event Exposure subscription is no longer valid for this individual subscription</w:t>
            </w:r>
          </w:p>
        </w:tc>
      </w:tr>
    </w:tbl>
    <w:p w14:paraId="1F702D05" w14:textId="77777777" w:rsidR="00F322E6" w:rsidRPr="00F322E6" w:rsidRDefault="00F322E6" w:rsidP="00F322E6">
      <w:pPr>
        <w:overflowPunct/>
        <w:autoSpaceDE/>
        <w:autoSpaceDN/>
        <w:adjustRightInd/>
        <w:textAlignment w:val="auto"/>
        <w:rPr>
          <w:noProof/>
          <w:lang w:val="en-US" w:eastAsia="en-US"/>
        </w:rPr>
      </w:pPr>
    </w:p>
    <w:p w14:paraId="7B1B5FB1" w14:textId="61C15EA7" w:rsidR="00BE4AE0" w:rsidRDefault="00BE4AE0" w:rsidP="00BE4AE0">
      <w:pPr>
        <w:pStyle w:val="Heading4"/>
        <w:rPr>
          <w:lang w:val="en-US"/>
        </w:rPr>
      </w:pPr>
      <w:bookmarkStart w:id="4530" w:name="_Toc215000989"/>
      <w:r>
        <w:rPr>
          <w:lang w:val="en-US"/>
        </w:rPr>
        <w:t>6.</w:t>
      </w:r>
      <w:r w:rsidR="0085750E">
        <w:rPr>
          <w:lang w:val="en-US"/>
        </w:rPr>
        <w:t>6</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527"/>
      <w:bookmarkEnd w:id="4530"/>
    </w:p>
    <w:p w14:paraId="6432F80B" w14:textId="77777777" w:rsidR="00BE4AE0" w:rsidRPr="00B910B8" w:rsidRDefault="00BE4AE0" w:rsidP="00BE4AE0">
      <w:r w:rsidRPr="00B910B8">
        <w:t>None in this release of the specification.</w:t>
      </w:r>
    </w:p>
    <w:p w14:paraId="1262A9D2" w14:textId="352AB751" w:rsidR="00BE4AE0" w:rsidRDefault="00BE4AE0" w:rsidP="00BE4AE0">
      <w:pPr>
        <w:pStyle w:val="Heading4"/>
      </w:pPr>
      <w:bookmarkStart w:id="4531" w:name="_Toc186707773"/>
      <w:bookmarkStart w:id="4532" w:name="_Toc215000990"/>
      <w:r>
        <w:t>6.</w:t>
      </w:r>
      <w:r w:rsidR="0085750E">
        <w:t>6</w:t>
      </w:r>
      <w:r>
        <w:t>.6.5</w:t>
      </w:r>
      <w:r>
        <w:tab/>
        <w:t>Binary data</w:t>
      </w:r>
      <w:bookmarkEnd w:id="4531"/>
      <w:bookmarkEnd w:id="4532"/>
    </w:p>
    <w:p w14:paraId="6E199F60" w14:textId="77777777" w:rsidR="00BE4AE0" w:rsidRPr="00B910B8" w:rsidRDefault="00BE4AE0" w:rsidP="00BE4AE0">
      <w:r w:rsidRPr="00B910B8">
        <w:t>None in this release of the specification.</w:t>
      </w:r>
    </w:p>
    <w:p w14:paraId="680407A8" w14:textId="5CFF58CE" w:rsidR="00BE4AE0" w:rsidRDefault="00BE4AE0" w:rsidP="00BE4AE0">
      <w:pPr>
        <w:pStyle w:val="Heading3"/>
      </w:pPr>
      <w:bookmarkStart w:id="4533" w:name="_Toc186707774"/>
      <w:bookmarkStart w:id="4534" w:name="_Toc215000991"/>
      <w:r>
        <w:t>6.</w:t>
      </w:r>
      <w:r w:rsidR="0085750E">
        <w:t>6</w:t>
      </w:r>
      <w:r>
        <w:t>.7</w:t>
      </w:r>
      <w:r>
        <w:tab/>
        <w:t>Error Handling</w:t>
      </w:r>
      <w:bookmarkEnd w:id="4533"/>
      <w:bookmarkEnd w:id="4534"/>
    </w:p>
    <w:p w14:paraId="7DA69384" w14:textId="449964E9" w:rsidR="00BE4AE0" w:rsidRDefault="00BE4AE0" w:rsidP="00BE4AE0">
      <w:pPr>
        <w:pStyle w:val="Heading4"/>
      </w:pPr>
      <w:bookmarkStart w:id="4535" w:name="_Toc186707775"/>
      <w:bookmarkStart w:id="4536" w:name="_Toc215000992"/>
      <w:r>
        <w:t>6.</w:t>
      </w:r>
      <w:r w:rsidR="0085750E">
        <w:t>6</w:t>
      </w:r>
      <w:r>
        <w:t>.7.1</w:t>
      </w:r>
      <w:r>
        <w:tab/>
        <w:t>General</w:t>
      </w:r>
      <w:bookmarkEnd w:id="4535"/>
      <w:bookmarkEnd w:id="4536"/>
    </w:p>
    <w:p w14:paraId="7A7626D6" w14:textId="77777777" w:rsidR="00BE4AE0" w:rsidRDefault="00BE4AE0" w:rsidP="00BE4AE0">
      <w:r>
        <w:t xml:space="preserve">For the </w:t>
      </w:r>
      <w:r w:rsidRPr="00DF62AA">
        <w:rPr>
          <w:lang w:val="en-US"/>
        </w:rPr>
        <w:t>N</w:t>
      </w:r>
      <w:r>
        <w:rPr>
          <w:rFonts w:hint="eastAsia"/>
          <w:lang w:val="en-US" w:eastAsia="zh-CN"/>
        </w:rPr>
        <w:t>hss</w:t>
      </w:r>
      <w:r w:rsidRPr="00DF62AA">
        <w:rPr>
          <w:lang w:val="en-US"/>
        </w:rPr>
        <w:t>_</w:t>
      </w:r>
      <w:r>
        <w:rPr>
          <w:lang w:val="en-US"/>
        </w:rPr>
        <w:t>ImsEE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21BCD18F" w14:textId="77777777" w:rsidR="00BE4AE0" w:rsidRDefault="00BE4AE0" w:rsidP="00BE4AE0">
      <w:pPr>
        <w:rPr>
          <w:rFonts w:eastAsia="Calibri"/>
        </w:rPr>
      </w:pPr>
      <w:r>
        <w:t xml:space="preserve">In addition, the requirements in the following clauses are applicable for the </w:t>
      </w:r>
      <w:r w:rsidRPr="00DF62AA">
        <w:rPr>
          <w:lang w:val="en-US"/>
        </w:rPr>
        <w:t>N</w:t>
      </w:r>
      <w:r>
        <w:rPr>
          <w:rFonts w:hint="eastAsia"/>
          <w:lang w:val="en-US" w:eastAsia="zh-CN"/>
        </w:rPr>
        <w:t>hss</w:t>
      </w:r>
      <w:r w:rsidRPr="00DF62AA">
        <w:rPr>
          <w:lang w:val="en-US"/>
        </w:rPr>
        <w:t>_</w:t>
      </w:r>
      <w:r>
        <w:rPr>
          <w:lang w:val="en-US"/>
        </w:rPr>
        <w:t>ImsEE</w:t>
      </w:r>
      <w:r>
        <w:t xml:space="preserve"> API.</w:t>
      </w:r>
    </w:p>
    <w:p w14:paraId="63C0317D" w14:textId="370B8A32" w:rsidR="00BE4AE0" w:rsidRDefault="00BE4AE0" w:rsidP="00BE4AE0">
      <w:pPr>
        <w:pStyle w:val="Heading4"/>
      </w:pPr>
      <w:bookmarkStart w:id="4537" w:name="_Toc186707776"/>
      <w:bookmarkStart w:id="4538" w:name="_Toc215000993"/>
      <w:r>
        <w:t>6.</w:t>
      </w:r>
      <w:r w:rsidR="0085750E">
        <w:t>6</w:t>
      </w:r>
      <w:r>
        <w:t>.7.2</w:t>
      </w:r>
      <w:r>
        <w:tab/>
        <w:t>Protocol Errors</w:t>
      </w:r>
      <w:bookmarkEnd w:id="4537"/>
      <w:bookmarkEnd w:id="4538"/>
    </w:p>
    <w:p w14:paraId="5F3780BE" w14:textId="77777777" w:rsidR="00BE4AE0" w:rsidRDefault="00BE4AE0" w:rsidP="00BE4AE0">
      <w:r>
        <w:t xml:space="preserve">No specific procedures for the </w:t>
      </w:r>
      <w:r w:rsidRPr="00DF62AA">
        <w:rPr>
          <w:lang w:val="en-US"/>
        </w:rPr>
        <w:t>N</w:t>
      </w:r>
      <w:r>
        <w:rPr>
          <w:rFonts w:hint="eastAsia"/>
          <w:lang w:val="en-US" w:eastAsia="zh-CN"/>
        </w:rPr>
        <w:t>hss</w:t>
      </w:r>
      <w:r w:rsidRPr="00DF62AA">
        <w:rPr>
          <w:lang w:val="en-US"/>
        </w:rPr>
        <w:t>_</w:t>
      </w:r>
      <w:r>
        <w:rPr>
          <w:lang w:val="en-US"/>
        </w:rPr>
        <w:t>ImsEE</w:t>
      </w:r>
      <w:r>
        <w:t xml:space="preserve"> service are specified.</w:t>
      </w:r>
    </w:p>
    <w:p w14:paraId="6F52EE49" w14:textId="6B6ABE13" w:rsidR="00BE4AE0" w:rsidRDefault="00BE4AE0" w:rsidP="00BE4AE0">
      <w:pPr>
        <w:pStyle w:val="Heading4"/>
      </w:pPr>
      <w:bookmarkStart w:id="4539" w:name="_Toc186707777"/>
      <w:bookmarkStart w:id="4540" w:name="_Toc215000994"/>
      <w:r>
        <w:t>6.</w:t>
      </w:r>
      <w:r w:rsidR="0085750E">
        <w:t>6</w:t>
      </w:r>
      <w:r>
        <w:t>.7.3</w:t>
      </w:r>
      <w:r>
        <w:tab/>
        <w:t>Application Errors</w:t>
      </w:r>
      <w:bookmarkEnd w:id="4539"/>
      <w:bookmarkEnd w:id="4540"/>
    </w:p>
    <w:p w14:paraId="47413299" w14:textId="6866302D" w:rsidR="0094317A" w:rsidRPr="000B71E3" w:rsidRDefault="0094317A" w:rsidP="0094317A">
      <w:r w:rsidRPr="000B71E3">
        <w:t>The common application errors defined in the Table</w:t>
      </w:r>
      <w:r>
        <w:t> </w:t>
      </w:r>
      <w:r w:rsidRPr="000B71E3">
        <w:t xml:space="preserve">5.2.7.2-1 in </w:t>
      </w:r>
      <w:r>
        <w:t>3GPP TS 2</w:t>
      </w:r>
      <w:r w:rsidRPr="000B71E3">
        <w:t>9.500</w:t>
      </w:r>
      <w:r>
        <w:t> [</w:t>
      </w:r>
      <w:r w:rsidRPr="000B71E3">
        <w:t>4] may also be used for the N</w:t>
      </w:r>
      <w:r>
        <w:t>hss_</w:t>
      </w:r>
      <w:r>
        <w:rPr>
          <w:rFonts w:hint="eastAsia"/>
          <w:lang w:eastAsia="zh-CN"/>
        </w:rPr>
        <w:t>i</w:t>
      </w:r>
      <w:r>
        <w:t>ms</w:t>
      </w:r>
      <w:r>
        <w:rPr>
          <w:rFonts w:hint="eastAsia"/>
          <w:lang w:eastAsia="zh-CN"/>
        </w:rPr>
        <w:t>EE</w:t>
      </w:r>
      <w:r w:rsidRPr="000B71E3">
        <w:t xml:space="preserve"> service. The following application errors listed in Table</w:t>
      </w:r>
      <w:r>
        <w:t> </w:t>
      </w:r>
      <w:r w:rsidRPr="000B71E3">
        <w:t>6.</w:t>
      </w:r>
      <w:r>
        <w:rPr>
          <w:rFonts w:hint="eastAsia"/>
          <w:lang w:eastAsia="zh-CN"/>
        </w:rPr>
        <w:t>6</w:t>
      </w:r>
      <w:r w:rsidRPr="000B71E3">
        <w:t>.7.3-1 are specific for the N</w:t>
      </w:r>
      <w:r>
        <w:t>hss_ims</w:t>
      </w:r>
      <w:r>
        <w:rPr>
          <w:rFonts w:hint="eastAsia"/>
          <w:lang w:eastAsia="zh-CN"/>
        </w:rPr>
        <w:t>EE</w:t>
      </w:r>
      <w:r w:rsidRPr="000B71E3">
        <w:t xml:space="preserve"> service.</w:t>
      </w:r>
    </w:p>
    <w:p w14:paraId="3017A961" w14:textId="5CB36F03" w:rsidR="00BE4AE0" w:rsidRDefault="00BE4AE0" w:rsidP="00BE4AE0">
      <w:pPr>
        <w:pStyle w:val="TH"/>
      </w:pPr>
      <w:r>
        <w:t>Table 6.</w:t>
      </w:r>
      <w:r w:rsidR="0085750E">
        <w:t>6</w:t>
      </w:r>
      <w:r>
        <w:t>.7.3-1: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22"/>
        <w:gridCol w:w="1843"/>
        <w:gridCol w:w="4764"/>
      </w:tblGrid>
      <w:tr w:rsidR="00BE4AE0" w14:paraId="76B8E85B" w14:textId="77777777" w:rsidTr="0094317A">
        <w:trPr>
          <w:jc w:val="center"/>
        </w:trPr>
        <w:tc>
          <w:tcPr>
            <w:tcW w:w="2922" w:type="dxa"/>
            <w:shd w:val="clear" w:color="auto" w:fill="C0C0C0"/>
          </w:tcPr>
          <w:p w14:paraId="16C9AC22" w14:textId="77777777" w:rsidR="00BE4AE0" w:rsidRDefault="00BE4AE0" w:rsidP="00113DBC">
            <w:pPr>
              <w:pStyle w:val="TAH"/>
            </w:pPr>
            <w:r>
              <w:t>Application Error</w:t>
            </w:r>
          </w:p>
        </w:tc>
        <w:tc>
          <w:tcPr>
            <w:tcW w:w="1843" w:type="dxa"/>
            <w:shd w:val="clear" w:color="auto" w:fill="C0C0C0"/>
          </w:tcPr>
          <w:p w14:paraId="51DD492D" w14:textId="77777777" w:rsidR="00BE4AE0" w:rsidRDefault="00BE4AE0" w:rsidP="00113DBC">
            <w:pPr>
              <w:pStyle w:val="TAH"/>
            </w:pPr>
            <w:r>
              <w:t>HTTP status code</w:t>
            </w:r>
          </w:p>
        </w:tc>
        <w:tc>
          <w:tcPr>
            <w:tcW w:w="4764" w:type="dxa"/>
            <w:shd w:val="clear" w:color="auto" w:fill="C0C0C0"/>
          </w:tcPr>
          <w:p w14:paraId="314D1F5C" w14:textId="77777777" w:rsidR="00BE4AE0" w:rsidRDefault="00BE4AE0" w:rsidP="00113DBC">
            <w:pPr>
              <w:pStyle w:val="TAH"/>
            </w:pPr>
            <w:r>
              <w:t>Description</w:t>
            </w:r>
          </w:p>
        </w:tc>
      </w:tr>
      <w:tr w:rsidR="00BE4AE0" w14:paraId="39F1A283" w14:textId="77777777" w:rsidTr="0094317A">
        <w:trPr>
          <w:jc w:val="center"/>
        </w:trPr>
        <w:tc>
          <w:tcPr>
            <w:tcW w:w="2922" w:type="dxa"/>
          </w:tcPr>
          <w:p w14:paraId="2EB6E664" w14:textId="4F55461D" w:rsidR="00BE4AE0" w:rsidRDefault="0094317A" w:rsidP="00113DBC">
            <w:pPr>
              <w:pStyle w:val="TAL"/>
            </w:pPr>
            <w:r w:rsidRPr="0094317A">
              <w:t>USER_NOT_FOUND</w:t>
            </w:r>
          </w:p>
        </w:tc>
        <w:tc>
          <w:tcPr>
            <w:tcW w:w="1843" w:type="dxa"/>
          </w:tcPr>
          <w:p w14:paraId="39B16392" w14:textId="77777777" w:rsidR="00BE4AE0" w:rsidRDefault="00BE4AE0" w:rsidP="00113DBC">
            <w:pPr>
              <w:pStyle w:val="TAL"/>
            </w:pPr>
            <w:r>
              <w:t>404 Not Found</w:t>
            </w:r>
          </w:p>
        </w:tc>
        <w:tc>
          <w:tcPr>
            <w:tcW w:w="4764" w:type="dxa"/>
          </w:tcPr>
          <w:p w14:paraId="65459853" w14:textId="46CD4EF0" w:rsidR="00BE4AE0" w:rsidRDefault="0094317A" w:rsidP="00113DBC">
            <w:pPr>
              <w:pStyle w:val="TAL"/>
              <w:rPr>
                <w:rFonts w:cs="Arial"/>
                <w:szCs w:val="18"/>
              </w:rPr>
            </w:pPr>
            <w:r w:rsidRPr="0094317A">
              <w:rPr>
                <w:rFonts w:cs="Arial"/>
                <w:szCs w:val="18"/>
              </w:rPr>
              <w:t>The received IMS UE identity is unknown.</w:t>
            </w:r>
          </w:p>
        </w:tc>
      </w:tr>
      <w:tr w:rsidR="003E10A5" w14:paraId="5CCF43BD" w14:textId="77777777" w:rsidTr="0094317A">
        <w:trPr>
          <w:jc w:val="center"/>
        </w:trPr>
        <w:tc>
          <w:tcPr>
            <w:tcW w:w="2922" w:type="dxa"/>
          </w:tcPr>
          <w:p w14:paraId="03DDC7FC" w14:textId="1F8C942B" w:rsidR="003E10A5" w:rsidRPr="0094317A" w:rsidRDefault="003E10A5" w:rsidP="003E10A5">
            <w:pPr>
              <w:pStyle w:val="TAL"/>
            </w:pPr>
            <w:r>
              <w:t>CONTEXT_NOT_FOUND</w:t>
            </w:r>
          </w:p>
        </w:tc>
        <w:tc>
          <w:tcPr>
            <w:tcW w:w="1843" w:type="dxa"/>
          </w:tcPr>
          <w:p w14:paraId="6E4DCB9C" w14:textId="6F1D06D7" w:rsidR="003E10A5" w:rsidRDefault="003E10A5" w:rsidP="003E10A5">
            <w:pPr>
              <w:pStyle w:val="TAL"/>
            </w:pPr>
            <w:r>
              <w:t>404 Not Found</w:t>
            </w:r>
          </w:p>
        </w:tc>
        <w:tc>
          <w:tcPr>
            <w:tcW w:w="4764" w:type="dxa"/>
          </w:tcPr>
          <w:p w14:paraId="3989214C" w14:textId="479C6269" w:rsidR="003E10A5" w:rsidRPr="0094317A" w:rsidRDefault="003E10A5" w:rsidP="003E10A5">
            <w:pPr>
              <w:pStyle w:val="TAL"/>
              <w:rPr>
                <w:rFonts w:cs="Arial"/>
                <w:szCs w:val="18"/>
              </w:rPr>
            </w:pPr>
            <w:r w:rsidRPr="001901CD">
              <w:t>It is used during the modification of an existing subscription when no corresponding context exists.</w:t>
            </w:r>
          </w:p>
        </w:tc>
      </w:tr>
      <w:tr w:rsidR="003E10A5" w14:paraId="0B48C5AF" w14:textId="77777777" w:rsidTr="0094317A">
        <w:trPr>
          <w:jc w:val="center"/>
        </w:trPr>
        <w:tc>
          <w:tcPr>
            <w:tcW w:w="2922" w:type="dxa"/>
          </w:tcPr>
          <w:p w14:paraId="55A344AB" w14:textId="08ECF9F7" w:rsidR="003E10A5" w:rsidDel="0094317A" w:rsidRDefault="003E10A5" w:rsidP="003E10A5">
            <w:pPr>
              <w:pStyle w:val="TAL"/>
            </w:pPr>
            <w:r>
              <w:rPr>
                <w:rFonts w:hint="eastAsia"/>
                <w:lang w:eastAsia="zh-CN"/>
              </w:rPr>
              <w:t>OPERATION_NOT_ALLOWED</w:t>
            </w:r>
          </w:p>
        </w:tc>
        <w:tc>
          <w:tcPr>
            <w:tcW w:w="1843" w:type="dxa"/>
          </w:tcPr>
          <w:p w14:paraId="738E2D82" w14:textId="063E2DC9" w:rsidR="003E10A5" w:rsidRDefault="003E10A5" w:rsidP="003E10A5">
            <w:pPr>
              <w:pStyle w:val="TAL"/>
            </w:pPr>
            <w:r>
              <w:rPr>
                <w:rFonts w:hint="eastAsia"/>
                <w:lang w:eastAsia="zh-CN"/>
              </w:rPr>
              <w:t>403 Forbidden</w:t>
            </w:r>
          </w:p>
        </w:tc>
        <w:tc>
          <w:tcPr>
            <w:tcW w:w="4764" w:type="dxa"/>
          </w:tcPr>
          <w:p w14:paraId="3074C8D1" w14:textId="1A6F1C36" w:rsidR="003E10A5" w:rsidDel="0094317A" w:rsidRDefault="003E10A5" w:rsidP="003E10A5">
            <w:pPr>
              <w:pStyle w:val="TAL"/>
              <w:rPr>
                <w:rFonts w:cs="Arial"/>
                <w:szCs w:val="18"/>
              </w:rPr>
            </w:pPr>
            <w:r>
              <w:rPr>
                <w:rFonts w:hint="eastAsia"/>
                <w:lang w:val="en-US" w:eastAsia="zh-CN"/>
              </w:rPr>
              <w:t>I</w:t>
            </w:r>
            <w:r>
              <w:rPr>
                <w:lang w:val="en-US"/>
              </w:rPr>
              <w:t xml:space="preserve">ndicates the </w:t>
            </w:r>
            <w:r>
              <w:rPr>
                <w:rFonts w:hint="eastAsia"/>
                <w:lang w:eastAsia="zh-CN"/>
              </w:rPr>
              <w:t>IMS Event</w:t>
            </w:r>
            <w:r w:rsidRPr="001901CD">
              <w:t xml:space="preserve"> </w:t>
            </w:r>
            <w:r>
              <w:rPr>
                <w:lang w:eastAsia="zh-CN"/>
              </w:rPr>
              <w:t>subscription</w:t>
            </w:r>
            <w:r w:rsidRPr="001901CD">
              <w:t xml:space="preserve"> </w:t>
            </w:r>
            <w:r>
              <w:t xml:space="preserve">is not allowed to </w:t>
            </w:r>
            <w:r>
              <w:rPr>
                <w:rFonts w:hint="eastAsia"/>
                <w:lang w:eastAsia="zh-CN"/>
              </w:rPr>
              <w:t xml:space="preserve">be </w:t>
            </w:r>
            <w:r>
              <w:t>create</w:t>
            </w:r>
            <w:r>
              <w:rPr>
                <w:rFonts w:hint="eastAsia"/>
                <w:lang w:eastAsia="zh-CN"/>
              </w:rPr>
              <w:t>d</w:t>
            </w:r>
            <w:r w:rsidRPr="001901CD">
              <w:t>.</w:t>
            </w:r>
          </w:p>
        </w:tc>
      </w:tr>
    </w:tbl>
    <w:p w14:paraId="05F446D2" w14:textId="77777777" w:rsidR="00BE4AE0" w:rsidRDefault="00BE4AE0" w:rsidP="00BE4AE0"/>
    <w:p w14:paraId="074DA7DB" w14:textId="771E11D1" w:rsidR="00BE4AE0" w:rsidRDefault="00BE4AE0" w:rsidP="00BE4AE0">
      <w:pPr>
        <w:pStyle w:val="Heading3"/>
        <w:rPr>
          <w:lang w:eastAsia="zh-CN"/>
        </w:rPr>
      </w:pPr>
      <w:bookmarkStart w:id="4541" w:name="_Toc186707778"/>
      <w:bookmarkStart w:id="4542" w:name="_Toc215000995"/>
      <w:r>
        <w:t>6.</w:t>
      </w:r>
      <w:r w:rsidR="0085750E">
        <w:t>6</w:t>
      </w:r>
      <w:r>
        <w:t>.8</w:t>
      </w:r>
      <w:r>
        <w:rPr>
          <w:lang w:eastAsia="zh-CN"/>
        </w:rPr>
        <w:tab/>
        <w:t>Feature negotiation</w:t>
      </w:r>
      <w:bookmarkEnd w:id="4541"/>
      <w:bookmarkEnd w:id="4542"/>
    </w:p>
    <w:p w14:paraId="492D2D90" w14:textId="10F55ACA" w:rsidR="00BE4AE0" w:rsidRDefault="00BE4AE0" w:rsidP="00BE4AE0">
      <w:r>
        <w:t>The optional features in table 6.</w:t>
      </w:r>
      <w:r w:rsidR="0085750E">
        <w:t>6</w:t>
      </w:r>
      <w:r>
        <w:t xml:space="preserve">.8-1 are defined for the </w:t>
      </w:r>
      <w:r>
        <w:rPr>
          <w:lang w:val="en-US"/>
        </w:rPr>
        <w:t>N</w:t>
      </w:r>
      <w:r>
        <w:rPr>
          <w:rFonts w:hint="eastAsia"/>
          <w:lang w:val="en-US" w:eastAsia="zh-CN"/>
        </w:rPr>
        <w:t>hss</w:t>
      </w:r>
      <w:r>
        <w:rPr>
          <w:lang w:val="en-US"/>
        </w:rPr>
        <w:t>_Ims</w:t>
      </w:r>
      <w:r>
        <w:rPr>
          <w:rFonts w:hint="eastAsia"/>
          <w:lang w:val="en-US" w:eastAsia="zh-CN"/>
        </w:rPr>
        <w:t>EE</w:t>
      </w:r>
      <w:r>
        <w:rPr>
          <w:lang w:val="en-US"/>
        </w:rPr>
        <w:t xml:space="preserve"> </w:t>
      </w:r>
      <w:r>
        <w:rPr>
          <w:lang w:eastAsia="zh-CN"/>
        </w:rPr>
        <w:t xml:space="preserve">API. They shall be negotiated using the </w:t>
      </w:r>
      <w:r>
        <w:t>extensibility mechanism defined in clause 6.6 of 3GPP TS 29.500 [4].</w:t>
      </w:r>
    </w:p>
    <w:p w14:paraId="6539BF35" w14:textId="0591E4B7" w:rsidR="00BE4AE0" w:rsidRDefault="00BE4AE0" w:rsidP="00BE4AE0">
      <w:pPr>
        <w:pStyle w:val="TH"/>
      </w:pPr>
      <w:r>
        <w:t>Table 6.</w:t>
      </w:r>
      <w:r w:rsidR="0085750E">
        <w:t>6</w:t>
      </w:r>
      <w:r>
        <w:t>.8-1: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BE4AE0" w14:paraId="656A494B" w14:textId="77777777" w:rsidTr="00113DBC">
        <w:trPr>
          <w:jc w:val="center"/>
        </w:trPr>
        <w:tc>
          <w:tcPr>
            <w:tcW w:w="1529" w:type="dxa"/>
            <w:shd w:val="clear" w:color="auto" w:fill="C0C0C0"/>
          </w:tcPr>
          <w:p w14:paraId="7369428C" w14:textId="77777777" w:rsidR="00BE4AE0" w:rsidRDefault="00BE4AE0" w:rsidP="00113DBC">
            <w:pPr>
              <w:pStyle w:val="TAH"/>
            </w:pPr>
            <w:r>
              <w:t>Feature number</w:t>
            </w:r>
          </w:p>
        </w:tc>
        <w:tc>
          <w:tcPr>
            <w:tcW w:w="2207" w:type="dxa"/>
            <w:shd w:val="clear" w:color="auto" w:fill="C0C0C0"/>
          </w:tcPr>
          <w:p w14:paraId="282ADD16" w14:textId="77777777" w:rsidR="00BE4AE0" w:rsidRDefault="00BE4AE0" w:rsidP="00113DBC">
            <w:pPr>
              <w:pStyle w:val="TAH"/>
            </w:pPr>
            <w:r>
              <w:t>Feature Name</w:t>
            </w:r>
          </w:p>
        </w:tc>
        <w:tc>
          <w:tcPr>
            <w:tcW w:w="5758" w:type="dxa"/>
            <w:shd w:val="clear" w:color="auto" w:fill="C0C0C0"/>
          </w:tcPr>
          <w:p w14:paraId="0F7061F2" w14:textId="77777777" w:rsidR="00BE4AE0" w:rsidRDefault="00BE4AE0" w:rsidP="00113DBC">
            <w:pPr>
              <w:pStyle w:val="TAH"/>
            </w:pPr>
            <w:r>
              <w:t>Description</w:t>
            </w:r>
          </w:p>
        </w:tc>
      </w:tr>
      <w:tr w:rsidR="00BE4AE0" w14:paraId="7EE80849" w14:textId="77777777" w:rsidTr="00113DBC">
        <w:trPr>
          <w:jc w:val="center"/>
        </w:trPr>
        <w:tc>
          <w:tcPr>
            <w:tcW w:w="1529" w:type="dxa"/>
          </w:tcPr>
          <w:p w14:paraId="398AADEB" w14:textId="77777777" w:rsidR="00BE4AE0" w:rsidRDefault="00BE4AE0" w:rsidP="00113DBC">
            <w:pPr>
              <w:pStyle w:val="TAL"/>
            </w:pPr>
          </w:p>
        </w:tc>
        <w:tc>
          <w:tcPr>
            <w:tcW w:w="2207" w:type="dxa"/>
          </w:tcPr>
          <w:p w14:paraId="183EEAE3" w14:textId="77777777" w:rsidR="00BE4AE0" w:rsidRDefault="00BE4AE0" w:rsidP="00113DBC">
            <w:pPr>
              <w:pStyle w:val="TAL"/>
            </w:pPr>
          </w:p>
        </w:tc>
        <w:tc>
          <w:tcPr>
            <w:tcW w:w="5758" w:type="dxa"/>
          </w:tcPr>
          <w:p w14:paraId="40C5CA20" w14:textId="77777777" w:rsidR="00BE4AE0" w:rsidRDefault="00BE4AE0" w:rsidP="00113DBC">
            <w:pPr>
              <w:pStyle w:val="TAL"/>
              <w:rPr>
                <w:rFonts w:cs="Arial"/>
                <w:szCs w:val="18"/>
              </w:rPr>
            </w:pPr>
          </w:p>
        </w:tc>
      </w:tr>
    </w:tbl>
    <w:p w14:paraId="2692D07B" w14:textId="77777777" w:rsidR="00BE4AE0" w:rsidRDefault="00BE4AE0" w:rsidP="00BE4AE0"/>
    <w:p w14:paraId="6954D12D" w14:textId="1679CA35" w:rsidR="00BE4AE0" w:rsidRDefault="00BE4AE0" w:rsidP="00BE4AE0">
      <w:pPr>
        <w:pStyle w:val="Heading3"/>
      </w:pPr>
      <w:bookmarkStart w:id="4543" w:name="_Toc186707779"/>
      <w:bookmarkStart w:id="4544" w:name="_Toc215000996"/>
      <w:r>
        <w:t>6.</w:t>
      </w:r>
      <w:r w:rsidR="0085750E">
        <w:t>6</w:t>
      </w:r>
      <w:r>
        <w:t>.9</w:t>
      </w:r>
      <w:r>
        <w:tab/>
        <w:t>Security</w:t>
      </w:r>
      <w:bookmarkEnd w:id="4543"/>
      <w:bookmarkEnd w:id="4544"/>
    </w:p>
    <w:p w14:paraId="75E9AB06" w14:textId="77777777" w:rsidR="00BE4AE0" w:rsidRDefault="00BE4AE0" w:rsidP="00BE4AE0">
      <w:r>
        <w:t xml:space="preserve">As indicated in 3GPP TS 33.501 [8] and 3GPP TS 29.500 [4], the access to the </w:t>
      </w:r>
      <w:r>
        <w:rPr>
          <w:lang w:val="en-US"/>
        </w:rPr>
        <w:t>N</w:t>
      </w:r>
      <w:r>
        <w:rPr>
          <w:rFonts w:hint="eastAsia"/>
          <w:lang w:val="en-US" w:eastAsia="zh-CN"/>
        </w:rPr>
        <w:t>hss</w:t>
      </w:r>
      <w:r>
        <w:rPr>
          <w:lang w:val="en-US"/>
        </w:rPr>
        <w:t>_Ims</w:t>
      </w:r>
      <w:r>
        <w:rPr>
          <w:rFonts w:hint="eastAsia"/>
          <w:lang w:val="en-US" w:eastAsia="zh-CN"/>
        </w:rPr>
        <w:t>EE</w:t>
      </w:r>
      <w:r>
        <w:rPr>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2052F2CD" w14:textId="77777777" w:rsidR="00BE4AE0" w:rsidRDefault="00BE4AE0" w:rsidP="00BE4AE0">
      <w:r>
        <w:t xml:space="preserve">If OAuth2 is used, an NF Service Consumer, prior to consuming services offered by the </w:t>
      </w:r>
      <w:r>
        <w:rPr>
          <w:lang w:val="en-US"/>
        </w:rPr>
        <w:t>N</w:t>
      </w:r>
      <w:r>
        <w:rPr>
          <w:rFonts w:hint="eastAsia"/>
          <w:lang w:val="en-US" w:eastAsia="zh-CN"/>
        </w:rPr>
        <w:t>hss</w:t>
      </w:r>
      <w:r>
        <w:rPr>
          <w:lang w:val="en-US"/>
        </w:rPr>
        <w:t>_Ims</w:t>
      </w:r>
      <w:r>
        <w:rPr>
          <w:rFonts w:hint="eastAsia"/>
          <w:lang w:val="en-US" w:eastAsia="zh-CN"/>
        </w:rPr>
        <w:t>EE</w:t>
      </w:r>
      <w:r>
        <w:rPr>
          <w:lang w:eastAsia="zh-CN"/>
        </w:rPr>
        <w:t xml:space="preserve"> </w:t>
      </w:r>
      <w:r>
        <w:t>API, shall obtain a "token" from the authorization server, by invoking the Access Token Request service, as described in 3GPP TS 29.510 [10], clause 5.4.2.2.</w:t>
      </w:r>
    </w:p>
    <w:p w14:paraId="2939726C" w14:textId="77777777" w:rsidR="00BE4AE0" w:rsidRDefault="00BE4AE0" w:rsidP="00BE4AE0">
      <w:pPr>
        <w:pStyle w:val="NO"/>
      </w:pPr>
      <w:r>
        <w:t>NOTE:</w:t>
      </w:r>
      <w:r>
        <w:tab/>
        <w:t xml:space="preserve">When multiple NRFs are deployed in a network, the NRF used as authorization server is the same NRF that the NF Service Consumer used for discovering the </w:t>
      </w:r>
      <w:r>
        <w:rPr>
          <w:lang w:val="en-US"/>
        </w:rPr>
        <w:t>N</w:t>
      </w:r>
      <w:r>
        <w:rPr>
          <w:rFonts w:hint="eastAsia"/>
          <w:lang w:val="en-US" w:eastAsia="zh-CN"/>
        </w:rPr>
        <w:t>hss</w:t>
      </w:r>
      <w:r>
        <w:rPr>
          <w:lang w:val="en-US"/>
        </w:rPr>
        <w:t>_EE</w:t>
      </w:r>
      <w:r>
        <w:rPr>
          <w:lang w:eastAsia="zh-CN"/>
        </w:rPr>
        <w:t xml:space="preserve"> </w:t>
      </w:r>
      <w:r>
        <w:t>service.</w:t>
      </w:r>
    </w:p>
    <w:p w14:paraId="1BE76BCF" w14:textId="77777777" w:rsidR="00BE4AE0" w:rsidRDefault="00BE4AE0" w:rsidP="00BE4AE0">
      <w:pPr>
        <w:rPr>
          <w:lang w:val="en-US"/>
        </w:rPr>
      </w:pPr>
      <w:r>
        <w:rPr>
          <w:lang w:val="en-US"/>
        </w:rPr>
        <w:t>The N</w:t>
      </w:r>
      <w:r>
        <w:rPr>
          <w:rFonts w:hint="eastAsia"/>
          <w:lang w:val="en-US" w:eastAsia="zh-CN"/>
        </w:rPr>
        <w:t>hss</w:t>
      </w:r>
      <w:r>
        <w:rPr>
          <w:lang w:val="en-US"/>
        </w:rPr>
        <w:t>_Ims</w:t>
      </w:r>
      <w:r>
        <w:rPr>
          <w:rFonts w:hint="eastAsia"/>
          <w:lang w:val="en-US" w:eastAsia="zh-CN"/>
        </w:rPr>
        <w:t>EE</w:t>
      </w:r>
      <w:r>
        <w:rPr>
          <w:lang w:eastAsia="zh-CN"/>
        </w:rPr>
        <w:t xml:space="preserve"> </w:t>
      </w:r>
      <w:r>
        <w:rPr>
          <w:lang w:val="en-US"/>
        </w:rPr>
        <w:t>API defines a single scope "</w:t>
      </w:r>
      <w:bookmarkStart w:id="4545" w:name="OLE_LINK8"/>
      <w:r>
        <w:rPr>
          <w:lang w:val="en-US"/>
        </w:rPr>
        <w:t>n</w:t>
      </w:r>
      <w:r>
        <w:rPr>
          <w:rFonts w:hint="eastAsia"/>
          <w:lang w:val="en-US" w:eastAsia="zh-CN"/>
        </w:rPr>
        <w:t>hss-ims</w:t>
      </w:r>
      <w:r>
        <w:rPr>
          <w:lang w:val="en-US"/>
        </w:rPr>
        <w:t>-</w:t>
      </w:r>
      <w:r>
        <w:rPr>
          <w:rFonts w:hint="eastAsia"/>
          <w:lang w:val="en-US" w:eastAsia="zh-CN"/>
        </w:rPr>
        <w:t>ee</w:t>
      </w:r>
      <w:bookmarkEnd w:id="4545"/>
      <w:r>
        <w:rPr>
          <w:lang w:val="en-US" w:eastAsia="zh-CN"/>
        </w:rPr>
        <w:t xml:space="preserve">" </w:t>
      </w:r>
      <w:r>
        <w:rPr>
          <w:lang w:val="en-US"/>
        </w:rPr>
        <w:t>for the entire service, and it does not define any additional scopes at resource or operation level.</w:t>
      </w:r>
    </w:p>
    <w:p w14:paraId="181F9E1F" w14:textId="1C75DEE8" w:rsidR="00BE4AE0" w:rsidRPr="005562D7" w:rsidRDefault="00BE4AE0" w:rsidP="00BE4AE0">
      <w:pPr>
        <w:pStyle w:val="Heading3"/>
      </w:pPr>
      <w:bookmarkStart w:id="4546" w:name="_Toc186707780"/>
      <w:bookmarkStart w:id="4547" w:name="_Toc215000997"/>
      <w:r w:rsidRPr="005562D7">
        <w:t>6.</w:t>
      </w:r>
      <w:r w:rsidR="0085750E">
        <w:t>6</w:t>
      </w:r>
      <w:r w:rsidRPr="005562D7">
        <w:t>.</w:t>
      </w:r>
      <w:r>
        <w:t>10</w:t>
      </w:r>
      <w:r w:rsidRPr="005562D7">
        <w:tab/>
        <w:t>HTTP redirection</w:t>
      </w:r>
      <w:bookmarkEnd w:id="4546"/>
      <w:bookmarkEnd w:id="4547"/>
    </w:p>
    <w:p w14:paraId="1001CE67" w14:textId="77777777" w:rsidR="00BE4AE0" w:rsidRDefault="00BE4AE0" w:rsidP="00BE4AE0">
      <w:pPr>
        <w:rPr>
          <w:lang w:val="en-US"/>
        </w:rPr>
      </w:pPr>
      <w:r>
        <w:rPr>
          <w:lang w:val="en-US"/>
        </w:rPr>
        <w:t xml:space="preserve">An HTTP request may be redirected to a different </w:t>
      </w:r>
      <w:r>
        <w:rPr>
          <w:rFonts w:hint="eastAsia"/>
          <w:lang w:val="en-US" w:eastAsia="zh-CN"/>
        </w:rPr>
        <w:t>HSS</w:t>
      </w:r>
      <w:r>
        <w:rPr>
          <w:lang w:val="en-US"/>
        </w:rPr>
        <w:t xml:space="preserve"> service instance when using direct or indirect communications (see 3GPP TS 29.500 [4]).</w:t>
      </w:r>
    </w:p>
    <w:p w14:paraId="3057EF4E" w14:textId="77777777" w:rsidR="00BE4AE0" w:rsidRDefault="00BE4AE0" w:rsidP="00BE4AE0">
      <w:pPr>
        <w:rPr>
          <w:lang w:val="en-US"/>
        </w:rPr>
      </w:pPr>
      <w:r>
        <w:rPr>
          <w:lang w:val="en-US"/>
        </w:rPr>
        <w:t xml:space="preserve">An SCP that reselects a different NF provider </w:t>
      </w:r>
      <w:r>
        <w:rPr>
          <w:lang w:val="en-US" w:eastAsia="zh-CN"/>
        </w:rPr>
        <w:t xml:space="preserve">(e.g. </w:t>
      </w:r>
      <w:r>
        <w:rPr>
          <w:rFonts w:hint="eastAsia"/>
          <w:lang w:val="en-US" w:eastAsia="zh-CN"/>
        </w:rPr>
        <w:t>HSS</w:t>
      </w:r>
      <w:r>
        <w:rPr>
          <w:lang w:val="en-US" w:eastAsia="zh-CN"/>
        </w:rPr>
        <w:t>)</w:t>
      </w:r>
      <w:r>
        <w:rPr>
          <w:lang w:val="en-US"/>
        </w:rPr>
        <w:t xml:space="preserve"> instance will return the NF Instance ID of the new NF provider instance in the 3gpp-Sbi-Producer-Id header, as specified in clause 6.10.3.4 of 3GPP TS 29.500 [4].</w:t>
      </w:r>
    </w:p>
    <w:p w14:paraId="38844B6B" w14:textId="77777777" w:rsidR="00BE4AE0" w:rsidRDefault="00BE4AE0" w:rsidP="00BE4AE0">
      <w:pPr>
        <w:rPr>
          <w:lang w:val="en-US"/>
        </w:rPr>
      </w:pPr>
      <w:r>
        <w:rPr>
          <w:lang w:val="en-US"/>
        </w:rPr>
        <w:t xml:space="preserve">If an NF provider (e.g. </w:t>
      </w:r>
      <w:r>
        <w:rPr>
          <w:rFonts w:hint="eastAsia"/>
          <w:lang w:val="en-US" w:eastAsia="zh-CN"/>
        </w:rPr>
        <w:t>HSS</w:t>
      </w:r>
      <w:r>
        <w:rPr>
          <w:lang w:val="en-US"/>
        </w:rPr>
        <w:t>) redirects a service request to a different NF provider using a 307 Temporary Redirect or 308 Permanent Redirect status code, the identity of the new NF provider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64F56256" w14:textId="26744891" w:rsidR="007D5229" w:rsidRDefault="00795F30" w:rsidP="007D5229">
      <w:pPr>
        <w:pStyle w:val="Heading8"/>
      </w:pPr>
      <w:r>
        <w:br w:type="page"/>
      </w:r>
      <w:bookmarkStart w:id="4548" w:name="_Toc215000998"/>
      <w:r w:rsidR="007D5229" w:rsidRPr="004D3578">
        <w:t>Annex A (normative):</w:t>
      </w:r>
      <w:r w:rsidR="00DD2C03">
        <w:br/>
      </w:r>
      <w:r w:rsidR="007D5229">
        <w:t>OpenAPI specification</w:t>
      </w:r>
      <w:bookmarkEnd w:id="4414"/>
      <w:bookmarkEnd w:id="4415"/>
      <w:bookmarkEnd w:id="4416"/>
      <w:bookmarkEnd w:id="4417"/>
      <w:bookmarkEnd w:id="4418"/>
      <w:bookmarkEnd w:id="4432"/>
      <w:bookmarkEnd w:id="4548"/>
    </w:p>
    <w:p w14:paraId="3BECCB41" w14:textId="77777777" w:rsidR="00FC4C9C" w:rsidRPr="00F91D2F" w:rsidRDefault="00FC4C9C" w:rsidP="00B409EE">
      <w:pPr>
        <w:pStyle w:val="Heading1"/>
      </w:pPr>
      <w:bookmarkStart w:id="4549" w:name="_Toc215000999"/>
      <w:r w:rsidRPr="00F91D2F">
        <w:t>A.1</w:t>
      </w:r>
      <w:r w:rsidRPr="00F91D2F">
        <w:tab/>
        <w:t>General</w:t>
      </w:r>
      <w:bookmarkEnd w:id="4419"/>
      <w:bookmarkEnd w:id="4420"/>
      <w:bookmarkEnd w:id="4421"/>
      <w:bookmarkEnd w:id="4422"/>
      <w:bookmarkEnd w:id="4423"/>
      <w:bookmarkEnd w:id="4424"/>
      <w:bookmarkEnd w:id="4425"/>
      <w:bookmarkEnd w:id="4426"/>
      <w:bookmarkEnd w:id="4427"/>
      <w:bookmarkEnd w:id="4428"/>
      <w:bookmarkEnd w:id="4549"/>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B409EE">
      <w:pPr>
        <w:pStyle w:val="Heading1"/>
      </w:pPr>
      <w:bookmarkStart w:id="4550" w:name="_Toc21948993"/>
      <w:bookmarkStart w:id="4551" w:name="_Toc24978900"/>
      <w:bookmarkStart w:id="4552" w:name="_Toc34346806"/>
      <w:bookmarkStart w:id="4553" w:name="_Toc34740883"/>
      <w:bookmarkStart w:id="4554" w:name="_Toc34748242"/>
      <w:bookmarkStart w:id="4555" w:name="_Toc34748618"/>
      <w:bookmarkStart w:id="4556" w:name="_Toc34749608"/>
      <w:bookmarkStart w:id="4557" w:name="_Toc49690152"/>
      <w:bookmarkStart w:id="4558" w:name="_Toc56337252"/>
      <w:bookmarkStart w:id="4559" w:name="_Toc73444074"/>
      <w:bookmarkStart w:id="4560" w:name="_Toc215001000"/>
      <w:bookmarkStart w:id="4561" w:name="_Hlk168303209"/>
      <w:r w:rsidRPr="00F91D2F">
        <w:t>A.2</w:t>
      </w:r>
      <w:r w:rsidRPr="00F91D2F">
        <w:tab/>
      </w:r>
      <w:r w:rsidR="00B569E6">
        <w:t>Nhss_imsUECM</w:t>
      </w:r>
      <w:r w:rsidRPr="00F91D2F">
        <w:t xml:space="preserve"> API</w:t>
      </w:r>
      <w:bookmarkEnd w:id="4550"/>
      <w:bookmarkEnd w:id="4551"/>
      <w:bookmarkEnd w:id="4552"/>
      <w:bookmarkEnd w:id="4553"/>
      <w:bookmarkEnd w:id="4554"/>
      <w:bookmarkEnd w:id="4555"/>
      <w:bookmarkEnd w:id="4556"/>
      <w:bookmarkEnd w:id="4557"/>
      <w:bookmarkEnd w:id="4558"/>
      <w:bookmarkEnd w:id="4559"/>
      <w:bookmarkEnd w:id="4560"/>
    </w:p>
    <w:p w14:paraId="18B714C4" w14:textId="77777777" w:rsidR="00B569E6" w:rsidRPr="00D67AB2" w:rsidRDefault="00B569E6" w:rsidP="00B569E6">
      <w:pPr>
        <w:pStyle w:val="PL"/>
      </w:pPr>
      <w:bookmarkStart w:id="4562"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3DB916E3" w:rsidR="00B569E6" w:rsidRPr="00D67AB2" w:rsidRDefault="00B569E6" w:rsidP="00B569E6">
      <w:pPr>
        <w:pStyle w:val="PL"/>
      </w:pPr>
      <w:r w:rsidRPr="00D67AB2">
        <w:t xml:space="preserve">  version: '</w:t>
      </w:r>
      <w:r w:rsidRPr="00A72279">
        <w:t>1.</w:t>
      </w:r>
      <w:r w:rsidR="00376496">
        <w:t>3</w:t>
      </w:r>
      <w:r w:rsidRPr="00A72279">
        <w:t>.</w:t>
      </w:r>
      <w:r w:rsidR="0027456E">
        <w:t>0</w:t>
      </w:r>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72FD5A8F" w:rsidR="00B569E6" w:rsidRPr="00D67AB2" w:rsidRDefault="00B569E6" w:rsidP="002945FE">
      <w:pPr>
        <w:pStyle w:val="PL"/>
      </w:pPr>
      <w:r w:rsidRPr="00D67AB2">
        <w:t xml:space="preserve">    © 20</w:t>
      </w:r>
      <w:r w:rsidR="00986F18">
        <w:t>2</w:t>
      </w:r>
      <w:r w:rsidR="00125FE6">
        <w:t>5</w:t>
      </w:r>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00AFCE4C"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986F18">
        <w:rPr>
          <w:lang w:val="en-US"/>
        </w:rPr>
        <w:t>1</w:t>
      </w:r>
      <w:r w:rsidR="00376496">
        <w:rPr>
          <w:lang w:val="en-US"/>
        </w:rPr>
        <w:t>9</w:t>
      </w:r>
      <w:r w:rsidRPr="00A72279">
        <w:rPr>
          <w:lang w:val="en-US"/>
        </w:rPr>
        <w:t>.</w:t>
      </w:r>
      <w:r w:rsidR="00936652">
        <w:rPr>
          <w:lang w:val="en-US"/>
        </w:rPr>
        <w:t>4</w:t>
      </w:r>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4561"/>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7D0885B2" w14:textId="77777777" w:rsidR="00EF5936" w:rsidRPr="006A7EE2" w:rsidRDefault="00EF5936" w:rsidP="00EF5936">
      <w:pPr>
        <w:pStyle w:val="PL"/>
        <w:rPr>
          <w:lang w:val="en-US"/>
        </w:rPr>
      </w:pPr>
      <w:r w:rsidRPr="006A7EE2">
        <w:rPr>
          <w:lang w:val="en-US"/>
        </w:rPr>
        <w:t xml:space="preserve">        '40</w:t>
      </w:r>
      <w:r>
        <w:rPr>
          <w:lang w:val="en-US"/>
        </w:rPr>
        <w:t>1</w:t>
      </w:r>
      <w:r w:rsidRPr="006A7EE2">
        <w:rPr>
          <w:lang w:val="en-US"/>
        </w:rPr>
        <w:t>':</w:t>
      </w:r>
    </w:p>
    <w:p w14:paraId="4AFDF0AE" w14:textId="77777777" w:rsidR="00EF5936" w:rsidRPr="006A7EE2" w:rsidRDefault="00EF5936" w:rsidP="00EF5936">
      <w:pPr>
        <w:pStyle w:val="PL"/>
        <w:rPr>
          <w:lang w:val="en-US"/>
        </w:rPr>
      </w:pPr>
      <w:r w:rsidRPr="006A7EE2">
        <w:rPr>
          <w:lang w:val="en-US"/>
        </w:rPr>
        <w:t xml:space="preserve">          $ref: 'TS29571_CommonData.yaml#/components/responses/40</w:t>
      </w:r>
      <w:r>
        <w:rPr>
          <w:lang w:val="en-US"/>
        </w:rPr>
        <w:t>1</w:t>
      </w:r>
      <w:r w:rsidRPr="006A7EE2">
        <w:rPr>
          <w:lang w:val="en-US"/>
        </w:rPr>
        <w:t>'</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66A23633" w14:textId="77777777" w:rsidR="00EF5936" w:rsidRPr="006A7EE2" w:rsidRDefault="00EF5936" w:rsidP="00EF5936">
      <w:pPr>
        <w:pStyle w:val="PL"/>
        <w:rPr>
          <w:lang w:val="en-US"/>
        </w:rPr>
      </w:pPr>
      <w:r w:rsidRPr="006A7EE2">
        <w:rPr>
          <w:lang w:val="en-US"/>
        </w:rPr>
        <w:t xml:space="preserve">        '4</w:t>
      </w:r>
      <w:r>
        <w:rPr>
          <w:lang w:val="en-US"/>
        </w:rPr>
        <w:t>11</w:t>
      </w:r>
      <w:r w:rsidRPr="006A7EE2">
        <w:rPr>
          <w:lang w:val="en-US"/>
        </w:rPr>
        <w:t>':</w:t>
      </w:r>
    </w:p>
    <w:p w14:paraId="780626DA"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11</w:t>
      </w:r>
      <w:r w:rsidRPr="006A7EE2">
        <w:rPr>
          <w:lang w:val="en-US"/>
        </w:rPr>
        <w:t>'</w:t>
      </w:r>
    </w:p>
    <w:p w14:paraId="1F0D81B8" w14:textId="77777777" w:rsidR="00EF5936" w:rsidRPr="006A7EE2" w:rsidRDefault="00EF5936" w:rsidP="00EF5936">
      <w:pPr>
        <w:pStyle w:val="PL"/>
        <w:rPr>
          <w:lang w:val="en-US"/>
        </w:rPr>
      </w:pPr>
      <w:r w:rsidRPr="006A7EE2">
        <w:rPr>
          <w:lang w:val="en-US"/>
        </w:rPr>
        <w:t xml:space="preserve">        '4</w:t>
      </w:r>
      <w:r>
        <w:rPr>
          <w:lang w:val="en-US"/>
        </w:rPr>
        <w:t>13</w:t>
      </w:r>
      <w:r w:rsidRPr="006A7EE2">
        <w:rPr>
          <w:lang w:val="en-US"/>
        </w:rPr>
        <w:t>':</w:t>
      </w:r>
    </w:p>
    <w:p w14:paraId="64362185"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13</w:t>
      </w:r>
      <w:r w:rsidRPr="006A7EE2">
        <w:rPr>
          <w:lang w:val="en-US"/>
        </w:rPr>
        <w:t>'</w:t>
      </w:r>
    </w:p>
    <w:p w14:paraId="0BB0D591" w14:textId="77777777" w:rsidR="00EF5936" w:rsidRPr="006A7EE2" w:rsidRDefault="00EF5936" w:rsidP="00EF5936">
      <w:pPr>
        <w:pStyle w:val="PL"/>
        <w:rPr>
          <w:lang w:val="en-US"/>
        </w:rPr>
      </w:pPr>
      <w:r w:rsidRPr="006A7EE2">
        <w:rPr>
          <w:lang w:val="en-US"/>
        </w:rPr>
        <w:t xml:space="preserve">        '4</w:t>
      </w:r>
      <w:r>
        <w:rPr>
          <w:lang w:val="en-US"/>
        </w:rPr>
        <w:t>15</w:t>
      </w:r>
      <w:r w:rsidRPr="006A7EE2">
        <w:rPr>
          <w:lang w:val="en-US"/>
        </w:rPr>
        <w:t>':</w:t>
      </w:r>
    </w:p>
    <w:p w14:paraId="19FDE4E2"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15</w:t>
      </w:r>
      <w:r w:rsidRPr="006A7EE2">
        <w:rPr>
          <w:lang w:val="en-US"/>
        </w:rPr>
        <w:t>'</w:t>
      </w:r>
    </w:p>
    <w:p w14:paraId="3C427756" w14:textId="77777777" w:rsidR="00EF5936" w:rsidRPr="006A7EE2" w:rsidRDefault="00EF5936" w:rsidP="00EF5936">
      <w:pPr>
        <w:pStyle w:val="PL"/>
        <w:rPr>
          <w:lang w:val="en-US"/>
        </w:rPr>
      </w:pPr>
      <w:r w:rsidRPr="006A7EE2">
        <w:rPr>
          <w:lang w:val="en-US"/>
        </w:rPr>
        <w:t xml:space="preserve">        '4</w:t>
      </w:r>
      <w:r>
        <w:rPr>
          <w:lang w:val="en-US"/>
        </w:rPr>
        <w:t>29</w:t>
      </w:r>
      <w:r w:rsidRPr="006A7EE2">
        <w:rPr>
          <w:lang w:val="en-US"/>
        </w:rPr>
        <w:t>':</w:t>
      </w:r>
    </w:p>
    <w:p w14:paraId="5CE8F1C9"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29</w:t>
      </w:r>
      <w:r w:rsidRPr="006A7EE2">
        <w:rPr>
          <w:lang w:val="en-US"/>
        </w:rPr>
        <w:t>'</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721C692F" w14:textId="77777777" w:rsidR="00EF5936" w:rsidRPr="006A7EE2" w:rsidRDefault="00EF5936" w:rsidP="00EF5936">
      <w:pPr>
        <w:pStyle w:val="PL"/>
        <w:rPr>
          <w:lang w:val="en-US"/>
        </w:rPr>
      </w:pPr>
      <w:r w:rsidRPr="006A7EE2">
        <w:rPr>
          <w:lang w:val="en-US"/>
        </w:rPr>
        <w:t xml:space="preserve">        '</w:t>
      </w:r>
      <w:r>
        <w:rPr>
          <w:lang w:val="en-US"/>
        </w:rPr>
        <w:t>502</w:t>
      </w:r>
      <w:r w:rsidRPr="006A7EE2">
        <w:rPr>
          <w:lang w:val="en-US"/>
        </w:rPr>
        <w:t>':</w:t>
      </w:r>
    </w:p>
    <w:p w14:paraId="46FC36CC"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502</w:t>
      </w:r>
      <w:r w:rsidRPr="006A7EE2">
        <w:rPr>
          <w:lang w:val="en-US"/>
        </w:rPr>
        <w:t>'</w:t>
      </w:r>
    </w:p>
    <w:p w14:paraId="54CEFA5D" w14:textId="77777777" w:rsidR="00EF5936" w:rsidRPr="006A7EE2" w:rsidRDefault="00EF5936" w:rsidP="00EF5936">
      <w:pPr>
        <w:pStyle w:val="PL"/>
        <w:rPr>
          <w:lang w:val="en-US"/>
        </w:rPr>
      </w:pPr>
      <w:r w:rsidRPr="006A7EE2">
        <w:rPr>
          <w:lang w:val="en-US"/>
        </w:rPr>
        <w:t xml:space="preserve">        '</w:t>
      </w:r>
      <w:r>
        <w:rPr>
          <w:lang w:val="en-US"/>
        </w:rPr>
        <w:t>503</w:t>
      </w:r>
      <w:r w:rsidRPr="006A7EE2">
        <w:rPr>
          <w:lang w:val="en-US"/>
        </w:rPr>
        <w:t>':</w:t>
      </w:r>
    </w:p>
    <w:p w14:paraId="23679BDA"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503</w:t>
      </w:r>
      <w:r w:rsidRPr="006A7EE2">
        <w:rPr>
          <w:lang w:val="en-US"/>
        </w:rPr>
        <w:t>'</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0A2BD09D" w:rsidR="002C29A7" w:rsidRDefault="002C29A7" w:rsidP="002C29A7">
      <w:pPr>
        <w:pStyle w:val="PL"/>
      </w:pPr>
      <w:r>
        <w:t xml:space="preserve">          description: IMS </w:t>
      </w:r>
      <w:r w:rsidR="00776A5F">
        <w:t xml:space="preserve">Public </w:t>
      </w:r>
      <w:r>
        <w:t>Identity</w:t>
      </w:r>
      <w:r w:rsidR="00776A5F">
        <w:t xml:space="preserve"> or IMS Private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3696BA48" w14:textId="77777777" w:rsidR="00776A5F" w:rsidRDefault="00776A5F" w:rsidP="00776A5F">
      <w:pPr>
        <w:pStyle w:val="PL"/>
      </w:pPr>
      <w:r>
        <w:t xml:space="preserve">            type: string</w:t>
      </w:r>
    </w:p>
    <w:p w14:paraId="61E9D4C9" w14:textId="4F7522AA" w:rsidR="00776A5F" w:rsidRDefault="00776A5F" w:rsidP="00776A5F">
      <w:pPr>
        <w:pStyle w:val="PL"/>
      </w:pPr>
      <w:r>
        <w:t xml:space="preserve">            pattern: '(impu-sip\:([a-zA-Z0-9_\-.!~*()&amp;=+$,;?\/]+)\@([A-Za-z0-9]+([-A-Za-z0-9]+)\.)+[a-z]{2,}|impu-tel\:\+[0-9]{5,15}|impi-.+|.+)$'</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65976DC7" w:rsidR="00D23A15" w:rsidRDefault="00D23A15" w:rsidP="00D23A15">
      <w:pPr>
        <w:pStyle w:val="PL"/>
      </w:pPr>
      <w:r>
        <w:t xml:space="preserve">                {apiRoot}/nhss-ims-uecm/v1/{</w:t>
      </w:r>
      <w:r w:rsidR="005815F6">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19BFD4C3" w14:textId="77777777" w:rsidR="00414F38" w:rsidRDefault="00414F38" w:rsidP="00414F38">
      <w:pPr>
        <w:pStyle w:val="PL"/>
      </w:pPr>
      <w:r>
        <w:t xml:space="preserve">        '400':</w:t>
      </w:r>
    </w:p>
    <w:p w14:paraId="6F520B23" w14:textId="77777777" w:rsidR="00414F38" w:rsidRDefault="00414F38" w:rsidP="00414F38">
      <w:pPr>
        <w:pStyle w:val="PL"/>
      </w:pPr>
      <w:r>
        <w:t xml:space="preserve">          </w:t>
      </w:r>
      <w:r w:rsidRPr="0071294D">
        <w:t>$ref: 'TS29571_CommonData.yaml#/components/responses/</w:t>
      </w:r>
      <w:r>
        <w:t>400</w:t>
      </w:r>
      <w:r w:rsidRPr="0071294D">
        <w:t>'</w:t>
      </w:r>
    </w:p>
    <w:p w14:paraId="398236CD" w14:textId="77777777" w:rsidR="00414F38" w:rsidRDefault="00414F38" w:rsidP="00414F38">
      <w:pPr>
        <w:pStyle w:val="PL"/>
      </w:pPr>
      <w:r>
        <w:t xml:space="preserve">        '401':</w:t>
      </w:r>
    </w:p>
    <w:p w14:paraId="537D1E54" w14:textId="77777777" w:rsidR="00414F38" w:rsidRDefault="00414F38" w:rsidP="00414F38">
      <w:pPr>
        <w:pStyle w:val="PL"/>
      </w:pPr>
      <w:r>
        <w:t xml:space="preserve">          </w:t>
      </w:r>
      <w:r w:rsidRPr="0071294D">
        <w:t>$ref: 'TS29571_CommonData.yaml#/components/responses/</w:t>
      </w:r>
      <w:r>
        <w:t>401</w:t>
      </w:r>
      <w:r w:rsidRPr="0071294D">
        <w:t>'</w:t>
      </w:r>
    </w:p>
    <w:p w14:paraId="75CA565B" w14:textId="7701DF8F"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0BE3C46F" w14:textId="77777777" w:rsidR="00414F38" w:rsidRDefault="00414F38" w:rsidP="00414F38">
      <w:pPr>
        <w:pStyle w:val="PL"/>
      </w:pPr>
      <w:r>
        <w:t xml:space="preserve">        '411':</w:t>
      </w:r>
    </w:p>
    <w:p w14:paraId="3BF38B26" w14:textId="77777777" w:rsidR="00414F38" w:rsidRDefault="00414F38" w:rsidP="00414F38">
      <w:pPr>
        <w:pStyle w:val="PL"/>
      </w:pPr>
      <w:r>
        <w:t xml:space="preserve">          </w:t>
      </w:r>
      <w:r w:rsidRPr="0071294D">
        <w:t>$ref: 'TS29571_CommonData.yaml#/components/responses/</w:t>
      </w:r>
      <w:r>
        <w:t>411</w:t>
      </w:r>
      <w:r w:rsidRPr="0071294D">
        <w:t>'</w:t>
      </w:r>
    </w:p>
    <w:p w14:paraId="092E0CD2" w14:textId="77777777" w:rsidR="00414F38" w:rsidRDefault="00414F38" w:rsidP="00414F38">
      <w:pPr>
        <w:pStyle w:val="PL"/>
      </w:pPr>
      <w:r>
        <w:t xml:space="preserve">        '413':</w:t>
      </w:r>
    </w:p>
    <w:p w14:paraId="46AE89DD" w14:textId="77777777" w:rsidR="00414F38" w:rsidRDefault="00414F38" w:rsidP="00414F38">
      <w:pPr>
        <w:pStyle w:val="PL"/>
      </w:pPr>
      <w:r>
        <w:t xml:space="preserve">          </w:t>
      </w:r>
      <w:r w:rsidRPr="0071294D">
        <w:t>$ref: 'TS29571_CommonData.yaml#/components/responses/</w:t>
      </w:r>
      <w:r>
        <w:t>413</w:t>
      </w:r>
      <w:r w:rsidRPr="0071294D">
        <w:t>'</w:t>
      </w:r>
    </w:p>
    <w:p w14:paraId="30EBB841" w14:textId="77777777" w:rsidR="00414F38" w:rsidRDefault="00414F38" w:rsidP="00414F38">
      <w:pPr>
        <w:pStyle w:val="PL"/>
      </w:pPr>
      <w:r>
        <w:t xml:space="preserve">        '415':</w:t>
      </w:r>
    </w:p>
    <w:p w14:paraId="5E086EB4" w14:textId="77777777" w:rsidR="00414F38" w:rsidRDefault="00414F38" w:rsidP="00414F38">
      <w:pPr>
        <w:pStyle w:val="PL"/>
      </w:pPr>
      <w:r>
        <w:t xml:space="preserve">          </w:t>
      </w:r>
      <w:r w:rsidRPr="0071294D">
        <w:t>$ref: 'TS29571_CommonData.yaml#/components/responses/</w:t>
      </w:r>
      <w:r>
        <w:t>415</w:t>
      </w:r>
      <w:r w:rsidRPr="0071294D">
        <w:t>'</w:t>
      </w:r>
    </w:p>
    <w:p w14:paraId="048BC81C" w14:textId="77777777" w:rsidR="00414F38" w:rsidRDefault="00414F38" w:rsidP="00414F38">
      <w:pPr>
        <w:pStyle w:val="PL"/>
      </w:pPr>
      <w:r>
        <w:t xml:space="preserve">        '429':</w:t>
      </w:r>
    </w:p>
    <w:p w14:paraId="0188900D" w14:textId="77777777" w:rsidR="00414F38" w:rsidRDefault="00414F38" w:rsidP="00414F38">
      <w:pPr>
        <w:pStyle w:val="PL"/>
      </w:pPr>
      <w:r>
        <w:t xml:space="preserve">          </w:t>
      </w:r>
      <w:r w:rsidRPr="0071294D">
        <w:t>$ref: 'TS29571_CommonData.yaml#/components/responses/</w:t>
      </w:r>
      <w:r>
        <w:t>429</w:t>
      </w:r>
      <w:r w:rsidRPr="0071294D">
        <w:t>'</w:t>
      </w:r>
    </w:p>
    <w:p w14:paraId="6F0AE6D6" w14:textId="77777777" w:rsidR="00414F38" w:rsidRDefault="00414F38" w:rsidP="00414F38">
      <w:pPr>
        <w:pStyle w:val="PL"/>
      </w:pPr>
      <w:r>
        <w:t xml:space="preserve">        '500':</w:t>
      </w:r>
    </w:p>
    <w:p w14:paraId="10468EB7" w14:textId="77777777" w:rsidR="00414F38" w:rsidRDefault="00414F38" w:rsidP="00414F38">
      <w:pPr>
        <w:pStyle w:val="PL"/>
      </w:pPr>
      <w:r>
        <w:t xml:space="preserve">          </w:t>
      </w:r>
      <w:r w:rsidRPr="0071294D">
        <w:t>$ref: 'TS29571_CommonData.yaml#/components/responses/</w:t>
      </w:r>
      <w:r>
        <w:t>500</w:t>
      </w:r>
      <w:r w:rsidRPr="0071294D">
        <w:t>'</w:t>
      </w:r>
    </w:p>
    <w:p w14:paraId="7DDDC1F1" w14:textId="77777777" w:rsidR="00414F38" w:rsidRDefault="00414F38" w:rsidP="00414F38">
      <w:pPr>
        <w:pStyle w:val="PL"/>
      </w:pPr>
      <w:r>
        <w:t xml:space="preserve">        '502':</w:t>
      </w:r>
    </w:p>
    <w:p w14:paraId="3F6634FC" w14:textId="77777777" w:rsidR="00414F38" w:rsidRDefault="00414F38" w:rsidP="00414F38">
      <w:pPr>
        <w:pStyle w:val="PL"/>
      </w:pPr>
      <w:r>
        <w:t xml:space="preserve">          </w:t>
      </w:r>
      <w:r w:rsidRPr="0071294D">
        <w:t>$ref: 'TS29571_CommonData.yaml#/components/responses/</w:t>
      </w:r>
      <w:r>
        <w:t>502</w:t>
      </w:r>
      <w:r w:rsidRPr="0071294D">
        <w:t>'</w:t>
      </w:r>
    </w:p>
    <w:p w14:paraId="4F0B79E4" w14:textId="77777777" w:rsidR="00414F38" w:rsidRDefault="00414F38" w:rsidP="00414F38">
      <w:pPr>
        <w:pStyle w:val="PL"/>
      </w:pPr>
      <w:r>
        <w:t xml:space="preserve">        '503':</w:t>
      </w:r>
    </w:p>
    <w:p w14:paraId="06501193" w14:textId="77777777" w:rsidR="00414F38" w:rsidRDefault="00414F38" w:rsidP="00414F38">
      <w:pPr>
        <w:pStyle w:val="PL"/>
      </w:pPr>
      <w:r>
        <w:t xml:space="preserve">          </w:t>
      </w:r>
      <w:r w:rsidRPr="0071294D">
        <w:t>$ref: 'TS29571_CommonData.yaml#/components/responses/</w:t>
      </w:r>
      <w:r>
        <w:t>503</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539BBE26"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callbacks:</w:t>
      </w:r>
    </w:p>
    <w:p w14:paraId="18DAAB92"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deregistrationNotification:</w:t>
      </w:r>
    </w:p>
    <w:p w14:paraId="17F4CBD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'{$request.body#/deregCallbackUri}':</w:t>
      </w:r>
    </w:p>
    <w:p w14:paraId="253DD699"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post:</w:t>
      </w:r>
    </w:p>
    <w:p w14:paraId="505E61F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requestBody:</w:t>
      </w:r>
    </w:p>
    <w:p w14:paraId="4FE1AF1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required: true</w:t>
      </w:r>
    </w:p>
    <w:p w14:paraId="2006646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content:</w:t>
      </w:r>
    </w:p>
    <w:p w14:paraId="304606C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application/json:</w:t>
      </w:r>
    </w:p>
    <w:p w14:paraId="097FC257"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schema:</w:t>
      </w:r>
    </w:p>
    <w:p w14:paraId="054F2B3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'#/components/schemas/DeregistrationData'</w:t>
      </w:r>
    </w:p>
    <w:p w14:paraId="493AC6BC"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responses:</w:t>
      </w:r>
    </w:p>
    <w:p w14:paraId="6EE6F2A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'204':</w:t>
      </w:r>
    </w:p>
    <w:p w14:paraId="2CF736F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description: Successful Notification response</w:t>
      </w:r>
    </w:p>
    <w:p w14:paraId="2304CDB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'307':</w:t>
      </w:r>
    </w:p>
    <w:p w14:paraId="0A53D3F9"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'TS29571_CommonData.yaml#/components/responses/307'</w:t>
      </w:r>
    </w:p>
    <w:p w14:paraId="4CF7B4AC"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'308':</w:t>
      </w:r>
    </w:p>
    <w:p w14:paraId="55DB13A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'TS29571_CommonData.yaml#/components/responses/308'</w:t>
      </w:r>
    </w:p>
    <w:p w14:paraId="508EFB50"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'400':</w:t>
      </w:r>
    </w:p>
    <w:p w14:paraId="184C04A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'TS29571_CommonData.yaml#/components/responses/400'</w:t>
      </w:r>
    </w:p>
    <w:p w14:paraId="375A62C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'401':</w:t>
      </w:r>
    </w:p>
    <w:p w14:paraId="218CB21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'TS29571_CommonData.yaml#/components/responses/401'</w:t>
      </w:r>
    </w:p>
    <w:p w14:paraId="2D997DA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'403':</w:t>
      </w:r>
    </w:p>
    <w:p w14:paraId="7476C40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'TS29571_CommonData.yaml#/components/responses/403'</w:t>
      </w:r>
    </w:p>
    <w:p w14:paraId="0B4A9E7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'404':</w:t>
      </w:r>
    </w:p>
    <w:p w14:paraId="48AD894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'TS29571_CommonData.yaml#/components/responses/404'</w:t>
      </w:r>
    </w:p>
    <w:p w14:paraId="4477568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'411':</w:t>
      </w:r>
    </w:p>
    <w:p w14:paraId="313F8A0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'TS29571_CommonData.yaml#/components/responses/411'</w:t>
      </w:r>
    </w:p>
    <w:p w14:paraId="6D9F1A96"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'413':</w:t>
      </w:r>
    </w:p>
    <w:p w14:paraId="0BCBE9D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'TS29571_CommonData.yaml#/components/responses/413'</w:t>
      </w:r>
    </w:p>
    <w:p w14:paraId="28D6FF5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'415':</w:t>
      </w:r>
    </w:p>
    <w:p w14:paraId="5B0DF6A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'TS29571_CommonData.yaml#/components/responses/415'</w:t>
      </w:r>
    </w:p>
    <w:p w14:paraId="41BC6D4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'429':</w:t>
      </w:r>
    </w:p>
    <w:p w14:paraId="74B88232"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'TS29571_CommonData.yaml#/components/responses/429'</w:t>
      </w:r>
    </w:p>
    <w:p w14:paraId="6567B6B7"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'500':</w:t>
      </w:r>
    </w:p>
    <w:p w14:paraId="56D982B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lang w:val="en-US"/>
        </w:rPr>
        <w:t xml:space="preserve">                  </w:t>
      </w:r>
      <w:r w:rsidRPr="00861350">
        <w:rPr>
          <w:rFonts w:ascii="Courier New" w:hAnsi="Courier New"/>
          <w:sz w:val="16"/>
        </w:rPr>
        <w:t>$ref: 'TS29571_CommonData.yaml#/components/responses/500'</w:t>
      </w:r>
    </w:p>
    <w:p w14:paraId="71797AF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'502':</w:t>
      </w:r>
    </w:p>
    <w:p w14:paraId="5C6ECAD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'TS29571_CommonData.yaml#/components/responses/502'</w:t>
      </w:r>
    </w:p>
    <w:p w14:paraId="2169739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'503':</w:t>
      </w:r>
    </w:p>
    <w:p w14:paraId="6584A35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rPr>
        <w:t xml:space="preserve">                  $ref: 'TS29571_CommonData.yaml#/components/responses/503'</w:t>
      </w:r>
    </w:p>
    <w:p w14:paraId="2C7A92D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default:</w:t>
      </w:r>
    </w:p>
    <w:p w14:paraId="755F832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'TS29571_CommonData.yaml#/components/responses/default'</w:t>
      </w:r>
    </w:p>
    <w:p w14:paraId="7824B09D" w14:textId="77777777" w:rsidR="002C29A7" w:rsidRDefault="002C29A7" w:rsidP="00E70A4F">
      <w:pPr>
        <w:pStyle w:val="PL"/>
      </w:pPr>
    </w:p>
    <w:p w14:paraId="32986AE0" w14:textId="7D5B5BE8" w:rsidR="00E70A4F" w:rsidRDefault="00E70A4F" w:rsidP="00E70A4F">
      <w:pPr>
        <w:pStyle w:val="PL"/>
      </w:pPr>
      <w:r>
        <w:t xml:space="preserve">  /{</w:t>
      </w:r>
      <w:r w:rsidR="005815F6">
        <w:t>imsUeId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34E1D3B6" w:rsidR="00E70A4F" w:rsidRDefault="00E70A4F" w:rsidP="00E70A4F">
      <w:pPr>
        <w:pStyle w:val="PL"/>
      </w:pPr>
      <w:r>
        <w:t xml:space="preserve">        - name: </w:t>
      </w:r>
      <w:r w:rsidR="005815F6">
        <w:t>imsUeId</w:t>
      </w:r>
    </w:p>
    <w:p w14:paraId="7EACFFEE" w14:textId="77777777" w:rsidR="00E70A4F" w:rsidRDefault="00E70A4F" w:rsidP="00E70A4F">
      <w:pPr>
        <w:pStyle w:val="PL"/>
      </w:pPr>
      <w:r>
        <w:t xml:space="preserve">          in: path</w:t>
      </w:r>
    </w:p>
    <w:p w14:paraId="4DE35229" w14:textId="28C5066B" w:rsidR="00E70A4F" w:rsidRDefault="00E70A4F" w:rsidP="00E70A4F">
      <w:pPr>
        <w:pStyle w:val="PL"/>
      </w:pPr>
      <w:r>
        <w:t xml:space="preserve">          description: </w:t>
      </w:r>
      <w:r w:rsidR="005815F6">
        <w:t xml:space="preserve">IMS </w:t>
      </w:r>
      <w:r w:rsidR="00776A5F">
        <w:t xml:space="preserve">Public </w:t>
      </w:r>
      <w:r w:rsidR="005815F6">
        <w:t>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3DF2F41B" w14:textId="77777777" w:rsidR="00776A5F" w:rsidRDefault="00776A5F" w:rsidP="00776A5F">
      <w:pPr>
        <w:pStyle w:val="PL"/>
      </w:pPr>
      <w:r>
        <w:t xml:space="preserve">            type: string</w:t>
      </w:r>
    </w:p>
    <w:p w14:paraId="31D6FCE3" w14:textId="2C8B93C4" w:rsidR="00776A5F" w:rsidRDefault="00776A5F" w:rsidP="00776A5F">
      <w:pPr>
        <w:pStyle w:val="PL"/>
      </w:pPr>
      <w:r>
        <w:t xml:space="preserve">            pattern: '^(impu-sip\:([a-zA-Z0-9_\-.!~*()&amp;=+$,;?\/]+)\@([A-Za-z0-9]+([-A-Za-z0-9]+)\.)+[a-z]{2,}|impu-tel\:\+[0-9]{5,15}|.+)$'</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51750169" w:rsidR="00E70A4F" w:rsidRDefault="00D23A15" w:rsidP="00E70A4F">
      <w:pPr>
        <w:pStyle w:val="PL"/>
      </w:pPr>
      <w:r>
        <w:t xml:space="preserve">               </w:t>
      </w:r>
      <w:r w:rsidR="00E70A4F">
        <w:t xml:space="preserve"> {apiRoot}/nhss</w:t>
      </w:r>
      <w:r>
        <w:t>-</w:t>
      </w:r>
      <w:r w:rsidR="00E70A4F">
        <w:t>ims</w:t>
      </w:r>
      <w:r>
        <w:t>-uecm</w:t>
      </w:r>
      <w:r w:rsidR="00E70A4F">
        <w:t>/v1/{</w:t>
      </w:r>
      <w:r w:rsidR="005815F6">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5AA0DCC" w14:textId="77777777" w:rsidR="00414F38" w:rsidRDefault="00414F38" w:rsidP="00414F38">
      <w:pPr>
        <w:pStyle w:val="PL"/>
      </w:pPr>
      <w:r>
        <w:t xml:space="preserve">        '400':</w:t>
      </w:r>
    </w:p>
    <w:p w14:paraId="67E00A7F" w14:textId="77777777" w:rsidR="00414F38" w:rsidRDefault="00414F38" w:rsidP="00414F38">
      <w:pPr>
        <w:pStyle w:val="PL"/>
      </w:pPr>
      <w:r>
        <w:t xml:space="preserve">          $ref: 'TS29571_CommonData.yaml#/components/responses/400'</w:t>
      </w:r>
    </w:p>
    <w:p w14:paraId="18FF9D9B" w14:textId="77777777" w:rsidR="00414F38" w:rsidRDefault="00414F38" w:rsidP="00414F38">
      <w:pPr>
        <w:pStyle w:val="PL"/>
      </w:pPr>
      <w:r>
        <w:t xml:space="preserve">        '401':</w:t>
      </w:r>
    </w:p>
    <w:p w14:paraId="214DF344" w14:textId="77777777" w:rsidR="00414F38" w:rsidRDefault="00414F38" w:rsidP="00414F38">
      <w:pPr>
        <w:pStyle w:val="PL"/>
      </w:pPr>
      <w:r>
        <w:t xml:space="preserve">          $ref: 'TS29571_CommonData.yaml#/components/responses/401'</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031994C3" w14:textId="77777777" w:rsidR="00414F38" w:rsidRDefault="00414F38" w:rsidP="00414F38">
      <w:pPr>
        <w:pStyle w:val="PL"/>
      </w:pPr>
      <w:r>
        <w:t xml:space="preserve">        '404':</w:t>
      </w:r>
    </w:p>
    <w:p w14:paraId="076CACCC" w14:textId="77777777" w:rsidR="00414F38" w:rsidRDefault="00414F38" w:rsidP="00414F38">
      <w:pPr>
        <w:pStyle w:val="PL"/>
      </w:pPr>
      <w:r>
        <w:t xml:space="preserve">          $ref: 'TS29571_CommonData.yaml#/components/responses/404'</w:t>
      </w:r>
    </w:p>
    <w:p w14:paraId="6F2DCB2D" w14:textId="77777777" w:rsidR="00414F38" w:rsidRDefault="00414F38" w:rsidP="00414F38">
      <w:pPr>
        <w:pStyle w:val="PL"/>
      </w:pPr>
      <w:r>
        <w:t xml:space="preserve">        '411':</w:t>
      </w:r>
    </w:p>
    <w:p w14:paraId="4AD86F9B" w14:textId="77777777" w:rsidR="00414F38" w:rsidRDefault="00414F38" w:rsidP="00414F38">
      <w:pPr>
        <w:pStyle w:val="PL"/>
      </w:pPr>
      <w:r>
        <w:t xml:space="preserve">          $ref: 'TS29571_CommonData.yaml#/components/responses/411'</w:t>
      </w:r>
    </w:p>
    <w:p w14:paraId="6C3E5802" w14:textId="77777777" w:rsidR="00414F38" w:rsidRDefault="00414F38" w:rsidP="00414F38">
      <w:pPr>
        <w:pStyle w:val="PL"/>
      </w:pPr>
      <w:r>
        <w:t xml:space="preserve">        '413':</w:t>
      </w:r>
    </w:p>
    <w:p w14:paraId="2EC3489A" w14:textId="77777777" w:rsidR="00414F38" w:rsidRDefault="00414F38" w:rsidP="00414F38">
      <w:pPr>
        <w:pStyle w:val="PL"/>
      </w:pPr>
      <w:r>
        <w:t xml:space="preserve">          $ref: 'TS29571_CommonData.yaml#/components/responses/413'</w:t>
      </w:r>
    </w:p>
    <w:p w14:paraId="14C509CC" w14:textId="77777777" w:rsidR="00414F38" w:rsidRDefault="00414F38" w:rsidP="00414F38">
      <w:pPr>
        <w:pStyle w:val="PL"/>
      </w:pPr>
      <w:r>
        <w:t xml:space="preserve">        '415':</w:t>
      </w:r>
    </w:p>
    <w:p w14:paraId="6615A662" w14:textId="77777777" w:rsidR="00414F38" w:rsidRDefault="00414F38" w:rsidP="00414F38">
      <w:pPr>
        <w:pStyle w:val="PL"/>
      </w:pPr>
      <w:r>
        <w:t xml:space="preserve">          $ref: 'TS29571_CommonData.yaml#/components/responses/415'</w:t>
      </w:r>
    </w:p>
    <w:p w14:paraId="679CDE2F" w14:textId="77777777" w:rsidR="00414F38" w:rsidRDefault="00414F38" w:rsidP="00414F38">
      <w:pPr>
        <w:pStyle w:val="PL"/>
      </w:pPr>
      <w:r>
        <w:t xml:space="preserve">        '429':</w:t>
      </w:r>
    </w:p>
    <w:p w14:paraId="08049016" w14:textId="77777777" w:rsidR="00414F38" w:rsidRDefault="00414F38" w:rsidP="00414F38">
      <w:pPr>
        <w:pStyle w:val="PL"/>
      </w:pPr>
      <w:r>
        <w:t xml:space="preserve">          $ref: 'TS29571_CommonData.yaml#/components/responses/429'</w:t>
      </w:r>
    </w:p>
    <w:p w14:paraId="32185BC2" w14:textId="77777777" w:rsidR="00414F38" w:rsidRDefault="00414F38" w:rsidP="00414F38">
      <w:pPr>
        <w:pStyle w:val="PL"/>
      </w:pPr>
      <w:r>
        <w:t xml:space="preserve">        '500':</w:t>
      </w:r>
    </w:p>
    <w:p w14:paraId="6B84EB0E" w14:textId="77777777" w:rsidR="00414F38" w:rsidRDefault="00414F38" w:rsidP="00414F38">
      <w:pPr>
        <w:pStyle w:val="PL"/>
      </w:pPr>
      <w:r>
        <w:t xml:space="preserve">          $ref: 'TS29571_CommonData.yaml#/components/responses/500'</w:t>
      </w:r>
    </w:p>
    <w:p w14:paraId="653A6029" w14:textId="77777777" w:rsidR="00414F38" w:rsidRDefault="00414F38" w:rsidP="00414F38">
      <w:pPr>
        <w:pStyle w:val="PL"/>
      </w:pPr>
      <w:r>
        <w:t xml:space="preserve">        '502':</w:t>
      </w:r>
    </w:p>
    <w:p w14:paraId="0B87EA47" w14:textId="77777777" w:rsidR="00414F38" w:rsidRDefault="00414F38" w:rsidP="00414F38">
      <w:pPr>
        <w:pStyle w:val="PL"/>
      </w:pPr>
      <w:r>
        <w:t xml:space="preserve">          $ref: 'TS29571_CommonData.yaml#/components/responses/502'</w:t>
      </w:r>
    </w:p>
    <w:p w14:paraId="7833500D" w14:textId="77777777" w:rsidR="00414F38" w:rsidRDefault="00414F38" w:rsidP="00414F38">
      <w:pPr>
        <w:pStyle w:val="PL"/>
      </w:pPr>
      <w:r>
        <w:t xml:space="preserve">        '503':</w:t>
      </w:r>
    </w:p>
    <w:p w14:paraId="6392EDA5" w14:textId="77777777" w:rsidR="00414F38" w:rsidRDefault="00414F38" w:rsidP="00414F38">
      <w:pPr>
        <w:pStyle w:val="PL"/>
      </w:pPr>
      <w:r>
        <w:t xml:space="preserve">          $ref: 'TS29571_CommonData.yaml#/components/responses/503'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7777777" w:rsidR="00E70A4F" w:rsidRDefault="00E70A4F" w:rsidP="00E70A4F">
      <w:pPr>
        <w:pStyle w:val="PL"/>
      </w:pPr>
      <w:r>
        <w:t xml:space="preserve">        - name: impu</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77777777" w:rsidR="00E70A4F" w:rsidRDefault="00E70A4F" w:rsidP="00E70A4F">
      <w:pPr>
        <w:pStyle w:val="PL"/>
      </w:pPr>
      <w:r>
        <w:t xml:space="preserve">            $ref: '#/components/schemas/Impu'</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351FDD60" w14:textId="77777777" w:rsidR="00414F38" w:rsidRPr="006A7EE2" w:rsidRDefault="00414F38" w:rsidP="00414F38">
      <w:pPr>
        <w:pStyle w:val="PL"/>
        <w:rPr>
          <w:lang w:val="en-US"/>
        </w:rPr>
      </w:pPr>
      <w:r w:rsidRPr="006A7EE2">
        <w:rPr>
          <w:lang w:val="en-US"/>
        </w:rPr>
        <w:t xml:space="preserve">        '400':</w:t>
      </w:r>
    </w:p>
    <w:p w14:paraId="227C82CC" w14:textId="77777777" w:rsidR="00414F38" w:rsidRPr="006A7EE2" w:rsidRDefault="00414F38" w:rsidP="00414F38">
      <w:pPr>
        <w:pStyle w:val="PL"/>
        <w:rPr>
          <w:lang w:val="en-US"/>
        </w:rPr>
      </w:pPr>
      <w:r w:rsidRPr="006A7EE2">
        <w:rPr>
          <w:lang w:val="en-US"/>
        </w:rPr>
        <w:t xml:space="preserve">          $ref: 'TS29571_CommonData.yaml#/components/responses/400'</w:t>
      </w:r>
    </w:p>
    <w:p w14:paraId="1DB28B34"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6592FB1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52B894B3"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E2D78F6"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6DA24DAC" w14:textId="77777777" w:rsidR="00414F38" w:rsidRDefault="00414F38" w:rsidP="00414F38">
      <w:pPr>
        <w:pStyle w:val="PL"/>
      </w:pPr>
      <w:r>
        <w:t xml:space="preserve">        '406':</w:t>
      </w:r>
    </w:p>
    <w:p w14:paraId="068AB0B4" w14:textId="77777777" w:rsidR="00414F38" w:rsidRDefault="00414F38" w:rsidP="00414F38">
      <w:pPr>
        <w:pStyle w:val="PL"/>
      </w:pPr>
      <w:r>
        <w:t xml:space="preserve">          $ref: 'TS29571_CommonData.yaml#/components/responses/406'</w:t>
      </w:r>
    </w:p>
    <w:p w14:paraId="11A9AE8D"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59A23CD"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755C3B5F" w14:textId="77777777" w:rsidR="00414F38" w:rsidRPr="006A7EE2" w:rsidRDefault="00414F38" w:rsidP="00414F38">
      <w:pPr>
        <w:pStyle w:val="PL"/>
        <w:rPr>
          <w:lang w:val="en-US"/>
        </w:rPr>
      </w:pPr>
      <w:r w:rsidRPr="006A7EE2">
        <w:rPr>
          <w:lang w:val="en-US"/>
        </w:rPr>
        <w:t xml:space="preserve">        '</w:t>
      </w:r>
      <w:r>
        <w:rPr>
          <w:lang w:val="en-US"/>
        </w:rPr>
        <w:t>500</w:t>
      </w:r>
      <w:r w:rsidRPr="006A7EE2">
        <w:rPr>
          <w:lang w:val="en-US"/>
        </w:rPr>
        <w:t>':</w:t>
      </w:r>
    </w:p>
    <w:p w14:paraId="6E5EABC9"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500</w:t>
      </w:r>
      <w:r w:rsidRPr="006A7EE2">
        <w:rPr>
          <w:lang w:val="en-US"/>
        </w:rPr>
        <w:t>'</w:t>
      </w:r>
    </w:p>
    <w:p w14:paraId="40F13D0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BEE487"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1351BE40" w14:textId="77777777" w:rsidR="00414F38" w:rsidRPr="006A7EE2" w:rsidRDefault="00414F38" w:rsidP="00414F38">
      <w:pPr>
        <w:pStyle w:val="PL"/>
        <w:rPr>
          <w:lang w:val="en-US"/>
        </w:rPr>
      </w:pPr>
      <w:r w:rsidRPr="006A7EE2">
        <w:rPr>
          <w:lang w:val="en-US"/>
        </w:rPr>
        <w:t xml:space="preserve">        '</w:t>
      </w:r>
      <w:r>
        <w:rPr>
          <w:lang w:val="en-US"/>
        </w:rPr>
        <w:t>503</w:t>
      </w:r>
      <w:r w:rsidRPr="006A7EE2">
        <w:rPr>
          <w:lang w:val="en-US"/>
        </w:rPr>
        <w:t>':</w:t>
      </w:r>
    </w:p>
    <w:p w14:paraId="41FC615D"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503</w:t>
      </w:r>
      <w:r w:rsidRPr="006A7EE2">
        <w:rPr>
          <w:lang w:val="en-US"/>
        </w:rPr>
        <w:t>'</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7777777" w:rsidR="00E70A4F" w:rsidRDefault="00E70A4F" w:rsidP="00E70A4F">
      <w:pPr>
        <w:pStyle w:val="PL"/>
      </w:pPr>
      <w:r>
        <w:t xml:space="preserve">        - name: impu</w:t>
      </w:r>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77777777" w:rsidR="00E70A4F" w:rsidRDefault="00E70A4F" w:rsidP="00E70A4F">
      <w:pPr>
        <w:pStyle w:val="PL"/>
      </w:pPr>
      <w:r>
        <w:t xml:space="preserve">            $ref: '#/components/schemas/Impu'</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1021EB9D" w14:textId="77777777" w:rsidR="00414F38" w:rsidRDefault="00414F38" w:rsidP="00414F38">
      <w:pPr>
        <w:pStyle w:val="PL"/>
      </w:pPr>
      <w:r>
        <w:t xml:space="preserve">        '400':</w:t>
      </w:r>
    </w:p>
    <w:p w14:paraId="005893D2" w14:textId="77777777" w:rsidR="00414F38" w:rsidRDefault="00414F38" w:rsidP="00414F38">
      <w:pPr>
        <w:pStyle w:val="PL"/>
      </w:pPr>
      <w:r>
        <w:t xml:space="preserve">          $ref: 'TS29571_CommonData.yaml#/components/responses/400'</w:t>
      </w:r>
    </w:p>
    <w:p w14:paraId="612B9217" w14:textId="77777777" w:rsidR="00414F38" w:rsidRDefault="00414F38" w:rsidP="00414F38">
      <w:pPr>
        <w:pStyle w:val="PL"/>
      </w:pPr>
      <w:r>
        <w:t xml:space="preserve">        '401':</w:t>
      </w:r>
    </w:p>
    <w:p w14:paraId="5F905C0A" w14:textId="77777777" w:rsidR="00414F38" w:rsidRDefault="00414F38" w:rsidP="00414F38">
      <w:pPr>
        <w:pStyle w:val="PL"/>
      </w:pPr>
      <w:r>
        <w:t xml:space="preserve">          $ref: 'TS29571_CommonData.yaml#/components/responses/401'</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7FC6D6AA" w14:textId="77777777" w:rsidR="00414F38" w:rsidRDefault="00414F38" w:rsidP="00414F38">
      <w:pPr>
        <w:pStyle w:val="PL"/>
      </w:pPr>
      <w:r>
        <w:t xml:space="preserve">        '429':</w:t>
      </w:r>
    </w:p>
    <w:p w14:paraId="0A26429B" w14:textId="77777777" w:rsidR="00414F38" w:rsidRDefault="00414F38" w:rsidP="00414F38">
      <w:pPr>
        <w:pStyle w:val="PL"/>
      </w:pPr>
      <w:r>
        <w:t xml:space="preserve">          $ref: 'TS29571_CommonData.yaml#/components/responses/429'</w:t>
      </w:r>
    </w:p>
    <w:p w14:paraId="78D5D7BF" w14:textId="77777777" w:rsidR="00414F38" w:rsidRDefault="00414F38" w:rsidP="00414F38">
      <w:pPr>
        <w:pStyle w:val="PL"/>
      </w:pPr>
      <w:r>
        <w:t xml:space="preserve">        '500':</w:t>
      </w:r>
    </w:p>
    <w:p w14:paraId="3EC2B75E" w14:textId="77777777" w:rsidR="00414F38" w:rsidRDefault="00414F38" w:rsidP="00414F38">
      <w:pPr>
        <w:pStyle w:val="PL"/>
      </w:pPr>
      <w:r>
        <w:t xml:space="preserve">          $ref: 'TS29571_CommonData.yaml#/components/responses/500'</w:t>
      </w:r>
    </w:p>
    <w:p w14:paraId="4F016A16" w14:textId="77777777" w:rsidR="00414F38" w:rsidRDefault="00414F38" w:rsidP="00414F38">
      <w:pPr>
        <w:pStyle w:val="PL"/>
      </w:pPr>
      <w:r>
        <w:t xml:space="preserve">        '502':</w:t>
      </w:r>
    </w:p>
    <w:p w14:paraId="044FBF23" w14:textId="77777777" w:rsidR="00414F38" w:rsidRDefault="00414F38" w:rsidP="00414F38">
      <w:pPr>
        <w:pStyle w:val="PL"/>
      </w:pPr>
      <w:r>
        <w:t xml:space="preserve">          $ref: 'TS29571_CommonData.yaml#/components/responses/502'</w:t>
      </w:r>
    </w:p>
    <w:p w14:paraId="02645FD6" w14:textId="77777777" w:rsidR="00414F38" w:rsidRDefault="00414F38" w:rsidP="00414F38">
      <w:pPr>
        <w:pStyle w:val="PL"/>
      </w:pPr>
      <w:r>
        <w:t xml:space="preserve">        '503':</w:t>
      </w:r>
    </w:p>
    <w:p w14:paraId="5FBD381B" w14:textId="77777777" w:rsidR="00414F38" w:rsidRDefault="00414F38" w:rsidP="00414F38">
      <w:pPr>
        <w:pStyle w:val="PL"/>
      </w:pPr>
      <w:r>
        <w:t xml:space="preserve">          $ref: 'TS29571_CommonData.yaml#/components/responses/503'</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968E555" w14:textId="77777777" w:rsidR="00CF1AAB" w:rsidRDefault="00CF1AAB" w:rsidP="00CF1AAB">
      <w:pPr>
        <w:pStyle w:val="PL"/>
        <w:rPr>
          <w:lang w:eastAsia="zh-CN"/>
        </w:rPr>
      </w:pPr>
      <w:r>
        <w:rPr>
          <w:lang w:eastAsia="zh-CN"/>
        </w:rPr>
        <w:t xml:space="preserve">  /{imsUeId}/imsas-registrations:</w:t>
      </w:r>
    </w:p>
    <w:p w14:paraId="183291FF" w14:textId="77777777" w:rsidR="00CF1AAB" w:rsidRDefault="00CF1AAB" w:rsidP="00CF1AAB">
      <w:pPr>
        <w:pStyle w:val="PL"/>
        <w:rPr>
          <w:lang w:eastAsia="zh-CN"/>
        </w:rPr>
      </w:pPr>
      <w:r>
        <w:rPr>
          <w:lang w:eastAsia="zh-CN"/>
        </w:rPr>
        <w:t xml:space="preserve">    get:</w:t>
      </w:r>
    </w:p>
    <w:p w14:paraId="6717AC3D" w14:textId="77777777" w:rsidR="00CF1AAB" w:rsidRDefault="00CF1AAB" w:rsidP="00CF1AAB">
      <w:pPr>
        <w:pStyle w:val="PL"/>
        <w:rPr>
          <w:lang w:eastAsia="zh-CN"/>
        </w:rPr>
      </w:pPr>
      <w:r>
        <w:rPr>
          <w:lang w:eastAsia="zh-CN"/>
        </w:rPr>
        <w:t xml:space="preserve">      summary: Retrieve the IMS AS information of the UE</w:t>
      </w:r>
    </w:p>
    <w:p w14:paraId="1237A0BD" w14:textId="77777777" w:rsidR="00CF1AAB" w:rsidRDefault="00CF1AAB" w:rsidP="00CF1AAB">
      <w:pPr>
        <w:pStyle w:val="PL"/>
        <w:rPr>
          <w:lang w:eastAsia="zh-CN"/>
        </w:rPr>
      </w:pPr>
      <w:r>
        <w:rPr>
          <w:lang w:eastAsia="zh-CN"/>
        </w:rPr>
        <w:t xml:space="preserve">      operationId: AsInfoGet</w:t>
      </w:r>
    </w:p>
    <w:p w14:paraId="7B1E40CF" w14:textId="77777777" w:rsidR="00CF1AAB" w:rsidRDefault="00CF1AAB" w:rsidP="00CF1AAB">
      <w:pPr>
        <w:pStyle w:val="PL"/>
        <w:rPr>
          <w:lang w:eastAsia="zh-CN"/>
        </w:rPr>
      </w:pPr>
      <w:r>
        <w:rPr>
          <w:lang w:eastAsia="zh-CN"/>
        </w:rPr>
        <w:t xml:space="preserve">      tags:</w:t>
      </w:r>
    </w:p>
    <w:p w14:paraId="52A93059" w14:textId="77777777" w:rsidR="00CF1AAB" w:rsidRDefault="00CF1AAB" w:rsidP="00CF1AAB">
      <w:pPr>
        <w:pStyle w:val="PL"/>
        <w:rPr>
          <w:lang w:eastAsia="zh-CN"/>
        </w:rPr>
      </w:pPr>
      <w:r>
        <w:rPr>
          <w:lang w:eastAsia="zh-CN"/>
        </w:rPr>
        <w:t xml:space="preserve">        - ImsAs Registrations (</w:t>
      </w:r>
      <w:r>
        <w:rPr>
          <w:rFonts w:hint="eastAsia"/>
          <w:lang w:eastAsia="zh-CN"/>
        </w:rPr>
        <w:t>Store</w:t>
      </w:r>
      <w:r>
        <w:rPr>
          <w:lang w:eastAsia="zh-CN"/>
        </w:rPr>
        <w:t>)</w:t>
      </w:r>
    </w:p>
    <w:p w14:paraId="3FB09695" w14:textId="77777777" w:rsidR="00CF1AAB" w:rsidRDefault="00CF1AAB" w:rsidP="00CF1AAB">
      <w:pPr>
        <w:pStyle w:val="PL"/>
        <w:rPr>
          <w:lang w:eastAsia="zh-CN"/>
        </w:rPr>
      </w:pPr>
      <w:r>
        <w:rPr>
          <w:lang w:eastAsia="zh-CN"/>
        </w:rPr>
        <w:t xml:space="preserve">      security:</w:t>
      </w:r>
    </w:p>
    <w:p w14:paraId="748D9A35" w14:textId="77777777" w:rsidR="00CF1AAB" w:rsidRDefault="00CF1AAB" w:rsidP="00CF1AAB">
      <w:pPr>
        <w:pStyle w:val="PL"/>
        <w:rPr>
          <w:lang w:eastAsia="zh-CN"/>
        </w:rPr>
      </w:pPr>
      <w:r>
        <w:rPr>
          <w:lang w:eastAsia="zh-CN"/>
        </w:rPr>
        <w:t xml:space="preserve">        - {}</w:t>
      </w:r>
    </w:p>
    <w:p w14:paraId="7761D96A" w14:textId="77777777" w:rsidR="00CF1AAB" w:rsidRDefault="00CF1AAB" w:rsidP="00CF1AAB">
      <w:pPr>
        <w:pStyle w:val="PL"/>
        <w:rPr>
          <w:lang w:eastAsia="zh-CN"/>
        </w:rPr>
      </w:pPr>
      <w:r>
        <w:rPr>
          <w:lang w:eastAsia="zh-CN"/>
        </w:rPr>
        <w:t xml:space="preserve">        - oAuth2ClientCredentials:</w:t>
      </w:r>
    </w:p>
    <w:p w14:paraId="7FDEA294" w14:textId="77777777" w:rsidR="00CF1AAB" w:rsidRDefault="00CF1AAB" w:rsidP="00CF1AAB">
      <w:pPr>
        <w:pStyle w:val="PL"/>
        <w:rPr>
          <w:lang w:eastAsia="zh-CN"/>
        </w:rPr>
      </w:pPr>
      <w:r>
        <w:rPr>
          <w:lang w:eastAsia="zh-CN"/>
        </w:rPr>
        <w:t xml:space="preserve">          - nhss-ims-uecm</w:t>
      </w:r>
    </w:p>
    <w:p w14:paraId="1B0FF756" w14:textId="77777777" w:rsidR="00CF1AAB" w:rsidRDefault="00CF1AAB" w:rsidP="00CF1AAB">
      <w:pPr>
        <w:pStyle w:val="PL"/>
        <w:rPr>
          <w:lang w:eastAsia="zh-CN"/>
        </w:rPr>
      </w:pPr>
      <w:r>
        <w:rPr>
          <w:lang w:eastAsia="zh-CN"/>
        </w:rPr>
        <w:t xml:space="preserve">        - oAuth2ClientCredentials:</w:t>
      </w:r>
    </w:p>
    <w:p w14:paraId="4E90638D" w14:textId="77777777" w:rsidR="00CF1AAB" w:rsidRDefault="00CF1AAB" w:rsidP="00CF1AAB">
      <w:pPr>
        <w:pStyle w:val="PL"/>
        <w:rPr>
          <w:lang w:eastAsia="zh-CN"/>
        </w:rPr>
      </w:pPr>
      <w:r>
        <w:rPr>
          <w:lang w:eastAsia="zh-CN"/>
        </w:rPr>
        <w:t xml:space="preserve">          - nhss-ims-uecm</w:t>
      </w:r>
    </w:p>
    <w:p w14:paraId="1447F2BD" w14:textId="77777777" w:rsidR="00CF1AAB" w:rsidRDefault="00CF1AAB" w:rsidP="00CF1AAB">
      <w:pPr>
        <w:pStyle w:val="PL"/>
        <w:rPr>
          <w:lang w:eastAsia="zh-CN"/>
        </w:rPr>
      </w:pPr>
      <w:r>
        <w:rPr>
          <w:lang w:eastAsia="zh-CN"/>
        </w:rPr>
        <w:t xml:space="preserve">          - nhss-ims-uecm:imsasregistration:read</w:t>
      </w:r>
    </w:p>
    <w:p w14:paraId="27380052" w14:textId="77777777" w:rsidR="00CF1AAB" w:rsidRDefault="00CF1AAB" w:rsidP="00CF1AAB">
      <w:pPr>
        <w:pStyle w:val="PL"/>
        <w:rPr>
          <w:lang w:eastAsia="zh-CN"/>
        </w:rPr>
      </w:pPr>
      <w:r>
        <w:rPr>
          <w:lang w:eastAsia="zh-CN"/>
        </w:rPr>
        <w:t xml:space="preserve">      parameters:</w:t>
      </w:r>
    </w:p>
    <w:p w14:paraId="2A712474" w14:textId="77777777" w:rsidR="00CF1AAB" w:rsidRDefault="00CF1AAB" w:rsidP="00CF1AAB">
      <w:pPr>
        <w:pStyle w:val="PL"/>
        <w:rPr>
          <w:lang w:eastAsia="zh-CN"/>
        </w:rPr>
      </w:pPr>
      <w:r>
        <w:rPr>
          <w:lang w:eastAsia="zh-CN"/>
        </w:rPr>
        <w:t xml:space="preserve">        - name: imsUeId</w:t>
      </w:r>
    </w:p>
    <w:p w14:paraId="519047BD" w14:textId="77777777" w:rsidR="00CF1AAB" w:rsidRDefault="00CF1AAB" w:rsidP="00CF1AAB">
      <w:pPr>
        <w:pStyle w:val="PL"/>
        <w:rPr>
          <w:lang w:eastAsia="zh-CN"/>
        </w:rPr>
      </w:pPr>
      <w:r>
        <w:rPr>
          <w:lang w:eastAsia="zh-CN"/>
        </w:rPr>
        <w:t xml:space="preserve">          in: path</w:t>
      </w:r>
    </w:p>
    <w:p w14:paraId="271CF015" w14:textId="77777777" w:rsidR="00CF1AAB" w:rsidRDefault="00CF1AAB" w:rsidP="00CF1AAB">
      <w:pPr>
        <w:pStyle w:val="PL"/>
        <w:rPr>
          <w:lang w:eastAsia="zh-CN"/>
        </w:rPr>
      </w:pPr>
      <w:r>
        <w:rPr>
          <w:lang w:eastAsia="zh-CN"/>
        </w:rPr>
        <w:t xml:space="preserve">          description: IMS Public Identity of the user.</w:t>
      </w:r>
    </w:p>
    <w:p w14:paraId="1C3327FA" w14:textId="77777777" w:rsidR="00CF1AAB" w:rsidRDefault="00CF1AAB" w:rsidP="00CF1AAB">
      <w:pPr>
        <w:pStyle w:val="PL"/>
        <w:rPr>
          <w:lang w:eastAsia="zh-CN"/>
        </w:rPr>
      </w:pPr>
      <w:r>
        <w:rPr>
          <w:lang w:eastAsia="zh-CN"/>
        </w:rPr>
        <w:t xml:space="preserve">          required: true</w:t>
      </w:r>
    </w:p>
    <w:p w14:paraId="71916D32" w14:textId="77777777" w:rsidR="00CF1AAB" w:rsidRDefault="00CF1AAB" w:rsidP="00CF1AAB">
      <w:pPr>
        <w:pStyle w:val="PL"/>
        <w:rPr>
          <w:lang w:eastAsia="zh-CN"/>
        </w:rPr>
      </w:pPr>
      <w:r>
        <w:rPr>
          <w:lang w:eastAsia="zh-CN"/>
        </w:rPr>
        <w:t xml:space="preserve">          schema:</w:t>
      </w:r>
    </w:p>
    <w:p w14:paraId="738C2F26" w14:textId="77777777" w:rsidR="00776A5F" w:rsidRDefault="00776A5F" w:rsidP="00776A5F">
      <w:pPr>
        <w:pStyle w:val="PL"/>
        <w:rPr>
          <w:lang w:eastAsia="zh-CN"/>
        </w:rPr>
      </w:pPr>
      <w:r>
        <w:rPr>
          <w:lang w:eastAsia="zh-CN"/>
        </w:rPr>
        <w:t xml:space="preserve">            type: string</w:t>
      </w:r>
    </w:p>
    <w:p w14:paraId="1F50CA34" w14:textId="63F9BEF0" w:rsidR="00776A5F" w:rsidRDefault="00776A5F" w:rsidP="00776A5F">
      <w:pPr>
        <w:pStyle w:val="PL"/>
        <w:rPr>
          <w:lang w:eastAsia="zh-CN"/>
        </w:rPr>
      </w:pPr>
      <w:r>
        <w:rPr>
          <w:lang w:eastAsia="zh-CN"/>
        </w:rPr>
        <w:t xml:space="preserve">            pattern: '^(impu-sip\:([a-zA-Z0-9_\-.!~*()&amp;=+$,;?\/]+)\@([A-Za-z0-9]+([-A-Za-z0-9]+)\.)+[a-z]{2,}|impu-tel\:\+[0-9]{5,15}|.+)$'</w:t>
      </w:r>
    </w:p>
    <w:p w14:paraId="565B94BE" w14:textId="77777777" w:rsidR="00CF1AAB" w:rsidRDefault="00CF1AAB" w:rsidP="00CF1AAB">
      <w:pPr>
        <w:pStyle w:val="PL"/>
      </w:pPr>
      <w:r>
        <w:t xml:space="preserve">        - name: </w:t>
      </w:r>
      <w:r>
        <w:rPr>
          <w:rFonts w:hint="eastAsia"/>
          <w:lang w:eastAsia="zh-CN"/>
        </w:rPr>
        <w:t>asType</w:t>
      </w:r>
    </w:p>
    <w:p w14:paraId="126616B7" w14:textId="77777777" w:rsidR="00CF1AAB" w:rsidRDefault="00CF1AAB" w:rsidP="00CF1AAB">
      <w:pPr>
        <w:pStyle w:val="PL"/>
      </w:pPr>
      <w:r>
        <w:t xml:space="preserve">          in: query</w:t>
      </w:r>
    </w:p>
    <w:p w14:paraId="71822E37" w14:textId="77777777" w:rsidR="00CF1AAB" w:rsidRDefault="00CF1AAB" w:rsidP="00CF1AAB">
      <w:pPr>
        <w:pStyle w:val="PL"/>
      </w:pPr>
      <w:r>
        <w:t xml:space="preserve">          description: IMS </w:t>
      </w:r>
      <w:r>
        <w:rPr>
          <w:rFonts w:hint="eastAsia"/>
          <w:lang w:eastAsia="zh-CN"/>
        </w:rPr>
        <w:t>AS type</w:t>
      </w:r>
    </w:p>
    <w:p w14:paraId="2A33D59D" w14:textId="77777777" w:rsidR="00CF1AAB" w:rsidRDefault="00CF1AAB" w:rsidP="00CF1AAB">
      <w:pPr>
        <w:pStyle w:val="PL"/>
      </w:pPr>
      <w:r>
        <w:t xml:space="preserve">          schema:</w:t>
      </w:r>
    </w:p>
    <w:p w14:paraId="2196B597" w14:textId="77777777" w:rsidR="00CF1AAB" w:rsidRDefault="00CF1AAB" w:rsidP="00CF1AAB">
      <w:pPr>
        <w:pStyle w:val="PL"/>
      </w:pPr>
      <w:r>
        <w:t xml:space="preserve">            $ref: '#/components/schemas/</w:t>
      </w:r>
      <w:r>
        <w:rPr>
          <w:rFonts w:hint="eastAsia"/>
          <w:lang w:eastAsia="zh-CN"/>
        </w:rPr>
        <w:t>AsType</w:t>
      </w:r>
      <w:r>
        <w:t>'</w:t>
      </w:r>
    </w:p>
    <w:p w14:paraId="2DC11542" w14:textId="77777777" w:rsidR="00CF1AAB" w:rsidRDefault="00CF1AAB" w:rsidP="00CF1AAB">
      <w:pPr>
        <w:pStyle w:val="PL"/>
        <w:rPr>
          <w:lang w:eastAsia="zh-CN"/>
        </w:rPr>
      </w:pPr>
      <w:r>
        <w:rPr>
          <w:lang w:eastAsia="zh-CN"/>
        </w:rPr>
        <w:t xml:space="preserve">      responses:</w:t>
      </w:r>
    </w:p>
    <w:p w14:paraId="63594FAE" w14:textId="77777777" w:rsidR="00CF1AAB" w:rsidRDefault="00CF1AAB" w:rsidP="00CF1AAB">
      <w:pPr>
        <w:pStyle w:val="PL"/>
        <w:rPr>
          <w:lang w:eastAsia="zh-CN"/>
        </w:rPr>
      </w:pPr>
      <w:r>
        <w:rPr>
          <w:lang w:eastAsia="zh-CN"/>
        </w:rPr>
        <w:t xml:space="preserve">        '200':</w:t>
      </w:r>
    </w:p>
    <w:p w14:paraId="7452A3B8" w14:textId="77777777" w:rsidR="00CF1AAB" w:rsidRDefault="00CF1AAB" w:rsidP="00CF1AAB">
      <w:pPr>
        <w:pStyle w:val="PL"/>
        <w:rPr>
          <w:lang w:eastAsia="zh-CN"/>
        </w:rPr>
      </w:pPr>
      <w:r>
        <w:rPr>
          <w:lang w:eastAsia="zh-CN"/>
        </w:rPr>
        <w:t xml:space="preserve">          description: Expected response to a valid request</w:t>
      </w:r>
    </w:p>
    <w:p w14:paraId="215FBE0F" w14:textId="77777777" w:rsidR="00CF1AAB" w:rsidRDefault="00CF1AAB" w:rsidP="00CF1AAB">
      <w:pPr>
        <w:pStyle w:val="PL"/>
        <w:rPr>
          <w:lang w:eastAsia="zh-CN"/>
        </w:rPr>
      </w:pPr>
      <w:r>
        <w:rPr>
          <w:lang w:eastAsia="zh-CN"/>
        </w:rPr>
        <w:t xml:space="preserve">          content:</w:t>
      </w:r>
    </w:p>
    <w:p w14:paraId="710B14CC" w14:textId="77777777" w:rsidR="00CF1AAB" w:rsidRDefault="00CF1AAB" w:rsidP="00CF1AAB">
      <w:pPr>
        <w:pStyle w:val="PL"/>
        <w:rPr>
          <w:lang w:eastAsia="zh-CN"/>
        </w:rPr>
      </w:pPr>
      <w:r>
        <w:rPr>
          <w:lang w:eastAsia="zh-CN"/>
        </w:rPr>
        <w:t xml:space="preserve">            application/json:</w:t>
      </w:r>
    </w:p>
    <w:p w14:paraId="5129BDA9" w14:textId="77777777" w:rsidR="00CF1AAB" w:rsidRDefault="00CF1AAB" w:rsidP="00CF1AAB">
      <w:pPr>
        <w:pStyle w:val="PL"/>
        <w:rPr>
          <w:lang w:eastAsia="zh-CN"/>
        </w:rPr>
      </w:pPr>
      <w:r>
        <w:rPr>
          <w:lang w:eastAsia="zh-CN"/>
        </w:rPr>
        <w:t xml:space="preserve">              schema:</w:t>
      </w:r>
    </w:p>
    <w:p w14:paraId="495DD76F" w14:textId="77777777" w:rsidR="00CF1AAB" w:rsidRDefault="00CF1AAB" w:rsidP="00CF1AAB">
      <w:pPr>
        <w:pStyle w:val="PL"/>
        <w:rPr>
          <w:lang w:eastAsia="zh-CN"/>
        </w:rPr>
      </w:pPr>
      <w:r>
        <w:rPr>
          <w:lang w:eastAsia="zh-CN"/>
        </w:rPr>
        <w:t xml:space="preserve">                $ref: '#/components/schemas/ImsAsRegistrationInfo'</w:t>
      </w:r>
    </w:p>
    <w:p w14:paraId="301E8B67" w14:textId="77777777" w:rsidR="00CF1AAB" w:rsidRDefault="00CF1AAB" w:rsidP="00CF1AAB">
      <w:pPr>
        <w:pStyle w:val="PL"/>
        <w:rPr>
          <w:lang w:eastAsia="zh-CN"/>
        </w:rPr>
      </w:pPr>
      <w:r>
        <w:rPr>
          <w:lang w:eastAsia="zh-CN"/>
        </w:rPr>
        <w:t xml:space="preserve">        '307':</w:t>
      </w:r>
    </w:p>
    <w:p w14:paraId="1ED6AC3C" w14:textId="77777777" w:rsidR="00CF1AAB" w:rsidRDefault="00CF1AAB" w:rsidP="00CF1AAB">
      <w:pPr>
        <w:pStyle w:val="PL"/>
        <w:rPr>
          <w:lang w:eastAsia="zh-CN"/>
        </w:rPr>
      </w:pPr>
      <w:r>
        <w:rPr>
          <w:lang w:eastAsia="zh-CN"/>
        </w:rPr>
        <w:t xml:space="preserve">          $ref: 'TS29571_CommonData.yaml#/components/responses/307'</w:t>
      </w:r>
    </w:p>
    <w:p w14:paraId="2C9A4E05" w14:textId="77777777" w:rsidR="00CF1AAB" w:rsidRDefault="00CF1AAB" w:rsidP="00CF1AAB">
      <w:pPr>
        <w:pStyle w:val="PL"/>
        <w:rPr>
          <w:lang w:eastAsia="zh-CN"/>
        </w:rPr>
      </w:pPr>
      <w:r>
        <w:rPr>
          <w:lang w:eastAsia="zh-CN"/>
        </w:rPr>
        <w:t xml:space="preserve">        '308':</w:t>
      </w:r>
    </w:p>
    <w:p w14:paraId="36AFCF96" w14:textId="77777777" w:rsidR="00CF1AAB" w:rsidRDefault="00CF1AAB" w:rsidP="00CF1AAB">
      <w:pPr>
        <w:pStyle w:val="PL"/>
        <w:rPr>
          <w:lang w:eastAsia="zh-CN"/>
        </w:rPr>
      </w:pPr>
      <w:r>
        <w:rPr>
          <w:lang w:eastAsia="zh-CN"/>
        </w:rPr>
        <w:t xml:space="preserve">          $ref: 'TS29571_CommonData.yaml#/components/responses/308'</w:t>
      </w:r>
    </w:p>
    <w:p w14:paraId="11BB890F" w14:textId="77777777" w:rsidR="00CF1AAB" w:rsidRDefault="00CF1AAB" w:rsidP="00CF1AAB">
      <w:pPr>
        <w:pStyle w:val="PL"/>
        <w:rPr>
          <w:lang w:eastAsia="zh-CN"/>
        </w:rPr>
      </w:pPr>
      <w:r>
        <w:rPr>
          <w:lang w:eastAsia="zh-CN"/>
        </w:rPr>
        <w:t xml:space="preserve">        '400':</w:t>
      </w:r>
    </w:p>
    <w:p w14:paraId="6285B693" w14:textId="77777777" w:rsidR="00CF1AAB" w:rsidRDefault="00CF1AAB" w:rsidP="00CF1AAB">
      <w:pPr>
        <w:pStyle w:val="PL"/>
        <w:rPr>
          <w:lang w:eastAsia="zh-CN"/>
        </w:rPr>
      </w:pPr>
      <w:r>
        <w:rPr>
          <w:lang w:eastAsia="zh-CN"/>
        </w:rPr>
        <w:t xml:space="preserve">          $ref: 'TS29571_CommonData.yaml#/components/responses/400'</w:t>
      </w:r>
    </w:p>
    <w:p w14:paraId="3EBA1319" w14:textId="77777777" w:rsidR="00CF1AAB" w:rsidRDefault="00CF1AAB" w:rsidP="00CF1AAB">
      <w:pPr>
        <w:pStyle w:val="PL"/>
        <w:rPr>
          <w:lang w:eastAsia="zh-CN"/>
        </w:rPr>
      </w:pPr>
      <w:r>
        <w:rPr>
          <w:lang w:eastAsia="zh-CN"/>
        </w:rPr>
        <w:t xml:space="preserve">        '401':</w:t>
      </w:r>
    </w:p>
    <w:p w14:paraId="037B7CEE" w14:textId="77777777" w:rsidR="00CF1AAB" w:rsidRDefault="00CF1AAB" w:rsidP="00CF1AAB">
      <w:pPr>
        <w:pStyle w:val="PL"/>
        <w:rPr>
          <w:lang w:eastAsia="zh-CN"/>
        </w:rPr>
      </w:pPr>
      <w:r>
        <w:rPr>
          <w:lang w:eastAsia="zh-CN"/>
        </w:rPr>
        <w:t xml:space="preserve">          $ref: 'TS29571_CommonData.yaml#/components/responses/401'</w:t>
      </w:r>
    </w:p>
    <w:p w14:paraId="33745795" w14:textId="77777777" w:rsidR="00CF1AAB" w:rsidRDefault="00CF1AAB" w:rsidP="00CF1AAB">
      <w:pPr>
        <w:pStyle w:val="PL"/>
        <w:rPr>
          <w:lang w:eastAsia="zh-CN"/>
        </w:rPr>
      </w:pPr>
      <w:r>
        <w:rPr>
          <w:lang w:eastAsia="zh-CN"/>
        </w:rPr>
        <w:t xml:space="preserve">        '403':</w:t>
      </w:r>
    </w:p>
    <w:p w14:paraId="1150AD8C" w14:textId="77777777" w:rsidR="00CF1AAB" w:rsidRDefault="00CF1AAB" w:rsidP="00CF1AAB">
      <w:pPr>
        <w:pStyle w:val="PL"/>
        <w:rPr>
          <w:lang w:eastAsia="zh-CN"/>
        </w:rPr>
      </w:pPr>
      <w:r>
        <w:rPr>
          <w:lang w:eastAsia="zh-CN"/>
        </w:rPr>
        <w:t xml:space="preserve">          $ref: 'TS29571_CommonData.yaml#/components/responses/403'</w:t>
      </w:r>
    </w:p>
    <w:p w14:paraId="5F1E9319" w14:textId="77777777" w:rsidR="00CF1AAB" w:rsidRDefault="00CF1AAB" w:rsidP="00CF1AAB">
      <w:pPr>
        <w:pStyle w:val="PL"/>
        <w:rPr>
          <w:lang w:eastAsia="zh-CN"/>
        </w:rPr>
      </w:pPr>
      <w:r>
        <w:rPr>
          <w:lang w:eastAsia="zh-CN"/>
        </w:rPr>
        <w:t xml:space="preserve">        '404':</w:t>
      </w:r>
    </w:p>
    <w:p w14:paraId="32FE0B9C" w14:textId="77777777" w:rsidR="00CF1AAB" w:rsidRDefault="00CF1AAB" w:rsidP="00CF1AAB">
      <w:pPr>
        <w:pStyle w:val="PL"/>
        <w:rPr>
          <w:lang w:eastAsia="zh-CN"/>
        </w:rPr>
      </w:pPr>
      <w:r>
        <w:rPr>
          <w:lang w:eastAsia="zh-CN"/>
        </w:rPr>
        <w:t xml:space="preserve">          $ref: 'TS29571_CommonData.yaml#/components/responses/404'</w:t>
      </w:r>
    </w:p>
    <w:p w14:paraId="57103E3B" w14:textId="77777777" w:rsidR="00CF1AAB" w:rsidRDefault="00CF1AAB" w:rsidP="00CF1AAB">
      <w:pPr>
        <w:pStyle w:val="PL"/>
        <w:rPr>
          <w:lang w:eastAsia="zh-CN"/>
        </w:rPr>
      </w:pPr>
      <w:r>
        <w:rPr>
          <w:lang w:eastAsia="zh-CN"/>
        </w:rPr>
        <w:t xml:space="preserve">        '406':</w:t>
      </w:r>
    </w:p>
    <w:p w14:paraId="2530401E" w14:textId="77777777" w:rsidR="00CF1AAB" w:rsidRDefault="00CF1AAB" w:rsidP="00CF1AAB">
      <w:pPr>
        <w:pStyle w:val="PL"/>
        <w:rPr>
          <w:lang w:eastAsia="zh-CN"/>
        </w:rPr>
      </w:pPr>
      <w:r>
        <w:rPr>
          <w:lang w:eastAsia="zh-CN"/>
        </w:rPr>
        <w:t xml:space="preserve">          $ref: 'TS29571_CommonData.yaml#/components/responses/406'</w:t>
      </w:r>
    </w:p>
    <w:p w14:paraId="47187AD7" w14:textId="77777777" w:rsidR="00CF1AAB" w:rsidRDefault="00CF1AAB" w:rsidP="00CF1AAB">
      <w:pPr>
        <w:pStyle w:val="PL"/>
        <w:rPr>
          <w:lang w:eastAsia="zh-CN"/>
        </w:rPr>
      </w:pPr>
      <w:r>
        <w:rPr>
          <w:lang w:eastAsia="zh-CN"/>
        </w:rPr>
        <w:t xml:space="preserve">        '429':</w:t>
      </w:r>
    </w:p>
    <w:p w14:paraId="112D6FF0" w14:textId="77777777" w:rsidR="00CF1AAB" w:rsidRDefault="00CF1AAB" w:rsidP="00CF1AAB">
      <w:pPr>
        <w:pStyle w:val="PL"/>
        <w:rPr>
          <w:lang w:eastAsia="zh-CN"/>
        </w:rPr>
      </w:pPr>
      <w:r>
        <w:rPr>
          <w:lang w:eastAsia="zh-CN"/>
        </w:rPr>
        <w:t xml:space="preserve">          $ref: 'TS29571_CommonData.yaml#/components/responses/429'</w:t>
      </w:r>
    </w:p>
    <w:p w14:paraId="172BF7E6" w14:textId="77777777" w:rsidR="00CF1AAB" w:rsidRDefault="00CF1AAB" w:rsidP="00CF1AAB">
      <w:pPr>
        <w:pStyle w:val="PL"/>
        <w:rPr>
          <w:lang w:eastAsia="zh-CN"/>
        </w:rPr>
      </w:pPr>
      <w:r>
        <w:rPr>
          <w:lang w:eastAsia="zh-CN"/>
        </w:rPr>
        <w:t xml:space="preserve">        '500':</w:t>
      </w:r>
    </w:p>
    <w:p w14:paraId="0CD1DE64" w14:textId="77777777" w:rsidR="00CF1AAB" w:rsidRDefault="00CF1AAB" w:rsidP="00CF1AAB">
      <w:pPr>
        <w:pStyle w:val="PL"/>
        <w:rPr>
          <w:lang w:eastAsia="zh-CN"/>
        </w:rPr>
      </w:pPr>
      <w:r>
        <w:rPr>
          <w:lang w:eastAsia="zh-CN"/>
        </w:rPr>
        <w:t xml:space="preserve">          $ref: 'TS29571_CommonData.yaml#/components/responses/500'</w:t>
      </w:r>
    </w:p>
    <w:p w14:paraId="6A4D5FC4" w14:textId="77777777" w:rsidR="00CF1AAB" w:rsidRDefault="00CF1AAB" w:rsidP="00CF1AAB">
      <w:pPr>
        <w:pStyle w:val="PL"/>
        <w:rPr>
          <w:lang w:eastAsia="zh-CN"/>
        </w:rPr>
      </w:pPr>
      <w:r>
        <w:rPr>
          <w:lang w:eastAsia="zh-CN"/>
        </w:rPr>
        <w:t xml:space="preserve">        '502':</w:t>
      </w:r>
    </w:p>
    <w:p w14:paraId="355FE04F" w14:textId="77777777" w:rsidR="00CF1AAB" w:rsidRDefault="00CF1AAB" w:rsidP="00CF1AAB">
      <w:pPr>
        <w:pStyle w:val="PL"/>
        <w:rPr>
          <w:lang w:eastAsia="zh-CN"/>
        </w:rPr>
      </w:pPr>
      <w:r>
        <w:rPr>
          <w:lang w:eastAsia="zh-CN"/>
        </w:rPr>
        <w:t xml:space="preserve">          $ref: 'TS29571_CommonData.yaml#/components/responses/502'</w:t>
      </w:r>
    </w:p>
    <w:p w14:paraId="3A2D0513" w14:textId="77777777" w:rsidR="00CF1AAB" w:rsidRDefault="00CF1AAB" w:rsidP="00CF1AAB">
      <w:pPr>
        <w:pStyle w:val="PL"/>
        <w:rPr>
          <w:lang w:eastAsia="zh-CN"/>
        </w:rPr>
      </w:pPr>
      <w:r>
        <w:rPr>
          <w:lang w:eastAsia="zh-CN"/>
        </w:rPr>
        <w:t xml:space="preserve">        '503':</w:t>
      </w:r>
    </w:p>
    <w:p w14:paraId="6C288397" w14:textId="77777777" w:rsidR="00CF1AAB" w:rsidRDefault="00CF1AAB" w:rsidP="00CF1AAB">
      <w:pPr>
        <w:pStyle w:val="PL"/>
        <w:rPr>
          <w:lang w:eastAsia="zh-CN"/>
        </w:rPr>
      </w:pPr>
      <w:r>
        <w:rPr>
          <w:lang w:eastAsia="zh-CN"/>
        </w:rPr>
        <w:t xml:space="preserve">          $ref: 'TS29571_CommonData.yaml#/components/responses/503'</w:t>
      </w:r>
    </w:p>
    <w:p w14:paraId="694D21F4" w14:textId="77777777" w:rsidR="00CF1AAB" w:rsidRDefault="00CF1AAB" w:rsidP="00CF1AAB">
      <w:pPr>
        <w:pStyle w:val="PL"/>
        <w:rPr>
          <w:lang w:eastAsia="zh-CN"/>
        </w:rPr>
      </w:pPr>
      <w:r>
        <w:rPr>
          <w:lang w:eastAsia="zh-CN"/>
        </w:rPr>
        <w:t xml:space="preserve">        default:</w:t>
      </w:r>
    </w:p>
    <w:p w14:paraId="4F1C6F46" w14:textId="77777777" w:rsidR="00CF1AAB" w:rsidRDefault="00CF1AAB" w:rsidP="00CF1AAB">
      <w:pPr>
        <w:pStyle w:val="PL"/>
        <w:rPr>
          <w:lang w:eastAsia="zh-CN"/>
        </w:rPr>
      </w:pPr>
      <w:r>
        <w:rPr>
          <w:lang w:eastAsia="zh-CN"/>
        </w:rPr>
        <w:t xml:space="preserve">          $ref: 'TS29571_CommonData.yaml#/components/responses/default'</w:t>
      </w:r>
    </w:p>
    <w:p w14:paraId="59AE797C" w14:textId="77777777" w:rsidR="00CF1AAB" w:rsidRDefault="00CF1AAB" w:rsidP="00B569E6">
      <w:pPr>
        <w:pStyle w:val="PL"/>
      </w:pPr>
    </w:p>
    <w:p w14:paraId="0221164E" w14:textId="77777777" w:rsidR="00484FDA" w:rsidRDefault="00484FDA" w:rsidP="00484FDA">
      <w:pPr>
        <w:pStyle w:val="PL"/>
      </w:pPr>
      <w:r>
        <w:t xml:space="preserve">  /{imsUeId}/imsas-registrations/</w:t>
      </w:r>
      <w:r>
        <w:rPr>
          <w:rFonts w:hint="eastAsia"/>
          <w:lang w:eastAsia="zh-CN"/>
        </w:rPr>
        <w:t>{instanceId}</w:t>
      </w:r>
      <w:r>
        <w:t>:</w:t>
      </w:r>
    </w:p>
    <w:p w14:paraId="4A614EC8" w14:textId="77777777" w:rsidR="00484FDA" w:rsidRDefault="00484FDA" w:rsidP="00484FDA">
      <w:pPr>
        <w:pStyle w:val="PL"/>
      </w:pPr>
      <w:r>
        <w:t xml:space="preserve">    put:</w:t>
      </w:r>
    </w:p>
    <w:p w14:paraId="12181B17" w14:textId="77777777" w:rsidR="00484FDA" w:rsidRDefault="00484FDA" w:rsidP="00484FDA">
      <w:pPr>
        <w:pStyle w:val="PL"/>
      </w:pPr>
      <w:r>
        <w:t xml:space="preserve">      summary: IMS AS registration information</w:t>
      </w:r>
    </w:p>
    <w:p w14:paraId="41D3EFF6" w14:textId="0D350AB2" w:rsidR="00484FDA" w:rsidRDefault="00484FDA" w:rsidP="00484FDA">
      <w:pPr>
        <w:pStyle w:val="PL"/>
      </w:pPr>
      <w:r>
        <w:t xml:space="preserve">      operationId: </w:t>
      </w:r>
      <w:r w:rsidR="001C05F7">
        <w:t>Create</w:t>
      </w:r>
      <w:r>
        <w:t>Imsas</w:t>
      </w:r>
      <w:r w:rsidR="001C05F7">
        <w:t>R</w:t>
      </w:r>
      <w:r>
        <w:t>egistration</w:t>
      </w:r>
    </w:p>
    <w:p w14:paraId="7AA98974" w14:textId="77777777" w:rsidR="00484FDA" w:rsidRDefault="00484FDA" w:rsidP="00484FDA">
      <w:pPr>
        <w:pStyle w:val="PL"/>
      </w:pPr>
      <w:r>
        <w:t xml:space="preserve">      tags:</w:t>
      </w:r>
    </w:p>
    <w:p w14:paraId="550B2638" w14:textId="339B9F8A" w:rsidR="00484FDA" w:rsidRDefault="00484FDA" w:rsidP="00484FDA">
      <w:pPr>
        <w:pStyle w:val="PL"/>
      </w:pPr>
      <w:r>
        <w:t xml:space="preserve">        - </w:t>
      </w:r>
      <w:r w:rsidR="001C05F7" w:rsidRPr="001C08DA">
        <w:rPr>
          <w:lang w:eastAsia="zh-CN"/>
        </w:rPr>
        <w:t xml:space="preserve">Individual </w:t>
      </w:r>
      <w:r>
        <w:t>Imsas Registration</w:t>
      </w:r>
      <w:r w:rsidR="001C05F7">
        <w:rPr>
          <w:rFonts w:hint="eastAsia"/>
          <w:lang w:eastAsia="zh-CN"/>
        </w:rPr>
        <w:t xml:space="preserve"> </w:t>
      </w:r>
      <w:r w:rsidR="001C05F7" w:rsidRPr="001C08DA">
        <w:rPr>
          <w:lang w:eastAsia="zh-CN"/>
        </w:rPr>
        <w:t>Information</w:t>
      </w:r>
      <w:r>
        <w:t xml:space="preserve"> (Document)</w:t>
      </w:r>
    </w:p>
    <w:p w14:paraId="27C60E95" w14:textId="77777777" w:rsidR="00484FDA" w:rsidRDefault="00484FDA" w:rsidP="00484FDA">
      <w:pPr>
        <w:pStyle w:val="PL"/>
      </w:pPr>
      <w:r>
        <w:t xml:space="preserve">      security:</w:t>
      </w:r>
    </w:p>
    <w:p w14:paraId="742A349B" w14:textId="77777777" w:rsidR="00484FDA" w:rsidRDefault="00484FDA" w:rsidP="00484FDA">
      <w:pPr>
        <w:pStyle w:val="PL"/>
      </w:pPr>
      <w:r>
        <w:t xml:space="preserve">        - {}</w:t>
      </w:r>
    </w:p>
    <w:p w14:paraId="12310D48" w14:textId="77777777" w:rsidR="00484FDA" w:rsidRDefault="00484FDA" w:rsidP="00484FDA">
      <w:pPr>
        <w:pStyle w:val="PL"/>
      </w:pPr>
      <w:r>
        <w:t xml:space="preserve">        - oAuth2ClientCredentials:</w:t>
      </w:r>
    </w:p>
    <w:p w14:paraId="7ED73714" w14:textId="77777777" w:rsidR="00484FDA" w:rsidRDefault="00484FDA" w:rsidP="00484FDA">
      <w:pPr>
        <w:pStyle w:val="PL"/>
      </w:pPr>
      <w:r>
        <w:t xml:space="preserve">          - nhss-ims-uecm</w:t>
      </w:r>
    </w:p>
    <w:p w14:paraId="2168F5C0" w14:textId="77777777" w:rsidR="00484FDA" w:rsidRDefault="00484FDA" w:rsidP="00484FDA">
      <w:pPr>
        <w:pStyle w:val="PL"/>
      </w:pPr>
      <w:r>
        <w:t xml:space="preserve">        - oAuth2ClientCredentials:</w:t>
      </w:r>
    </w:p>
    <w:p w14:paraId="52A8876A" w14:textId="77777777" w:rsidR="00484FDA" w:rsidRDefault="00484FDA" w:rsidP="00484FDA">
      <w:pPr>
        <w:pStyle w:val="PL"/>
      </w:pPr>
      <w:r>
        <w:t xml:space="preserve">          - nhss-ims-uecm</w:t>
      </w:r>
    </w:p>
    <w:p w14:paraId="265FBDFC" w14:textId="4C0CD7E0" w:rsidR="00484FDA" w:rsidRDefault="00484FDA" w:rsidP="00484FDA">
      <w:pPr>
        <w:pStyle w:val="PL"/>
      </w:pPr>
      <w:r>
        <w:t xml:space="preserve">          - nhss-ims-uecm:</w:t>
      </w:r>
      <w:r w:rsidR="001C05F7">
        <w:t>imsas</w:t>
      </w:r>
      <w:r>
        <w:t>registration:create</w:t>
      </w:r>
    </w:p>
    <w:p w14:paraId="4208232B" w14:textId="77777777" w:rsidR="00484FDA" w:rsidRDefault="00484FDA" w:rsidP="00484FDA">
      <w:pPr>
        <w:pStyle w:val="PL"/>
      </w:pPr>
      <w:r>
        <w:t xml:space="preserve">      parameters:</w:t>
      </w:r>
    </w:p>
    <w:p w14:paraId="4D3A126B" w14:textId="77777777" w:rsidR="00484FDA" w:rsidRDefault="00484FDA" w:rsidP="00484FDA">
      <w:pPr>
        <w:pStyle w:val="PL"/>
      </w:pPr>
      <w:r>
        <w:t xml:space="preserve">        - name: imsUeId</w:t>
      </w:r>
    </w:p>
    <w:p w14:paraId="47E17EFE" w14:textId="77777777" w:rsidR="00484FDA" w:rsidRDefault="00484FDA" w:rsidP="00484FDA">
      <w:pPr>
        <w:pStyle w:val="PL"/>
      </w:pPr>
      <w:r>
        <w:t xml:space="preserve">          in: path</w:t>
      </w:r>
    </w:p>
    <w:p w14:paraId="30D1B43C" w14:textId="322173FC" w:rsidR="00484FDA" w:rsidRDefault="00484FDA" w:rsidP="00484FDA">
      <w:pPr>
        <w:pStyle w:val="PL"/>
      </w:pPr>
      <w:r>
        <w:t xml:space="preserve">          description: IMS </w:t>
      </w:r>
      <w:r w:rsidR="002D2858">
        <w:t xml:space="preserve">Public </w:t>
      </w:r>
      <w:r>
        <w:t>Identity</w:t>
      </w:r>
    </w:p>
    <w:p w14:paraId="77FC3317" w14:textId="77777777" w:rsidR="00484FDA" w:rsidRDefault="00484FDA" w:rsidP="00484FDA">
      <w:pPr>
        <w:pStyle w:val="PL"/>
      </w:pPr>
      <w:r>
        <w:t xml:space="preserve">          required: true</w:t>
      </w:r>
    </w:p>
    <w:p w14:paraId="2140FCA2" w14:textId="77777777" w:rsidR="00484FDA" w:rsidRDefault="00484FDA" w:rsidP="00484FDA">
      <w:pPr>
        <w:pStyle w:val="PL"/>
      </w:pPr>
      <w:r>
        <w:t xml:space="preserve">          schema:</w:t>
      </w:r>
    </w:p>
    <w:p w14:paraId="05DFA82D" w14:textId="77777777" w:rsidR="00776A5F" w:rsidRDefault="00776A5F" w:rsidP="00776A5F">
      <w:pPr>
        <w:pStyle w:val="PL"/>
      </w:pPr>
      <w:r>
        <w:t xml:space="preserve">            type: string</w:t>
      </w:r>
    </w:p>
    <w:p w14:paraId="37475BD5" w14:textId="70438BE1" w:rsidR="00776A5F" w:rsidRDefault="00776A5F" w:rsidP="00776A5F">
      <w:pPr>
        <w:pStyle w:val="PL"/>
      </w:pPr>
      <w:r>
        <w:t xml:space="preserve">            pattern: '^(impu-sip\:([a-zA-Z0-9_\-.!~*()&amp;=+$,;?\/]+)\@([A-Za-z0-9]+([-A-Za-z0-9]+)\.)+[a-z]{2,}|impu-tel\:\+[0-9]{5,15}|.+)$'</w:t>
      </w:r>
    </w:p>
    <w:p w14:paraId="100F06AC" w14:textId="77777777" w:rsidR="00484FDA" w:rsidRDefault="00484FDA" w:rsidP="00484FDA">
      <w:pPr>
        <w:pStyle w:val="PL"/>
        <w:rPr>
          <w:lang w:eastAsia="zh-CN"/>
        </w:rPr>
      </w:pPr>
      <w:r>
        <w:rPr>
          <w:rFonts w:hint="eastAsia"/>
          <w:lang w:eastAsia="zh-CN"/>
        </w:rPr>
        <w:t xml:space="preserve"> </w:t>
      </w:r>
      <w:r>
        <w:rPr>
          <w:lang w:eastAsia="zh-CN"/>
        </w:rPr>
        <w:t xml:space="preserve">       - </w:t>
      </w:r>
      <w:r>
        <w:rPr>
          <w:rFonts w:hint="eastAsia"/>
          <w:lang w:eastAsia="zh-CN"/>
        </w:rPr>
        <w:t>name</w:t>
      </w:r>
      <w:r>
        <w:rPr>
          <w:lang w:eastAsia="zh-CN"/>
        </w:rPr>
        <w:t>: instanceId</w:t>
      </w:r>
    </w:p>
    <w:p w14:paraId="2B7FABB5" w14:textId="42ACC430" w:rsidR="00484FDA" w:rsidRDefault="00484FDA" w:rsidP="00484FDA">
      <w:pPr>
        <w:pStyle w:val="PL"/>
        <w:rPr>
          <w:lang w:eastAsia="zh-CN"/>
        </w:rPr>
      </w:pPr>
      <w:r>
        <w:rPr>
          <w:rFonts w:hint="eastAsia"/>
          <w:lang w:eastAsia="zh-CN"/>
        </w:rPr>
        <w:t xml:space="preserve"> </w:t>
      </w:r>
      <w:r>
        <w:rPr>
          <w:lang w:eastAsia="zh-CN"/>
        </w:rPr>
        <w:t xml:space="preserve">        </w:t>
      </w:r>
      <w:r w:rsidR="00ED2FBF">
        <w:rPr>
          <w:lang w:eastAsia="zh-CN"/>
        </w:rPr>
        <w:t xml:space="preserve"> </w:t>
      </w:r>
      <w:r>
        <w:rPr>
          <w:lang w:eastAsia="zh-CN"/>
        </w:rPr>
        <w:t>in: path</w:t>
      </w:r>
    </w:p>
    <w:p w14:paraId="645AB98E" w14:textId="77777777" w:rsidR="00484FDA" w:rsidRPr="00690A26" w:rsidRDefault="00484FDA" w:rsidP="00484FDA">
      <w:pPr>
        <w:pStyle w:val="PL"/>
      </w:pPr>
      <w:r w:rsidRPr="00690A26">
        <w:t xml:space="preserve">          description: </w:t>
      </w:r>
      <w:r>
        <w:t>indicates the instance Id of the IMS AS.</w:t>
      </w:r>
    </w:p>
    <w:p w14:paraId="0093BC6D" w14:textId="77777777" w:rsidR="00ED2FBF" w:rsidRDefault="00ED2FBF" w:rsidP="00ED2FBF">
      <w:pPr>
        <w:pStyle w:val="PL"/>
      </w:pPr>
      <w:r>
        <w:t xml:space="preserve">          required: true</w:t>
      </w:r>
    </w:p>
    <w:p w14:paraId="078D5D8C" w14:textId="77777777" w:rsidR="00484FDA" w:rsidRDefault="00484FDA" w:rsidP="00484FDA">
      <w:pPr>
        <w:pStyle w:val="PL"/>
        <w:rPr>
          <w:lang w:eastAsia="zh-CN"/>
        </w:rPr>
      </w:pPr>
      <w:r>
        <w:rPr>
          <w:rFonts w:hint="eastAsia"/>
          <w:lang w:eastAsia="zh-CN"/>
        </w:rPr>
        <w:t xml:space="preserve"> </w:t>
      </w:r>
      <w:r>
        <w:rPr>
          <w:lang w:eastAsia="zh-CN"/>
        </w:rPr>
        <w:t xml:space="preserve">         schema:</w:t>
      </w:r>
    </w:p>
    <w:p w14:paraId="554A78FC" w14:textId="2B9293B3" w:rsidR="00484FDA" w:rsidRPr="00373355" w:rsidRDefault="00484FDA" w:rsidP="00484FDA">
      <w:pPr>
        <w:pStyle w:val="PL"/>
      </w:pPr>
      <w:r w:rsidRPr="000B71E3">
        <w:t xml:space="preserve">          </w:t>
      </w:r>
      <w:r w:rsidR="00ED2FBF">
        <w:t xml:space="preserve">  </w:t>
      </w:r>
      <w:r w:rsidRPr="000B71E3">
        <w:t>$ref: 'TS29571_CommonData.yaml#/components/schemas/NfInstanceId'</w:t>
      </w:r>
    </w:p>
    <w:p w14:paraId="25102D12" w14:textId="77777777" w:rsidR="00484FDA" w:rsidRDefault="00484FDA" w:rsidP="00484FDA">
      <w:pPr>
        <w:pStyle w:val="PL"/>
      </w:pPr>
      <w:r>
        <w:t xml:space="preserve">      requestBody:</w:t>
      </w:r>
    </w:p>
    <w:p w14:paraId="789DD6FD" w14:textId="77777777" w:rsidR="00484FDA" w:rsidRDefault="00484FDA" w:rsidP="00484FDA">
      <w:pPr>
        <w:pStyle w:val="PL"/>
      </w:pPr>
      <w:r>
        <w:t xml:space="preserve">        content:</w:t>
      </w:r>
    </w:p>
    <w:p w14:paraId="5A4DA4BD" w14:textId="77777777" w:rsidR="00484FDA" w:rsidRDefault="00484FDA" w:rsidP="00484FDA">
      <w:pPr>
        <w:pStyle w:val="PL"/>
      </w:pPr>
      <w:r>
        <w:t xml:space="preserve">          application/json:</w:t>
      </w:r>
    </w:p>
    <w:p w14:paraId="6FB5D82D" w14:textId="77777777" w:rsidR="00484FDA" w:rsidRDefault="00484FDA" w:rsidP="00484FDA">
      <w:pPr>
        <w:pStyle w:val="PL"/>
      </w:pPr>
      <w:r>
        <w:t xml:space="preserve">            schema:</w:t>
      </w:r>
    </w:p>
    <w:p w14:paraId="2E33174E" w14:textId="77777777" w:rsidR="00484FDA" w:rsidRDefault="00484FDA" w:rsidP="00484FDA">
      <w:pPr>
        <w:pStyle w:val="PL"/>
      </w:pPr>
      <w:r>
        <w:t xml:space="preserve">              $ref: '#/components/schemas/ImsasRegistration'</w:t>
      </w:r>
    </w:p>
    <w:p w14:paraId="7911E6F8" w14:textId="77777777" w:rsidR="00484FDA" w:rsidRDefault="00484FDA" w:rsidP="00484FDA">
      <w:pPr>
        <w:pStyle w:val="PL"/>
      </w:pPr>
      <w:r>
        <w:t xml:space="preserve">        required: true</w:t>
      </w:r>
    </w:p>
    <w:p w14:paraId="3ED6BDEB" w14:textId="77777777" w:rsidR="00484FDA" w:rsidRDefault="00484FDA" w:rsidP="00484FDA">
      <w:pPr>
        <w:pStyle w:val="PL"/>
      </w:pPr>
      <w:r>
        <w:t xml:space="preserve">      responses:</w:t>
      </w:r>
    </w:p>
    <w:p w14:paraId="4F40A3BB" w14:textId="77777777" w:rsidR="00484FDA" w:rsidRDefault="00484FDA" w:rsidP="00484FDA">
      <w:pPr>
        <w:pStyle w:val="PL"/>
      </w:pPr>
      <w:r>
        <w:t xml:space="preserve">        '201':</w:t>
      </w:r>
    </w:p>
    <w:p w14:paraId="7DD62215" w14:textId="77777777" w:rsidR="00484FDA" w:rsidRDefault="00484FDA" w:rsidP="00484FDA">
      <w:pPr>
        <w:pStyle w:val="PL"/>
      </w:pPr>
      <w:r>
        <w:t xml:space="preserve">          description: Created</w:t>
      </w:r>
    </w:p>
    <w:p w14:paraId="1AE68813" w14:textId="77777777" w:rsidR="00484FDA" w:rsidRDefault="00484FDA" w:rsidP="00484FDA">
      <w:pPr>
        <w:pStyle w:val="PL"/>
      </w:pPr>
      <w:r>
        <w:t xml:space="preserve">          content:</w:t>
      </w:r>
    </w:p>
    <w:p w14:paraId="18FF11E7" w14:textId="77777777" w:rsidR="00484FDA" w:rsidRDefault="00484FDA" w:rsidP="00484FDA">
      <w:pPr>
        <w:pStyle w:val="PL"/>
      </w:pPr>
      <w:r>
        <w:t xml:space="preserve">            application/json:</w:t>
      </w:r>
    </w:p>
    <w:p w14:paraId="0C5E8BF6" w14:textId="77777777" w:rsidR="00484FDA" w:rsidRDefault="00484FDA" w:rsidP="00484FDA">
      <w:pPr>
        <w:pStyle w:val="PL"/>
      </w:pPr>
      <w:r>
        <w:t xml:space="preserve">              schema:</w:t>
      </w:r>
    </w:p>
    <w:p w14:paraId="222C02F5" w14:textId="77777777" w:rsidR="00484FDA" w:rsidRDefault="00484FDA" w:rsidP="00484FDA">
      <w:pPr>
        <w:pStyle w:val="PL"/>
      </w:pPr>
      <w:r>
        <w:t xml:space="preserve">                $ref: '#/components/schemas/ImsasRegistration'</w:t>
      </w:r>
    </w:p>
    <w:p w14:paraId="0D7A3963" w14:textId="77777777" w:rsidR="00484FDA" w:rsidRDefault="00484FDA" w:rsidP="00484FDA">
      <w:pPr>
        <w:pStyle w:val="PL"/>
      </w:pPr>
      <w:r>
        <w:t xml:space="preserve">          headers:</w:t>
      </w:r>
    </w:p>
    <w:p w14:paraId="24F85047" w14:textId="77777777" w:rsidR="00484FDA" w:rsidRDefault="00484FDA" w:rsidP="00484FDA">
      <w:pPr>
        <w:pStyle w:val="PL"/>
      </w:pPr>
      <w:r>
        <w:t xml:space="preserve">            Location:</w:t>
      </w:r>
    </w:p>
    <w:p w14:paraId="652C67F1" w14:textId="77777777" w:rsidR="00484FDA" w:rsidRDefault="00484FDA" w:rsidP="00484FDA">
      <w:pPr>
        <w:pStyle w:val="PL"/>
      </w:pPr>
      <w:r>
        <w:t xml:space="preserve">              description: &gt;</w:t>
      </w:r>
    </w:p>
    <w:p w14:paraId="739C7292" w14:textId="77777777" w:rsidR="00484FDA" w:rsidRDefault="00484FDA" w:rsidP="00484FDA">
      <w:pPr>
        <w:pStyle w:val="PL"/>
      </w:pPr>
      <w:r>
        <w:t xml:space="preserve">                Contains the URI of the newly created resource, according to the structure:</w:t>
      </w:r>
    </w:p>
    <w:p w14:paraId="53E44C11" w14:textId="77777777" w:rsidR="00484FDA" w:rsidRDefault="00484FDA" w:rsidP="00484FDA">
      <w:pPr>
        <w:pStyle w:val="PL"/>
      </w:pPr>
      <w:r>
        <w:t xml:space="preserve">                {apiRoot}/nhss-ims-uecm/v1/{imsUeId}/</w:t>
      </w:r>
      <w:r>
        <w:rPr>
          <w:rFonts w:hint="eastAsia"/>
          <w:lang w:eastAsia="zh-CN"/>
        </w:rPr>
        <w:t>imsas</w:t>
      </w:r>
      <w:r>
        <w:t>-registration</w:t>
      </w:r>
    </w:p>
    <w:p w14:paraId="7846F9EB" w14:textId="77777777" w:rsidR="00484FDA" w:rsidRDefault="00484FDA" w:rsidP="00484FDA">
      <w:pPr>
        <w:pStyle w:val="PL"/>
      </w:pPr>
      <w:r>
        <w:t xml:space="preserve">              required: true</w:t>
      </w:r>
    </w:p>
    <w:p w14:paraId="55EEB317" w14:textId="77777777" w:rsidR="00484FDA" w:rsidRDefault="00484FDA" w:rsidP="00484FDA">
      <w:pPr>
        <w:pStyle w:val="PL"/>
      </w:pPr>
      <w:r>
        <w:t xml:space="preserve">              schema:</w:t>
      </w:r>
    </w:p>
    <w:p w14:paraId="415969F9" w14:textId="77777777" w:rsidR="00484FDA" w:rsidRDefault="00484FDA" w:rsidP="00484FDA">
      <w:pPr>
        <w:pStyle w:val="PL"/>
      </w:pPr>
      <w:r>
        <w:t xml:space="preserve">                type: string</w:t>
      </w:r>
    </w:p>
    <w:p w14:paraId="1E434F86" w14:textId="77777777" w:rsidR="00484FDA" w:rsidRDefault="00484FDA" w:rsidP="00484FDA">
      <w:pPr>
        <w:pStyle w:val="PL"/>
      </w:pPr>
      <w:r>
        <w:t xml:space="preserve">        '200':</w:t>
      </w:r>
    </w:p>
    <w:p w14:paraId="174E87E5" w14:textId="77777777" w:rsidR="00484FDA" w:rsidRDefault="00484FDA" w:rsidP="00484FDA">
      <w:pPr>
        <w:pStyle w:val="PL"/>
      </w:pPr>
      <w:r>
        <w:t xml:space="preserve">          description: Expected response to a valid request</w:t>
      </w:r>
    </w:p>
    <w:p w14:paraId="3AC02938" w14:textId="77777777" w:rsidR="00484FDA" w:rsidRDefault="00484FDA" w:rsidP="00484FDA">
      <w:pPr>
        <w:pStyle w:val="PL"/>
      </w:pPr>
      <w:r>
        <w:t xml:space="preserve">          content:</w:t>
      </w:r>
    </w:p>
    <w:p w14:paraId="78FA18B1" w14:textId="77777777" w:rsidR="00484FDA" w:rsidRDefault="00484FDA" w:rsidP="00484FDA">
      <w:pPr>
        <w:pStyle w:val="PL"/>
      </w:pPr>
      <w:r>
        <w:t xml:space="preserve">            application/json:</w:t>
      </w:r>
    </w:p>
    <w:p w14:paraId="2D9225DA" w14:textId="77777777" w:rsidR="00484FDA" w:rsidRDefault="00484FDA" w:rsidP="00484FDA">
      <w:pPr>
        <w:pStyle w:val="PL"/>
      </w:pPr>
      <w:r>
        <w:t xml:space="preserve">              schema:</w:t>
      </w:r>
    </w:p>
    <w:p w14:paraId="5AC2F73B" w14:textId="77777777" w:rsidR="00484FDA" w:rsidRDefault="00484FDA" w:rsidP="00484FDA">
      <w:pPr>
        <w:pStyle w:val="PL"/>
      </w:pPr>
      <w:r>
        <w:t xml:space="preserve">                $ref: '#/components/schemas/ImsasRegistration'</w:t>
      </w:r>
    </w:p>
    <w:p w14:paraId="049386E0" w14:textId="77777777" w:rsidR="00484FDA" w:rsidRPr="000B71E3" w:rsidRDefault="00484FDA" w:rsidP="00484FDA">
      <w:pPr>
        <w:pStyle w:val="PL"/>
      </w:pPr>
      <w:r w:rsidRPr="000B71E3">
        <w:t xml:space="preserve">        '204':</w:t>
      </w:r>
    </w:p>
    <w:p w14:paraId="2AA9FD31" w14:textId="77777777" w:rsidR="00484FDA" w:rsidRDefault="00484FDA" w:rsidP="00484FDA">
      <w:pPr>
        <w:pStyle w:val="PL"/>
      </w:pPr>
      <w:r w:rsidRPr="000B71E3">
        <w:t xml:space="preserve">          description: </w:t>
      </w:r>
      <w:r>
        <w:t>No content</w:t>
      </w:r>
    </w:p>
    <w:p w14:paraId="56631505" w14:textId="77777777" w:rsidR="00484FDA" w:rsidRDefault="00484FDA" w:rsidP="00484FDA">
      <w:pPr>
        <w:pStyle w:val="PL"/>
      </w:pPr>
      <w:r>
        <w:t xml:space="preserve">        '307':</w:t>
      </w:r>
    </w:p>
    <w:p w14:paraId="322A40F3" w14:textId="77777777" w:rsidR="00484FDA" w:rsidRDefault="00484FDA" w:rsidP="00484FDA">
      <w:pPr>
        <w:pStyle w:val="PL"/>
      </w:pPr>
      <w:r>
        <w:t xml:space="preserve">          </w:t>
      </w:r>
      <w:r w:rsidRPr="0071294D">
        <w:t>$ref: 'TS29571_CommonData.yaml#/components/responses/</w:t>
      </w:r>
      <w:r>
        <w:t>307</w:t>
      </w:r>
      <w:r w:rsidRPr="0071294D">
        <w:t>'</w:t>
      </w:r>
    </w:p>
    <w:p w14:paraId="1A0A85D8" w14:textId="77777777" w:rsidR="00484FDA" w:rsidRDefault="00484FDA" w:rsidP="00484FDA">
      <w:pPr>
        <w:pStyle w:val="PL"/>
      </w:pPr>
      <w:r>
        <w:t xml:space="preserve">        '308':</w:t>
      </w:r>
    </w:p>
    <w:p w14:paraId="20BD6199" w14:textId="77777777" w:rsidR="00484FDA" w:rsidRDefault="00484FDA" w:rsidP="00484FDA">
      <w:pPr>
        <w:pStyle w:val="PL"/>
      </w:pPr>
      <w:r>
        <w:t xml:space="preserve">          </w:t>
      </w:r>
      <w:r w:rsidRPr="0071294D">
        <w:t>$ref: 'TS29571_CommonData.yaml#/components/responses/</w:t>
      </w:r>
      <w:r>
        <w:t>308</w:t>
      </w:r>
      <w:r w:rsidRPr="0071294D">
        <w:t>'</w:t>
      </w:r>
    </w:p>
    <w:p w14:paraId="1C55F1EB" w14:textId="77777777" w:rsidR="00484FDA" w:rsidRDefault="00484FDA" w:rsidP="00484FDA">
      <w:pPr>
        <w:pStyle w:val="PL"/>
      </w:pPr>
      <w:r>
        <w:t xml:space="preserve">        '400':</w:t>
      </w:r>
    </w:p>
    <w:p w14:paraId="282E74DA" w14:textId="77777777" w:rsidR="00484FDA" w:rsidRDefault="00484FDA" w:rsidP="00484FDA">
      <w:pPr>
        <w:pStyle w:val="PL"/>
      </w:pPr>
      <w:r>
        <w:t xml:space="preserve">          </w:t>
      </w:r>
      <w:r w:rsidRPr="0071294D">
        <w:t>$ref: 'TS29571_CommonData.yaml#/components/responses/</w:t>
      </w:r>
      <w:r>
        <w:t>400</w:t>
      </w:r>
      <w:r w:rsidRPr="0071294D">
        <w:t>'</w:t>
      </w:r>
    </w:p>
    <w:p w14:paraId="194596AE" w14:textId="77777777" w:rsidR="00484FDA" w:rsidRDefault="00484FDA" w:rsidP="00484FDA">
      <w:pPr>
        <w:pStyle w:val="PL"/>
      </w:pPr>
      <w:r>
        <w:t xml:space="preserve">        '401':</w:t>
      </w:r>
    </w:p>
    <w:p w14:paraId="1DB24FA1" w14:textId="77777777" w:rsidR="00484FDA" w:rsidRDefault="00484FDA" w:rsidP="00484FDA">
      <w:pPr>
        <w:pStyle w:val="PL"/>
      </w:pPr>
      <w:r>
        <w:t xml:space="preserve">          </w:t>
      </w:r>
      <w:r w:rsidRPr="0071294D">
        <w:t>$ref: 'TS29571_CommonData.yaml#/components/responses/</w:t>
      </w:r>
      <w:r>
        <w:t>401</w:t>
      </w:r>
      <w:r w:rsidRPr="0071294D">
        <w:t>'</w:t>
      </w:r>
    </w:p>
    <w:p w14:paraId="5CA592BA" w14:textId="77777777" w:rsidR="00484FDA" w:rsidRDefault="00484FDA" w:rsidP="00484FDA">
      <w:pPr>
        <w:pStyle w:val="PL"/>
      </w:pPr>
      <w:r>
        <w:t xml:space="preserve">        '403':</w:t>
      </w:r>
    </w:p>
    <w:p w14:paraId="56FACF19" w14:textId="77777777" w:rsidR="00484FDA" w:rsidRPr="002E5CBA" w:rsidRDefault="00484FDA" w:rsidP="00484FDA">
      <w:pPr>
        <w:pStyle w:val="PL"/>
        <w:rPr>
          <w:lang w:val="en-US"/>
        </w:rPr>
      </w:pPr>
      <w:r>
        <w:t xml:space="preserve">          </w:t>
      </w:r>
      <w:r w:rsidRPr="0071294D">
        <w:t>$ref: 'TS29571_CommonData.yaml#/components/responses/</w:t>
      </w:r>
      <w:r>
        <w:t>403</w:t>
      </w:r>
      <w:r w:rsidRPr="0071294D">
        <w:t>'</w:t>
      </w:r>
    </w:p>
    <w:p w14:paraId="6EE7D0A4" w14:textId="77777777" w:rsidR="00484FDA" w:rsidRDefault="00484FDA" w:rsidP="00484FDA">
      <w:pPr>
        <w:pStyle w:val="PL"/>
      </w:pPr>
      <w:r>
        <w:t xml:space="preserve">        '404':</w:t>
      </w:r>
    </w:p>
    <w:p w14:paraId="4E3C0642" w14:textId="77777777" w:rsidR="00484FDA" w:rsidRDefault="00484FDA" w:rsidP="00484FDA">
      <w:pPr>
        <w:pStyle w:val="PL"/>
      </w:pPr>
      <w:r>
        <w:t xml:space="preserve">          </w:t>
      </w:r>
      <w:r w:rsidRPr="0071294D">
        <w:t>$ref: 'TS29571_CommonData.yaml#/components/responses/</w:t>
      </w:r>
      <w:r>
        <w:t>404</w:t>
      </w:r>
      <w:r w:rsidRPr="0071294D">
        <w:t>'</w:t>
      </w:r>
    </w:p>
    <w:p w14:paraId="6FC8F45B" w14:textId="77777777" w:rsidR="00484FDA" w:rsidRDefault="00484FDA" w:rsidP="00484FDA">
      <w:pPr>
        <w:pStyle w:val="PL"/>
      </w:pPr>
      <w:r>
        <w:t xml:space="preserve">        '411':</w:t>
      </w:r>
    </w:p>
    <w:p w14:paraId="0B5333DC" w14:textId="77777777" w:rsidR="00484FDA" w:rsidRDefault="00484FDA" w:rsidP="00484FDA">
      <w:pPr>
        <w:pStyle w:val="PL"/>
      </w:pPr>
      <w:r>
        <w:t xml:space="preserve">          </w:t>
      </w:r>
      <w:r w:rsidRPr="0071294D">
        <w:t>$ref: 'TS29571_CommonData.yaml#/components/responses/</w:t>
      </w:r>
      <w:r>
        <w:t>411</w:t>
      </w:r>
      <w:r w:rsidRPr="0071294D">
        <w:t>'</w:t>
      </w:r>
    </w:p>
    <w:p w14:paraId="11F92883" w14:textId="77777777" w:rsidR="00484FDA" w:rsidRDefault="00484FDA" w:rsidP="00484FDA">
      <w:pPr>
        <w:pStyle w:val="PL"/>
      </w:pPr>
      <w:r>
        <w:t xml:space="preserve">        '413':</w:t>
      </w:r>
    </w:p>
    <w:p w14:paraId="1E93D5CD" w14:textId="77777777" w:rsidR="00484FDA" w:rsidRDefault="00484FDA" w:rsidP="00484FDA">
      <w:pPr>
        <w:pStyle w:val="PL"/>
      </w:pPr>
      <w:r>
        <w:t xml:space="preserve">          </w:t>
      </w:r>
      <w:r w:rsidRPr="0071294D">
        <w:t>$ref: 'TS29571_CommonData.yaml#/components/responses/</w:t>
      </w:r>
      <w:r>
        <w:t>413</w:t>
      </w:r>
      <w:r w:rsidRPr="0071294D">
        <w:t>'</w:t>
      </w:r>
    </w:p>
    <w:p w14:paraId="287DD365" w14:textId="77777777" w:rsidR="00484FDA" w:rsidRDefault="00484FDA" w:rsidP="00484FDA">
      <w:pPr>
        <w:pStyle w:val="PL"/>
      </w:pPr>
      <w:r>
        <w:t xml:space="preserve">        '415':</w:t>
      </w:r>
    </w:p>
    <w:p w14:paraId="7E238CD3" w14:textId="77777777" w:rsidR="00484FDA" w:rsidRDefault="00484FDA" w:rsidP="00484FDA">
      <w:pPr>
        <w:pStyle w:val="PL"/>
      </w:pPr>
      <w:r>
        <w:t xml:space="preserve">          </w:t>
      </w:r>
      <w:r w:rsidRPr="0071294D">
        <w:t>$ref: 'TS29571_CommonData.yaml#/components/responses/</w:t>
      </w:r>
      <w:r>
        <w:t>415</w:t>
      </w:r>
      <w:r w:rsidRPr="0071294D">
        <w:t>'</w:t>
      </w:r>
    </w:p>
    <w:p w14:paraId="34DE7144" w14:textId="77777777" w:rsidR="00484FDA" w:rsidRDefault="00484FDA" w:rsidP="00484FDA">
      <w:pPr>
        <w:pStyle w:val="PL"/>
      </w:pPr>
      <w:r>
        <w:t xml:space="preserve">        '429':</w:t>
      </w:r>
    </w:p>
    <w:p w14:paraId="54AC05DC" w14:textId="77777777" w:rsidR="00484FDA" w:rsidRDefault="00484FDA" w:rsidP="00484FDA">
      <w:pPr>
        <w:pStyle w:val="PL"/>
      </w:pPr>
      <w:r>
        <w:t xml:space="preserve">          </w:t>
      </w:r>
      <w:r w:rsidRPr="0071294D">
        <w:t>$ref: 'TS29571_CommonData.yaml#/components/responses/</w:t>
      </w:r>
      <w:r>
        <w:t>429</w:t>
      </w:r>
      <w:r w:rsidRPr="0071294D">
        <w:t>'</w:t>
      </w:r>
    </w:p>
    <w:p w14:paraId="66699FB0" w14:textId="77777777" w:rsidR="00484FDA" w:rsidRDefault="00484FDA" w:rsidP="00484FDA">
      <w:pPr>
        <w:pStyle w:val="PL"/>
      </w:pPr>
      <w:r>
        <w:t xml:space="preserve">        '500':</w:t>
      </w:r>
    </w:p>
    <w:p w14:paraId="7D2009D0" w14:textId="77777777" w:rsidR="00484FDA" w:rsidRDefault="00484FDA" w:rsidP="00484FDA">
      <w:pPr>
        <w:pStyle w:val="PL"/>
      </w:pPr>
      <w:r>
        <w:t xml:space="preserve">          </w:t>
      </w:r>
      <w:r w:rsidRPr="0071294D">
        <w:t>$ref: 'TS29571_CommonData.yaml#/components/responses/</w:t>
      </w:r>
      <w:r>
        <w:t>500</w:t>
      </w:r>
      <w:r w:rsidRPr="0071294D">
        <w:t>'</w:t>
      </w:r>
    </w:p>
    <w:p w14:paraId="51255976" w14:textId="77777777" w:rsidR="00484FDA" w:rsidRDefault="00484FDA" w:rsidP="00484FDA">
      <w:pPr>
        <w:pStyle w:val="PL"/>
      </w:pPr>
      <w:r>
        <w:t xml:space="preserve">        '502':</w:t>
      </w:r>
    </w:p>
    <w:p w14:paraId="20E5E919" w14:textId="77777777" w:rsidR="00484FDA" w:rsidRDefault="00484FDA" w:rsidP="00484FDA">
      <w:pPr>
        <w:pStyle w:val="PL"/>
      </w:pPr>
      <w:r>
        <w:t xml:space="preserve">          </w:t>
      </w:r>
      <w:r w:rsidRPr="0071294D">
        <w:t>$ref: 'TS29571_CommonData.yaml#/components/responses/</w:t>
      </w:r>
      <w:r>
        <w:t>502</w:t>
      </w:r>
      <w:r w:rsidRPr="0071294D">
        <w:t>'</w:t>
      </w:r>
    </w:p>
    <w:p w14:paraId="2F2C26C5" w14:textId="77777777" w:rsidR="00484FDA" w:rsidRDefault="00484FDA" w:rsidP="00484FDA">
      <w:pPr>
        <w:pStyle w:val="PL"/>
      </w:pPr>
      <w:r>
        <w:t xml:space="preserve">        '503':</w:t>
      </w:r>
    </w:p>
    <w:p w14:paraId="4BD8205E" w14:textId="77777777" w:rsidR="00484FDA" w:rsidRDefault="00484FDA" w:rsidP="00484FDA">
      <w:pPr>
        <w:pStyle w:val="PL"/>
      </w:pPr>
      <w:r>
        <w:t xml:space="preserve">          </w:t>
      </w:r>
      <w:r w:rsidRPr="0071294D">
        <w:t>$ref: 'TS29571_CommonData.yaml#/components/responses/</w:t>
      </w:r>
      <w:r>
        <w:t>503</w:t>
      </w:r>
      <w:r w:rsidRPr="0071294D">
        <w:t>'</w:t>
      </w:r>
    </w:p>
    <w:p w14:paraId="3D5E96F5" w14:textId="77777777" w:rsidR="00484FDA" w:rsidRDefault="00484FDA" w:rsidP="00484FDA">
      <w:pPr>
        <w:pStyle w:val="PL"/>
      </w:pPr>
      <w:r>
        <w:t xml:space="preserve">        default:</w:t>
      </w:r>
    </w:p>
    <w:p w14:paraId="70D2028D" w14:textId="77777777" w:rsidR="00484FDA" w:rsidRDefault="00484FDA" w:rsidP="00484FDA">
      <w:pPr>
        <w:pStyle w:val="PL"/>
      </w:pPr>
      <w:r>
        <w:t xml:space="preserve">          $ref: 'TS29571_CommonData.yaml#/components/responses/default'</w:t>
      </w:r>
    </w:p>
    <w:p w14:paraId="358EEBE4" w14:textId="77777777" w:rsidR="00E114A5" w:rsidRDefault="00E114A5" w:rsidP="00E114A5">
      <w:pPr>
        <w:pStyle w:val="PL"/>
      </w:pPr>
      <w:r>
        <w:t xml:space="preserve">      callbacks:</w:t>
      </w:r>
    </w:p>
    <w:p w14:paraId="46FC5548" w14:textId="77777777" w:rsidR="00E114A5" w:rsidRDefault="00E114A5" w:rsidP="00E114A5">
      <w:pPr>
        <w:pStyle w:val="PL"/>
      </w:pPr>
      <w:r>
        <w:t xml:space="preserve">        ImsasDeregistrationNotification:</w:t>
      </w:r>
    </w:p>
    <w:p w14:paraId="5960819F" w14:textId="77777777" w:rsidR="00E114A5" w:rsidRDefault="00E114A5" w:rsidP="00E114A5">
      <w:pPr>
        <w:pStyle w:val="PL"/>
      </w:pPr>
      <w:r>
        <w:t xml:space="preserve">          '{$request.body#/deregCallbackUri}':</w:t>
      </w:r>
    </w:p>
    <w:p w14:paraId="6659A220" w14:textId="77777777" w:rsidR="00E114A5" w:rsidRDefault="00E114A5" w:rsidP="00E114A5">
      <w:pPr>
        <w:pStyle w:val="PL"/>
      </w:pPr>
      <w:r>
        <w:t xml:space="preserve">            post:</w:t>
      </w:r>
    </w:p>
    <w:p w14:paraId="17AD9F03" w14:textId="77777777" w:rsidR="00E114A5" w:rsidRDefault="00E114A5" w:rsidP="00E114A5">
      <w:pPr>
        <w:pStyle w:val="PL"/>
      </w:pPr>
      <w:r>
        <w:t xml:space="preserve">              requestBody:</w:t>
      </w:r>
    </w:p>
    <w:p w14:paraId="7AB9F374" w14:textId="77777777" w:rsidR="00E114A5" w:rsidRDefault="00E114A5" w:rsidP="00E114A5">
      <w:pPr>
        <w:pStyle w:val="PL"/>
      </w:pPr>
      <w:r>
        <w:t xml:space="preserve">                required: true</w:t>
      </w:r>
    </w:p>
    <w:p w14:paraId="4ABDA047" w14:textId="77777777" w:rsidR="00E114A5" w:rsidRDefault="00E114A5" w:rsidP="00E114A5">
      <w:pPr>
        <w:pStyle w:val="PL"/>
      </w:pPr>
      <w:r>
        <w:t xml:space="preserve">                content:</w:t>
      </w:r>
    </w:p>
    <w:p w14:paraId="67BA9670" w14:textId="77777777" w:rsidR="00E114A5" w:rsidRDefault="00E114A5" w:rsidP="00E114A5">
      <w:pPr>
        <w:pStyle w:val="PL"/>
      </w:pPr>
      <w:r>
        <w:t xml:space="preserve">                  application/json:</w:t>
      </w:r>
    </w:p>
    <w:p w14:paraId="7C2A2DEF" w14:textId="77777777" w:rsidR="00E114A5" w:rsidRDefault="00E114A5" w:rsidP="00E114A5">
      <w:pPr>
        <w:pStyle w:val="PL"/>
      </w:pPr>
      <w:r>
        <w:t xml:space="preserve">                    schema:</w:t>
      </w:r>
    </w:p>
    <w:p w14:paraId="79313590" w14:textId="77777777" w:rsidR="00E114A5" w:rsidRDefault="00E114A5" w:rsidP="00E114A5">
      <w:pPr>
        <w:pStyle w:val="PL"/>
      </w:pPr>
      <w:r>
        <w:t xml:space="preserve">                      $ref: '#/components/schemas/AsDeregistrationData'</w:t>
      </w:r>
    </w:p>
    <w:p w14:paraId="6FE0CC5F" w14:textId="77777777" w:rsidR="00E114A5" w:rsidRDefault="00E114A5" w:rsidP="00E114A5">
      <w:pPr>
        <w:pStyle w:val="PL"/>
      </w:pPr>
      <w:r>
        <w:t xml:space="preserve">              responses:</w:t>
      </w:r>
    </w:p>
    <w:p w14:paraId="1E0D4A7B" w14:textId="77777777" w:rsidR="00E114A5" w:rsidRDefault="00E114A5" w:rsidP="00E114A5">
      <w:pPr>
        <w:pStyle w:val="PL"/>
      </w:pPr>
      <w:r>
        <w:t xml:space="preserve">                '204':</w:t>
      </w:r>
    </w:p>
    <w:p w14:paraId="7EEF0ECC" w14:textId="77777777" w:rsidR="00E114A5" w:rsidRDefault="00E114A5" w:rsidP="00E114A5">
      <w:pPr>
        <w:pStyle w:val="PL"/>
      </w:pPr>
      <w:r>
        <w:t xml:space="preserve">                  description: Successful Notification response</w:t>
      </w:r>
    </w:p>
    <w:p w14:paraId="34179834" w14:textId="77777777" w:rsidR="00E114A5" w:rsidRDefault="00E114A5" w:rsidP="00E114A5">
      <w:pPr>
        <w:pStyle w:val="PL"/>
      </w:pPr>
      <w:r>
        <w:t xml:space="preserve">                '307':</w:t>
      </w:r>
    </w:p>
    <w:p w14:paraId="0836D28B" w14:textId="77777777" w:rsidR="00E114A5" w:rsidRDefault="00E114A5" w:rsidP="00E114A5">
      <w:pPr>
        <w:pStyle w:val="PL"/>
      </w:pPr>
      <w:r>
        <w:t xml:space="preserve">                  $ref: 'TS29571_CommonData.yaml#/components/responses/307'</w:t>
      </w:r>
    </w:p>
    <w:p w14:paraId="3A37D532" w14:textId="77777777" w:rsidR="00E114A5" w:rsidRDefault="00E114A5" w:rsidP="00E114A5">
      <w:pPr>
        <w:pStyle w:val="PL"/>
      </w:pPr>
      <w:r>
        <w:t xml:space="preserve">                '308':</w:t>
      </w:r>
    </w:p>
    <w:p w14:paraId="0AFAA992" w14:textId="77777777" w:rsidR="00E114A5" w:rsidRDefault="00E114A5" w:rsidP="00E114A5">
      <w:pPr>
        <w:pStyle w:val="PL"/>
      </w:pPr>
      <w:r>
        <w:t xml:space="preserve">                  $ref: 'TS29571_CommonData.yaml#/components/responses/308'</w:t>
      </w:r>
    </w:p>
    <w:p w14:paraId="4D4807AD" w14:textId="77777777" w:rsidR="00E114A5" w:rsidRDefault="00E114A5" w:rsidP="00E114A5">
      <w:pPr>
        <w:pStyle w:val="PL"/>
        <w:rPr>
          <w:lang w:val="en-US"/>
        </w:rPr>
      </w:pPr>
      <w:r>
        <w:rPr>
          <w:lang w:val="en-US"/>
        </w:rPr>
        <w:t xml:space="preserve">                '400':</w:t>
      </w:r>
    </w:p>
    <w:p w14:paraId="5F5B562E" w14:textId="77777777" w:rsidR="00E114A5" w:rsidRDefault="00E114A5" w:rsidP="00E114A5">
      <w:pPr>
        <w:pStyle w:val="PL"/>
        <w:rPr>
          <w:lang w:val="en-US"/>
        </w:rPr>
      </w:pPr>
      <w:r>
        <w:rPr>
          <w:lang w:val="en-US"/>
        </w:rPr>
        <w:t xml:space="preserve">                  $ref: 'TS29571_CommonData.yaml#/components/responses/400'</w:t>
      </w:r>
    </w:p>
    <w:p w14:paraId="4E0616D9" w14:textId="77777777" w:rsidR="00E114A5" w:rsidRDefault="00E114A5" w:rsidP="00E114A5">
      <w:pPr>
        <w:pStyle w:val="PL"/>
        <w:rPr>
          <w:lang w:val="en-US"/>
        </w:rPr>
      </w:pPr>
      <w:r>
        <w:rPr>
          <w:lang w:val="en-US"/>
        </w:rPr>
        <w:t xml:space="preserve">                '401':</w:t>
      </w:r>
    </w:p>
    <w:p w14:paraId="5AA77180" w14:textId="77777777" w:rsidR="00E114A5" w:rsidRDefault="00E114A5" w:rsidP="00E114A5">
      <w:pPr>
        <w:pStyle w:val="PL"/>
        <w:rPr>
          <w:lang w:val="en-US"/>
        </w:rPr>
      </w:pPr>
      <w:r>
        <w:rPr>
          <w:lang w:val="en-US"/>
        </w:rPr>
        <w:t xml:space="preserve">                  $ref: 'TS29571_CommonData.yaml#/components/responses/401'</w:t>
      </w:r>
    </w:p>
    <w:p w14:paraId="64BA2034" w14:textId="77777777" w:rsidR="00E114A5" w:rsidRDefault="00E114A5" w:rsidP="00E114A5">
      <w:pPr>
        <w:pStyle w:val="PL"/>
        <w:rPr>
          <w:lang w:val="en-US"/>
        </w:rPr>
      </w:pPr>
      <w:r>
        <w:rPr>
          <w:lang w:val="en-US"/>
        </w:rPr>
        <w:t xml:space="preserve">                '403':</w:t>
      </w:r>
    </w:p>
    <w:p w14:paraId="53724986" w14:textId="77777777" w:rsidR="00E114A5" w:rsidRDefault="00E114A5" w:rsidP="00E114A5">
      <w:pPr>
        <w:pStyle w:val="PL"/>
        <w:rPr>
          <w:lang w:val="en-US"/>
        </w:rPr>
      </w:pPr>
      <w:r>
        <w:rPr>
          <w:lang w:val="en-US"/>
        </w:rPr>
        <w:t xml:space="preserve">                  $ref: 'TS29571_CommonData.yaml#/components/responses/403'</w:t>
      </w:r>
    </w:p>
    <w:p w14:paraId="627B8354" w14:textId="77777777" w:rsidR="00E114A5" w:rsidRDefault="00E114A5" w:rsidP="00E114A5">
      <w:pPr>
        <w:pStyle w:val="PL"/>
        <w:rPr>
          <w:lang w:val="en-US"/>
        </w:rPr>
      </w:pPr>
      <w:r>
        <w:rPr>
          <w:lang w:val="en-US"/>
        </w:rPr>
        <w:t xml:space="preserve">                '404':</w:t>
      </w:r>
    </w:p>
    <w:p w14:paraId="376A0BB4" w14:textId="77777777" w:rsidR="00E114A5" w:rsidRDefault="00E114A5" w:rsidP="00E114A5">
      <w:pPr>
        <w:pStyle w:val="PL"/>
        <w:rPr>
          <w:lang w:val="en-US"/>
        </w:rPr>
      </w:pPr>
      <w:r>
        <w:rPr>
          <w:lang w:val="en-US"/>
        </w:rPr>
        <w:t xml:space="preserve">                  $ref: 'TS29571_CommonData.yaml#/components/responses/404'</w:t>
      </w:r>
    </w:p>
    <w:p w14:paraId="7A4FB83A" w14:textId="77777777" w:rsidR="00E114A5" w:rsidRDefault="00E114A5" w:rsidP="00E114A5">
      <w:pPr>
        <w:pStyle w:val="PL"/>
        <w:rPr>
          <w:lang w:val="en-US"/>
        </w:rPr>
      </w:pPr>
      <w:r>
        <w:rPr>
          <w:lang w:val="en-US"/>
        </w:rPr>
        <w:t xml:space="preserve">                '411':</w:t>
      </w:r>
    </w:p>
    <w:p w14:paraId="5F5B7FFB" w14:textId="77777777" w:rsidR="00E114A5" w:rsidRDefault="00E114A5" w:rsidP="00E114A5">
      <w:pPr>
        <w:pStyle w:val="PL"/>
        <w:rPr>
          <w:lang w:val="en-US"/>
        </w:rPr>
      </w:pPr>
      <w:r>
        <w:rPr>
          <w:lang w:val="en-US"/>
        </w:rPr>
        <w:t xml:space="preserve">                  $ref: 'TS29571_CommonData.yaml#/components/responses/411'</w:t>
      </w:r>
    </w:p>
    <w:p w14:paraId="5449A436" w14:textId="77777777" w:rsidR="00E114A5" w:rsidRDefault="00E114A5" w:rsidP="00E114A5">
      <w:pPr>
        <w:pStyle w:val="PL"/>
        <w:rPr>
          <w:lang w:val="en-US"/>
        </w:rPr>
      </w:pPr>
      <w:r>
        <w:rPr>
          <w:lang w:val="en-US"/>
        </w:rPr>
        <w:t xml:space="preserve">                '413':</w:t>
      </w:r>
    </w:p>
    <w:p w14:paraId="282D9844" w14:textId="77777777" w:rsidR="00E114A5" w:rsidRDefault="00E114A5" w:rsidP="00E114A5">
      <w:pPr>
        <w:pStyle w:val="PL"/>
        <w:rPr>
          <w:lang w:val="en-US"/>
        </w:rPr>
      </w:pPr>
      <w:r>
        <w:rPr>
          <w:lang w:val="en-US"/>
        </w:rPr>
        <w:t xml:space="preserve">                  $ref: 'TS29571_CommonData.yaml#/components/responses/413'</w:t>
      </w:r>
    </w:p>
    <w:p w14:paraId="78372AB6" w14:textId="77777777" w:rsidR="00E114A5" w:rsidRDefault="00E114A5" w:rsidP="00E114A5">
      <w:pPr>
        <w:pStyle w:val="PL"/>
        <w:rPr>
          <w:lang w:val="en-US"/>
        </w:rPr>
      </w:pPr>
      <w:r>
        <w:rPr>
          <w:lang w:val="en-US"/>
        </w:rPr>
        <w:t xml:space="preserve">                '415':</w:t>
      </w:r>
    </w:p>
    <w:p w14:paraId="776E894A" w14:textId="77777777" w:rsidR="00E114A5" w:rsidRDefault="00E114A5" w:rsidP="00E114A5">
      <w:pPr>
        <w:pStyle w:val="PL"/>
        <w:rPr>
          <w:lang w:val="en-US"/>
        </w:rPr>
      </w:pPr>
      <w:r>
        <w:rPr>
          <w:lang w:val="en-US"/>
        </w:rPr>
        <w:t xml:space="preserve">                  $ref: 'TS29571_CommonData.yaml#/components/responses/415'</w:t>
      </w:r>
    </w:p>
    <w:p w14:paraId="6695E1C7" w14:textId="77777777" w:rsidR="00E114A5" w:rsidRDefault="00E114A5" w:rsidP="00E114A5">
      <w:pPr>
        <w:pStyle w:val="PL"/>
        <w:rPr>
          <w:lang w:val="en-US"/>
        </w:rPr>
      </w:pPr>
      <w:r>
        <w:rPr>
          <w:lang w:val="en-US"/>
        </w:rPr>
        <w:t xml:space="preserve">                '429':</w:t>
      </w:r>
    </w:p>
    <w:p w14:paraId="1F037FEA" w14:textId="77777777" w:rsidR="00E114A5" w:rsidRDefault="00E114A5" w:rsidP="00E114A5">
      <w:pPr>
        <w:pStyle w:val="PL"/>
        <w:rPr>
          <w:lang w:val="en-US"/>
        </w:rPr>
      </w:pPr>
      <w:r>
        <w:rPr>
          <w:lang w:val="en-US"/>
        </w:rPr>
        <w:t xml:space="preserve">                  $ref: 'TS29571_CommonData.yaml#/components/responses/429'</w:t>
      </w:r>
    </w:p>
    <w:p w14:paraId="644EE7B5" w14:textId="77777777" w:rsidR="00E114A5" w:rsidRDefault="00E114A5" w:rsidP="00E114A5">
      <w:pPr>
        <w:pStyle w:val="PL"/>
        <w:rPr>
          <w:lang w:val="en-US"/>
        </w:rPr>
      </w:pPr>
      <w:r>
        <w:rPr>
          <w:lang w:val="en-US"/>
        </w:rPr>
        <w:t xml:space="preserve">                '500':</w:t>
      </w:r>
    </w:p>
    <w:p w14:paraId="421BF155" w14:textId="77777777" w:rsidR="00E114A5" w:rsidRDefault="00E114A5" w:rsidP="00E114A5">
      <w:pPr>
        <w:pStyle w:val="PL"/>
      </w:pPr>
      <w:r>
        <w:rPr>
          <w:lang w:val="en-US"/>
        </w:rPr>
        <w:t xml:space="preserve">                  </w:t>
      </w:r>
      <w:r>
        <w:t>$ref: 'TS29571_CommonData.yaml#/components/responses/500'</w:t>
      </w:r>
    </w:p>
    <w:p w14:paraId="450616E8" w14:textId="77777777" w:rsidR="00E114A5" w:rsidRDefault="00E114A5" w:rsidP="00E114A5">
      <w:pPr>
        <w:pStyle w:val="PL"/>
        <w:rPr>
          <w:lang w:val="en-US"/>
        </w:rPr>
      </w:pPr>
      <w:r>
        <w:rPr>
          <w:lang w:val="en-US"/>
        </w:rPr>
        <w:t xml:space="preserve">                '502':</w:t>
      </w:r>
    </w:p>
    <w:p w14:paraId="15A991A2" w14:textId="77777777" w:rsidR="00E114A5" w:rsidRDefault="00E114A5" w:rsidP="00E114A5">
      <w:pPr>
        <w:pStyle w:val="PL"/>
        <w:rPr>
          <w:lang w:val="en-US"/>
        </w:rPr>
      </w:pPr>
      <w:r>
        <w:rPr>
          <w:lang w:val="en-US"/>
        </w:rPr>
        <w:t xml:space="preserve">                  $ref: 'TS29571_CommonData.yaml#/components/responses/502'</w:t>
      </w:r>
    </w:p>
    <w:p w14:paraId="2544B50B" w14:textId="77777777" w:rsidR="00E114A5" w:rsidRDefault="00E114A5" w:rsidP="00E114A5">
      <w:pPr>
        <w:pStyle w:val="PL"/>
        <w:rPr>
          <w:lang w:val="en-US"/>
        </w:rPr>
      </w:pPr>
      <w:r>
        <w:rPr>
          <w:lang w:val="en-US"/>
        </w:rPr>
        <w:t xml:space="preserve">                '503':</w:t>
      </w:r>
    </w:p>
    <w:p w14:paraId="57E21B85" w14:textId="77777777" w:rsidR="00E114A5" w:rsidRDefault="00E114A5" w:rsidP="00E114A5">
      <w:pPr>
        <w:pStyle w:val="PL"/>
        <w:rPr>
          <w:lang w:val="en-US"/>
        </w:rPr>
      </w:pPr>
      <w:r>
        <w:t xml:space="preserve">                  $ref: 'TS29571_CommonData.yaml#/components/responses/503'</w:t>
      </w:r>
    </w:p>
    <w:p w14:paraId="1846A3D2" w14:textId="77777777" w:rsidR="00E114A5" w:rsidRDefault="00E114A5" w:rsidP="00E114A5">
      <w:pPr>
        <w:pStyle w:val="PL"/>
      </w:pPr>
      <w:r>
        <w:t xml:space="preserve">                default:</w:t>
      </w:r>
    </w:p>
    <w:p w14:paraId="69077558" w14:textId="77777777" w:rsidR="00E114A5" w:rsidRDefault="00E114A5" w:rsidP="00E114A5">
      <w:pPr>
        <w:pStyle w:val="PL"/>
      </w:pPr>
      <w:r>
        <w:t xml:space="preserve">                  $ref: 'TS29571_CommonData.yaml#/components/responses/default'</w:t>
      </w:r>
    </w:p>
    <w:p w14:paraId="0B87E8D3" w14:textId="77777777" w:rsidR="008D1C7E" w:rsidRDefault="008D1C7E" w:rsidP="008D1C7E">
      <w:pPr>
        <w:pStyle w:val="PL"/>
      </w:pPr>
      <w:r>
        <w:t xml:space="preserve">        ImsasReassignmentNotification:</w:t>
      </w:r>
    </w:p>
    <w:p w14:paraId="77FB903C" w14:textId="77777777" w:rsidR="008D1C7E" w:rsidRDefault="008D1C7E" w:rsidP="008D1C7E">
      <w:pPr>
        <w:pStyle w:val="PL"/>
      </w:pPr>
      <w:r>
        <w:t xml:space="preserve">          '{$request.body#/asReassignmentCallbackUri}':</w:t>
      </w:r>
    </w:p>
    <w:p w14:paraId="08D946BC" w14:textId="77777777" w:rsidR="008D1C7E" w:rsidRDefault="008D1C7E" w:rsidP="008D1C7E">
      <w:pPr>
        <w:pStyle w:val="PL"/>
      </w:pPr>
      <w:r>
        <w:t xml:space="preserve">            post:</w:t>
      </w:r>
    </w:p>
    <w:p w14:paraId="127B545F" w14:textId="77777777" w:rsidR="008D1C7E" w:rsidRDefault="008D1C7E" w:rsidP="008D1C7E">
      <w:pPr>
        <w:pStyle w:val="PL"/>
      </w:pPr>
      <w:r>
        <w:t xml:space="preserve">              requestBody:</w:t>
      </w:r>
    </w:p>
    <w:p w14:paraId="20606B39" w14:textId="77777777" w:rsidR="008D1C7E" w:rsidRDefault="008D1C7E" w:rsidP="008D1C7E">
      <w:pPr>
        <w:pStyle w:val="PL"/>
      </w:pPr>
      <w:r>
        <w:t xml:space="preserve">                required: true</w:t>
      </w:r>
    </w:p>
    <w:p w14:paraId="2DFE31B7" w14:textId="77777777" w:rsidR="008D1C7E" w:rsidRDefault="008D1C7E" w:rsidP="008D1C7E">
      <w:pPr>
        <w:pStyle w:val="PL"/>
      </w:pPr>
      <w:r>
        <w:t xml:space="preserve">                content:</w:t>
      </w:r>
    </w:p>
    <w:p w14:paraId="0BC60250" w14:textId="77777777" w:rsidR="008D1C7E" w:rsidRDefault="008D1C7E" w:rsidP="008D1C7E">
      <w:pPr>
        <w:pStyle w:val="PL"/>
      </w:pPr>
      <w:r>
        <w:t xml:space="preserve">                  application/json:</w:t>
      </w:r>
    </w:p>
    <w:p w14:paraId="46537FD1" w14:textId="77777777" w:rsidR="008D1C7E" w:rsidRDefault="008D1C7E" w:rsidP="008D1C7E">
      <w:pPr>
        <w:pStyle w:val="PL"/>
      </w:pPr>
      <w:r>
        <w:t xml:space="preserve">                    schema:</w:t>
      </w:r>
    </w:p>
    <w:p w14:paraId="0C5B5D14" w14:textId="77777777" w:rsidR="008D1C7E" w:rsidRDefault="008D1C7E" w:rsidP="008D1C7E">
      <w:pPr>
        <w:pStyle w:val="PL"/>
      </w:pPr>
      <w:r>
        <w:t xml:space="preserve">                      $ref: '#/components/schemas/AsReassignmentData'</w:t>
      </w:r>
    </w:p>
    <w:p w14:paraId="280E8E2D" w14:textId="77777777" w:rsidR="008D1C7E" w:rsidRDefault="008D1C7E" w:rsidP="008D1C7E">
      <w:pPr>
        <w:pStyle w:val="PL"/>
      </w:pPr>
      <w:r>
        <w:t xml:space="preserve">              responses:</w:t>
      </w:r>
    </w:p>
    <w:p w14:paraId="517119E1" w14:textId="77777777" w:rsidR="008D1C7E" w:rsidRDefault="008D1C7E" w:rsidP="008D1C7E">
      <w:pPr>
        <w:pStyle w:val="PL"/>
      </w:pPr>
      <w:r>
        <w:t xml:space="preserve">                '204':</w:t>
      </w:r>
    </w:p>
    <w:p w14:paraId="7AFABC27" w14:textId="77777777" w:rsidR="008D1C7E" w:rsidRDefault="008D1C7E" w:rsidP="008D1C7E">
      <w:pPr>
        <w:pStyle w:val="PL"/>
      </w:pPr>
      <w:r>
        <w:t xml:space="preserve">                  description: Successful Notification response</w:t>
      </w:r>
    </w:p>
    <w:p w14:paraId="00112832" w14:textId="77777777" w:rsidR="008D1C7E" w:rsidRDefault="008D1C7E" w:rsidP="008D1C7E">
      <w:pPr>
        <w:pStyle w:val="PL"/>
      </w:pPr>
      <w:r>
        <w:t xml:space="preserve">                '307':</w:t>
      </w:r>
    </w:p>
    <w:p w14:paraId="2D3FBBBD" w14:textId="77777777" w:rsidR="008D1C7E" w:rsidRDefault="008D1C7E" w:rsidP="008D1C7E">
      <w:pPr>
        <w:pStyle w:val="PL"/>
      </w:pPr>
      <w:r>
        <w:t xml:space="preserve">                  $ref: 'TS29571_CommonData.yaml#/components/responses/307'</w:t>
      </w:r>
    </w:p>
    <w:p w14:paraId="011216A2" w14:textId="77777777" w:rsidR="008D1C7E" w:rsidRDefault="008D1C7E" w:rsidP="008D1C7E">
      <w:pPr>
        <w:pStyle w:val="PL"/>
      </w:pPr>
      <w:r>
        <w:t xml:space="preserve">                '308':</w:t>
      </w:r>
    </w:p>
    <w:p w14:paraId="2DFB0537" w14:textId="77777777" w:rsidR="008D1C7E" w:rsidRDefault="008D1C7E" w:rsidP="008D1C7E">
      <w:pPr>
        <w:pStyle w:val="PL"/>
      </w:pPr>
      <w:r>
        <w:t xml:space="preserve">                  $ref: 'TS29571_CommonData.yaml#/components/responses/308'</w:t>
      </w:r>
    </w:p>
    <w:p w14:paraId="1203E9F3" w14:textId="77777777" w:rsidR="008D1C7E" w:rsidRDefault="008D1C7E" w:rsidP="008D1C7E">
      <w:pPr>
        <w:pStyle w:val="PL"/>
        <w:rPr>
          <w:lang w:val="en-US"/>
        </w:rPr>
      </w:pPr>
      <w:r>
        <w:rPr>
          <w:lang w:val="en-US"/>
        </w:rPr>
        <w:t xml:space="preserve">                '400':</w:t>
      </w:r>
    </w:p>
    <w:p w14:paraId="3B32BB86" w14:textId="77777777" w:rsidR="008D1C7E" w:rsidRDefault="008D1C7E" w:rsidP="008D1C7E">
      <w:pPr>
        <w:pStyle w:val="PL"/>
        <w:rPr>
          <w:lang w:val="en-US"/>
        </w:rPr>
      </w:pPr>
      <w:r>
        <w:rPr>
          <w:lang w:val="en-US"/>
        </w:rPr>
        <w:t xml:space="preserve">                  $ref: 'TS29571_CommonData.yaml#/components/responses/400'</w:t>
      </w:r>
    </w:p>
    <w:p w14:paraId="2450D444" w14:textId="77777777" w:rsidR="008D1C7E" w:rsidRDefault="008D1C7E" w:rsidP="008D1C7E">
      <w:pPr>
        <w:pStyle w:val="PL"/>
        <w:rPr>
          <w:lang w:val="en-US"/>
        </w:rPr>
      </w:pPr>
      <w:r>
        <w:rPr>
          <w:lang w:val="en-US"/>
        </w:rPr>
        <w:t xml:space="preserve">                '401':</w:t>
      </w:r>
    </w:p>
    <w:p w14:paraId="4BEC08EC" w14:textId="77777777" w:rsidR="008D1C7E" w:rsidRDefault="008D1C7E" w:rsidP="008D1C7E">
      <w:pPr>
        <w:pStyle w:val="PL"/>
        <w:rPr>
          <w:lang w:val="en-US"/>
        </w:rPr>
      </w:pPr>
      <w:r>
        <w:rPr>
          <w:lang w:val="en-US"/>
        </w:rPr>
        <w:t xml:space="preserve">                  $ref: 'TS29571_CommonData.yaml#/components/responses/401'</w:t>
      </w:r>
    </w:p>
    <w:p w14:paraId="391F25DE" w14:textId="77777777" w:rsidR="008D1C7E" w:rsidRDefault="008D1C7E" w:rsidP="008D1C7E">
      <w:pPr>
        <w:pStyle w:val="PL"/>
        <w:rPr>
          <w:lang w:val="en-US"/>
        </w:rPr>
      </w:pPr>
      <w:r>
        <w:rPr>
          <w:lang w:val="en-US"/>
        </w:rPr>
        <w:t xml:space="preserve">                '403':</w:t>
      </w:r>
    </w:p>
    <w:p w14:paraId="7AFC9135" w14:textId="77777777" w:rsidR="008D1C7E" w:rsidRDefault="008D1C7E" w:rsidP="008D1C7E">
      <w:pPr>
        <w:pStyle w:val="PL"/>
        <w:rPr>
          <w:lang w:val="en-US"/>
        </w:rPr>
      </w:pPr>
      <w:r>
        <w:rPr>
          <w:lang w:val="en-US"/>
        </w:rPr>
        <w:t xml:space="preserve">                  $ref: 'TS29571_CommonData.yaml#/components/responses/403'</w:t>
      </w:r>
    </w:p>
    <w:p w14:paraId="465B9D1C" w14:textId="77777777" w:rsidR="008D1C7E" w:rsidRDefault="008D1C7E" w:rsidP="008D1C7E">
      <w:pPr>
        <w:pStyle w:val="PL"/>
        <w:rPr>
          <w:lang w:val="en-US"/>
        </w:rPr>
      </w:pPr>
      <w:r>
        <w:rPr>
          <w:lang w:val="en-US"/>
        </w:rPr>
        <w:t xml:space="preserve">                '404':</w:t>
      </w:r>
    </w:p>
    <w:p w14:paraId="43A70294" w14:textId="77777777" w:rsidR="008D1C7E" w:rsidRDefault="008D1C7E" w:rsidP="008D1C7E">
      <w:pPr>
        <w:pStyle w:val="PL"/>
        <w:rPr>
          <w:lang w:val="en-US"/>
        </w:rPr>
      </w:pPr>
      <w:r>
        <w:rPr>
          <w:lang w:val="en-US"/>
        </w:rPr>
        <w:t xml:space="preserve">                  $ref: 'TS29571_CommonData.yaml#/components/responses/404'</w:t>
      </w:r>
    </w:p>
    <w:p w14:paraId="791AC593" w14:textId="77777777" w:rsidR="008D1C7E" w:rsidRDefault="008D1C7E" w:rsidP="008D1C7E">
      <w:pPr>
        <w:pStyle w:val="PL"/>
        <w:rPr>
          <w:lang w:val="en-US"/>
        </w:rPr>
      </w:pPr>
      <w:r>
        <w:rPr>
          <w:lang w:val="en-US"/>
        </w:rPr>
        <w:t xml:space="preserve">                '411':</w:t>
      </w:r>
    </w:p>
    <w:p w14:paraId="131A8221" w14:textId="77777777" w:rsidR="008D1C7E" w:rsidRDefault="008D1C7E" w:rsidP="008D1C7E">
      <w:pPr>
        <w:pStyle w:val="PL"/>
        <w:rPr>
          <w:lang w:val="en-US"/>
        </w:rPr>
      </w:pPr>
      <w:r>
        <w:rPr>
          <w:lang w:val="en-US"/>
        </w:rPr>
        <w:t xml:space="preserve">                  $ref: 'TS29571_CommonData.yaml#/components/responses/411'</w:t>
      </w:r>
    </w:p>
    <w:p w14:paraId="7AFEEADA" w14:textId="77777777" w:rsidR="008D1C7E" w:rsidRDefault="008D1C7E" w:rsidP="008D1C7E">
      <w:pPr>
        <w:pStyle w:val="PL"/>
        <w:rPr>
          <w:lang w:val="en-US"/>
        </w:rPr>
      </w:pPr>
      <w:r>
        <w:rPr>
          <w:lang w:val="en-US"/>
        </w:rPr>
        <w:t xml:space="preserve">                '413':</w:t>
      </w:r>
    </w:p>
    <w:p w14:paraId="2084963F" w14:textId="77777777" w:rsidR="008D1C7E" w:rsidRDefault="008D1C7E" w:rsidP="008D1C7E">
      <w:pPr>
        <w:pStyle w:val="PL"/>
        <w:rPr>
          <w:lang w:val="en-US"/>
        </w:rPr>
      </w:pPr>
      <w:r>
        <w:rPr>
          <w:lang w:val="en-US"/>
        </w:rPr>
        <w:t xml:space="preserve">                  $ref: 'TS29571_CommonData.yaml#/components/responses/413'</w:t>
      </w:r>
    </w:p>
    <w:p w14:paraId="1984BBD7" w14:textId="77777777" w:rsidR="008D1C7E" w:rsidRDefault="008D1C7E" w:rsidP="008D1C7E">
      <w:pPr>
        <w:pStyle w:val="PL"/>
        <w:rPr>
          <w:lang w:val="en-US"/>
        </w:rPr>
      </w:pPr>
      <w:r>
        <w:rPr>
          <w:lang w:val="en-US"/>
        </w:rPr>
        <w:t xml:space="preserve">                '415':</w:t>
      </w:r>
    </w:p>
    <w:p w14:paraId="1426EF7D" w14:textId="77777777" w:rsidR="008D1C7E" w:rsidRDefault="008D1C7E" w:rsidP="008D1C7E">
      <w:pPr>
        <w:pStyle w:val="PL"/>
        <w:rPr>
          <w:lang w:val="en-US"/>
        </w:rPr>
      </w:pPr>
      <w:r>
        <w:rPr>
          <w:lang w:val="en-US"/>
        </w:rPr>
        <w:t xml:space="preserve">                  $ref: 'TS29571_CommonData.yaml#/components/responses/415'</w:t>
      </w:r>
    </w:p>
    <w:p w14:paraId="34BE53B8" w14:textId="77777777" w:rsidR="008D1C7E" w:rsidRDefault="008D1C7E" w:rsidP="008D1C7E">
      <w:pPr>
        <w:pStyle w:val="PL"/>
        <w:rPr>
          <w:lang w:val="en-US"/>
        </w:rPr>
      </w:pPr>
      <w:r>
        <w:rPr>
          <w:lang w:val="en-US"/>
        </w:rPr>
        <w:t xml:space="preserve">                '429':</w:t>
      </w:r>
    </w:p>
    <w:p w14:paraId="049E945C" w14:textId="77777777" w:rsidR="008D1C7E" w:rsidRDefault="008D1C7E" w:rsidP="008D1C7E">
      <w:pPr>
        <w:pStyle w:val="PL"/>
        <w:rPr>
          <w:lang w:val="en-US"/>
        </w:rPr>
      </w:pPr>
      <w:r>
        <w:rPr>
          <w:lang w:val="en-US"/>
        </w:rPr>
        <w:t xml:space="preserve">                  $ref: 'TS29571_CommonData.yaml#/components/responses/429'</w:t>
      </w:r>
    </w:p>
    <w:p w14:paraId="52AE5115" w14:textId="77777777" w:rsidR="008D1C7E" w:rsidRDefault="008D1C7E" w:rsidP="008D1C7E">
      <w:pPr>
        <w:pStyle w:val="PL"/>
        <w:rPr>
          <w:lang w:val="en-US"/>
        </w:rPr>
      </w:pPr>
      <w:r>
        <w:rPr>
          <w:lang w:val="en-US"/>
        </w:rPr>
        <w:t xml:space="preserve">                '500':</w:t>
      </w:r>
    </w:p>
    <w:p w14:paraId="04696D4C" w14:textId="77777777" w:rsidR="008D1C7E" w:rsidRDefault="008D1C7E" w:rsidP="008D1C7E">
      <w:pPr>
        <w:pStyle w:val="PL"/>
      </w:pPr>
      <w:r>
        <w:rPr>
          <w:lang w:val="en-US"/>
        </w:rPr>
        <w:t xml:space="preserve">                  </w:t>
      </w:r>
      <w:r>
        <w:t>$ref: 'TS29571_CommonData.yaml#/components/responses/500'</w:t>
      </w:r>
    </w:p>
    <w:p w14:paraId="5B92A7D7" w14:textId="77777777" w:rsidR="008D1C7E" w:rsidRDefault="008D1C7E" w:rsidP="008D1C7E">
      <w:pPr>
        <w:pStyle w:val="PL"/>
        <w:rPr>
          <w:lang w:val="en-US"/>
        </w:rPr>
      </w:pPr>
      <w:r>
        <w:rPr>
          <w:lang w:val="en-US"/>
        </w:rPr>
        <w:t xml:space="preserve">                '502':</w:t>
      </w:r>
    </w:p>
    <w:p w14:paraId="243DDBE4" w14:textId="77777777" w:rsidR="008D1C7E" w:rsidRDefault="008D1C7E" w:rsidP="008D1C7E">
      <w:pPr>
        <w:pStyle w:val="PL"/>
        <w:rPr>
          <w:lang w:val="en-US"/>
        </w:rPr>
      </w:pPr>
      <w:r>
        <w:rPr>
          <w:lang w:val="en-US"/>
        </w:rPr>
        <w:t xml:space="preserve">                  $ref: 'TS29571_CommonData.yaml#/components/responses/502'</w:t>
      </w:r>
    </w:p>
    <w:p w14:paraId="74298C2C" w14:textId="77777777" w:rsidR="008D1C7E" w:rsidRDefault="008D1C7E" w:rsidP="008D1C7E">
      <w:pPr>
        <w:pStyle w:val="PL"/>
        <w:rPr>
          <w:lang w:val="en-US"/>
        </w:rPr>
      </w:pPr>
      <w:r>
        <w:rPr>
          <w:lang w:val="en-US"/>
        </w:rPr>
        <w:t xml:space="preserve">                '503':</w:t>
      </w:r>
    </w:p>
    <w:p w14:paraId="78F365B9" w14:textId="77777777" w:rsidR="008D1C7E" w:rsidRDefault="008D1C7E" w:rsidP="008D1C7E">
      <w:pPr>
        <w:pStyle w:val="PL"/>
        <w:rPr>
          <w:lang w:val="en-US"/>
        </w:rPr>
      </w:pPr>
      <w:r>
        <w:t xml:space="preserve">                  $ref: 'TS29571_CommonData.yaml#/components/responses/503'</w:t>
      </w:r>
    </w:p>
    <w:p w14:paraId="2C926038" w14:textId="77777777" w:rsidR="008D1C7E" w:rsidRDefault="008D1C7E" w:rsidP="008D1C7E">
      <w:pPr>
        <w:pStyle w:val="PL"/>
      </w:pPr>
      <w:r>
        <w:t xml:space="preserve">                default:</w:t>
      </w:r>
    </w:p>
    <w:p w14:paraId="0682217C" w14:textId="77777777" w:rsidR="008D1C7E" w:rsidRDefault="008D1C7E" w:rsidP="008D1C7E">
      <w:pPr>
        <w:pStyle w:val="PL"/>
      </w:pPr>
      <w:r>
        <w:t xml:space="preserve">                  $ref: 'TS29571_CommonData.yaml#/components/responses/default'</w:t>
      </w:r>
    </w:p>
    <w:p w14:paraId="43B8DB5A" w14:textId="77777777" w:rsidR="00484FDA" w:rsidRDefault="00484FDA" w:rsidP="00484FDA">
      <w:pPr>
        <w:pStyle w:val="PL"/>
      </w:pPr>
    </w:p>
    <w:p w14:paraId="561C59D0" w14:textId="77777777" w:rsidR="001C05F7" w:rsidRDefault="001C05F7" w:rsidP="001C05F7">
      <w:pPr>
        <w:pStyle w:val="PL"/>
        <w:rPr>
          <w:lang w:eastAsia="zh-CN"/>
        </w:rPr>
      </w:pPr>
      <w:r>
        <w:rPr>
          <w:lang w:eastAsia="zh-CN"/>
        </w:rPr>
        <w:t xml:space="preserve">    delete:</w:t>
      </w:r>
    </w:p>
    <w:p w14:paraId="18AE6BB6" w14:textId="77777777" w:rsidR="001C05F7" w:rsidRDefault="001C05F7" w:rsidP="001C05F7">
      <w:pPr>
        <w:pStyle w:val="PL"/>
        <w:rPr>
          <w:lang w:eastAsia="zh-CN"/>
        </w:rPr>
      </w:pPr>
      <w:r>
        <w:rPr>
          <w:lang w:eastAsia="zh-CN"/>
        </w:rPr>
        <w:t xml:space="preserve">      summary: delete the IMS AS registration information</w:t>
      </w:r>
    </w:p>
    <w:p w14:paraId="7666F536" w14:textId="77777777" w:rsidR="001C05F7" w:rsidRDefault="001C05F7" w:rsidP="001C05F7">
      <w:pPr>
        <w:pStyle w:val="PL"/>
        <w:rPr>
          <w:lang w:eastAsia="zh-CN"/>
        </w:rPr>
      </w:pPr>
      <w:r>
        <w:rPr>
          <w:lang w:eastAsia="zh-CN"/>
        </w:rPr>
        <w:t xml:space="preserve">      operationId: DeleteImsasRegistration</w:t>
      </w:r>
    </w:p>
    <w:p w14:paraId="66DA1F7C" w14:textId="77777777" w:rsidR="001C05F7" w:rsidRDefault="001C05F7" w:rsidP="001C05F7">
      <w:pPr>
        <w:pStyle w:val="PL"/>
        <w:rPr>
          <w:lang w:eastAsia="zh-CN"/>
        </w:rPr>
      </w:pPr>
      <w:r>
        <w:rPr>
          <w:lang w:eastAsia="zh-CN"/>
        </w:rPr>
        <w:t xml:space="preserve">      tags:</w:t>
      </w:r>
    </w:p>
    <w:p w14:paraId="58F6D673" w14:textId="77777777" w:rsidR="001C05F7" w:rsidRDefault="001C05F7" w:rsidP="001C05F7">
      <w:pPr>
        <w:pStyle w:val="PL"/>
        <w:rPr>
          <w:lang w:eastAsia="zh-CN"/>
        </w:rPr>
      </w:pPr>
      <w:r>
        <w:rPr>
          <w:lang w:eastAsia="zh-CN"/>
        </w:rPr>
        <w:t xml:space="preserve">        - Individual Imsas Registration Information (Document)</w:t>
      </w:r>
    </w:p>
    <w:p w14:paraId="108DE407" w14:textId="77777777" w:rsidR="001C05F7" w:rsidRDefault="001C05F7" w:rsidP="001C05F7">
      <w:pPr>
        <w:pStyle w:val="PL"/>
        <w:rPr>
          <w:lang w:eastAsia="zh-CN"/>
        </w:rPr>
      </w:pPr>
      <w:r>
        <w:rPr>
          <w:lang w:eastAsia="zh-CN"/>
        </w:rPr>
        <w:t xml:space="preserve">      security:</w:t>
      </w:r>
    </w:p>
    <w:p w14:paraId="2E71A9C0" w14:textId="77777777" w:rsidR="001C05F7" w:rsidRDefault="001C05F7" w:rsidP="001C05F7">
      <w:pPr>
        <w:pStyle w:val="PL"/>
        <w:rPr>
          <w:lang w:eastAsia="zh-CN"/>
        </w:rPr>
      </w:pPr>
      <w:r>
        <w:rPr>
          <w:lang w:eastAsia="zh-CN"/>
        </w:rPr>
        <w:t xml:space="preserve">        - {}</w:t>
      </w:r>
    </w:p>
    <w:p w14:paraId="5989EFFC" w14:textId="77777777" w:rsidR="001C05F7" w:rsidRDefault="001C05F7" w:rsidP="001C05F7">
      <w:pPr>
        <w:pStyle w:val="PL"/>
        <w:rPr>
          <w:lang w:eastAsia="zh-CN"/>
        </w:rPr>
      </w:pPr>
      <w:r>
        <w:rPr>
          <w:lang w:eastAsia="zh-CN"/>
        </w:rPr>
        <w:t xml:space="preserve">        - oAuth2ClientCredentials:</w:t>
      </w:r>
    </w:p>
    <w:p w14:paraId="1BC86A18" w14:textId="77777777" w:rsidR="001C05F7" w:rsidRDefault="001C05F7" w:rsidP="001C05F7">
      <w:pPr>
        <w:pStyle w:val="PL"/>
        <w:rPr>
          <w:lang w:eastAsia="zh-CN"/>
        </w:rPr>
      </w:pPr>
      <w:r>
        <w:rPr>
          <w:lang w:eastAsia="zh-CN"/>
        </w:rPr>
        <w:t xml:space="preserve">          - nhss-ims-uecm</w:t>
      </w:r>
    </w:p>
    <w:p w14:paraId="729AE27F" w14:textId="77777777" w:rsidR="001C05F7" w:rsidRDefault="001C05F7" w:rsidP="001C05F7">
      <w:pPr>
        <w:pStyle w:val="PL"/>
        <w:rPr>
          <w:lang w:eastAsia="zh-CN"/>
        </w:rPr>
      </w:pPr>
      <w:r>
        <w:rPr>
          <w:lang w:eastAsia="zh-CN"/>
        </w:rPr>
        <w:t xml:space="preserve">        - oAuth2ClientCredentials:</w:t>
      </w:r>
    </w:p>
    <w:p w14:paraId="3AF022CA" w14:textId="77777777" w:rsidR="001C05F7" w:rsidRDefault="001C05F7" w:rsidP="001C05F7">
      <w:pPr>
        <w:pStyle w:val="PL"/>
        <w:rPr>
          <w:lang w:eastAsia="zh-CN"/>
        </w:rPr>
      </w:pPr>
      <w:r>
        <w:rPr>
          <w:lang w:eastAsia="zh-CN"/>
        </w:rPr>
        <w:t xml:space="preserve">          - nhss-ims-uecm</w:t>
      </w:r>
    </w:p>
    <w:p w14:paraId="29737494" w14:textId="77777777" w:rsidR="001C05F7" w:rsidRDefault="001C05F7" w:rsidP="001C05F7">
      <w:pPr>
        <w:pStyle w:val="PL"/>
        <w:rPr>
          <w:lang w:eastAsia="zh-CN"/>
        </w:rPr>
      </w:pPr>
      <w:r>
        <w:rPr>
          <w:lang w:eastAsia="zh-CN"/>
        </w:rPr>
        <w:t xml:space="preserve">          - nhss-ims-uecm:imsasregistration:modify</w:t>
      </w:r>
    </w:p>
    <w:p w14:paraId="4D4C1966" w14:textId="77777777" w:rsidR="001C05F7" w:rsidRDefault="001C05F7" w:rsidP="001C05F7">
      <w:pPr>
        <w:pStyle w:val="PL"/>
        <w:rPr>
          <w:lang w:eastAsia="zh-CN"/>
        </w:rPr>
      </w:pPr>
      <w:r>
        <w:rPr>
          <w:lang w:eastAsia="zh-CN"/>
        </w:rPr>
        <w:t xml:space="preserve">      parameters:</w:t>
      </w:r>
    </w:p>
    <w:p w14:paraId="7B772A67" w14:textId="77777777" w:rsidR="001C05F7" w:rsidRDefault="001C05F7" w:rsidP="001C05F7">
      <w:pPr>
        <w:pStyle w:val="PL"/>
        <w:rPr>
          <w:lang w:eastAsia="zh-CN"/>
        </w:rPr>
      </w:pPr>
      <w:r>
        <w:rPr>
          <w:lang w:eastAsia="zh-CN"/>
        </w:rPr>
        <w:t xml:space="preserve">        - name: imsUeId</w:t>
      </w:r>
    </w:p>
    <w:p w14:paraId="25A2B525" w14:textId="77777777" w:rsidR="001C05F7" w:rsidRDefault="001C05F7" w:rsidP="001C05F7">
      <w:pPr>
        <w:pStyle w:val="PL"/>
        <w:rPr>
          <w:lang w:eastAsia="zh-CN"/>
        </w:rPr>
      </w:pPr>
      <w:r>
        <w:rPr>
          <w:lang w:eastAsia="zh-CN"/>
        </w:rPr>
        <w:t xml:space="preserve">          in: path</w:t>
      </w:r>
    </w:p>
    <w:p w14:paraId="6E0C0C81" w14:textId="3AFE6694" w:rsidR="001C05F7" w:rsidRDefault="001C05F7" w:rsidP="001C05F7">
      <w:pPr>
        <w:pStyle w:val="PL"/>
        <w:rPr>
          <w:lang w:eastAsia="zh-CN"/>
        </w:rPr>
      </w:pPr>
      <w:r>
        <w:rPr>
          <w:lang w:eastAsia="zh-CN"/>
        </w:rPr>
        <w:t xml:space="preserve">          description: IMS </w:t>
      </w:r>
      <w:r w:rsidR="00776A5F">
        <w:rPr>
          <w:lang w:eastAsia="zh-CN"/>
        </w:rPr>
        <w:t xml:space="preserve">Public </w:t>
      </w:r>
      <w:r>
        <w:rPr>
          <w:lang w:eastAsia="zh-CN"/>
        </w:rPr>
        <w:t>Identity</w:t>
      </w:r>
    </w:p>
    <w:p w14:paraId="5F489651" w14:textId="77777777" w:rsidR="001C05F7" w:rsidRDefault="001C05F7" w:rsidP="001C05F7">
      <w:pPr>
        <w:pStyle w:val="PL"/>
        <w:rPr>
          <w:lang w:eastAsia="zh-CN"/>
        </w:rPr>
      </w:pPr>
      <w:r>
        <w:rPr>
          <w:lang w:eastAsia="zh-CN"/>
        </w:rPr>
        <w:t xml:space="preserve">          required: true</w:t>
      </w:r>
    </w:p>
    <w:p w14:paraId="7EBB792A" w14:textId="77777777" w:rsidR="001C05F7" w:rsidRDefault="001C05F7" w:rsidP="001C05F7">
      <w:pPr>
        <w:pStyle w:val="PL"/>
        <w:rPr>
          <w:lang w:eastAsia="zh-CN"/>
        </w:rPr>
      </w:pPr>
      <w:r>
        <w:rPr>
          <w:lang w:eastAsia="zh-CN"/>
        </w:rPr>
        <w:t xml:space="preserve">          schema:</w:t>
      </w:r>
    </w:p>
    <w:p w14:paraId="60E97E74" w14:textId="77777777" w:rsidR="00776A5F" w:rsidRDefault="00776A5F" w:rsidP="00776A5F">
      <w:pPr>
        <w:pStyle w:val="PL"/>
        <w:rPr>
          <w:lang w:eastAsia="zh-CN"/>
        </w:rPr>
      </w:pPr>
      <w:r>
        <w:rPr>
          <w:lang w:eastAsia="zh-CN"/>
        </w:rPr>
        <w:t xml:space="preserve">            type: string</w:t>
      </w:r>
    </w:p>
    <w:p w14:paraId="3C0A5A6E" w14:textId="78A5093F" w:rsidR="00776A5F" w:rsidRDefault="00776A5F" w:rsidP="00776A5F">
      <w:pPr>
        <w:pStyle w:val="PL"/>
        <w:rPr>
          <w:lang w:eastAsia="zh-CN"/>
        </w:rPr>
      </w:pPr>
      <w:r>
        <w:rPr>
          <w:lang w:eastAsia="zh-CN"/>
        </w:rPr>
        <w:t xml:space="preserve">            pattern: '^(impu-sip\:([a-zA-Z0-9_\-.!~*()&amp;=+$,;?\/]+)\@([A-Za-z0-9]+([-A-Za-z0-9]+)\.)+[a-z]{2,}|impu-tel\:\+[0-9]{5,15}|.+)$'</w:t>
      </w:r>
    </w:p>
    <w:p w14:paraId="7D11F479" w14:textId="77777777" w:rsidR="001C05F7" w:rsidRDefault="001C05F7" w:rsidP="001C05F7">
      <w:pPr>
        <w:pStyle w:val="PL"/>
        <w:rPr>
          <w:lang w:eastAsia="zh-CN"/>
        </w:rPr>
      </w:pPr>
      <w:r>
        <w:rPr>
          <w:lang w:eastAsia="zh-CN"/>
        </w:rPr>
        <w:t xml:space="preserve">        - name: instanceId</w:t>
      </w:r>
    </w:p>
    <w:p w14:paraId="34DCBE11" w14:textId="77777777" w:rsidR="001C05F7" w:rsidRDefault="001C05F7" w:rsidP="001C05F7">
      <w:pPr>
        <w:pStyle w:val="PL"/>
        <w:rPr>
          <w:lang w:eastAsia="zh-CN"/>
        </w:rPr>
      </w:pPr>
      <w:r>
        <w:rPr>
          <w:lang w:eastAsia="zh-CN"/>
        </w:rPr>
        <w:t xml:space="preserve">          in: path</w:t>
      </w:r>
    </w:p>
    <w:p w14:paraId="1374729D" w14:textId="77777777" w:rsidR="001C05F7" w:rsidRDefault="001C05F7" w:rsidP="001C05F7">
      <w:pPr>
        <w:pStyle w:val="PL"/>
        <w:rPr>
          <w:lang w:eastAsia="zh-CN"/>
        </w:rPr>
      </w:pPr>
      <w:r>
        <w:rPr>
          <w:lang w:eastAsia="zh-CN"/>
        </w:rPr>
        <w:t xml:space="preserve">          description: indicates the instance Id of the IMS AS.</w:t>
      </w:r>
    </w:p>
    <w:p w14:paraId="755D9BBE" w14:textId="77777777" w:rsidR="001C05F7" w:rsidRDefault="001C05F7" w:rsidP="001C05F7">
      <w:pPr>
        <w:pStyle w:val="PL"/>
        <w:rPr>
          <w:lang w:eastAsia="zh-CN"/>
        </w:rPr>
      </w:pPr>
      <w:r>
        <w:rPr>
          <w:lang w:eastAsia="zh-CN"/>
        </w:rPr>
        <w:t xml:space="preserve">          required: true</w:t>
      </w:r>
    </w:p>
    <w:p w14:paraId="232CB665" w14:textId="77777777" w:rsidR="001C05F7" w:rsidRDefault="001C05F7" w:rsidP="001C05F7">
      <w:pPr>
        <w:pStyle w:val="PL"/>
        <w:rPr>
          <w:lang w:eastAsia="zh-CN"/>
        </w:rPr>
      </w:pPr>
      <w:r>
        <w:rPr>
          <w:lang w:eastAsia="zh-CN"/>
        </w:rPr>
        <w:t xml:space="preserve">          schema:</w:t>
      </w:r>
    </w:p>
    <w:p w14:paraId="055E099A" w14:textId="77777777" w:rsidR="001C05F7" w:rsidRDefault="001C05F7" w:rsidP="001C05F7">
      <w:pPr>
        <w:pStyle w:val="PL"/>
        <w:rPr>
          <w:lang w:eastAsia="zh-CN"/>
        </w:rPr>
      </w:pPr>
      <w:r>
        <w:rPr>
          <w:lang w:eastAsia="zh-CN"/>
        </w:rPr>
        <w:t xml:space="preserve">            $ref: 'TS29571_CommonData.yaml#/components/schemas/NfInstanceId'</w:t>
      </w:r>
    </w:p>
    <w:p w14:paraId="03A3024F" w14:textId="77777777" w:rsidR="001C05F7" w:rsidRDefault="001C05F7" w:rsidP="001C05F7">
      <w:pPr>
        <w:pStyle w:val="PL"/>
        <w:rPr>
          <w:lang w:eastAsia="zh-CN"/>
        </w:rPr>
      </w:pPr>
      <w:r>
        <w:rPr>
          <w:lang w:eastAsia="zh-CN"/>
        </w:rPr>
        <w:t xml:space="preserve">      responses:</w:t>
      </w:r>
    </w:p>
    <w:p w14:paraId="1F9C4E5E" w14:textId="77777777" w:rsidR="001C05F7" w:rsidRDefault="001C05F7" w:rsidP="001C05F7">
      <w:pPr>
        <w:pStyle w:val="PL"/>
        <w:rPr>
          <w:lang w:eastAsia="zh-CN"/>
        </w:rPr>
      </w:pPr>
      <w:r>
        <w:rPr>
          <w:lang w:eastAsia="zh-CN"/>
        </w:rPr>
        <w:t xml:space="preserve">        '204':</w:t>
      </w:r>
    </w:p>
    <w:p w14:paraId="4A77326E" w14:textId="77777777" w:rsidR="001C05F7" w:rsidRDefault="001C05F7" w:rsidP="001C05F7">
      <w:pPr>
        <w:pStyle w:val="PL"/>
        <w:rPr>
          <w:lang w:eastAsia="zh-CN"/>
        </w:rPr>
      </w:pPr>
      <w:r>
        <w:rPr>
          <w:lang w:eastAsia="zh-CN"/>
        </w:rPr>
        <w:t xml:space="preserve">          description: No content</w:t>
      </w:r>
    </w:p>
    <w:p w14:paraId="59D68E56" w14:textId="77777777" w:rsidR="001C05F7" w:rsidRDefault="001C05F7" w:rsidP="001C05F7">
      <w:pPr>
        <w:pStyle w:val="PL"/>
        <w:rPr>
          <w:lang w:eastAsia="zh-CN"/>
        </w:rPr>
      </w:pPr>
      <w:r>
        <w:rPr>
          <w:lang w:eastAsia="zh-CN"/>
        </w:rPr>
        <w:t xml:space="preserve">        '307':</w:t>
      </w:r>
    </w:p>
    <w:p w14:paraId="171F540F" w14:textId="77777777" w:rsidR="001C05F7" w:rsidRDefault="001C05F7" w:rsidP="001C05F7">
      <w:pPr>
        <w:pStyle w:val="PL"/>
        <w:rPr>
          <w:lang w:eastAsia="zh-CN"/>
        </w:rPr>
      </w:pPr>
      <w:r>
        <w:rPr>
          <w:lang w:eastAsia="zh-CN"/>
        </w:rPr>
        <w:t xml:space="preserve">          $ref: 'TS29571_CommonData.yaml#/components/responses/307'</w:t>
      </w:r>
    </w:p>
    <w:p w14:paraId="27E87C9F" w14:textId="77777777" w:rsidR="001C05F7" w:rsidRDefault="001C05F7" w:rsidP="001C05F7">
      <w:pPr>
        <w:pStyle w:val="PL"/>
        <w:rPr>
          <w:lang w:eastAsia="zh-CN"/>
        </w:rPr>
      </w:pPr>
      <w:r>
        <w:rPr>
          <w:lang w:eastAsia="zh-CN"/>
        </w:rPr>
        <w:t xml:space="preserve">        '308':</w:t>
      </w:r>
    </w:p>
    <w:p w14:paraId="1D01A9F1" w14:textId="77777777" w:rsidR="001C05F7" w:rsidRDefault="001C05F7" w:rsidP="001C05F7">
      <w:pPr>
        <w:pStyle w:val="PL"/>
        <w:rPr>
          <w:lang w:eastAsia="zh-CN"/>
        </w:rPr>
      </w:pPr>
      <w:r>
        <w:rPr>
          <w:lang w:eastAsia="zh-CN"/>
        </w:rPr>
        <w:t xml:space="preserve">          $ref: 'TS29571_CommonData.yaml#/components/responses/308'</w:t>
      </w:r>
    </w:p>
    <w:p w14:paraId="63E155A5" w14:textId="77777777" w:rsidR="001C05F7" w:rsidRDefault="001C05F7" w:rsidP="001C05F7">
      <w:pPr>
        <w:pStyle w:val="PL"/>
        <w:rPr>
          <w:lang w:eastAsia="zh-CN"/>
        </w:rPr>
      </w:pPr>
      <w:r>
        <w:rPr>
          <w:lang w:eastAsia="zh-CN"/>
        </w:rPr>
        <w:t xml:space="preserve">        '400':</w:t>
      </w:r>
    </w:p>
    <w:p w14:paraId="569F85A3" w14:textId="77777777" w:rsidR="001C05F7" w:rsidRDefault="001C05F7" w:rsidP="001C05F7">
      <w:pPr>
        <w:pStyle w:val="PL"/>
        <w:rPr>
          <w:lang w:eastAsia="zh-CN"/>
        </w:rPr>
      </w:pPr>
      <w:r>
        <w:rPr>
          <w:lang w:eastAsia="zh-CN"/>
        </w:rPr>
        <w:t xml:space="preserve">          $ref: 'TS29571_CommonData.yaml#/components/responses/400'</w:t>
      </w:r>
    </w:p>
    <w:p w14:paraId="40D6B13B" w14:textId="77777777" w:rsidR="001C05F7" w:rsidRDefault="001C05F7" w:rsidP="001C05F7">
      <w:pPr>
        <w:pStyle w:val="PL"/>
        <w:rPr>
          <w:lang w:eastAsia="zh-CN"/>
        </w:rPr>
      </w:pPr>
      <w:r>
        <w:rPr>
          <w:lang w:eastAsia="zh-CN"/>
        </w:rPr>
        <w:t xml:space="preserve">        '401':</w:t>
      </w:r>
    </w:p>
    <w:p w14:paraId="0759F74F" w14:textId="77777777" w:rsidR="001C05F7" w:rsidRDefault="001C05F7" w:rsidP="001C05F7">
      <w:pPr>
        <w:pStyle w:val="PL"/>
        <w:rPr>
          <w:lang w:eastAsia="zh-CN"/>
        </w:rPr>
      </w:pPr>
      <w:r>
        <w:rPr>
          <w:lang w:eastAsia="zh-CN"/>
        </w:rPr>
        <w:t xml:space="preserve">          $ref: 'TS29571_CommonData.yaml#/components/responses/401'</w:t>
      </w:r>
    </w:p>
    <w:p w14:paraId="21714122" w14:textId="77777777" w:rsidR="001C05F7" w:rsidRDefault="001C05F7" w:rsidP="001C05F7">
      <w:pPr>
        <w:pStyle w:val="PL"/>
        <w:rPr>
          <w:lang w:eastAsia="zh-CN"/>
        </w:rPr>
      </w:pPr>
      <w:r>
        <w:rPr>
          <w:lang w:eastAsia="zh-CN"/>
        </w:rPr>
        <w:t xml:space="preserve">        '403':</w:t>
      </w:r>
    </w:p>
    <w:p w14:paraId="10DC6802" w14:textId="77777777" w:rsidR="001C05F7" w:rsidRDefault="001C05F7" w:rsidP="001C05F7">
      <w:pPr>
        <w:pStyle w:val="PL"/>
        <w:rPr>
          <w:lang w:eastAsia="zh-CN"/>
        </w:rPr>
      </w:pPr>
      <w:r>
        <w:rPr>
          <w:lang w:eastAsia="zh-CN"/>
        </w:rPr>
        <w:t xml:space="preserve">          $ref: 'TS29571_CommonData.yaml#/components/responses/403'</w:t>
      </w:r>
    </w:p>
    <w:p w14:paraId="728EC01B" w14:textId="77777777" w:rsidR="001C05F7" w:rsidRDefault="001C05F7" w:rsidP="001C05F7">
      <w:pPr>
        <w:pStyle w:val="PL"/>
        <w:rPr>
          <w:lang w:eastAsia="zh-CN"/>
        </w:rPr>
      </w:pPr>
      <w:r>
        <w:rPr>
          <w:lang w:eastAsia="zh-CN"/>
        </w:rPr>
        <w:t xml:space="preserve">        '404':</w:t>
      </w:r>
    </w:p>
    <w:p w14:paraId="696CD287" w14:textId="77777777" w:rsidR="001C05F7" w:rsidRDefault="001C05F7" w:rsidP="001C05F7">
      <w:pPr>
        <w:pStyle w:val="PL"/>
        <w:rPr>
          <w:lang w:eastAsia="zh-CN"/>
        </w:rPr>
      </w:pPr>
      <w:r>
        <w:rPr>
          <w:lang w:eastAsia="zh-CN"/>
        </w:rPr>
        <w:t xml:space="preserve">          $ref: 'TS29571_CommonData.yaml#/components/responses/404'</w:t>
      </w:r>
    </w:p>
    <w:p w14:paraId="0ED575AA" w14:textId="77777777" w:rsidR="001C05F7" w:rsidRDefault="001C05F7" w:rsidP="001C05F7">
      <w:pPr>
        <w:pStyle w:val="PL"/>
        <w:rPr>
          <w:lang w:eastAsia="zh-CN"/>
        </w:rPr>
      </w:pPr>
      <w:r>
        <w:rPr>
          <w:lang w:eastAsia="zh-CN"/>
        </w:rPr>
        <w:t xml:space="preserve">        '429':</w:t>
      </w:r>
    </w:p>
    <w:p w14:paraId="2E0FAE76" w14:textId="77777777" w:rsidR="001C05F7" w:rsidRDefault="001C05F7" w:rsidP="001C05F7">
      <w:pPr>
        <w:pStyle w:val="PL"/>
        <w:rPr>
          <w:lang w:eastAsia="zh-CN"/>
        </w:rPr>
      </w:pPr>
      <w:r>
        <w:rPr>
          <w:lang w:eastAsia="zh-CN"/>
        </w:rPr>
        <w:t xml:space="preserve">          $ref: 'TS29571_CommonData.yaml#/components/responses/429'</w:t>
      </w:r>
    </w:p>
    <w:p w14:paraId="2AA4A515" w14:textId="77777777" w:rsidR="001C05F7" w:rsidRDefault="001C05F7" w:rsidP="001C05F7">
      <w:pPr>
        <w:pStyle w:val="PL"/>
        <w:rPr>
          <w:lang w:eastAsia="zh-CN"/>
        </w:rPr>
      </w:pPr>
      <w:r>
        <w:rPr>
          <w:lang w:eastAsia="zh-CN"/>
        </w:rPr>
        <w:t xml:space="preserve">        '500':</w:t>
      </w:r>
    </w:p>
    <w:p w14:paraId="095DE3A9" w14:textId="77777777" w:rsidR="001C05F7" w:rsidRDefault="001C05F7" w:rsidP="001C05F7">
      <w:pPr>
        <w:pStyle w:val="PL"/>
        <w:rPr>
          <w:lang w:eastAsia="zh-CN"/>
        </w:rPr>
      </w:pPr>
      <w:r>
        <w:rPr>
          <w:lang w:eastAsia="zh-CN"/>
        </w:rPr>
        <w:t xml:space="preserve">          $ref: 'TS29571_CommonData.yaml#/components/responses/500'</w:t>
      </w:r>
    </w:p>
    <w:p w14:paraId="71F37361" w14:textId="77777777" w:rsidR="001C05F7" w:rsidRDefault="001C05F7" w:rsidP="001C05F7">
      <w:pPr>
        <w:pStyle w:val="PL"/>
        <w:rPr>
          <w:lang w:eastAsia="zh-CN"/>
        </w:rPr>
      </w:pPr>
      <w:r>
        <w:rPr>
          <w:lang w:eastAsia="zh-CN"/>
        </w:rPr>
        <w:t xml:space="preserve">        '502':</w:t>
      </w:r>
    </w:p>
    <w:p w14:paraId="239E37CB" w14:textId="77777777" w:rsidR="001C05F7" w:rsidRDefault="001C05F7" w:rsidP="001C05F7">
      <w:pPr>
        <w:pStyle w:val="PL"/>
        <w:rPr>
          <w:lang w:eastAsia="zh-CN"/>
        </w:rPr>
      </w:pPr>
      <w:r>
        <w:rPr>
          <w:lang w:eastAsia="zh-CN"/>
        </w:rPr>
        <w:t xml:space="preserve">          $ref: 'TS29571_CommonData.yaml#/components/responses/502'</w:t>
      </w:r>
    </w:p>
    <w:p w14:paraId="07CF1B6D" w14:textId="77777777" w:rsidR="001C05F7" w:rsidRDefault="001C05F7" w:rsidP="001C05F7">
      <w:pPr>
        <w:pStyle w:val="PL"/>
        <w:rPr>
          <w:lang w:eastAsia="zh-CN"/>
        </w:rPr>
      </w:pPr>
      <w:r>
        <w:rPr>
          <w:lang w:eastAsia="zh-CN"/>
        </w:rPr>
        <w:t xml:space="preserve">        '503':</w:t>
      </w:r>
    </w:p>
    <w:p w14:paraId="2F5BCC50" w14:textId="77777777" w:rsidR="001C05F7" w:rsidRDefault="001C05F7" w:rsidP="001C05F7">
      <w:pPr>
        <w:pStyle w:val="PL"/>
        <w:rPr>
          <w:lang w:eastAsia="zh-CN"/>
        </w:rPr>
      </w:pPr>
      <w:r>
        <w:rPr>
          <w:lang w:eastAsia="zh-CN"/>
        </w:rPr>
        <w:t xml:space="preserve">          $ref: 'TS29571_CommonData.yaml#/components/responses/503'</w:t>
      </w:r>
    </w:p>
    <w:p w14:paraId="6FB9D6E0" w14:textId="77777777" w:rsidR="001C05F7" w:rsidRDefault="001C05F7" w:rsidP="001C05F7">
      <w:pPr>
        <w:pStyle w:val="PL"/>
        <w:rPr>
          <w:lang w:eastAsia="zh-CN"/>
        </w:rPr>
      </w:pPr>
      <w:r>
        <w:rPr>
          <w:lang w:eastAsia="zh-CN"/>
        </w:rPr>
        <w:t xml:space="preserve">        default:</w:t>
      </w:r>
    </w:p>
    <w:p w14:paraId="477549F5" w14:textId="77777777" w:rsidR="001C05F7" w:rsidRDefault="001C05F7" w:rsidP="001C05F7">
      <w:pPr>
        <w:pStyle w:val="PL"/>
        <w:rPr>
          <w:lang w:eastAsia="zh-CN"/>
        </w:rPr>
      </w:pPr>
      <w:r>
        <w:rPr>
          <w:lang w:eastAsia="zh-CN"/>
        </w:rPr>
        <w:t xml:space="preserve">          $ref: 'TS29571_CommonData.yaml#/components/responses/default'</w:t>
      </w:r>
    </w:p>
    <w:p w14:paraId="4FDC6BB2" w14:textId="77777777" w:rsidR="001C05F7" w:rsidRDefault="001C05F7" w:rsidP="00484FDA">
      <w:pPr>
        <w:pStyle w:val="PL"/>
      </w:pPr>
    </w:p>
    <w:p w14:paraId="0AD87F60" w14:textId="77777777" w:rsidR="001C05F7" w:rsidRDefault="001C05F7" w:rsidP="001C05F7">
      <w:pPr>
        <w:pStyle w:val="PL"/>
      </w:pPr>
      <w:r>
        <w:t xml:space="preserve">    get:</w:t>
      </w:r>
    </w:p>
    <w:p w14:paraId="2E9B427E" w14:textId="77777777" w:rsidR="001C05F7" w:rsidRDefault="001C05F7" w:rsidP="001C05F7">
      <w:pPr>
        <w:pStyle w:val="PL"/>
      </w:pPr>
      <w:r>
        <w:t xml:space="preserve">      summary: Retrieve the IMS AS registration information of the UE</w:t>
      </w:r>
    </w:p>
    <w:p w14:paraId="1552B398" w14:textId="77777777" w:rsidR="001C05F7" w:rsidRDefault="001C05F7" w:rsidP="001C05F7">
      <w:pPr>
        <w:pStyle w:val="PL"/>
      </w:pPr>
      <w:r>
        <w:t xml:space="preserve">      operationId: AsInfoGet</w:t>
      </w:r>
    </w:p>
    <w:p w14:paraId="20C07D33" w14:textId="77777777" w:rsidR="001C05F7" w:rsidRDefault="001C05F7" w:rsidP="001C05F7">
      <w:pPr>
        <w:pStyle w:val="PL"/>
      </w:pPr>
      <w:r>
        <w:t xml:space="preserve">      tags:</w:t>
      </w:r>
    </w:p>
    <w:p w14:paraId="138FE319" w14:textId="16C87E95" w:rsidR="001C05F7" w:rsidRDefault="001C05F7" w:rsidP="001C05F7">
      <w:pPr>
        <w:pStyle w:val="PL"/>
      </w:pPr>
      <w:r>
        <w:t xml:space="preserve">       - Imsas Registration (Document)</w:t>
      </w:r>
    </w:p>
    <w:p w14:paraId="1207FA32" w14:textId="77777777" w:rsidR="001C05F7" w:rsidRDefault="001C05F7" w:rsidP="001C05F7">
      <w:pPr>
        <w:pStyle w:val="PL"/>
      </w:pPr>
      <w:r>
        <w:t xml:space="preserve">      security:</w:t>
      </w:r>
    </w:p>
    <w:p w14:paraId="571607E9" w14:textId="77777777" w:rsidR="001C05F7" w:rsidRDefault="001C05F7" w:rsidP="001C05F7">
      <w:pPr>
        <w:pStyle w:val="PL"/>
      </w:pPr>
      <w:r>
        <w:t xml:space="preserve">        - {}</w:t>
      </w:r>
    </w:p>
    <w:p w14:paraId="033A54E2" w14:textId="77777777" w:rsidR="001C05F7" w:rsidRDefault="001C05F7" w:rsidP="001C05F7">
      <w:pPr>
        <w:pStyle w:val="PL"/>
      </w:pPr>
      <w:r>
        <w:t xml:space="preserve">        - oAuth2ClientCredentials:</w:t>
      </w:r>
    </w:p>
    <w:p w14:paraId="6FD71068" w14:textId="77777777" w:rsidR="001C05F7" w:rsidRDefault="001C05F7" w:rsidP="001C05F7">
      <w:pPr>
        <w:pStyle w:val="PL"/>
      </w:pPr>
      <w:r>
        <w:t xml:space="preserve">          - nhss-ims-uecm</w:t>
      </w:r>
    </w:p>
    <w:p w14:paraId="289D495D" w14:textId="77777777" w:rsidR="001C05F7" w:rsidRDefault="001C05F7" w:rsidP="001C05F7">
      <w:pPr>
        <w:pStyle w:val="PL"/>
      </w:pPr>
      <w:r>
        <w:t xml:space="preserve">        - oAuth2ClientCredentials:</w:t>
      </w:r>
    </w:p>
    <w:p w14:paraId="35144EA0" w14:textId="77777777" w:rsidR="001C05F7" w:rsidRDefault="001C05F7" w:rsidP="001C05F7">
      <w:pPr>
        <w:pStyle w:val="PL"/>
      </w:pPr>
      <w:r>
        <w:t xml:space="preserve">          - nhss-ims-uecm</w:t>
      </w:r>
    </w:p>
    <w:p w14:paraId="671921CB" w14:textId="77777777" w:rsidR="001C05F7" w:rsidRDefault="001C05F7" w:rsidP="001C05F7">
      <w:pPr>
        <w:pStyle w:val="PL"/>
      </w:pPr>
      <w:r>
        <w:t xml:space="preserve">          - nhss-ims-uecm:imsasregistration:read</w:t>
      </w:r>
    </w:p>
    <w:p w14:paraId="4A326880" w14:textId="77777777" w:rsidR="001C05F7" w:rsidRDefault="001C05F7" w:rsidP="001C05F7">
      <w:pPr>
        <w:pStyle w:val="PL"/>
      </w:pPr>
      <w:r>
        <w:t xml:space="preserve">      parameters:</w:t>
      </w:r>
    </w:p>
    <w:p w14:paraId="0ADFC4BB" w14:textId="77777777" w:rsidR="001C05F7" w:rsidRDefault="001C05F7" w:rsidP="001C05F7">
      <w:pPr>
        <w:pStyle w:val="PL"/>
      </w:pPr>
      <w:r>
        <w:t xml:space="preserve">        - name: impu</w:t>
      </w:r>
    </w:p>
    <w:p w14:paraId="458ADF53" w14:textId="77777777" w:rsidR="001C05F7" w:rsidRDefault="001C05F7" w:rsidP="001C05F7">
      <w:pPr>
        <w:pStyle w:val="PL"/>
      </w:pPr>
      <w:r>
        <w:t xml:space="preserve">          in: path</w:t>
      </w:r>
    </w:p>
    <w:p w14:paraId="7BA63F20" w14:textId="77777777" w:rsidR="001C05F7" w:rsidRDefault="001C05F7" w:rsidP="001C05F7">
      <w:pPr>
        <w:pStyle w:val="PL"/>
      </w:pPr>
      <w:r>
        <w:t xml:space="preserve">          description: Public identity of the user.</w:t>
      </w:r>
    </w:p>
    <w:p w14:paraId="33D0B5DF" w14:textId="77777777" w:rsidR="001C05F7" w:rsidRDefault="001C05F7" w:rsidP="001C05F7">
      <w:pPr>
        <w:pStyle w:val="PL"/>
      </w:pPr>
      <w:r>
        <w:t xml:space="preserve">          required: true</w:t>
      </w:r>
    </w:p>
    <w:p w14:paraId="68DE009B" w14:textId="77777777" w:rsidR="001C05F7" w:rsidRDefault="001C05F7" w:rsidP="001C05F7">
      <w:pPr>
        <w:pStyle w:val="PL"/>
      </w:pPr>
      <w:r>
        <w:t xml:space="preserve">          schema:</w:t>
      </w:r>
    </w:p>
    <w:p w14:paraId="27CA16EC" w14:textId="77777777" w:rsidR="001C05F7" w:rsidRDefault="001C05F7" w:rsidP="001C05F7">
      <w:pPr>
        <w:pStyle w:val="PL"/>
      </w:pPr>
      <w:r>
        <w:t xml:space="preserve">            $ref: '#/components/schemas/Impu'</w:t>
      </w:r>
    </w:p>
    <w:p w14:paraId="0EDE22B2" w14:textId="77777777" w:rsidR="001C05F7" w:rsidRDefault="001C05F7" w:rsidP="001C05F7">
      <w:pPr>
        <w:pStyle w:val="PL"/>
      </w:pPr>
      <w:r>
        <w:t xml:space="preserve">      responses:</w:t>
      </w:r>
    </w:p>
    <w:p w14:paraId="7AE5BAA9" w14:textId="77777777" w:rsidR="001C05F7" w:rsidRDefault="001C05F7" w:rsidP="001C05F7">
      <w:pPr>
        <w:pStyle w:val="PL"/>
      </w:pPr>
      <w:r>
        <w:t xml:space="preserve">        '200':</w:t>
      </w:r>
    </w:p>
    <w:p w14:paraId="5A36E7D8" w14:textId="77777777" w:rsidR="001C05F7" w:rsidRDefault="001C05F7" w:rsidP="001C05F7">
      <w:pPr>
        <w:pStyle w:val="PL"/>
      </w:pPr>
      <w:r>
        <w:t xml:space="preserve">          description: Expected response to a valid request</w:t>
      </w:r>
    </w:p>
    <w:p w14:paraId="07692C74" w14:textId="77777777" w:rsidR="001C05F7" w:rsidRDefault="001C05F7" w:rsidP="001C05F7">
      <w:pPr>
        <w:pStyle w:val="PL"/>
      </w:pPr>
      <w:r>
        <w:t xml:space="preserve">          content:</w:t>
      </w:r>
    </w:p>
    <w:p w14:paraId="68DB0F97" w14:textId="77777777" w:rsidR="001C05F7" w:rsidRDefault="001C05F7" w:rsidP="001C05F7">
      <w:pPr>
        <w:pStyle w:val="PL"/>
      </w:pPr>
      <w:r>
        <w:t xml:space="preserve">            application/json:</w:t>
      </w:r>
    </w:p>
    <w:p w14:paraId="36F20F90" w14:textId="77777777" w:rsidR="001C05F7" w:rsidRDefault="001C05F7" w:rsidP="001C05F7">
      <w:pPr>
        <w:pStyle w:val="PL"/>
      </w:pPr>
      <w:r>
        <w:t xml:space="preserve">              schema:</w:t>
      </w:r>
    </w:p>
    <w:p w14:paraId="7F4BDCE1" w14:textId="77777777" w:rsidR="001C05F7" w:rsidRDefault="001C05F7" w:rsidP="001C05F7">
      <w:pPr>
        <w:pStyle w:val="PL"/>
      </w:pPr>
      <w:r>
        <w:t xml:space="preserve">                $ref: '#/components/schemas/ImsasRegistration'</w:t>
      </w:r>
    </w:p>
    <w:p w14:paraId="1C658E37" w14:textId="77777777" w:rsidR="001C05F7" w:rsidRDefault="001C05F7" w:rsidP="001C05F7">
      <w:pPr>
        <w:pStyle w:val="PL"/>
      </w:pPr>
      <w:r>
        <w:t xml:space="preserve">        '307':</w:t>
      </w:r>
    </w:p>
    <w:p w14:paraId="7F0D8BCC" w14:textId="77777777" w:rsidR="001C05F7" w:rsidRDefault="001C05F7" w:rsidP="001C05F7">
      <w:pPr>
        <w:pStyle w:val="PL"/>
      </w:pPr>
      <w:r>
        <w:t xml:space="preserve">          </w:t>
      </w:r>
      <w:r w:rsidRPr="0071294D">
        <w:t>$ref: 'TS29571_CommonData.yaml#/components/responses/</w:t>
      </w:r>
      <w:r>
        <w:t>307</w:t>
      </w:r>
      <w:r w:rsidRPr="0071294D">
        <w:t>'</w:t>
      </w:r>
    </w:p>
    <w:p w14:paraId="45B91DAD" w14:textId="77777777" w:rsidR="001C05F7" w:rsidRDefault="001C05F7" w:rsidP="001C05F7">
      <w:pPr>
        <w:pStyle w:val="PL"/>
      </w:pPr>
      <w:r>
        <w:t xml:space="preserve">        '308':</w:t>
      </w:r>
    </w:p>
    <w:p w14:paraId="69B44665" w14:textId="77777777" w:rsidR="001C05F7" w:rsidRDefault="001C05F7" w:rsidP="001C05F7">
      <w:pPr>
        <w:pStyle w:val="PL"/>
      </w:pPr>
      <w:r>
        <w:t xml:space="preserve">          </w:t>
      </w:r>
      <w:r w:rsidRPr="0071294D">
        <w:t>$ref: 'TS29571_CommonData.yaml#/components/responses/</w:t>
      </w:r>
      <w:r>
        <w:t>308</w:t>
      </w:r>
      <w:r w:rsidRPr="0071294D">
        <w:t>'</w:t>
      </w:r>
    </w:p>
    <w:p w14:paraId="43FD74A5" w14:textId="77777777" w:rsidR="001C05F7" w:rsidRPr="006A7EE2" w:rsidRDefault="001C05F7" w:rsidP="001C05F7">
      <w:pPr>
        <w:pStyle w:val="PL"/>
        <w:rPr>
          <w:lang w:val="en-US"/>
        </w:rPr>
      </w:pPr>
      <w:r w:rsidRPr="006A7EE2">
        <w:rPr>
          <w:lang w:val="en-US"/>
        </w:rPr>
        <w:t xml:space="preserve">        '400':</w:t>
      </w:r>
    </w:p>
    <w:p w14:paraId="6D70C39E" w14:textId="77777777" w:rsidR="001C05F7" w:rsidRPr="006A7EE2" w:rsidRDefault="001C05F7" w:rsidP="001C05F7">
      <w:pPr>
        <w:pStyle w:val="PL"/>
        <w:rPr>
          <w:lang w:val="en-US"/>
        </w:rPr>
      </w:pPr>
      <w:r w:rsidRPr="006A7EE2">
        <w:rPr>
          <w:lang w:val="en-US"/>
        </w:rPr>
        <w:t xml:space="preserve">          $ref: 'TS29571_CommonData.yaml#/components/responses/400'</w:t>
      </w:r>
    </w:p>
    <w:p w14:paraId="1A0D70E6" w14:textId="77777777" w:rsidR="001C05F7" w:rsidRPr="006A7EE2" w:rsidRDefault="001C05F7" w:rsidP="001C05F7">
      <w:pPr>
        <w:pStyle w:val="PL"/>
        <w:rPr>
          <w:lang w:val="en-US"/>
        </w:rPr>
      </w:pPr>
      <w:r w:rsidRPr="006A7EE2">
        <w:rPr>
          <w:lang w:val="en-US"/>
        </w:rPr>
        <w:t xml:space="preserve">        '40</w:t>
      </w:r>
      <w:r>
        <w:rPr>
          <w:lang w:val="en-US"/>
        </w:rPr>
        <w:t>1</w:t>
      </w:r>
      <w:r w:rsidRPr="006A7EE2">
        <w:rPr>
          <w:lang w:val="en-US"/>
        </w:rPr>
        <w:t>':</w:t>
      </w:r>
    </w:p>
    <w:p w14:paraId="10B0DBA2" w14:textId="77777777" w:rsidR="001C05F7" w:rsidRPr="006A7EE2" w:rsidRDefault="001C05F7" w:rsidP="001C05F7">
      <w:pPr>
        <w:pStyle w:val="PL"/>
        <w:rPr>
          <w:lang w:val="en-US"/>
        </w:rPr>
      </w:pPr>
      <w:r w:rsidRPr="006A7EE2">
        <w:rPr>
          <w:lang w:val="en-US"/>
        </w:rPr>
        <w:t xml:space="preserve">          $ref: 'TS29571_CommonData.yaml#/components/responses/40</w:t>
      </w:r>
      <w:r>
        <w:rPr>
          <w:lang w:val="en-US"/>
        </w:rPr>
        <w:t>1</w:t>
      </w:r>
      <w:r w:rsidRPr="006A7EE2">
        <w:rPr>
          <w:lang w:val="en-US"/>
        </w:rPr>
        <w:t>'</w:t>
      </w:r>
    </w:p>
    <w:p w14:paraId="6BE6928B" w14:textId="77777777" w:rsidR="001C05F7" w:rsidRPr="006A7EE2" w:rsidRDefault="001C05F7" w:rsidP="001C05F7">
      <w:pPr>
        <w:pStyle w:val="PL"/>
        <w:rPr>
          <w:lang w:val="en-US"/>
        </w:rPr>
      </w:pPr>
      <w:r w:rsidRPr="006A7EE2">
        <w:rPr>
          <w:lang w:val="en-US"/>
        </w:rPr>
        <w:t xml:space="preserve">        '40</w:t>
      </w:r>
      <w:r>
        <w:rPr>
          <w:lang w:val="en-US"/>
        </w:rPr>
        <w:t>3</w:t>
      </w:r>
      <w:r w:rsidRPr="006A7EE2">
        <w:rPr>
          <w:lang w:val="en-US"/>
        </w:rPr>
        <w:t>':</w:t>
      </w:r>
    </w:p>
    <w:p w14:paraId="0790BD49" w14:textId="77777777" w:rsidR="001C05F7" w:rsidRPr="006A7EE2" w:rsidRDefault="001C05F7" w:rsidP="001C05F7">
      <w:pPr>
        <w:pStyle w:val="PL"/>
        <w:rPr>
          <w:lang w:val="en-US"/>
        </w:rPr>
      </w:pPr>
      <w:r w:rsidRPr="006A7EE2">
        <w:rPr>
          <w:lang w:val="en-US"/>
        </w:rPr>
        <w:t xml:space="preserve">          $ref: 'TS29571_CommonData.yaml#/components/responses/40</w:t>
      </w:r>
      <w:r>
        <w:rPr>
          <w:lang w:val="en-US"/>
        </w:rPr>
        <w:t>3</w:t>
      </w:r>
      <w:r w:rsidRPr="006A7EE2">
        <w:rPr>
          <w:lang w:val="en-US"/>
        </w:rPr>
        <w:t>'</w:t>
      </w:r>
    </w:p>
    <w:p w14:paraId="56BA4474" w14:textId="77777777" w:rsidR="001C05F7" w:rsidRDefault="001C05F7" w:rsidP="001C05F7">
      <w:pPr>
        <w:pStyle w:val="PL"/>
      </w:pPr>
      <w:r>
        <w:t xml:space="preserve">        '404':</w:t>
      </w:r>
    </w:p>
    <w:p w14:paraId="42E0F30D" w14:textId="77777777" w:rsidR="001C05F7" w:rsidRDefault="001C05F7" w:rsidP="001C05F7">
      <w:pPr>
        <w:pStyle w:val="PL"/>
      </w:pPr>
      <w:r>
        <w:t xml:space="preserve">          $ref: 'TS29571_CommonData.yaml#/components/responses/404'</w:t>
      </w:r>
    </w:p>
    <w:p w14:paraId="4AD91C8E" w14:textId="77777777" w:rsidR="001C05F7" w:rsidRDefault="001C05F7" w:rsidP="001C05F7">
      <w:pPr>
        <w:pStyle w:val="PL"/>
      </w:pPr>
      <w:r>
        <w:t xml:space="preserve">        '406':</w:t>
      </w:r>
    </w:p>
    <w:p w14:paraId="06293D78" w14:textId="77777777" w:rsidR="001C05F7" w:rsidRDefault="001C05F7" w:rsidP="001C05F7">
      <w:pPr>
        <w:pStyle w:val="PL"/>
      </w:pPr>
      <w:r>
        <w:t xml:space="preserve">          $ref: 'TS29571_CommonData.yaml#/components/responses/406'</w:t>
      </w:r>
    </w:p>
    <w:p w14:paraId="7727DBD0" w14:textId="77777777" w:rsidR="001C05F7" w:rsidRPr="006A7EE2" w:rsidRDefault="001C05F7" w:rsidP="001C05F7">
      <w:pPr>
        <w:pStyle w:val="PL"/>
        <w:rPr>
          <w:lang w:val="en-US"/>
        </w:rPr>
      </w:pPr>
      <w:r w:rsidRPr="006A7EE2">
        <w:rPr>
          <w:lang w:val="en-US"/>
        </w:rPr>
        <w:t xml:space="preserve">        '4</w:t>
      </w:r>
      <w:r>
        <w:rPr>
          <w:lang w:val="en-US"/>
        </w:rPr>
        <w:t>29</w:t>
      </w:r>
      <w:r w:rsidRPr="006A7EE2">
        <w:rPr>
          <w:lang w:val="en-US"/>
        </w:rPr>
        <w:t>':</w:t>
      </w:r>
    </w:p>
    <w:p w14:paraId="4F28B5BE" w14:textId="77777777" w:rsidR="001C05F7" w:rsidRPr="006A7EE2" w:rsidRDefault="001C05F7" w:rsidP="001C05F7">
      <w:pPr>
        <w:pStyle w:val="PL"/>
        <w:rPr>
          <w:lang w:val="en-US"/>
        </w:rPr>
      </w:pPr>
      <w:r w:rsidRPr="006A7EE2">
        <w:rPr>
          <w:lang w:val="en-US"/>
        </w:rPr>
        <w:t xml:space="preserve">          $ref: 'TS29571_CommonData.yaml#/components/responses/4</w:t>
      </w:r>
      <w:r>
        <w:rPr>
          <w:lang w:val="en-US"/>
        </w:rPr>
        <w:t>29</w:t>
      </w:r>
      <w:r w:rsidRPr="006A7EE2">
        <w:rPr>
          <w:lang w:val="en-US"/>
        </w:rPr>
        <w:t>'</w:t>
      </w:r>
    </w:p>
    <w:p w14:paraId="67D12B8A" w14:textId="77777777" w:rsidR="001C05F7" w:rsidRPr="006A7EE2" w:rsidRDefault="001C05F7" w:rsidP="001C05F7">
      <w:pPr>
        <w:pStyle w:val="PL"/>
        <w:rPr>
          <w:lang w:val="en-US"/>
        </w:rPr>
      </w:pPr>
      <w:r w:rsidRPr="006A7EE2">
        <w:rPr>
          <w:lang w:val="en-US"/>
        </w:rPr>
        <w:t xml:space="preserve">        '</w:t>
      </w:r>
      <w:r>
        <w:rPr>
          <w:lang w:val="en-US"/>
        </w:rPr>
        <w:t>500</w:t>
      </w:r>
      <w:r w:rsidRPr="006A7EE2">
        <w:rPr>
          <w:lang w:val="en-US"/>
        </w:rPr>
        <w:t>':</w:t>
      </w:r>
    </w:p>
    <w:p w14:paraId="5E802E17"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500</w:t>
      </w:r>
      <w:r w:rsidRPr="006A7EE2">
        <w:rPr>
          <w:lang w:val="en-US"/>
        </w:rPr>
        <w:t>'</w:t>
      </w:r>
    </w:p>
    <w:p w14:paraId="767503D7" w14:textId="77777777" w:rsidR="001C05F7" w:rsidRPr="006A7EE2" w:rsidRDefault="001C05F7" w:rsidP="001C05F7">
      <w:pPr>
        <w:pStyle w:val="PL"/>
        <w:rPr>
          <w:lang w:val="en-US"/>
        </w:rPr>
      </w:pPr>
      <w:r w:rsidRPr="006A7EE2">
        <w:rPr>
          <w:lang w:val="en-US"/>
        </w:rPr>
        <w:t xml:space="preserve">        '</w:t>
      </w:r>
      <w:r>
        <w:rPr>
          <w:lang w:val="en-US"/>
        </w:rPr>
        <w:t>502</w:t>
      </w:r>
      <w:r w:rsidRPr="006A7EE2">
        <w:rPr>
          <w:lang w:val="en-US"/>
        </w:rPr>
        <w:t>':</w:t>
      </w:r>
    </w:p>
    <w:p w14:paraId="022146FF"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502</w:t>
      </w:r>
      <w:r w:rsidRPr="006A7EE2">
        <w:rPr>
          <w:lang w:val="en-US"/>
        </w:rPr>
        <w:t>'</w:t>
      </w:r>
    </w:p>
    <w:p w14:paraId="51AD49BA" w14:textId="77777777" w:rsidR="001C05F7" w:rsidRPr="006A7EE2" w:rsidRDefault="001C05F7" w:rsidP="001C05F7">
      <w:pPr>
        <w:pStyle w:val="PL"/>
        <w:rPr>
          <w:lang w:val="en-US"/>
        </w:rPr>
      </w:pPr>
      <w:r w:rsidRPr="006A7EE2">
        <w:rPr>
          <w:lang w:val="en-US"/>
        </w:rPr>
        <w:t xml:space="preserve">        '</w:t>
      </w:r>
      <w:r>
        <w:rPr>
          <w:lang w:val="en-US"/>
        </w:rPr>
        <w:t>503</w:t>
      </w:r>
      <w:r w:rsidRPr="006A7EE2">
        <w:rPr>
          <w:lang w:val="en-US"/>
        </w:rPr>
        <w:t>':</w:t>
      </w:r>
    </w:p>
    <w:p w14:paraId="7FF23B09"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503</w:t>
      </w:r>
      <w:r w:rsidRPr="006A7EE2">
        <w:rPr>
          <w:lang w:val="en-US"/>
        </w:rPr>
        <w:t>'</w:t>
      </w:r>
    </w:p>
    <w:p w14:paraId="0ACFD0A5" w14:textId="77777777" w:rsidR="001C05F7" w:rsidRDefault="001C05F7" w:rsidP="001C05F7">
      <w:pPr>
        <w:pStyle w:val="PL"/>
      </w:pPr>
      <w:r>
        <w:t xml:space="preserve">        default:</w:t>
      </w:r>
    </w:p>
    <w:p w14:paraId="6183ED88" w14:textId="77777777" w:rsidR="001C05F7" w:rsidRDefault="001C05F7" w:rsidP="001C05F7">
      <w:pPr>
        <w:pStyle w:val="PL"/>
      </w:pPr>
      <w:r>
        <w:t xml:space="preserve">          $ref: 'TS29571_CommonData.yaml#/components/responses/default'</w:t>
      </w:r>
    </w:p>
    <w:p w14:paraId="35C6F9CB" w14:textId="77777777" w:rsidR="001C05F7" w:rsidRDefault="001C05F7" w:rsidP="00484FDA">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AEA0498" w14:textId="77777777" w:rsidR="001C05F7" w:rsidRDefault="001C05F7" w:rsidP="001C05F7">
      <w:pPr>
        <w:pStyle w:val="PL"/>
        <w:rPr>
          <w:lang w:eastAsia="zh-CN"/>
        </w:rPr>
      </w:pPr>
      <w:r>
        <w:rPr>
          <w:lang w:eastAsia="zh-CN"/>
        </w:rPr>
        <w:t xml:space="preserve">            nhss-ims-uecm:</w:t>
      </w:r>
      <w:r>
        <w:rPr>
          <w:rFonts w:hint="eastAsia"/>
          <w:lang w:eastAsia="zh-CN"/>
        </w:rPr>
        <w:t>imsas</w:t>
      </w:r>
      <w:r>
        <w:rPr>
          <w:lang w:eastAsia="zh-CN"/>
        </w:rPr>
        <w:t>registration:</w:t>
      </w:r>
      <w:r>
        <w:rPr>
          <w:rFonts w:hint="eastAsia"/>
          <w:lang w:eastAsia="zh-CN"/>
        </w:rPr>
        <w:t>create</w:t>
      </w:r>
      <w:r>
        <w:rPr>
          <w:lang w:eastAsia="zh-CN"/>
        </w:rPr>
        <w:t>: &gt;-</w:t>
      </w:r>
    </w:p>
    <w:p w14:paraId="4EBEEB66" w14:textId="77777777" w:rsidR="001C05F7" w:rsidRDefault="001C05F7" w:rsidP="001C05F7">
      <w:pPr>
        <w:pStyle w:val="PL"/>
        <w:rPr>
          <w:lang w:eastAsia="zh-CN"/>
        </w:rPr>
      </w:pPr>
      <w:r>
        <w:rPr>
          <w:lang w:eastAsia="zh-CN"/>
        </w:rPr>
        <w:t xml:space="preserve">              Access to create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Pr>
          <w:lang w:eastAsia="zh-CN"/>
        </w:rPr>
        <w:t xml:space="preserve"> resource</w:t>
      </w:r>
    </w:p>
    <w:p w14:paraId="0D597A08" w14:textId="77777777" w:rsidR="001C05F7" w:rsidRDefault="001C05F7" w:rsidP="001C05F7">
      <w:pPr>
        <w:pStyle w:val="PL"/>
        <w:rPr>
          <w:lang w:eastAsia="zh-CN"/>
        </w:rPr>
      </w:pPr>
      <w:r>
        <w:rPr>
          <w:lang w:eastAsia="zh-CN"/>
        </w:rPr>
        <w:t xml:space="preserve">            nhss-ims-uecm:</w:t>
      </w:r>
      <w:r>
        <w:rPr>
          <w:rFonts w:hint="eastAsia"/>
          <w:lang w:eastAsia="zh-CN"/>
        </w:rPr>
        <w:t>imsas</w:t>
      </w:r>
      <w:r>
        <w:rPr>
          <w:lang w:eastAsia="zh-CN"/>
        </w:rPr>
        <w:t>registration:</w:t>
      </w:r>
      <w:r>
        <w:rPr>
          <w:rFonts w:hint="eastAsia"/>
          <w:lang w:eastAsia="zh-CN"/>
        </w:rPr>
        <w:t>modify</w:t>
      </w:r>
      <w:r>
        <w:rPr>
          <w:lang w:eastAsia="zh-CN"/>
        </w:rPr>
        <w:t>: &gt;-</w:t>
      </w:r>
    </w:p>
    <w:p w14:paraId="3CAB2D71" w14:textId="77777777" w:rsidR="001C05F7" w:rsidRDefault="001C05F7" w:rsidP="001C05F7">
      <w:pPr>
        <w:pStyle w:val="PL"/>
        <w:rPr>
          <w:lang w:eastAsia="zh-CN"/>
        </w:rPr>
      </w:pPr>
      <w:r>
        <w:rPr>
          <w:lang w:eastAsia="zh-CN"/>
        </w:rPr>
        <w:t xml:space="preserve">              Access to </w:t>
      </w:r>
      <w:r>
        <w:rPr>
          <w:rFonts w:hint="eastAsia"/>
          <w:lang w:eastAsia="zh-CN"/>
        </w:rPr>
        <w:t>delete</w:t>
      </w:r>
      <w:r>
        <w:rPr>
          <w:lang w:eastAsia="zh-CN"/>
        </w:rPr>
        <w:t xml:space="preserv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Pr>
          <w:lang w:eastAsia="zh-CN"/>
        </w:rPr>
        <w:t xml:space="preserve"> resource</w:t>
      </w:r>
    </w:p>
    <w:p w14:paraId="18B10F87" w14:textId="77777777" w:rsidR="001C05F7" w:rsidRDefault="001C05F7" w:rsidP="001C05F7">
      <w:pPr>
        <w:pStyle w:val="PL"/>
      </w:pPr>
      <w:r>
        <w:t xml:space="preserve">            nhss-ims-uecm:imsasregistration:read: Access to read IMS AS Registration resources</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1181CB43" w14:textId="77777777" w:rsidR="00484FDA" w:rsidRDefault="00484FDA" w:rsidP="00484FDA">
      <w:pPr>
        <w:pStyle w:val="PL"/>
      </w:pPr>
      <w:r>
        <w:t xml:space="preserve">    ImsasRegistration:</w:t>
      </w:r>
    </w:p>
    <w:p w14:paraId="3B5F885B" w14:textId="77777777" w:rsidR="00484FDA" w:rsidRDefault="00484FDA" w:rsidP="00484FDA">
      <w:pPr>
        <w:pStyle w:val="PL"/>
      </w:pPr>
      <w:r>
        <w:t xml:space="preserve">      description: Imsas Registration</w:t>
      </w:r>
    </w:p>
    <w:p w14:paraId="5AFEDBAE" w14:textId="77777777" w:rsidR="00484FDA" w:rsidRDefault="00484FDA" w:rsidP="00484FDA">
      <w:pPr>
        <w:pStyle w:val="PL"/>
      </w:pPr>
      <w:r>
        <w:t xml:space="preserve">      type: object</w:t>
      </w:r>
    </w:p>
    <w:p w14:paraId="0C6E9E69" w14:textId="77777777" w:rsidR="00CF1AAB" w:rsidRDefault="00CF1AAB" w:rsidP="00CF1AAB">
      <w:pPr>
        <w:pStyle w:val="PL"/>
        <w:rPr>
          <w:lang w:eastAsia="zh-CN"/>
        </w:rPr>
      </w:pPr>
      <w:r>
        <w:rPr>
          <w:lang w:eastAsia="zh-CN"/>
        </w:rPr>
        <w:t xml:space="preserve">      required:</w:t>
      </w:r>
    </w:p>
    <w:p w14:paraId="0ABFEB94" w14:textId="77777777" w:rsidR="00CF1AAB" w:rsidRDefault="00CF1AAB" w:rsidP="00CF1AAB">
      <w:pPr>
        <w:pStyle w:val="PL"/>
        <w:rPr>
          <w:lang w:eastAsia="zh-CN"/>
        </w:rPr>
      </w:pPr>
      <w:r>
        <w:rPr>
          <w:lang w:eastAsia="zh-CN"/>
        </w:rPr>
        <w:t xml:space="preserve">        - imsasInstanceId</w:t>
      </w:r>
    </w:p>
    <w:p w14:paraId="7FBD408A" w14:textId="77777777" w:rsidR="00CF1AAB" w:rsidRDefault="00CF1AAB" w:rsidP="00CF1AAB">
      <w:pPr>
        <w:pStyle w:val="PL"/>
        <w:rPr>
          <w:lang w:eastAsia="zh-CN"/>
        </w:rPr>
      </w:pPr>
      <w:r>
        <w:rPr>
          <w:lang w:eastAsia="zh-CN"/>
        </w:rPr>
        <w:t xml:space="preserve">      properties:</w:t>
      </w:r>
    </w:p>
    <w:p w14:paraId="1A61DBAE" w14:textId="77777777" w:rsidR="00CF1AAB" w:rsidRDefault="00CF1AAB" w:rsidP="00CF1AAB">
      <w:pPr>
        <w:pStyle w:val="PL"/>
        <w:rPr>
          <w:lang w:eastAsia="zh-CN"/>
        </w:rPr>
      </w:pPr>
      <w:r>
        <w:rPr>
          <w:lang w:eastAsia="zh-CN"/>
        </w:rPr>
        <w:t xml:space="preserve">        imsasInstanceId:</w:t>
      </w:r>
    </w:p>
    <w:p w14:paraId="37356B44" w14:textId="77777777" w:rsidR="00CF1AAB" w:rsidRDefault="00CF1AAB" w:rsidP="00CF1AAB">
      <w:pPr>
        <w:pStyle w:val="PL"/>
        <w:rPr>
          <w:lang w:eastAsia="zh-CN"/>
        </w:rPr>
      </w:pPr>
      <w:r>
        <w:rPr>
          <w:lang w:eastAsia="zh-CN"/>
        </w:rPr>
        <w:t xml:space="preserve">          $ref: 'TS29571_CommonData.yaml#/components/schemas/NfInstanceId'</w:t>
      </w:r>
    </w:p>
    <w:p w14:paraId="1760ED5E" w14:textId="77777777" w:rsidR="00CF1AAB" w:rsidRDefault="00CF1AAB" w:rsidP="00CF1AAB">
      <w:pPr>
        <w:pStyle w:val="PL"/>
        <w:rPr>
          <w:lang w:eastAsia="zh-CN"/>
        </w:rPr>
      </w:pPr>
      <w:r>
        <w:rPr>
          <w:lang w:eastAsia="zh-CN"/>
        </w:rPr>
        <w:t xml:space="preserve">        </w:t>
      </w:r>
      <w:r>
        <w:rPr>
          <w:rFonts w:hint="eastAsia"/>
          <w:lang w:eastAsia="zh-CN"/>
        </w:rPr>
        <w:t>asType</w:t>
      </w:r>
      <w:r>
        <w:rPr>
          <w:lang w:eastAsia="zh-CN"/>
        </w:rPr>
        <w:t>:</w:t>
      </w:r>
    </w:p>
    <w:p w14:paraId="7C7EE492" w14:textId="77777777" w:rsidR="00CF1AAB" w:rsidRDefault="00CF1AAB" w:rsidP="00CF1AAB">
      <w:pPr>
        <w:pStyle w:val="PL"/>
        <w:rPr>
          <w:lang w:eastAsia="zh-CN"/>
        </w:rPr>
      </w:pPr>
      <w:r>
        <w:rPr>
          <w:lang w:eastAsia="zh-CN"/>
        </w:rPr>
        <w:t xml:space="preserve">          $ref: '#/components/schemas/</w:t>
      </w:r>
      <w:r>
        <w:rPr>
          <w:rFonts w:hint="eastAsia"/>
          <w:lang w:eastAsia="zh-CN"/>
        </w:rPr>
        <w:t>AsType</w:t>
      </w:r>
      <w:r>
        <w:rPr>
          <w:lang w:eastAsia="zh-CN"/>
        </w:rPr>
        <w:t>'</w:t>
      </w:r>
    </w:p>
    <w:p w14:paraId="644BF7CE" w14:textId="77777777" w:rsidR="00E114A5" w:rsidRDefault="00E114A5" w:rsidP="00E114A5">
      <w:pPr>
        <w:pStyle w:val="PL"/>
        <w:rPr>
          <w:lang w:eastAsia="zh-CN"/>
        </w:rPr>
      </w:pPr>
      <w:r>
        <w:rPr>
          <w:lang w:eastAsia="zh-CN"/>
        </w:rPr>
        <w:t xml:space="preserve">        deregCallbackUri:</w:t>
      </w:r>
    </w:p>
    <w:p w14:paraId="516E9159" w14:textId="77777777" w:rsidR="00E114A5" w:rsidRDefault="00E114A5" w:rsidP="00E114A5">
      <w:pPr>
        <w:pStyle w:val="PL"/>
      </w:pPr>
      <w:r>
        <w:t xml:space="preserve">          $ref: 'TS29571_CommonData.yaml#/components/schemas/Uri'</w:t>
      </w:r>
    </w:p>
    <w:p w14:paraId="019A6A99" w14:textId="77777777" w:rsidR="008D1C7E" w:rsidRDefault="008D1C7E" w:rsidP="008D1C7E">
      <w:pPr>
        <w:pStyle w:val="PL"/>
        <w:rPr>
          <w:lang w:eastAsia="zh-CN"/>
        </w:rPr>
      </w:pPr>
      <w:r>
        <w:rPr>
          <w:lang w:eastAsia="zh-CN"/>
        </w:rPr>
        <w:t xml:space="preserve">        asReassignementInd:</w:t>
      </w:r>
    </w:p>
    <w:p w14:paraId="1BF82FDF" w14:textId="77777777" w:rsidR="008D1C7E" w:rsidRDefault="008D1C7E" w:rsidP="008D1C7E">
      <w:pPr>
        <w:pStyle w:val="PL"/>
      </w:pPr>
      <w:r>
        <w:t xml:space="preserve">          type: boolean</w:t>
      </w:r>
    </w:p>
    <w:p w14:paraId="1B515203" w14:textId="77777777" w:rsidR="008D1C7E" w:rsidRDefault="008D1C7E" w:rsidP="008D1C7E">
      <w:pPr>
        <w:pStyle w:val="PL"/>
      </w:pPr>
      <w:r>
        <w:t xml:space="preserve">          enum:</w:t>
      </w:r>
    </w:p>
    <w:p w14:paraId="19C3ED75" w14:textId="77777777" w:rsidR="008D1C7E" w:rsidRDefault="008D1C7E" w:rsidP="008D1C7E">
      <w:pPr>
        <w:pStyle w:val="PL"/>
      </w:pPr>
      <w:r>
        <w:t xml:space="preserve">            - true</w:t>
      </w:r>
    </w:p>
    <w:p w14:paraId="0C7971B8" w14:textId="77777777" w:rsidR="008D1C7E" w:rsidRDefault="008D1C7E" w:rsidP="008D1C7E">
      <w:pPr>
        <w:pStyle w:val="PL"/>
        <w:rPr>
          <w:lang w:eastAsia="zh-CN"/>
        </w:rPr>
      </w:pPr>
      <w:r>
        <w:rPr>
          <w:lang w:eastAsia="zh-CN"/>
        </w:rPr>
        <w:t xml:space="preserve">        asReassignmentCallbackUri:</w:t>
      </w:r>
    </w:p>
    <w:p w14:paraId="2A0C5143" w14:textId="77777777" w:rsidR="008D1C7E" w:rsidRDefault="008D1C7E" w:rsidP="008D1C7E">
      <w:pPr>
        <w:pStyle w:val="PL"/>
      </w:pPr>
      <w:r>
        <w:t xml:space="preserve">          $ref: 'TS29571_CommonData.yaml#/components/schemas/Uri'</w:t>
      </w:r>
    </w:p>
    <w:p w14:paraId="7E3E8D21" w14:textId="77777777" w:rsidR="00484FDA" w:rsidRDefault="00484FDA" w:rsidP="00484FDA">
      <w:pPr>
        <w:pStyle w:val="PL"/>
      </w:pPr>
    </w:p>
    <w:p w14:paraId="7D49D366" w14:textId="77777777" w:rsidR="00CF1AAB" w:rsidRDefault="00CF1AAB" w:rsidP="00CF1AAB">
      <w:pPr>
        <w:pStyle w:val="PL"/>
        <w:rPr>
          <w:lang w:eastAsia="zh-CN"/>
        </w:rPr>
      </w:pPr>
      <w:r>
        <w:rPr>
          <w:lang w:eastAsia="zh-CN"/>
        </w:rPr>
        <w:t xml:space="preserve">    </w:t>
      </w:r>
      <w:r>
        <w:rPr>
          <w:rFonts w:hint="eastAsia"/>
          <w:lang w:eastAsia="zh-CN"/>
        </w:rPr>
        <w:t>ImsAs</w:t>
      </w:r>
      <w:r>
        <w:rPr>
          <w:lang w:eastAsia="zh-CN"/>
        </w:rPr>
        <w:t>Registration</w:t>
      </w:r>
      <w:r>
        <w:rPr>
          <w:rFonts w:hint="eastAsia"/>
          <w:lang w:eastAsia="zh-CN"/>
        </w:rPr>
        <w:t>Info</w:t>
      </w:r>
      <w:r>
        <w:rPr>
          <w:lang w:eastAsia="zh-CN"/>
        </w:rPr>
        <w:t>:</w:t>
      </w:r>
    </w:p>
    <w:p w14:paraId="143FE2EC" w14:textId="77777777" w:rsidR="00CF1AAB" w:rsidRDefault="00CF1AAB" w:rsidP="00CF1AAB">
      <w:pPr>
        <w:pStyle w:val="PL"/>
        <w:rPr>
          <w:lang w:eastAsia="zh-CN"/>
        </w:rPr>
      </w:pPr>
      <w:r>
        <w:rPr>
          <w:lang w:eastAsia="zh-CN"/>
        </w:rPr>
        <w:t xml:space="preserve">      description: </w:t>
      </w:r>
      <w:r>
        <w:rPr>
          <w:rFonts w:hint="eastAsia"/>
          <w:lang w:eastAsia="zh-CN"/>
        </w:rPr>
        <w:t>IMS AS</w:t>
      </w:r>
      <w:r>
        <w:rPr>
          <w:lang w:eastAsia="zh-CN"/>
        </w:rPr>
        <w:t xml:space="preserve"> Registration</w:t>
      </w:r>
      <w:r>
        <w:rPr>
          <w:rFonts w:hint="eastAsia"/>
          <w:lang w:eastAsia="zh-CN"/>
        </w:rPr>
        <w:t xml:space="preserve"> information list</w:t>
      </w:r>
    </w:p>
    <w:p w14:paraId="71F13CBE" w14:textId="77777777" w:rsidR="00CF1AAB" w:rsidRDefault="00CF1AAB" w:rsidP="00CF1AAB">
      <w:pPr>
        <w:pStyle w:val="PL"/>
        <w:rPr>
          <w:lang w:eastAsia="zh-CN"/>
        </w:rPr>
      </w:pPr>
      <w:r>
        <w:rPr>
          <w:lang w:eastAsia="zh-CN"/>
        </w:rPr>
        <w:t xml:space="preserve">      type: object</w:t>
      </w:r>
    </w:p>
    <w:p w14:paraId="4EB42A07" w14:textId="77777777" w:rsidR="00CF1AAB" w:rsidRDefault="00CF1AAB" w:rsidP="00CF1AAB">
      <w:pPr>
        <w:pStyle w:val="PL"/>
        <w:rPr>
          <w:lang w:eastAsia="zh-CN"/>
        </w:rPr>
      </w:pPr>
      <w:r>
        <w:rPr>
          <w:lang w:eastAsia="zh-CN"/>
        </w:rPr>
        <w:t xml:space="preserve">      required:</w:t>
      </w:r>
    </w:p>
    <w:p w14:paraId="70BD22AF" w14:textId="77777777" w:rsidR="00CF1AAB" w:rsidRDefault="00CF1AAB" w:rsidP="00CF1AAB">
      <w:pPr>
        <w:pStyle w:val="PL"/>
        <w:rPr>
          <w:lang w:eastAsia="zh-CN"/>
        </w:rPr>
      </w:pPr>
      <w:r>
        <w:rPr>
          <w:lang w:eastAsia="zh-CN"/>
        </w:rPr>
        <w:t xml:space="preserve">        - </w:t>
      </w:r>
      <w:r>
        <w:rPr>
          <w:rFonts w:hint="eastAsia"/>
          <w:lang w:eastAsia="zh-CN"/>
        </w:rPr>
        <w:t>imsAs</w:t>
      </w:r>
      <w:r w:rsidRPr="000F0BA0">
        <w:t>RegistrationList</w:t>
      </w:r>
    </w:p>
    <w:p w14:paraId="22E8931B" w14:textId="77777777" w:rsidR="00CF1AAB" w:rsidRDefault="00CF1AAB" w:rsidP="00CF1AAB">
      <w:pPr>
        <w:pStyle w:val="PL"/>
        <w:rPr>
          <w:lang w:eastAsia="zh-CN"/>
        </w:rPr>
      </w:pPr>
      <w:r>
        <w:rPr>
          <w:lang w:eastAsia="zh-CN"/>
        </w:rPr>
        <w:t xml:space="preserve">      properties:</w:t>
      </w:r>
    </w:p>
    <w:p w14:paraId="4F602C47" w14:textId="77777777" w:rsidR="00CF1AAB" w:rsidRDefault="00CF1AAB" w:rsidP="00CF1AAB">
      <w:pPr>
        <w:pStyle w:val="PL"/>
        <w:rPr>
          <w:lang w:eastAsia="zh-CN"/>
        </w:rPr>
      </w:pPr>
      <w:r>
        <w:rPr>
          <w:lang w:eastAsia="zh-CN"/>
        </w:rPr>
        <w:t xml:space="preserve">        </w:t>
      </w:r>
      <w:r>
        <w:rPr>
          <w:rFonts w:hint="eastAsia"/>
          <w:lang w:eastAsia="zh-CN"/>
        </w:rPr>
        <w:t>imsAs</w:t>
      </w:r>
      <w:r w:rsidRPr="000F0BA0">
        <w:t>RegistrationList</w:t>
      </w:r>
      <w:r>
        <w:rPr>
          <w:lang w:eastAsia="zh-CN"/>
        </w:rPr>
        <w:t>:</w:t>
      </w:r>
    </w:p>
    <w:p w14:paraId="378F85D9" w14:textId="77777777" w:rsidR="00CF1AAB" w:rsidRDefault="00CF1AAB" w:rsidP="00CF1AAB">
      <w:pPr>
        <w:pStyle w:val="PL"/>
        <w:rPr>
          <w:lang w:eastAsia="zh-CN"/>
        </w:rPr>
      </w:pPr>
      <w:r>
        <w:rPr>
          <w:lang w:eastAsia="zh-CN"/>
        </w:rPr>
        <w:t xml:space="preserve">          type: array</w:t>
      </w:r>
    </w:p>
    <w:p w14:paraId="180E9872" w14:textId="77777777" w:rsidR="00CF1AAB" w:rsidRDefault="00CF1AAB" w:rsidP="00CF1AAB">
      <w:pPr>
        <w:pStyle w:val="PL"/>
        <w:rPr>
          <w:lang w:eastAsia="zh-CN"/>
        </w:rPr>
      </w:pPr>
      <w:r>
        <w:rPr>
          <w:lang w:eastAsia="zh-CN"/>
        </w:rPr>
        <w:t xml:space="preserve">          items:</w:t>
      </w:r>
    </w:p>
    <w:p w14:paraId="02FB1340" w14:textId="77777777" w:rsidR="00CF1AAB" w:rsidRDefault="00CF1AAB" w:rsidP="00CF1AAB">
      <w:pPr>
        <w:pStyle w:val="PL"/>
        <w:rPr>
          <w:lang w:eastAsia="zh-CN"/>
        </w:rPr>
      </w:pPr>
      <w:r>
        <w:rPr>
          <w:lang w:eastAsia="zh-CN"/>
        </w:rPr>
        <w:t xml:space="preserve">            $ref: '#/components/schemas/</w:t>
      </w:r>
      <w:r>
        <w:rPr>
          <w:rFonts w:hint="eastAsia"/>
          <w:lang w:eastAsia="zh-CN"/>
        </w:rPr>
        <w:t>Imsas</w:t>
      </w:r>
      <w:r>
        <w:rPr>
          <w:lang w:eastAsia="zh-CN"/>
        </w:rPr>
        <w:t>Registration'</w:t>
      </w:r>
    </w:p>
    <w:p w14:paraId="751E3CD0" w14:textId="77777777" w:rsidR="00CF1AAB" w:rsidRDefault="00CF1AAB" w:rsidP="00CF1AAB">
      <w:pPr>
        <w:pStyle w:val="PL"/>
        <w:rPr>
          <w:lang w:eastAsia="zh-CN"/>
        </w:rPr>
      </w:pPr>
      <w:r>
        <w:rPr>
          <w:rFonts w:hint="eastAsia"/>
          <w:lang w:val="en-US" w:eastAsia="zh-CN"/>
        </w:rPr>
        <w:t xml:space="preserve">          </w:t>
      </w:r>
      <w:r w:rsidRPr="002E5CBA">
        <w:rPr>
          <w:lang w:val="en-US"/>
        </w:rPr>
        <w:t>min</w:t>
      </w:r>
      <w:r>
        <w:rPr>
          <w:rFonts w:hint="eastAsia"/>
          <w:lang w:val="en-US" w:eastAsia="zh-CN"/>
        </w:rPr>
        <w:t>Items</w:t>
      </w:r>
      <w:r w:rsidRPr="002E5CBA">
        <w:rPr>
          <w:lang w:val="en-US"/>
        </w:rPr>
        <w:t xml:space="preserve">: </w:t>
      </w:r>
      <w:r>
        <w:rPr>
          <w:lang w:val="en-US"/>
        </w:rPr>
        <w:t>1</w:t>
      </w:r>
    </w:p>
    <w:p w14:paraId="6D6B3A54" w14:textId="77777777" w:rsidR="00E114A5" w:rsidRDefault="00E114A5" w:rsidP="00E114A5">
      <w:pPr>
        <w:pStyle w:val="PL"/>
      </w:pPr>
    </w:p>
    <w:p w14:paraId="4EF2037C" w14:textId="1F507A29" w:rsidR="00E114A5" w:rsidRDefault="00E114A5" w:rsidP="00E114A5">
      <w:pPr>
        <w:pStyle w:val="PL"/>
      </w:pPr>
      <w:r>
        <w:t xml:space="preserve">    AsDeregistrationData:</w:t>
      </w:r>
    </w:p>
    <w:p w14:paraId="357C9AA4" w14:textId="77777777" w:rsidR="00E114A5" w:rsidRDefault="00E114A5" w:rsidP="00E114A5">
      <w:pPr>
        <w:pStyle w:val="PL"/>
      </w:pPr>
      <w:r>
        <w:t xml:space="preserve">      description: Data related to the de-registration information of a IMS AS in HSS</w:t>
      </w:r>
    </w:p>
    <w:p w14:paraId="08456351" w14:textId="77777777" w:rsidR="00E114A5" w:rsidRDefault="00E114A5" w:rsidP="00E114A5">
      <w:pPr>
        <w:pStyle w:val="PL"/>
      </w:pPr>
      <w:r>
        <w:t xml:space="preserve">      type: object</w:t>
      </w:r>
    </w:p>
    <w:p w14:paraId="68FFD6D1" w14:textId="77777777" w:rsidR="00E114A5" w:rsidRDefault="00E114A5" w:rsidP="00E114A5">
      <w:pPr>
        <w:pStyle w:val="PL"/>
      </w:pPr>
      <w:r>
        <w:t xml:space="preserve">      required:</w:t>
      </w:r>
    </w:p>
    <w:p w14:paraId="39E0F933" w14:textId="77777777" w:rsidR="00E114A5" w:rsidRDefault="00E114A5" w:rsidP="00E114A5">
      <w:pPr>
        <w:pStyle w:val="PL"/>
      </w:pPr>
      <w:r>
        <w:t xml:space="preserve">        - asDeregReason</w:t>
      </w:r>
    </w:p>
    <w:p w14:paraId="06C4FB3D" w14:textId="77777777" w:rsidR="00E114A5" w:rsidRDefault="00E114A5" w:rsidP="00E114A5">
      <w:pPr>
        <w:pStyle w:val="PL"/>
      </w:pPr>
      <w:r>
        <w:t xml:space="preserve">      properties:</w:t>
      </w:r>
    </w:p>
    <w:p w14:paraId="4DE7013E" w14:textId="77777777" w:rsidR="00E114A5" w:rsidRDefault="00E114A5" w:rsidP="00E114A5">
      <w:pPr>
        <w:pStyle w:val="PL"/>
      </w:pPr>
      <w:r>
        <w:t xml:space="preserve">        asDeregReason:</w:t>
      </w:r>
    </w:p>
    <w:p w14:paraId="32277633" w14:textId="77777777" w:rsidR="00E114A5" w:rsidRDefault="00E114A5" w:rsidP="00E114A5">
      <w:pPr>
        <w:pStyle w:val="PL"/>
      </w:pPr>
      <w:r>
        <w:t xml:space="preserve">          $ref: '#/components/schemas/AsDeregistrationReason'</w:t>
      </w:r>
    </w:p>
    <w:p w14:paraId="2EEE51BA" w14:textId="77777777" w:rsidR="00E114A5" w:rsidRDefault="00E114A5" w:rsidP="00E114A5">
      <w:pPr>
        <w:pStyle w:val="PL"/>
      </w:pPr>
      <w:r>
        <w:t xml:space="preserve">        impu:</w:t>
      </w:r>
    </w:p>
    <w:p w14:paraId="07C22630" w14:textId="77777777" w:rsidR="00E114A5" w:rsidRDefault="00E114A5" w:rsidP="00E114A5">
      <w:pPr>
        <w:pStyle w:val="PL"/>
      </w:pPr>
      <w:r>
        <w:t xml:space="preserve">          $ref: '#/components/schemas/Impu'</w:t>
      </w:r>
    </w:p>
    <w:p w14:paraId="1B388B7E" w14:textId="77777777" w:rsidR="008D1C7E" w:rsidRDefault="008D1C7E" w:rsidP="008D1C7E">
      <w:pPr>
        <w:pStyle w:val="PL"/>
      </w:pPr>
    </w:p>
    <w:p w14:paraId="47C92C5E" w14:textId="1FD721CD" w:rsidR="008D1C7E" w:rsidRDefault="008D1C7E" w:rsidP="008D1C7E">
      <w:pPr>
        <w:pStyle w:val="PL"/>
      </w:pPr>
      <w:r>
        <w:t xml:space="preserve">    AsReassignmentData:</w:t>
      </w:r>
    </w:p>
    <w:p w14:paraId="0BB7F355" w14:textId="77777777" w:rsidR="008D1C7E" w:rsidRDefault="008D1C7E" w:rsidP="008D1C7E">
      <w:pPr>
        <w:pStyle w:val="PL"/>
      </w:pPr>
      <w:r>
        <w:t xml:space="preserve">      description: Data related to the IMS AS reassignment information</w:t>
      </w:r>
    </w:p>
    <w:p w14:paraId="2AFECDE9" w14:textId="77777777" w:rsidR="008D1C7E" w:rsidRDefault="008D1C7E" w:rsidP="008D1C7E">
      <w:pPr>
        <w:pStyle w:val="PL"/>
      </w:pPr>
      <w:r>
        <w:t xml:space="preserve">      type: object</w:t>
      </w:r>
    </w:p>
    <w:p w14:paraId="0C2E28CF" w14:textId="77777777" w:rsidR="008D1C7E" w:rsidRDefault="008D1C7E" w:rsidP="008D1C7E">
      <w:pPr>
        <w:pStyle w:val="PL"/>
      </w:pPr>
      <w:r>
        <w:t xml:space="preserve">      required:</w:t>
      </w:r>
    </w:p>
    <w:p w14:paraId="61E03369" w14:textId="77777777" w:rsidR="008D1C7E" w:rsidRDefault="008D1C7E" w:rsidP="008D1C7E">
      <w:pPr>
        <w:pStyle w:val="PL"/>
      </w:pPr>
      <w:r>
        <w:t xml:space="preserve">        - imsasInstanceId</w:t>
      </w:r>
    </w:p>
    <w:p w14:paraId="71213568" w14:textId="77777777" w:rsidR="008D1C7E" w:rsidRDefault="008D1C7E" w:rsidP="008D1C7E">
      <w:pPr>
        <w:pStyle w:val="PL"/>
      </w:pPr>
      <w:r>
        <w:t xml:space="preserve">      properties:</w:t>
      </w:r>
    </w:p>
    <w:p w14:paraId="220AD710" w14:textId="77777777" w:rsidR="008D1C7E" w:rsidRDefault="008D1C7E" w:rsidP="008D1C7E">
      <w:pPr>
        <w:pStyle w:val="PL"/>
      </w:pPr>
      <w:r>
        <w:t xml:space="preserve">        imsasInstanceId:</w:t>
      </w:r>
    </w:p>
    <w:p w14:paraId="14E93318" w14:textId="77777777" w:rsidR="008D1C7E" w:rsidRDefault="008D1C7E" w:rsidP="008D1C7E">
      <w:pPr>
        <w:pStyle w:val="PL"/>
        <w:rPr>
          <w:lang w:eastAsia="zh-CN"/>
        </w:rPr>
      </w:pPr>
      <w:r>
        <w:rPr>
          <w:lang w:eastAsia="zh-CN"/>
        </w:rPr>
        <w:t xml:space="preserve">          $ref: 'TS29571_CommonData.yaml#/components/schemas/NfInstanceId'</w:t>
      </w:r>
    </w:p>
    <w:p w14:paraId="5159CEA0" w14:textId="77777777" w:rsidR="008D1C7E" w:rsidRDefault="008D1C7E" w:rsidP="008D1C7E">
      <w:pPr>
        <w:pStyle w:val="PL"/>
      </w:pPr>
      <w:r>
        <w:t xml:space="preserve">        impu:</w:t>
      </w:r>
    </w:p>
    <w:p w14:paraId="7D589EB9" w14:textId="77777777" w:rsidR="008D1C7E" w:rsidRDefault="008D1C7E" w:rsidP="008D1C7E">
      <w:pPr>
        <w:pStyle w:val="PL"/>
      </w:pPr>
      <w:r>
        <w:t xml:space="preserve">          $ref: '#/components/schemas/Impu'</w:t>
      </w:r>
    </w:p>
    <w:p w14:paraId="350E3667" w14:textId="77777777" w:rsidR="00CF1AAB" w:rsidRPr="00AA0D29" w:rsidRDefault="00CF1AAB" w:rsidP="00484FDA">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4DD28DE5" w14:textId="77777777" w:rsidR="002C29A7" w:rsidRDefault="002C29A7" w:rsidP="002C29A7">
      <w:pPr>
        <w:pStyle w:val="PL"/>
      </w:pPr>
      <w:r>
        <w:t xml:space="preserve">    ImsUeId:</w:t>
      </w:r>
    </w:p>
    <w:p w14:paraId="70B91ECA" w14:textId="77777777" w:rsidR="005A6AF0" w:rsidRDefault="005A6AF0" w:rsidP="005A6AF0">
      <w:pPr>
        <w:pStyle w:val="PL"/>
      </w:pPr>
      <w:r>
        <w:t xml:space="preserve">      description: IMS UE Identity (IMPU or IMPI)</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448E3ED1" w14:textId="77777777" w:rsidR="00CF1AAB" w:rsidRDefault="00CF1AAB" w:rsidP="00CF1AAB">
      <w:pPr>
        <w:pStyle w:val="PL"/>
      </w:pPr>
      <w:r>
        <w:t xml:space="preserve">    A</w:t>
      </w:r>
      <w:r>
        <w:rPr>
          <w:rFonts w:hint="eastAsia"/>
          <w:lang w:eastAsia="zh-CN"/>
        </w:rPr>
        <w:t>sType</w:t>
      </w:r>
      <w:r>
        <w:t>:</w:t>
      </w:r>
    </w:p>
    <w:p w14:paraId="200CAD59" w14:textId="77777777" w:rsidR="00CF1AAB" w:rsidRDefault="00CF1AAB" w:rsidP="00CF1AAB">
      <w:pPr>
        <w:pStyle w:val="PL"/>
      </w:pPr>
      <w:r>
        <w:t xml:space="preserve">      description: R</w:t>
      </w:r>
      <w:r w:rsidRPr="001D276A">
        <w:t xml:space="preserve">epresents the </w:t>
      </w:r>
      <w:r>
        <w:rPr>
          <w:rFonts w:hint="eastAsia"/>
          <w:lang w:eastAsia="zh-CN"/>
        </w:rPr>
        <w:t>type of the IMS AS</w:t>
      </w:r>
    </w:p>
    <w:p w14:paraId="2162E582" w14:textId="77777777" w:rsidR="00CF1AAB" w:rsidRDefault="00CF1AAB" w:rsidP="00CF1AAB">
      <w:pPr>
        <w:pStyle w:val="PL"/>
      </w:pPr>
      <w:r>
        <w:t xml:space="preserve">      anyOf:</w:t>
      </w:r>
    </w:p>
    <w:p w14:paraId="6A0B6C37" w14:textId="77777777" w:rsidR="00CF1AAB" w:rsidRDefault="00CF1AAB" w:rsidP="00CF1AAB">
      <w:pPr>
        <w:pStyle w:val="PL"/>
      </w:pPr>
      <w:r>
        <w:t xml:space="preserve">        - type: string</w:t>
      </w:r>
    </w:p>
    <w:p w14:paraId="53435877" w14:textId="77777777" w:rsidR="00CF1AAB" w:rsidRDefault="00CF1AAB" w:rsidP="00CF1AAB">
      <w:pPr>
        <w:pStyle w:val="PL"/>
      </w:pPr>
      <w:r>
        <w:t xml:space="preserve">          enum:</w:t>
      </w:r>
    </w:p>
    <w:p w14:paraId="59A5A8F1" w14:textId="77777777" w:rsidR="00CF1AAB" w:rsidRDefault="00CF1AAB" w:rsidP="00CF1AAB">
      <w:pPr>
        <w:pStyle w:val="PL"/>
      </w:pPr>
      <w:r>
        <w:t xml:space="preserve">          - </w:t>
      </w:r>
      <w:r>
        <w:rPr>
          <w:rFonts w:hint="eastAsia"/>
          <w:lang w:eastAsia="zh-CN"/>
        </w:rPr>
        <w:t>MMTEL_AS</w:t>
      </w:r>
    </w:p>
    <w:p w14:paraId="434F0BFA" w14:textId="77777777" w:rsidR="00CF1AAB" w:rsidRDefault="00CF1AAB" w:rsidP="00CF1AAB">
      <w:pPr>
        <w:pStyle w:val="PL"/>
      </w:pPr>
      <w:r>
        <w:t xml:space="preserve">        - type: string</w:t>
      </w:r>
    </w:p>
    <w:p w14:paraId="420BBF08" w14:textId="77777777" w:rsidR="00E114A5" w:rsidRDefault="00E114A5" w:rsidP="00E114A5">
      <w:pPr>
        <w:pStyle w:val="PL"/>
      </w:pPr>
    </w:p>
    <w:p w14:paraId="598A895B" w14:textId="6632B30C" w:rsidR="00E114A5" w:rsidRDefault="00E114A5" w:rsidP="00E114A5">
      <w:pPr>
        <w:pStyle w:val="PL"/>
      </w:pPr>
      <w:r>
        <w:t xml:space="preserve">    AsDeregistrationReason:</w:t>
      </w:r>
    </w:p>
    <w:p w14:paraId="32C4553B" w14:textId="77777777" w:rsidR="00E114A5" w:rsidRDefault="00E114A5" w:rsidP="00E114A5">
      <w:pPr>
        <w:pStyle w:val="PL"/>
      </w:pPr>
      <w:r>
        <w:t xml:space="preserve">      description: &gt;</w:t>
      </w:r>
    </w:p>
    <w:p w14:paraId="310684DD" w14:textId="77777777" w:rsidR="00E114A5" w:rsidRDefault="00E114A5" w:rsidP="00E114A5">
      <w:pPr>
        <w:pStyle w:val="PL"/>
      </w:pPr>
      <w:r>
        <w:t xml:space="preserve">        It represents the reason of Deregistration Notification.</w:t>
      </w:r>
    </w:p>
    <w:p w14:paraId="6223D040" w14:textId="77777777" w:rsidR="00E114A5" w:rsidRDefault="00E114A5" w:rsidP="00E114A5">
      <w:pPr>
        <w:pStyle w:val="PL"/>
      </w:pPr>
      <w:r>
        <w:t xml:space="preserve">      anyOf:</w:t>
      </w:r>
    </w:p>
    <w:p w14:paraId="12F90969" w14:textId="77777777" w:rsidR="00E114A5" w:rsidRDefault="00E114A5" w:rsidP="00E114A5">
      <w:pPr>
        <w:pStyle w:val="PL"/>
      </w:pPr>
      <w:r>
        <w:t xml:space="preserve">        - type: string</w:t>
      </w:r>
    </w:p>
    <w:p w14:paraId="76EAB2AB" w14:textId="77777777" w:rsidR="00E114A5" w:rsidRDefault="00E114A5" w:rsidP="00E114A5">
      <w:pPr>
        <w:pStyle w:val="PL"/>
      </w:pPr>
      <w:r>
        <w:t xml:space="preserve">          enum:</w:t>
      </w:r>
    </w:p>
    <w:p w14:paraId="24D54CCC" w14:textId="77777777" w:rsidR="00E114A5" w:rsidRDefault="00E114A5" w:rsidP="00E114A5">
      <w:pPr>
        <w:pStyle w:val="PL"/>
      </w:pPr>
      <w:r>
        <w:t xml:space="preserve">            - ADMINISTRATIVE_TERMINATION</w:t>
      </w:r>
    </w:p>
    <w:p w14:paraId="25EFFF8F" w14:textId="77777777" w:rsidR="00E114A5" w:rsidRDefault="00E114A5" w:rsidP="00E114A5">
      <w:pPr>
        <w:pStyle w:val="PL"/>
      </w:pPr>
      <w:r>
        <w:t xml:space="preserve">            - NEW_SERVER_ASSIGNED</w:t>
      </w:r>
    </w:p>
    <w:p w14:paraId="032BD570" w14:textId="77777777" w:rsidR="00E114A5" w:rsidRDefault="00E114A5" w:rsidP="00E114A5">
      <w:pPr>
        <w:pStyle w:val="PL"/>
      </w:pPr>
      <w:r>
        <w:t xml:space="preserve">        - type: string</w:t>
      </w:r>
    </w:p>
    <w:p w14:paraId="43A7DDEA" w14:textId="77777777" w:rsidR="00E114A5" w:rsidRDefault="00E114A5" w:rsidP="00E114A5">
      <w:pPr>
        <w:pStyle w:val="PL"/>
      </w:pPr>
      <w:r>
        <w:t xml:space="preserve">          description: &gt;</w:t>
      </w:r>
    </w:p>
    <w:p w14:paraId="19F924A4" w14:textId="77777777" w:rsidR="00E114A5" w:rsidRDefault="00E114A5" w:rsidP="00E114A5">
      <w:pPr>
        <w:pStyle w:val="PL"/>
      </w:pPr>
      <w:r>
        <w:t xml:space="preserve">            This string provides forward-compatibility with future</w:t>
      </w:r>
    </w:p>
    <w:p w14:paraId="05FF6EC4" w14:textId="77777777" w:rsidR="00E114A5" w:rsidRDefault="00E114A5" w:rsidP="00E114A5">
      <w:pPr>
        <w:pStyle w:val="PL"/>
      </w:pPr>
      <w:r>
        <w:t xml:space="preserve">            extensions to the enumeration but is not used to encode</w:t>
      </w:r>
    </w:p>
    <w:p w14:paraId="3348F7BF" w14:textId="77777777" w:rsidR="00E114A5" w:rsidRDefault="00E114A5" w:rsidP="00E114A5">
      <w:pPr>
        <w:pStyle w:val="PL"/>
      </w:pPr>
      <w:r>
        <w:t xml:space="preserve">            content defined in the present version of this API.</w:t>
      </w:r>
    </w:p>
    <w:p w14:paraId="6778A04B" w14:textId="77777777" w:rsidR="00CF1AAB" w:rsidRDefault="00CF1AAB" w:rsidP="00B569E6">
      <w:pPr>
        <w:pStyle w:val="PL"/>
      </w:pPr>
    </w:p>
    <w:p w14:paraId="7D7EC28B" w14:textId="77777777" w:rsidR="00FC4C9C" w:rsidRPr="00F91D2F" w:rsidRDefault="00FC4C9C" w:rsidP="00B409EE">
      <w:pPr>
        <w:pStyle w:val="Heading1"/>
      </w:pPr>
      <w:bookmarkStart w:id="4563" w:name="_Toc24978901"/>
      <w:bookmarkStart w:id="4564" w:name="_Toc34346807"/>
      <w:bookmarkStart w:id="4565" w:name="_Toc34740884"/>
      <w:bookmarkStart w:id="4566" w:name="_Toc34748243"/>
      <w:bookmarkStart w:id="4567" w:name="_Toc34748619"/>
      <w:bookmarkStart w:id="4568" w:name="_Toc34749609"/>
      <w:bookmarkStart w:id="4569" w:name="_Toc49690153"/>
      <w:bookmarkStart w:id="4570" w:name="_Toc56337253"/>
      <w:bookmarkStart w:id="4571" w:name="_Toc73444075"/>
      <w:bookmarkStart w:id="4572" w:name="_Toc215001001"/>
      <w:bookmarkStart w:id="4573" w:name="_Hlk191318864"/>
      <w:r w:rsidRPr="00F91D2F">
        <w:t>A.3</w:t>
      </w:r>
      <w:r w:rsidRPr="00F91D2F">
        <w:tab/>
      </w:r>
      <w:r w:rsidR="000C5926">
        <w:t>Nhss</w:t>
      </w:r>
      <w:r w:rsidR="000C5926" w:rsidRPr="00D67AB2">
        <w:t>_</w:t>
      </w:r>
      <w:r w:rsidR="000C5926">
        <w:t>ims</w:t>
      </w:r>
      <w:r w:rsidR="000C5926" w:rsidRPr="00D67AB2">
        <w:t>SDM</w:t>
      </w:r>
      <w:r w:rsidRPr="00F91D2F">
        <w:t xml:space="preserve"> API</w:t>
      </w:r>
      <w:bookmarkEnd w:id="4562"/>
      <w:bookmarkEnd w:id="4563"/>
      <w:bookmarkEnd w:id="4564"/>
      <w:bookmarkEnd w:id="4565"/>
      <w:bookmarkEnd w:id="4566"/>
      <w:bookmarkEnd w:id="4567"/>
      <w:bookmarkEnd w:id="4568"/>
      <w:bookmarkEnd w:id="4569"/>
      <w:bookmarkEnd w:id="4570"/>
      <w:bookmarkEnd w:id="4571"/>
      <w:bookmarkEnd w:id="4572"/>
    </w:p>
    <w:p w14:paraId="02FA5B84" w14:textId="77777777" w:rsidR="000C5926" w:rsidRPr="00D67AB2" w:rsidRDefault="000C5926" w:rsidP="000C5926">
      <w:pPr>
        <w:pStyle w:val="PL"/>
      </w:pPr>
      <w:bookmarkStart w:id="4574" w:name="_Hlk112664989"/>
      <w:bookmarkStart w:id="4575"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0F6CFCA5" w:rsidR="000C5926" w:rsidRPr="00D67AB2" w:rsidRDefault="000C5926" w:rsidP="000C5926">
      <w:pPr>
        <w:pStyle w:val="PL"/>
      </w:pPr>
      <w:r w:rsidRPr="00D67AB2">
        <w:t xml:space="preserve">  version: '</w:t>
      </w:r>
      <w:r w:rsidRPr="001F467D">
        <w:t>1.</w:t>
      </w:r>
      <w:r w:rsidR="00376496">
        <w:t>3</w:t>
      </w:r>
      <w:r w:rsidRPr="001F467D">
        <w:t>.</w:t>
      </w:r>
      <w:r w:rsidR="00A8609A">
        <w:t>0</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66A3CF20" w:rsidR="000C5926" w:rsidRPr="00D67AB2" w:rsidRDefault="000C5926" w:rsidP="000C5926">
      <w:pPr>
        <w:pStyle w:val="PL"/>
      </w:pPr>
      <w:r w:rsidRPr="00D67AB2">
        <w:t xml:space="preserve">    © 20</w:t>
      </w:r>
      <w:r w:rsidR="001E6DA6">
        <w:t>2</w:t>
      </w:r>
      <w:r w:rsidR="00125FE6">
        <w:t>5</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6325099A"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376496">
        <w:rPr>
          <w:lang w:val="en-US"/>
        </w:rPr>
        <w:t>9</w:t>
      </w:r>
      <w:r w:rsidRPr="001F467D">
        <w:rPr>
          <w:lang w:val="en-US"/>
        </w:rPr>
        <w:t>.</w:t>
      </w:r>
      <w:r w:rsidR="00936652">
        <w:rPr>
          <w:lang w:val="en-US"/>
        </w:rPr>
        <w:t>4</w:t>
      </w:r>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4573"/>
    <w:bookmarkEnd w:id="4574"/>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34FE922D" w14:textId="77777777" w:rsidR="00414F38" w:rsidRPr="006A7EE2" w:rsidRDefault="00414F38" w:rsidP="00414F38">
      <w:pPr>
        <w:pStyle w:val="PL"/>
        <w:rPr>
          <w:lang w:val="en-US"/>
        </w:rPr>
      </w:pPr>
      <w:r w:rsidRPr="006A7EE2">
        <w:rPr>
          <w:lang w:val="en-US"/>
        </w:rPr>
        <w:t xml:space="preserve">        '400':</w:t>
      </w:r>
    </w:p>
    <w:p w14:paraId="253A89C3" w14:textId="77777777" w:rsidR="00414F38" w:rsidRPr="006A7EE2" w:rsidRDefault="00414F38" w:rsidP="00414F38">
      <w:pPr>
        <w:pStyle w:val="PL"/>
        <w:rPr>
          <w:lang w:val="en-US"/>
        </w:rPr>
      </w:pPr>
      <w:r w:rsidRPr="006A7EE2">
        <w:rPr>
          <w:lang w:val="en-US"/>
        </w:rPr>
        <w:t xml:space="preserve">          $ref: 'TS29571_CommonData.yaml#/components/responses/400'</w:t>
      </w:r>
    </w:p>
    <w:p w14:paraId="51C3C745"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C07C34"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969C47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9A1C59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35CAAE7C" w14:textId="77777777" w:rsidR="00414F38" w:rsidRDefault="00414F38" w:rsidP="00414F38">
      <w:pPr>
        <w:pStyle w:val="PL"/>
      </w:pPr>
      <w:r>
        <w:t xml:space="preserve">        '406':</w:t>
      </w:r>
    </w:p>
    <w:p w14:paraId="3B948EC8" w14:textId="77777777" w:rsidR="00414F38" w:rsidRDefault="00414F38" w:rsidP="00414F38">
      <w:pPr>
        <w:pStyle w:val="PL"/>
      </w:pPr>
      <w:r>
        <w:t xml:space="preserve">          $ref: 'TS29571_CommonData.yaml#/components/responses/406'</w:t>
      </w:r>
    </w:p>
    <w:p w14:paraId="4D36704A"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C7E945C"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116FA38D"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2E204BC"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3DF7D732" w14:textId="77777777" w:rsidR="00D74DBF" w:rsidRDefault="00D74DBF" w:rsidP="00D74DBF">
      <w:pPr>
        <w:pStyle w:val="PL"/>
      </w:pPr>
      <w:r>
        <w:t xml:space="preserve">          style: form</w:t>
      </w:r>
    </w:p>
    <w:p w14:paraId="68076789" w14:textId="77777777" w:rsidR="00D74DBF" w:rsidRPr="00163E3A" w:rsidRDefault="00D74DBF" w:rsidP="00D74DBF">
      <w:pPr>
        <w:pStyle w:val="PL"/>
      </w:pPr>
      <w:r>
        <w:t xml:space="preserve">          explode: false</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5DD36910" w14:textId="77777777" w:rsidR="00414F38" w:rsidRPr="006A7EE2" w:rsidRDefault="00414F38" w:rsidP="00414F38">
      <w:pPr>
        <w:pStyle w:val="PL"/>
        <w:rPr>
          <w:lang w:val="en-US"/>
        </w:rPr>
      </w:pPr>
      <w:r w:rsidRPr="006A7EE2">
        <w:rPr>
          <w:lang w:val="en-US"/>
        </w:rPr>
        <w:t xml:space="preserve">        '400':</w:t>
      </w:r>
    </w:p>
    <w:p w14:paraId="12726ED8" w14:textId="77777777" w:rsidR="00414F38" w:rsidRPr="006A7EE2" w:rsidRDefault="00414F38" w:rsidP="00414F38">
      <w:pPr>
        <w:pStyle w:val="PL"/>
        <w:rPr>
          <w:lang w:val="en-US"/>
        </w:rPr>
      </w:pPr>
      <w:r w:rsidRPr="006A7EE2">
        <w:rPr>
          <w:lang w:val="en-US"/>
        </w:rPr>
        <w:t xml:space="preserve">          $ref: 'TS29571_CommonData.yaml#/components/responses/400'</w:t>
      </w:r>
    </w:p>
    <w:p w14:paraId="4B131AC0"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36F62020"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B3B4671"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4C0A163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5ABABFDC" w14:textId="77777777" w:rsidR="00414F38" w:rsidRDefault="00414F38" w:rsidP="00414F38">
      <w:pPr>
        <w:pStyle w:val="PL"/>
      </w:pPr>
      <w:r>
        <w:t xml:space="preserve">        '406':</w:t>
      </w:r>
    </w:p>
    <w:p w14:paraId="495F44CC" w14:textId="77777777" w:rsidR="00414F38" w:rsidRDefault="00414F38" w:rsidP="00414F38">
      <w:pPr>
        <w:pStyle w:val="PL"/>
      </w:pPr>
      <w:r>
        <w:t xml:space="preserve">          $ref: 'TS29571_CommonData.yaml#/components/responses/406'</w:t>
      </w:r>
    </w:p>
    <w:p w14:paraId="66DF1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6E27596"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2BDC002F"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31FFD2A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5BB2666" w14:textId="77777777" w:rsidR="00414F38" w:rsidRPr="006A7EE2" w:rsidRDefault="00414F38" w:rsidP="00414F38">
      <w:pPr>
        <w:pStyle w:val="PL"/>
        <w:rPr>
          <w:lang w:val="en-US"/>
        </w:rPr>
      </w:pPr>
      <w:r w:rsidRPr="006A7EE2">
        <w:rPr>
          <w:lang w:val="en-US"/>
        </w:rPr>
        <w:t xml:space="preserve">        '400':</w:t>
      </w:r>
    </w:p>
    <w:p w14:paraId="27BD03B4" w14:textId="77777777" w:rsidR="00414F38" w:rsidRPr="006A7EE2" w:rsidRDefault="00414F38" w:rsidP="00414F38">
      <w:pPr>
        <w:pStyle w:val="PL"/>
        <w:rPr>
          <w:lang w:val="en-US"/>
        </w:rPr>
      </w:pPr>
      <w:r w:rsidRPr="006A7EE2">
        <w:rPr>
          <w:lang w:val="en-US"/>
        </w:rPr>
        <w:t xml:space="preserve">          $ref: 'TS29571_CommonData.yaml#/components/responses/400'</w:t>
      </w:r>
    </w:p>
    <w:p w14:paraId="1943D28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9F153F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A2F4EC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23ECE6A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309A32AB" w14:textId="77777777" w:rsidR="00414F38" w:rsidRDefault="00414F38" w:rsidP="00414F38">
      <w:pPr>
        <w:pStyle w:val="PL"/>
      </w:pPr>
      <w:r>
        <w:t xml:space="preserve">        '406':</w:t>
      </w:r>
    </w:p>
    <w:p w14:paraId="26969B58" w14:textId="77777777" w:rsidR="00414F38" w:rsidRDefault="00414F38" w:rsidP="00414F38">
      <w:pPr>
        <w:pStyle w:val="PL"/>
      </w:pPr>
      <w:r>
        <w:t xml:space="preserve">          $ref: 'TS29571_CommonData.yaml#/components/responses/406'</w:t>
      </w:r>
    </w:p>
    <w:p w14:paraId="7AD254E9"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72105598"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429</w:t>
      </w:r>
      <w:r w:rsidRPr="006A7EE2">
        <w:rPr>
          <w:lang w:val="en-US"/>
        </w:rPr>
        <w:t>'</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7AD4F97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577452B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5FD58679" w14:textId="77777777" w:rsidR="00414F38" w:rsidRPr="006A7EE2" w:rsidRDefault="00414F38" w:rsidP="00414F38">
      <w:pPr>
        <w:pStyle w:val="PL"/>
        <w:rPr>
          <w:lang w:val="en-US"/>
        </w:rPr>
      </w:pPr>
      <w:r w:rsidRPr="006A7EE2">
        <w:rPr>
          <w:lang w:val="en-US"/>
        </w:rPr>
        <w:t xml:space="preserve">        '400':</w:t>
      </w:r>
    </w:p>
    <w:p w14:paraId="1D94B94F" w14:textId="77777777" w:rsidR="00414F38" w:rsidRPr="006A7EE2" w:rsidRDefault="00414F38" w:rsidP="00414F38">
      <w:pPr>
        <w:pStyle w:val="PL"/>
        <w:rPr>
          <w:lang w:val="en-US"/>
        </w:rPr>
      </w:pPr>
      <w:r w:rsidRPr="006A7EE2">
        <w:rPr>
          <w:lang w:val="en-US"/>
        </w:rPr>
        <w:t xml:space="preserve">          $ref: 'TS29571_CommonData.yaml#/components/responses/400'</w:t>
      </w:r>
    </w:p>
    <w:p w14:paraId="6D95CE02"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270D196A"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3C94C68F"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29227A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78394A21" w14:textId="77777777" w:rsidR="00414F38" w:rsidRDefault="00414F38" w:rsidP="00414F38">
      <w:pPr>
        <w:pStyle w:val="PL"/>
      </w:pPr>
      <w:r>
        <w:t xml:space="preserve">        '406':</w:t>
      </w:r>
    </w:p>
    <w:p w14:paraId="48DDBA31" w14:textId="77777777" w:rsidR="00414F38" w:rsidRDefault="00414F38" w:rsidP="00414F38">
      <w:pPr>
        <w:pStyle w:val="PL"/>
      </w:pPr>
      <w:r>
        <w:t xml:space="preserve">          $ref: 'TS29571_CommonData.yaml#/components/responses/406'</w:t>
      </w:r>
    </w:p>
    <w:p w14:paraId="7D3CBA58"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DC5CC4A"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567CE2D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1017186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D14F984" w14:textId="77777777" w:rsidR="00414F38" w:rsidRPr="006A7EE2" w:rsidRDefault="00414F38" w:rsidP="00414F38">
      <w:pPr>
        <w:pStyle w:val="PL"/>
        <w:rPr>
          <w:lang w:val="en-US"/>
        </w:rPr>
      </w:pPr>
      <w:r w:rsidRPr="006A7EE2">
        <w:rPr>
          <w:lang w:val="en-US"/>
        </w:rPr>
        <w:t xml:space="preserve">        '400':</w:t>
      </w:r>
    </w:p>
    <w:p w14:paraId="38B5166B" w14:textId="77777777" w:rsidR="00414F38" w:rsidRPr="006A7EE2" w:rsidRDefault="00414F38" w:rsidP="00414F38">
      <w:pPr>
        <w:pStyle w:val="PL"/>
        <w:rPr>
          <w:lang w:val="en-US"/>
        </w:rPr>
      </w:pPr>
      <w:r w:rsidRPr="006A7EE2">
        <w:rPr>
          <w:lang w:val="en-US"/>
        </w:rPr>
        <w:t xml:space="preserve">          $ref: 'TS29571_CommonData.yaml#/components/responses/400'</w:t>
      </w:r>
    </w:p>
    <w:p w14:paraId="1629DC11"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EC3FC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2858B48E"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6E136295"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0670D39C" w14:textId="77777777" w:rsidR="00414F38" w:rsidRDefault="00414F38" w:rsidP="00414F38">
      <w:pPr>
        <w:pStyle w:val="PL"/>
      </w:pPr>
      <w:r>
        <w:t xml:space="preserve">        '406':</w:t>
      </w:r>
    </w:p>
    <w:p w14:paraId="3172C437" w14:textId="77777777" w:rsidR="00414F38" w:rsidRDefault="00414F38" w:rsidP="00414F38">
      <w:pPr>
        <w:pStyle w:val="PL"/>
      </w:pPr>
      <w:r>
        <w:t xml:space="preserve">          $ref: 'TS29571_CommonData.yaml#/components/responses/406'</w:t>
      </w:r>
    </w:p>
    <w:p w14:paraId="1ADE4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5BB6987B"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6E0643C5"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62DE3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303AC6B" w14:textId="77777777" w:rsidR="00414F38" w:rsidRPr="006A7EE2" w:rsidRDefault="00414F38" w:rsidP="00414F38">
      <w:pPr>
        <w:pStyle w:val="PL"/>
        <w:rPr>
          <w:lang w:val="en-US"/>
        </w:rPr>
      </w:pPr>
      <w:r w:rsidRPr="006A7EE2">
        <w:rPr>
          <w:lang w:val="en-US"/>
        </w:rPr>
        <w:t xml:space="preserve">        '400':</w:t>
      </w:r>
    </w:p>
    <w:p w14:paraId="6EFA85E5" w14:textId="77777777" w:rsidR="00414F38" w:rsidRPr="006A7EE2" w:rsidRDefault="00414F38" w:rsidP="00414F38">
      <w:pPr>
        <w:pStyle w:val="PL"/>
        <w:rPr>
          <w:lang w:val="en-US"/>
        </w:rPr>
      </w:pPr>
      <w:r w:rsidRPr="006A7EE2">
        <w:rPr>
          <w:lang w:val="en-US"/>
        </w:rPr>
        <w:t xml:space="preserve">          $ref: 'TS29571_CommonData.yaml#/components/responses/400'</w:t>
      </w:r>
    </w:p>
    <w:p w14:paraId="1BEF9A4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1FF5C6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4C88D2DA"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80DE39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0DFE66CD" w14:textId="77777777" w:rsidR="00414F38" w:rsidRDefault="00414F38" w:rsidP="00414F38">
      <w:pPr>
        <w:pStyle w:val="PL"/>
      </w:pPr>
      <w:r>
        <w:t xml:space="preserve">        '406':</w:t>
      </w:r>
    </w:p>
    <w:p w14:paraId="73BA82A3" w14:textId="77777777" w:rsidR="00414F38" w:rsidRDefault="00414F38" w:rsidP="00414F38">
      <w:pPr>
        <w:pStyle w:val="PL"/>
      </w:pPr>
      <w:r>
        <w:t xml:space="preserve">          $ref: 'TS29571_CommonData.yaml#/components/responses/406'</w:t>
      </w:r>
    </w:p>
    <w:p w14:paraId="5532A1F2"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27BAF23"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0F54F0B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48A45FF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79ED4C54" w14:textId="77777777" w:rsidR="00BC47B0" w:rsidRPr="006A7EE2" w:rsidRDefault="00BC47B0" w:rsidP="00BC47B0">
      <w:pPr>
        <w:pStyle w:val="PL"/>
        <w:rPr>
          <w:lang w:val="en-US"/>
        </w:rPr>
      </w:pPr>
      <w:r w:rsidRPr="006A7EE2">
        <w:rPr>
          <w:lang w:val="en-US"/>
        </w:rPr>
        <w:t xml:space="preserve">        '400':</w:t>
      </w:r>
    </w:p>
    <w:p w14:paraId="1F9623CF" w14:textId="77777777" w:rsidR="00BC47B0" w:rsidRPr="006A7EE2" w:rsidRDefault="00BC47B0" w:rsidP="00BC47B0">
      <w:pPr>
        <w:pStyle w:val="PL"/>
        <w:rPr>
          <w:lang w:val="en-US"/>
        </w:rPr>
      </w:pPr>
      <w:r w:rsidRPr="006A7EE2">
        <w:rPr>
          <w:lang w:val="en-US"/>
        </w:rPr>
        <w:t xml:space="preserve">          $ref: 'TS29571_CommonData.yaml#/components/responses/400'</w:t>
      </w:r>
    </w:p>
    <w:p w14:paraId="5DE88840"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3CBFE7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911A0D8"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454547D"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4DAD88CE" w14:textId="77777777" w:rsidR="00BC47B0" w:rsidRDefault="00BC47B0" w:rsidP="00BC47B0">
      <w:pPr>
        <w:pStyle w:val="PL"/>
      </w:pPr>
      <w:r>
        <w:t xml:space="preserve">        '406':</w:t>
      </w:r>
    </w:p>
    <w:p w14:paraId="1566373B" w14:textId="77777777" w:rsidR="00BC47B0" w:rsidRDefault="00BC47B0" w:rsidP="00BC47B0">
      <w:pPr>
        <w:pStyle w:val="PL"/>
      </w:pPr>
      <w:r>
        <w:t xml:space="preserve">          $ref: 'TS29571_CommonData.yaml#/components/responses/406'</w:t>
      </w:r>
    </w:p>
    <w:p w14:paraId="0D619799"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4016ECB"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5FD2AFD7"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0B0BE46"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249C0527" w14:textId="77777777" w:rsidR="00BC47B0" w:rsidRPr="006A7EE2" w:rsidRDefault="00BC47B0" w:rsidP="00BC47B0">
      <w:pPr>
        <w:pStyle w:val="PL"/>
        <w:rPr>
          <w:lang w:val="en-US"/>
        </w:rPr>
      </w:pPr>
      <w:r w:rsidRPr="006A7EE2">
        <w:rPr>
          <w:lang w:val="en-US"/>
        </w:rPr>
        <w:t xml:space="preserve">        '400':</w:t>
      </w:r>
    </w:p>
    <w:p w14:paraId="107E5F32" w14:textId="77777777" w:rsidR="00BC47B0" w:rsidRPr="006A7EE2" w:rsidRDefault="00BC47B0" w:rsidP="00BC47B0">
      <w:pPr>
        <w:pStyle w:val="PL"/>
        <w:rPr>
          <w:lang w:val="en-US"/>
        </w:rPr>
      </w:pPr>
      <w:r w:rsidRPr="006A7EE2">
        <w:rPr>
          <w:lang w:val="en-US"/>
        </w:rPr>
        <w:t xml:space="preserve">          $ref: 'TS29571_CommonData.yaml#/components/responses/400'</w:t>
      </w:r>
    </w:p>
    <w:p w14:paraId="5B16B33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10E62BB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692799B7"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F40EEF4"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12A05530" w14:textId="77777777" w:rsidR="00BC47B0" w:rsidRDefault="00BC47B0" w:rsidP="00BC47B0">
      <w:pPr>
        <w:pStyle w:val="PL"/>
      </w:pPr>
      <w:r>
        <w:t xml:space="preserve">        '406':</w:t>
      </w:r>
    </w:p>
    <w:p w14:paraId="2BF0D0DB" w14:textId="77777777" w:rsidR="00BC47B0" w:rsidRDefault="00BC47B0" w:rsidP="00BC47B0">
      <w:pPr>
        <w:pStyle w:val="PL"/>
      </w:pPr>
      <w:r>
        <w:t xml:space="preserve">          $ref: 'TS29571_CommonData.yaml#/components/responses/406'</w:t>
      </w:r>
    </w:p>
    <w:p w14:paraId="508920CC"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37BC17A3"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0BAE0B00"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2EE8B82C"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63E2130E" w14:textId="77777777" w:rsidR="00BC47B0" w:rsidRPr="006A7EE2" w:rsidRDefault="00BC47B0" w:rsidP="00BC47B0">
      <w:pPr>
        <w:pStyle w:val="PL"/>
        <w:rPr>
          <w:lang w:val="en-US"/>
        </w:rPr>
      </w:pPr>
      <w:r w:rsidRPr="006A7EE2">
        <w:rPr>
          <w:lang w:val="en-US"/>
        </w:rPr>
        <w:t xml:space="preserve">        '400':</w:t>
      </w:r>
    </w:p>
    <w:p w14:paraId="7301FC3D" w14:textId="77777777" w:rsidR="00BC47B0" w:rsidRPr="006A7EE2" w:rsidRDefault="00BC47B0" w:rsidP="00BC47B0">
      <w:pPr>
        <w:pStyle w:val="PL"/>
        <w:rPr>
          <w:lang w:val="en-US"/>
        </w:rPr>
      </w:pPr>
      <w:r w:rsidRPr="006A7EE2">
        <w:rPr>
          <w:lang w:val="en-US"/>
        </w:rPr>
        <w:t xml:space="preserve">          $ref: 'TS29571_CommonData.yaml#/components/responses/400'</w:t>
      </w:r>
    </w:p>
    <w:p w14:paraId="2E36AF8A"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2F912E2"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8562219"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0B66E33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74DA3824" w14:textId="77777777" w:rsidR="00BC47B0" w:rsidRDefault="00BC47B0" w:rsidP="00BC47B0">
      <w:pPr>
        <w:pStyle w:val="PL"/>
      </w:pPr>
      <w:r>
        <w:t xml:space="preserve">        '406':</w:t>
      </w:r>
    </w:p>
    <w:p w14:paraId="72A8BD34" w14:textId="77777777" w:rsidR="00BC47B0" w:rsidRDefault="00BC47B0" w:rsidP="00BC47B0">
      <w:pPr>
        <w:pStyle w:val="PL"/>
      </w:pPr>
      <w:r>
        <w:t xml:space="preserve">          $ref: 'TS29571_CommonData.yaml#/components/responses/406'</w:t>
      </w:r>
    </w:p>
    <w:p w14:paraId="4E6F651B"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2286A85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3AC1ACB2"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30B0AF9"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220A7F02"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7B7244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17F691C1"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69425F2B"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32924018" w14:textId="77777777" w:rsidR="00BC47B0" w:rsidRDefault="00BC47B0" w:rsidP="00BC47B0">
      <w:pPr>
        <w:pStyle w:val="PL"/>
      </w:pPr>
      <w:r>
        <w:t xml:space="preserve">        '406':</w:t>
      </w:r>
    </w:p>
    <w:p w14:paraId="2FB1A346" w14:textId="77777777" w:rsidR="00BC47B0" w:rsidRDefault="00BC47B0" w:rsidP="00BC47B0">
      <w:pPr>
        <w:pStyle w:val="PL"/>
      </w:pPr>
      <w:r>
        <w:t xml:space="preserve">          $ref: 'TS29571_CommonData.yaml#/components/responses/406'</w:t>
      </w:r>
    </w:p>
    <w:p w14:paraId="4CD1840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1CC1F07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7F8204D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A014BC1"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378F3B4"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5229FA1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F6BF296"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5B4641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22295706" w14:textId="77777777" w:rsidR="00BC47B0" w:rsidRDefault="00BC47B0" w:rsidP="00BC47B0">
      <w:pPr>
        <w:pStyle w:val="PL"/>
      </w:pPr>
      <w:r>
        <w:t xml:space="preserve">        '406':</w:t>
      </w:r>
    </w:p>
    <w:p w14:paraId="26FC4CB6" w14:textId="77777777" w:rsidR="00BC47B0" w:rsidRDefault="00BC47B0" w:rsidP="00BC47B0">
      <w:pPr>
        <w:pStyle w:val="PL"/>
      </w:pPr>
      <w:r>
        <w:t xml:space="preserve">          $ref: 'TS29571_CommonData.yaml#/components/responses/406'</w:t>
      </w:r>
    </w:p>
    <w:p w14:paraId="3817993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C5CB3AE"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41B12CF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45176A2E"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5D3618E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7F663958"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7E6DFBAE" w14:textId="77777777" w:rsidR="00BC47B0" w:rsidRPr="006A7EE2" w:rsidRDefault="00BC47B0" w:rsidP="00BC47B0">
      <w:pPr>
        <w:pStyle w:val="PL"/>
        <w:rPr>
          <w:lang w:val="en-US"/>
        </w:rPr>
      </w:pPr>
      <w:r w:rsidRPr="006A7EE2">
        <w:rPr>
          <w:lang w:val="en-US"/>
        </w:rPr>
        <w:t xml:space="preserve">        '4</w:t>
      </w:r>
      <w:r>
        <w:rPr>
          <w:lang w:val="en-US"/>
        </w:rPr>
        <w:t>11</w:t>
      </w:r>
      <w:r w:rsidRPr="006A7EE2">
        <w:rPr>
          <w:lang w:val="en-US"/>
        </w:rPr>
        <w:t>':</w:t>
      </w:r>
    </w:p>
    <w:p w14:paraId="5C5D4BB4"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11</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085C5646" w14:textId="77777777" w:rsidR="00BC47B0" w:rsidRPr="006A7EE2" w:rsidRDefault="00BC47B0" w:rsidP="00BC47B0">
      <w:pPr>
        <w:pStyle w:val="PL"/>
        <w:rPr>
          <w:lang w:val="en-US"/>
        </w:rPr>
      </w:pPr>
      <w:r w:rsidRPr="006A7EE2">
        <w:rPr>
          <w:lang w:val="en-US"/>
        </w:rPr>
        <w:t xml:space="preserve">        '4</w:t>
      </w:r>
      <w:r>
        <w:rPr>
          <w:lang w:val="en-US"/>
        </w:rPr>
        <w:t>15</w:t>
      </w:r>
      <w:r w:rsidRPr="006A7EE2">
        <w:rPr>
          <w:lang w:val="en-US"/>
        </w:rPr>
        <w:t>':</w:t>
      </w:r>
    </w:p>
    <w:p w14:paraId="59667679"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15</w:t>
      </w:r>
      <w:r w:rsidRPr="006A7EE2">
        <w:rPr>
          <w:lang w:val="en-US"/>
        </w:rPr>
        <w:t>'</w:t>
      </w:r>
    </w:p>
    <w:p w14:paraId="4ADBDEE4"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002AFFC"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22ED467A"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03B58A8B"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62BFC5F4" w14:textId="77777777" w:rsidR="00BC47B0" w:rsidRDefault="00BC47B0" w:rsidP="00BC47B0">
      <w:pPr>
        <w:pStyle w:val="PL"/>
      </w:pPr>
      <w:r>
        <w:t xml:space="preserve">        '401':</w:t>
      </w:r>
    </w:p>
    <w:p w14:paraId="721A03CB" w14:textId="77777777" w:rsidR="00BC47B0" w:rsidRDefault="00BC47B0" w:rsidP="00BC47B0">
      <w:pPr>
        <w:pStyle w:val="PL"/>
      </w:pPr>
      <w:r>
        <w:t xml:space="preserve">          $ref: 'TS29571_CommonData.yaml#/components/responses/401'</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1A28CCBD" w14:textId="77777777" w:rsidR="00BC47B0" w:rsidRDefault="00BC47B0" w:rsidP="00BC47B0">
      <w:pPr>
        <w:pStyle w:val="PL"/>
      </w:pPr>
      <w:r>
        <w:t xml:space="preserve">        '429':</w:t>
      </w:r>
    </w:p>
    <w:p w14:paraId="2A432642" w14:textId="77777777" w:rsidR="00BC47B0" w:rsidRDefault="00BC47B0" w:rsidP="00BC47B0">
      <w:pPr>
        <w:pStyle w:val="PL"/>
      </w:pPr>
      <w:r>
        <w:t xml:space="preserve">          $ref: 'TS29571_CommonData.yaml#/components/responses/429'</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5B157EAC" w14:textId="77777777" w:rsidR="00BC47B0" w:rsidRDefault="00BC47B0" w:rsidP="00BC47B0">
      <w:pPr>
        <w:pStyle w:val="PL"/>
      </w:pPr>
      <w:r>
        <w:t xml:space="preserve">        '502':</w:t>
      </w:r>
    </w:p>
    <w:p w14:paraId="62A96FC3" w14:textId="77777777" w:rsidR="00BC47B0" w:rsidRDefault="00BC47B0" w:rsidP="00BC47B0">
      <w:pPr>
        <w:pStyle w:val="PL"/>
      </w:pPr>
      <w:r>
        <w:t xml:space="preserve">          $ref: 'TS29571_CommonData.yaml#/components/responses/502'</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27E8356F"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1256AD6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7C394864" w14:textId="77777777" w:rsidR="008936B4" w:rsidRDefault="008936B4" w:rsidP="008936B4">
      <w:pPr>
        <w:pStyle w:val="PL"/>
      </w:pPr>
      <w:r>
        <w:t xml:space="preserve">        '406':</w:t>
      </w:r>
    </w:p>
    <w:p w14:paraId="3C9B1DDD" w14:textId="77777777" w:rsidR="008936B4" w:rsidRDefault="008936B4" w:rsidP="008936B4">
      <w:pPr>
        <w:pStyle w:val="PL"/>
      </w:pPr>
      <w:r>
        <w:t xml:space="preserve">          $ref: 'TS29571_CommonData.yaml#/components/responses/406'</w:t>
      </w:r>
    </w:p>
    <w:p w14:paraId="25D572BD"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089F9322"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7F78C3FD"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3C2D6"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5A57C9C7"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4E4CB34"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08548A06"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2E3FACAC"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59ECA566" w14:textId="77777777" w:rsidR="008936B4" w:rsidRDefault="008936B4" w:rsidP="008936B4">
      <w:pPr>
        <w:pStyle w:val="PL"/>
      </w:pPr>
      <w:r>
        <w:t xml:space="preserve">        '406':</w:t>
      </w:r>
    </w:p>
    <w:p w14:paraId="66922B7E" w14:textId="77777777" w:rsidR="008936B4" w:rsidRDefault="008936B4" w:rsidP="008936B4">
      <w:pPr>
        <w:pStyle w:val="PL"/>
      </w:pPr>
      <w:r>
        <w:t xml:space="preserve">          $ref: 'TS29571_CommonData.yaml#/components/responses/406'</w:t>
      </w:r>
    </w:p>
    <w:p w14:paraId="109B8121"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8B5883C"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13594D3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63F51D8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4BF6235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3CB6E11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4EE67F22"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BA8094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490E358C" w14:textId="77777777" w:rsidR="008936B4" w:rsidRDefault="008936B4" w:rsidP="008936B4">
      <w:pPr>
        <w:pStyle w:val="PL"/>
      </w:pPr>
      <w:r>
        <w:t xml:space="preserve">        '406':</w:t>
      </w:r>
    </w:p>
    <w:p w14:paraId="412906DD" w14:textId="77777777" w:rsidR="008936B4" w:rsidRDefault="008936B4" w:rsidP="008936B4">
      <w:pPr>
        <w:pStyle w:val="PL"/>
      </w:pPr>
      <w:r>
        <w:t xml:space="preserve">          $ref: 'TS29571_CommonData.yaml#/components/responses/406'</w:t>
      </w:r>
    </w:p>
    <w:p w14:paraId="5DF91F4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932D71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76C3F7F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D771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1142B45F" w14:textId="77777777" w:rsidR="008936B4" w:rsidRPr="006A7EE2" w:rsidRDefault="008936B4" w:rsidP="008936B4">
      <w:pPr>
        <w:pStyle w:val="PL"/>
        <w:rPr>
          <w:lang w:val="en-US"/>
        </w:rPr>
      </w:pPr>
      <w:r w:rsidRPr="006A7EE2">
        <w:rPr>
          <w:lang w:val="en-US"/>
        </w:rPr>
        <w:t xml:space="preserve">        '400':</w:t>
      </w:r>
    </w:p>
    <w:p w14:paraId="470E606D" w14:textId="77777777" w:rsidR="008936B4" w:rsidRPr="006A7EE2" w:rsidRDefault="008936B4" w:rsidP="008936B4">
      <w:pPr>
        <w:pStyle w:val="PL"/>
        <w:rPr>
          <w:lang w:val="en-US"/>
        </w:rPr>
      </w:pPr>
      <w:r w:rsidRPr="006A7EE2">
        <w:rPr>
          <w:lang w:val="en-US"/>
        </w:rPr>
        <w:t xml:space="preserve">          $ref: 'TS29571_CommonData.yaml#/components/responses/400'</w:t>
      </w:r>
    </w:p>
    <w:p w14:paraId="0D960D1E"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1F15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047D1CFA" w14:textId="77777777" w:rsidR="008936B4" w:rsidRDefault="008936B4" w:rsidP="008936B4">
      <w:pPr>
        <w:pStyle w:val="PL"/>
      </w:pPr>
      <w:r>
        <w:t xml:space="preserve">        '406':</w:t>
      </w:r>
    </w:p>
    <w:p w14:paraId="4ECD661B" w14:textId="77777777" w:rsidR="008936B4" w:rsidRDefault="008936B4" w:rsidP="008936B4">
      <w:pPr>
        <w:pStyle w:val="PL"/>
      </w:pPr>
      <w:r>
        <w:t xml:space="preserve">          $ref: 'TS29571_CommonData.yaml#/components/responses/406'</w:t>
      </w:r>
    </w:p>
    <w:p w14:paraId="38D2F7FF"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1080B17B"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342565DF"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19C1D99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CC5CEA0"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0B94964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5E553C6A"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06FB9191"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763E6D3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3F1088F"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242AB"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6324897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42825260" w14:textId="77777777" w:rsidR="008936B4" w:rsidRDefault="008936B4" w:rsidP="008936B4">
      <w:pPr>
        <w:pStyle w:val="PL"/>
      </w:pPr>
      <w:r>
        <w:t xml:space="preserve">        '406':</w:t>
      </w:r>
    </w:p>
    <w:p w14:paraId="1C9F0CC9" w14:textId="77777777" w:rsidR="008936B4" w:rsidRDefault="008936B4" w:rsidP="008936B4">
      <w:pPr>
        <w:pStyle w:val="PL"/>
      </w:pPr>
      <w:r>
        <w:t xml:space="preserve">          $ref: 'TS29571_CommonData.yaml#/components/responses/406'</w:t>
      </w:r>
    </w:p>
    <w:p w14:paraId="1CBA41A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0766EB4"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429</w:t>
      </w:r>
      <w:r w:rsidRPr="006A7EE2">
        <w:rPr>
          <w:lang w:val="en-US"/>
        </w:rPr>
        <w:t>'</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5B06740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19F44A2"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2E2FBC3C" w14:textId="77777777" w:rsidR="008936B4" w:rsidRPr="006A7EE2" w:rsidRDefault="008936B4" w:rsidP="008936B4">
      <w:pPr>
        <w:pStyle w:val="PL"/>
        <w:rPr>
          <w:lang w:val="en-US"/>
        </w:rPr>
      </w:pPr>
      <w:r w:rsidRPr="006A7EE2">
        <w:rPr>
          <w:lang w:val="en-US"/>
        </w:rPr>
        <w:t xml:space="preserve">        '400':</w:t>
      </w:r>
    </w:p>
    <w:p w14:paraId="78551300" w14:textId="77777777" w:rsidR="008936B4" w:rsidRPr="006A7EE2" w:rsidRDefault="008936B4" w:rsidP="008936B4">
      <w:pPr>
        <w:pStyle w:val="PL"/>
        <w:rPr>
          <w:lang w:val="en-US"/>
        </w:rPr>
      </w:pPr>
      <w:r w:rsidRPr="006A7EE2">
        <w:rPr>
          <w:lang w:val="en-US"/>
        </w:rPr>
        <w:t xml:space="preserve">          $ref: 'TS29571_CommonData.yaml#/components/responses/400'</w:t>
      </w:r>
    </w:p>
    <w:p w14:paraId="72C6D298"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A0B20"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3DA87D66" w14:textId="77777777" w:rsidR="008936B4" w:rsidRPr="006A7EE2" w:rsidRDefault="008936B4" w:rsidP="008936B4">
      <w:pPr>
        <w:pStyle w:val="PL"/>
        <w:rPr>
          <w:lang w:val="en-US"/>
        </w:rPr>
      </w:pPr>
      <w:r w:rsidRPr="006A7EE2">
        <w:rPr>
          <w:lang w:val="en-US"/>
        </w:rPr>
        <w:t xml:space="preserve">        '4</w:t>
      </w:r>
      <w:r>
        <w:rPr>
          <w:lang w:val="en-US"/>
        </w:rPr>
        <w:t>11</w:t>
      </w:r>
      <w:r w:rsidRPr="006A7EE2">
        <w:rPr>
          <w:lang w:val="en-US"/>
        </w:rPr>
        <w:t>':</w:t>
      </w:r>
    </w:p>
    <w:p w14:paraId="03DF968A"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11</w:t>
      </w:r>
      <w:r w:rsidRPr="006A7EE2">
        <w:rPr>
          <w:lang w:val="en-US"/>
        </w:rPr>
        <w:t>'</w:t>
      </w:r>
    </w:p>
    <w:p w14:paraId="339ECF80" w14:textId="77777777" w:rsidR="008936B4" w:rsidRPr="006A7EE2" w:rsidRDefault="008936B4" w:rsidP="008936B4">
      <w:pPr>
        <w:pStyle w:val="PL"/>
        <w:rPr>
          <w:lang w:val="en-US"/>
        </w:rPr>
      </w:pPr>
      <w:r w:rsidRPr="006A7EE2">
        <w:rPr>
          <w:lang w:val="en-US"/>
        </w:rPr>
        <w:t xml:space="preserve">        '4</w:t>
      </w:r>
      <w:r>
        <w:rPr>
          <w:lang w:val="en-US"/>
        </w:rPr>
        <w:t>13</w:t>
      </w:r>
      <w:r w:rsidRPr="006A7EE2">
        <w:rPr>
          <w:lang w:val="en-US"/>
        </w:rPr>
        <w:t>':</w:t>
      </w:r>
    </w:p>
    <w:p w14:paraId="6E8B312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13</w:t>
      </w:r>
      <w:r w:rsidRPr="006A7EE2">
        <w:rPr>
          <w:lang w:val="en-US"/>
        </w:rPr>
        <w:t>'</w:t>
      </w:r>
    </w:p>
    <w:p w14:paraId="6CE95BDD" w14:textId="77777777" w:rsidR="008936B4" w:rsidRPr="006A7EE2" w:rsidRDefault="008936B4" w:rsidP="008936B4">
      <w:pPr>
        <w:pStyle w:val="PL"/>
        <w:rPr>
          <w:lang w:val="en-US"/>
        </w:rPr>
      </w:pPr>
      <w:r w:rsidRPr="006A7EE2">
        <w:rPr>
          <w:lang w:val="en-US"/>
        </w:rPr>
        <w:t xml:space="preserve">        '4</w:t>
      </w:r>
      <w:r>
        <w:rPr>
          <w:lang w:val="en-US"/>
        </w:rPr>
        <w:t>15</w:t>
      </w:r>
      <w:r w:rsidRPr="006A7EE2">
        <w:rPr>
          <w:lang w:val="en-US"/>
        </w:rPr>
        <w:t>':</w:t>
      </w:r>
    </w:p>
    <w:p w14:paraId="4F761E34"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15</w:t>
      </w:r>
      <w:r w:rsidRPr="006A7EE2">
        <w:rPr>
          <w:lang w:val="en-US"/>
        </w:rPr>
        <w:t>'</w:t>
      </w:r>
    </w:p>
    <w:p w14:paraId="0171808B"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7A5D0B3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5E834791"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6D5D794A"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602F023"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9C34A0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3FCBEAC"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522BA02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0CD5B4B1"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D81A8C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23539F4"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EFD271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34BD9611" w14:textId="77777777" w:rsidR="008936B4" w:rsidRDefault="008936B4" w:rsidP="008936B4">
      <w:pPr>
        <w:pStyle w:val="PL"/>
      </w:pPr>
      <w:r>
        <w:t xml:space="preserve">        '406':</w:t>
      </w:r>
    </w:p>
    <w:p w14:paraId="6832D09B" w14:textId="77777777" w:rsidR="008936B4" w:rsidRDefault="008936B4" w:rsidP="008936B4">
      <w:pPr>
        <w:pStyle w:val="PL"/>
      </w:pPr>
      <w:r>
        <w:t xml:space="preserve">          $ref: 'TS29571_CommonData.yaml#/components/responses/406'</w:t>
      </w:r>
    </w:p>
    <w:p w14:paraId="0079C0A0"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59DF665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1E99717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7FA36135"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061F17B" w14:textId="77777777" w:rsidR="0090279E" w:rsidRPr="006A7EE2" w:rsidRDefault="0090279E" w:rsidP="0090279E">
      <w:pPr>
        <w:pStyle w:val="PL"/>
        <w:rPr>
          <w:lang w:val="en-US"/>
        </w:rPr>
      </w:pPr>
      <w:r w:rsidRPr="006A7EE2">
        <w:rPr>
          <w:lang w:val="en-US"/>
        </w:rPr>
        <w:t xml:space="preserve">        '400':</w:t>
      </w:r>
    </w:p>
    <w:p w14:paraId="0879C5C1" w14:textId="77777777" w:rsidR="0090279E" w:rsidRPr="006A7EE2" w:rsidRDefault="0090279E" w:rsidP="0090279E">
      <w:pPr>
        <w:pStyle w:val="PL"/>
        <w:rPr>
          <w:lang w:val="en-US"/>
        </w:rPr>
      </w:pPr>
      <w:r w:rsidRPr="006A7EE2">
        <w:rPr>
          <w:lang w:val="en-US"/>
        </w:rPr>
        <w:t xml:space="preserve">          $ref: 'TS29571_CommonData.yaml#/components/responses/400'</w:t>
      </w:r>
    </w:p>
    <w:p w14:paraId="42A4329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0367F0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35E33B1A"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695F34E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047C6CD1"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34672F92"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7598BCD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7F927FC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23C6A6E"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2CBCAE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F343B63"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41D730A3"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7771B7CD"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60A52476"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3A74BFC6"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2BEDE0E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2682AC55"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E1A048E"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72DA6F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D6AEA15"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00C8240A" w14:textId="77777777" w:rsidR="0090279E" w:rsidRDefault="0090279E" w:rsidP="0090279E">
      <w:pPr>
        <w:pStyle w:val="PL"/>
      </w:pPr>
      <w:r>
        <w:t xml:space="preserve">        '406':</w:t>
      </w:r>
    </w:p>
    <w:p w14:paraId="191B4503" w14:textId="77777777" w:rsidR="0090279E" w:rsidRDefault="0090279E" w:rsidP="0090279E">
      <w:pPr>
        <w:pStyle w:val="PL"/>
      </w:pPr>
      <w:r>
        <w:t xml:space="preserve">          $ref: 'TS29571_CommonData.yaml#/components/responses/406'</w:t>
      </w:r>
    </w:p>
    <w:p w14:paraId="46335277"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9EF846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C0A3269"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E3CB50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6264F6B0" w14:textId="77777777" w:rsidR="0090279E" w:rsidRPr="006A7EE2" w:rsidRDefault="0090279E" w:rsidP="0090279E">
      <w:pPr>
        <w:pStyle w:val="PL"/>
        <w:rPr>
          <w:lang w:val="en-US"/>
        </w:rPr>
      </w:pPr>
      <w:r w:rsidRPr="006A7EE2">
        <w:rPr>
          <w:lang w:val="en-US"/>
        </w:rPr>
        <w:t xml:space="preserve">        '400':</w:t>
      </w:r>
    </w:p>
    <w:p w14:paraId="56589959" w14:textId="77777777" w:rsidR="0090279E" w:rsidRPr="006A7EE2" w:rsidRDefault="0090279E" w:rsidP="0090279E">
      <w:pPr>
        <w:pStyle w:val="PL"/>
        <w:rPr>
          <w:lang w:val="en-US"/>
        </w:rPr>
      </w:pPr>
      <w:r w:rsidRPr="006A7EE2">
        <w:rPr>
          <w:lang w:val="en-US"/>
        </w:rPr>
        <w:t xml:space="preserve">          $ref: 'TS29571_CommonData.yaml#/components/responses/400'</w:t>
      </w:r>
    </w:p>
    <w:p w14:paraId="1FFFDC40"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5B152D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417C1817"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50B512C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D9F4A9E"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72FE6ACF"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2554781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3490E68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5E965E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F7D92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051FBB8"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043279D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1F7814B4"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5CBF05B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274A625F"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6BAC8EC8"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510909D3"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2CAB63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77F25411"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6900896"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622254C"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16FDDD0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24163316"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2B294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23171EA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900DE9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2DD7FDC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52306D1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1769E8F0"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19FE8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35C67B81"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A7CCEC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59EA6D7"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2735CF2"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EC19DC2"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74CE0067"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B3EBCC8" w14:textId="77777777" w:rsidR="0090279E" w:rsidRDefault="0090279E" w:rsidP="0090279E">
      <w:pPr>
        <w:pStyle w:val="PL"/>
      </w:pPr>
      <w:r>
        <w:t xml:space="preserve">        '406':</w:t>
      </w:r>
    </w:p>
    <w:p w14:paraId="10DD2CCF" w14:textId="77777777" w:rsidR="0090279E" w:rsidRDefault="0090279E" w:rsidP="0090279E">
      <w:pPr>
        <w:pStyle w:val="PL"/>
      </w:pPr>
      <w:r>
        <w:t xml:space="preserve">          $ref: 'TS29571_CommonData.yaml#/components/responses/406'</w:t>
      </w:r>
    </w:p>
    <w:p w14:paraId="100CC71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3F42B4"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1A6488C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DE08341"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160F6CF5" w14:textId="77777777" w:rsidR="0090279E" w:rsidRPr="006A7EE2" w:rsidRDefault="0090279E" w:rsidP="0090279E">
      <w:pPr>
        <w:pStyle w:val="PL"/>
        <w:rPr>
          <w:lang w:val="en-US"/>
        </w:rPr>
      </w:pPr>
      <w:r w:rsidRPr="006A7EE2">
        <w:rPr>
          <w:lang w:val="en-US"/>
        </w:rPr>
        <w:t xml:space="preserve">        '400':</w:t>
      </w:r>
    </w:p>
    <w:p w14:paraId="68D39ED6" w14:textId="77777777" w:rsidR="0090279E" w:rsidRPr="006A7EE2" w:rsidRDefault="0090279E" w:rsidP="0090279E">
      <w:pPr>
        <w:pStyle w:val="PL"/>
        <w:rPr>
          <w:lang w:val="en-US"/>
        </w:rPr>
      </w:pPr>
      <w:r w:rsidRPr="006A7EE2">
        <w:rPr>
          <w:lang w:val="en-US"/>
        </w:rPr>
        <w:t xml:space="preserve">          $ref: 'TS29571_CommonData.yaml#/components/responses/400'</w:t>
      </w:r>
    </w:p>
    <w:p w14:paraId="19815B8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12A1E19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7589F51"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4DE4E67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4653FBF0" w14:textId="77777777" w:rsidR="0090279E" w:rsidRDefault="0090279E" w:rsidP="0090279E">
      <w:pPr>
        <w:pStyle w:val="PL"/>
      </w:pPr>
      <w:r>
        <w:t xml:space="preserve">        '406':</w:t>
      </w:r>
    </w:p>
    <w:p w14:paraId="1EF508DF" w14:textId="77777777" w:rsidR="0090279E" w:rsidRDefault="0090279E" w:rsidP="0090279E">
      <w:pPr>
        <w:pStyle w:val="PL"/>
      </w:pPr>
      <w:r>
        <w:t xml:space="preserve">          $ref: 'TS29571_CommonData.yaml#/components/responses/406'</w:t>
      </w:r>
    </w:p>
    <w:p w14:paraId="39620EF5"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1E48C7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0F9E2F47"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2886540"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1C022FFD" w14:textId="77777777" w:rsidR="0090279E" w:rsidRPr="006A7EE2" w:rsidRDefault="0090279E" w:rsidP="0090279E">
      <w:pPr>
        <w:pStyle w:val="PL"/>
        <w:rPr>
          <w:lang w:val="en-US"/>
        </w:rPr>
      </w:pPr>
      <w:r w:rsidRPr="006A7EE2">
        <w:rPr>
          <w:lang w:val="en-US"/>
        </w:rPr>
        <w:t xml:space="preserve">        '400':</w:t>
      </w:r>
    </w:p>
    <w:p w14:paraId="1AF7B449" w14:textId="77777777" w:rsidR="0090279E" w:rsidRPr="006A7EE2" w:rsidRDefault="0090279E" w:rsidP="0090279E">
      <w:pPr>
        <w:pStyle w:val="PL"/>
        <w:rPr>
          <w:lang w:val="en-US"/>
        </w:rPr>
      </w:pPr>
      <w:r w:rsidRPr="006A7EE2">
        <w:rPr>
          <w:lang w:val="en-US"/>
        </w:rPr>
        <w:t xml:space="preserve">          $ref: 'TS29571_CommonData.yaml#/components/responses/400'</w:t>
      </w:r>
    </w:p>
    <w:p w14:paraId="2BCC10EA"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4EB1A3E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0FEA501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2B0EE3B6"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2991E3C4" w14:textId="77777777" w:rsidR="0090279E" w:rsidRDefault="0090279E" w:rsidP="0090279E">
      <w:pPr>
        <w:pStyle w:val="PL"/>
      </w:pPr>
      <w:r>
        <w:t xml:space="preserve">        '406':</w:t>
      </w:r>
    </w:p>
    <w:p w14:paraId="5CDB9B70" w14:textId="77777777" w:rsidR="0090279E" w:rsidRDefault="0090279E" w:rsidP="0090279E">
      <w:pPr>
        <w:pStyle w:val="PL"/>
      </w:pPr>
      <w:r>
        <w:t xml:space="preserve">          $ref: 'TS29571_CommonData.yaml#/components/responses/406'</w:t>
      </w:r>
    </w:p>
    <w:p w14:paraId="6FE7023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C4D9CE1"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AD1502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2AFD77DC"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1EAEC651" w14:textId="77777777" w:rsidR="0090279E" w:rsidRPr="006A7EE2" w:rsidRDefault="0090279E" w:rsidP="0090279E">
      <w:pPr>
        <w:pStyle w:val="PL"/>
        <w:rPr>
          <w:lang w:val="en-US"/>
        </w:rPr>
      </w:pPr>
      <w:r w:rsidRPr="006A7EE2">
        <w:rPr>
          <w:lang w:val="en-US"/>
        </w:rPr>
        <w:t xml:space="preserve">        '400':</w:t>
      </w:r>
    </w:p>
    <w:p w14:paraId="31FADDEE" w14:textId="77777777" w:rsidR="0090279E" w:rsidRPr="006A7EE2" w:rsidRDefault="0090279E" w:rsidP="0090279E">
      <w:pPr>
        <w:pStyle w:val="PL"/>
        <w:rPr>
          <w:lang w:val="en-US"/>
        </w:rPr>
      </w:pPr>
      <w:r w:rsidRPr="006A7EE2">
        <w:rPr>
          <w:lang w:val="en-US"/>
        </w:rPr>
        <w:t xml:space="preserve">          $ref: 'TS29571_CommonData.yaml#/components/responses/400'</w:t>
      </w:r>
    </w:p>
    <w:p w14:paraId="0020B866"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024ED8B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25DD2FD7"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1810BE8"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03</w:t>
      </w:r>
      <w:r w:rsidRPr="006A7EE2">
        <w:rPr>
          <w:lang w:val="en-US"/>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452EB4E0" w14:textId="77777777" w:rsidR="0090279E" w:rsidRDefault="0090279E" w:rsidP="0090279E">
      <w:pPr>
        <w:pStyle w:val="PL"/>
      </w:pPr>
      <w:r>
        <w:t xml:space="preserve">        '406':</w:t>
      </w:r>
    </w:p>
    <w:p w14:paraId="2BDDE10C" w14:textId="77777777" w:rsidR="0090279E" w:rsidRDefault="0090279E" w:rsidP="0090279E">
      <w:pPr>
        <w:pStyle w:val="PL"/>
      </w:pPr>
      <w:r>
        <w:t xml:space="preserve">          $ref: 'TS29571_CommonData.yaml#/components/responses/406'</w:t>
      </w:r>
    </w:p>
    <w:p w14:paraId="7A0F63DF"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B774C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28CC8CA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A3D4939"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52B9DECE"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FA56AAA"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47F9CFD4"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55A6CA36"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759E0E08"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4B8D2DAF"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021E784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65F81BBF"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7A4D48D3"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01EFC0B7"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65C0DBE8"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2C152AA"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6FF5529E"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316F6120"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6A555773" w:rsidR="00F03141" w:rsidRPr="006A7EE2" w:rsidRDefault="00F03141" w:rsidP="00F03141">
      <w:pPr>
        <w:pStyle w:val="PL"/>
      </w:pPr>
      <w:r w:rsidRPr="006A7EE2">
        <w:t xml:space="preserve">          '{</w:t>
      </w:r>
      <w:r w:rsidR="0045061D">
        <w:t>$</w:t>
      </w:r>
      <w:r w:rsidRPr="006A7EE2">
        <w:t>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19E7C75F"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BD84FF7"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6480A95E"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6EE780E"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4F163B94"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2F86C6B"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2F63FB9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29B6DA72"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66E7090D"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4853160F"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36820B3A"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5F57861"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6499F78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01BB282F"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686F3A5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E1F392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EDFB966"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7D8550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4F7A81C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9D17B4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47DEBC3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6E8A26A"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3FBAE69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02D619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14BB4C60"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706DAAC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3A3DA56E"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A0040A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26BD42C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45B691C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080414FB"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FA59AC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6B6B317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A54E924"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A72620B" w14:textId="77777777" w:rsidR="00B341AA" w:rsidRPr="006A7EE2" w:rsidRDefault="00B341AA" w:rsidP="00B341AA">
      <w:pPr>
        <w:pStyle w:val="PL"/>
        <w:rPr>
          <w:lang w:val="en-US"/>
        </w:rPr>
      </w:pPr>
      <w:r w:rsidRPr="006A7EE2">
        <w:rPr>
          <w:lang w:val="en-US"/>
        </w:rPr>
        <w:t xml:space="preserve">        '400':</w:t>
      </w:r>
    </w:p>
    <w:p w14:paraId="71282825" w14:textId="77777777" w:rsidR="00B341AA" w:rsidRPr="006A7EE2" w:rsidRDefault="00B341AA" w:rsidP="00B341AA">
      <w:pPr>
        <w:pStyle w:val="PL"/>
        <w:rPr>
          <w:lang w:val="en-US"/>
        </w:rPr>
      </w:pPr>
      <w:r w:rsidRPr="006A7EE2">
        <w:rPr>
          <w:lang w:val="en-US"/>
        </w:rPr>
        <w:t xml:space="preserve">          $ref: 'TS29571_CommonData.yaml#/components/responses/400'</w:t>
      </w:r>
    </w:p>
    <w:p w14:paraId="2C98FFB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496D518"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979A36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A7D99C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14672ABE" w14:textId="77777777" w:rsidR="00B341AA" w:rsidRDefault="00B341AA" w:rsidP="00B341AA">
      <w:pPr>
        <w:pStyle w:val="PL"/>
      </w:pPr>
      <w:r>
        <w:t xml:space="preserve">        '406':</w:t>
      </w:r>
    </w:p>
    <w:p w14:paraId="54DF87E6" w14:textId="77777777" w:rsidR="00B341AA" w:rsidRDefault="00B341AA" w:rsidP="00B341AA">
      <w:pPr>
        <w:pStyle w:val="PL"/>
      </w:pPr>
      <w:r>
        <w:t xml:space="preserve">          $ref: 'TS29571_CommonData.yaml#/components/responses/406'</w:t>
      </w:r>
    </w:p>
    <w:p w14:paraId="1E6D6A55"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6695084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4A97546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A8F100D"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69507D90" w14:textId="77777777" w:rsidR="00B341AA" w:rsidRPr="006A7EE2" w:rsidRDefault="00B341AA" w:rsidP="00B341AA">
      <w:pPr>
        <w:pStyle w:val="PL"/>
        <w:rPr>
          <w:lang w:val="en-US"/>
        </w:rPr>
      </w:pPr>
      <w:r w:rsidRPr="006A7EE2">
        <w:rPr>
          <w:lang w:val="en-US"/>
        </w:rPr>
        <w:t xml:space="preserve">        '400':</w:t>
      </w:r>
    </w:p>
    <w:p w14:paraId="4FEDEEE7" w14:textId="77777777" w:rsidR="00B341AA" w:rsidRPr="006A7EE2" w:rsidRDefault="00B341AA" w:rsidP="00B341AA">
      <w:pPr>
        <w:pStyle w:val="PL"/>
        <w:rPr>
          <w:lang w:val="en-US"/>
        </w:rPr>
      </w:pPr>
      <w:r w:rsidRPr="006A7EE2">
        <w:rPr>
          <w:lang w:val="en-US"/>
        </w:rPr>
        <w:t xml:space="preserve">          $ref: 'TS29571_CommonData.yaml#/components/responses/400'</w:t>
      </w:r>
    </w:p>
    <w:p w14:paraId="75F2FBD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5B464D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748D37C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68A2164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2B077D31" w14:textId="77777777" w:rsidR="00B341AA" w:rsidRDefault="00B341AA" w:rsidP="00B341AA">
      <w:pPr>
        <w:pStyle w:val="PL"/>
      </w:pPr>
      <w:r>
        <w:t xml:space="preserve">        '406':</w:t>
      </w:r>
    </w:p>
    <w:p w14:paraId="595A8DD3" w14:textId="77777777" w:rsidR="00B341AA" w:rsidRDefault="00B341AA" w:rsidP="00B341AA">
      <w:pPr>
        <w:pStyle w:val="PL"/>
      </w:pPr>
      <w:r>
        <w:t xml:space="preserve">          $ref: 'TS29571_CommonData.yaml#/components/responses/406'</w:t>
      </w:r>
    </w:p>
    <w:p w14:paraId="01FFCD5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D76505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52CCDADD"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17F526D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197BC05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3B8F3A2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0B5BA04"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6ADDD8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1F87F67D" w14:textId="77777777" w:rsidR="00B341AA" w:rsidRDefault="00B341AA" w:rsidP="00B341AA">
      <w:pPr>
        <w:pStyle w:val="PL"/>
      </w:pPr>
      <w:r>
        <w:t xml:space="preserve">        '406':</w:t>
      </w:r>
    </w:p>
    <w:p w14:paraId="3E07E1F1" w14:textId="77777777" w:rsidR="00B341AA" w:rsidRDefault="00B341AA" w:rsidP="00B341AA">
      <w:pPr>
        <w:pStyle w:val="PL"/>
      </w:pPr>
      <w:r>
        <w:t xml:space="preserve">          $ref: 'TS29571_CommonData.yaml#/components/responses/406'</w:t>
      </w:r>
    </w:p>
    <w:p w14:paraId="4F73ADC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3DF3D6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59C206E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38F493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11284A14" w14:textId="77777777" w:rsidR="00B341AA" w:rsidRPr="006A7EE2" w:rsidRDefault="00B341AA" w:rsidP="00B341AA">
      <w:pPr>
        <w:pStyle w:val="PL"/>
        <w:rPr>
          <w:lang w:val="en-US"/>
        </w:rPr>
      </w:pPr>
      <w:r w:rsidRPr="006A7EE2">
        <w:rPr>
          <w:lang w:val="en-US"/>
        </w:rPr>
        <w:t xml:space="preserve">        '400':</w:t>
      </w:r>
    </w:p>
    <w:p w14:paraId="51AEAE11" w14:textId="77777777" w:rsidR="00B341AA" w:rsidRPr="006A7EE2" w:rsidRDefault="00B341AA" w:rsidP="00B341AA">
      <w:pPr>
        <w:pStyle w:val="PL"/>
        <w:rPr>
          <w:lang w:val="en-US"/>
        </w:rPr>
      </w:pPr>
      <w:r w:rsidRPr="006A7EE2">
        <w:rPr>
          <w:lang w:val="en-US"/>
        </w:rPr>
        <w:t xml:space="preserve">          $ref: 'TS29571_CommonData.yaml#/components/responses/400'</w:t>
      </w:r>
    </w:p>
    <w:p w14:paraId="3558A2F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24716B1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E2677D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4D08A8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6B4D6697" w14:textId="77777777" w:rsidR="00B341AA" w:rsidRDefault="00B341AA" w:rsidP="00B341AA">
      <w:pPr>
        <w:pStyle w:val="PL"/>
      </w:pPr>
      <w:r>
        <w:t xml:space="preserve">        '406':</w:t>
      </w:r>
    </w:p>
    <w:p w14:paraId="1365AC10" w14:textId="77777777" w:rsidR="00B341AA" w:rsidRDefault="00B341AA" w:rsidP="00B341AA">
      <w:pPr>
        <w:pStyle w:val="PL"/>
      </w:pPr>
      <w:r>
        <w:t xml:space="preserve">          $ref: 'TS29571_CommonData.yaml#/components/responses/406'</w:t>
      </w:r>
    </w:p>
    <w:p w14:paraId="3E86A95F"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F1C66E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B6C864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D67B006"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ED3C08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C8F046A"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15A947E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A372F79"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3AE6AA78"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E267E2F"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65C39A94"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1C0E00E0"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6044546F"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86815F8"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0C1F974D"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2FC0E09"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14F332A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0EAE6B1"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386BCD3A" w:rsidR="001E6DA6" w:rsidRPr="006A7EE2" w:rsidRDefault="001E6DA6" w:rsidP="001E6DA6">
      <w:pPr>
        <w:pStyle w:val="PL"/>
      </w:pPr>
      <w:r w:rsidRPr="006A7EE2">
        <w:t xml:space="preserve">          '{</w:t>
      </w:r>
      <w:r w:rsidR="0045061D">
        <w:t>$</w:t>
      </w:r>
      <w:r w:rsidRPr="006A7EE2">
        <w:t>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78E892A"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23106B8"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0DDBA15B"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DC9D1BD"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169045D3"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7D36288"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4377BBB2"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3686FA8"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389071A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1863C8B1"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4716DF4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381853B"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3AD6C759"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CAA7AF2"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10110D81"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93FCD5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FB4E396" w14:textId="77777777" w:rsidR="00B341AA" w:rsidRPr="006A7EE2" w:rsidRDefault="00B341AA" w:rsidP="00B341AA">
      <w:pPr>
        <w:pStyle w:val="PL"/>
        <w:rPr>
          <w:lang w:val="en-US"/>
        </w:rPr>
      </w:pPr>
      <w:r w:rsidRPr="006A7EE2">
        <w:rPr>
          <w:lang w:val="en-US"/>
        </w:rPr>
        <w:t xml:space="preserve">        '4</w:t>
      </w:r>
      <w:r>
        <w:rPr>
          <w:lang w:val="en-US"/>
        </w:rPr>
        <w:t>03</w:t>
      </w:r>
      <w:r w:rsidRPr="006A7EE2">
        <w:rPr>
          <w:lang w:val="en-US"/>
        </w:rPr>
        <w:t>':</w:t>
      </w:r>
    </w:p>
    <w:p w14:paraId="798BC3D6"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38F45E32"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1CE7C9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0A0B6E8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739BE38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4D08F1E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B3645D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7C2C4D3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4A9B7B4B"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49D5C230"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28879264"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7407CFD4"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6ABCFF7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6FA22178"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9EAE83D"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1E4CE21B"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68ADDEF"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65DD0AC5" w14:textId="77777777" w:rsidR="00B341AA" w:rsidRDefault="00B341AA" w:rsidP="00B341AA">
      <w:pPr>
        <w:pStyle w:val="PL"/>
      </w:pPr>
      <w:r>
        <w:t xml:space="preserve">        '401':</w:t>
      </w:r>
    </w:p>
    <w:p w14:paraId="6BF30F31" w14:textId="77777777" w:rsidR="00B341AA" w:rsidRDefault="00B341AA" w:rsidP="00B341AA">
      <w:pPr>
        <w:pStyle w:val="PL"/>
      </w:pPr>
      <w:r>
        <w:t xml:space="preserve">          $ref: 'TS29571_CommonData.yaml#/components/responses/401'</w:t>
      </w:r>
    </w:p>
    <w:p w14:paraId="669AACA8" w14:textId="77777777" w:rsidR="00B341AA" w:rsidRDefault="00B341AA" w:rsidP="00B341AA">
      <w:pPr>
        <w:pStyle w:val="PL"/>
      </w:pPr>
      <w:r>
        <w:t xml:space="preserve">        '403':</w:t>
      </w:r>
    </w:p>
    <w:p w14:paraId="56DE8B90" w14:textId="77777777" w:rsidR="00B341AA" w:rsidRDefault="00B341AA" w:rsidP="00B341AA">
      <w:pPr>
        <w:pStyle w:val="PL"/>
      </w:pPr>
      <w:r>
        <w:t xml:space="preserve">          $ref: 'TS29571_CommonData.yaml#/components/responses/403'</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5234D4E5" w14:textId="77777777" w:rsidR="00B341AA" w:rsidRDefault="00B341AA" w:rsidP="00B341AA">
      <w:pPr>
        <w:pStyle w:val="PL"/>
      </w:pPr>
      <w:r>
        <w:t xml:space="preserve">        '411':</w:t>
      </w:r>
    </w:p>
    <w:p w14:paraId="4FD837F2" w14:textId="77777777" w:rsidR="00B341AA" w:rsidRDefault="00B341AA" w:rsidP="00B341AA">
      <w:pPr>
        <w:pStyle w:val="PL"/>
      </w:pPr>
      <w:r>
        <w:t xml:space="preserve">          $ref: 'TS29571_CommonData.yaml#/components/responses/411'</w:t>
      </w:r>
    </w:p>
    <w:p w14:paraId="34E72830" w14:textId="77777777" w:rsidR="00B341AA" w:rsidRDefault="00B341AA" w:rsidP="00B341AA">
      <w:pPr>
        <w:pStyle w:val="PL"/>
      </w:pPr>
      <w:r>
        <w:t xml:space="preserve">        '413':</w:t>
      </w:r>
    </w:p>
    <w:p w14:paraId="22FD9B25" w14:textId="77777777" w:rsidR="00B341AA" w:rsidRDefault="00B341AA" w:rsidP="00B341AA">
      <w:pPr>
        <w:pStyle w:val="PL"/>
      </w:pPr>
      <w:r>
        <w:t xml:space="preserve">          $ref: 'TS29571_CommonData.yaml#/components/responses/413'</w:t>
      </w:r>
    </w:p>
    <w:p w14:paraId="7635AEE2" w14:textId="77777777" w:rsidR="00B341AA" w:rsidRDefault="00B341AA" w:rsidP="00B341AA">
      <w:pPr>
        <w:pStyle w:val="PL"/>
      </w:pPr>
      <w:r>
        <w:t xml:space="preserve">        '415':</w:t>
      </w:r>
    </w:p>
    <w:p w14:paraId="04830925" w14:textId="77777777" w:rsidR="00B341AA" w:rsidRDefault="00B341AA" w:rsidP="00B341AA">
      <w:pPr>
        <w:pStyle w:val="PL"/>
      </w:pPr>
      <w:r>
        <w:t xml:space="preserve">          $ref: 'TS29571_CommonData.yaml#/components/responses/415'</w:t>
      </w:r>
    </w:p>
    <w:p w14:paraId="3202796E" w14:textId="77777777" w:rsidR="00B341AA" w:rsidRDefault="00B341AA" w:rsidP="00B341AA">
      <w:pPr>
        <w:pStyle w:val="PL"/>
      </w:pPr>
      <w:r>
        <w:t xml:space="preserve">        '429':</w:t>
      </w:r>
    </w:p>
    <w:p w14:paraId="23F93227" w14:textId="77777777" w:rsidR="00B341AA" w:rsidRDefault="00B341AA" w:rsidP="00B341AA">
      <w:pPr>
        <w:pStyle w:val="PL"/>
      </w:pPr>
      <w:r>
        <w:t xml:space="preserve">          $ref: 'TS29571_CommonData.yaml#/components/responses/429'</w:t>
      </w:r>
    </w:p>
    <w:p w14:paraId="2A05B6B2" w14:textId="77777777" w:rsidR="00B341AA" w:rsidRDefault="00B341AA" w:rsidP="00B341AA">
      <w:pPr>
        <w:pStyle w:val="PL"/>
      </w:pPr>
      <w:r>
        <w:t xml:space="preserve">        '500':</w:t>
      </w:r>
    </w:p>
    <w:p w14:paraId="383E8ACE" w14:textId="77777777" w:rsidR="00B341AA" w:rsidRDefault="00B341AA" w:rsidP="00B341AA">
      <w:pPr>
        <w:pStyle w:val="PL"/>
      </w:pPr>
      <w:r>
        <w:t xml:space="preserve">          $ref: 'TS29571_CommonData.yaml#/components/responses/500'</w:t>
      </w:r>
    </w:p>
    <w:p w14:paraId="525FC6E5" w14:textId="77777777" w:rsidR="00B341AA" w:rsidRDefault="00B341AA" w:rsidP="00B341AA">
      <w:pPr>
        <w:pStyle w:val="PL"/>
      </w:pPr>
      <w:r>
        <w:t xml:space="preserve">        '502':</w:t>
      </w:r>
    </w:p>
    <w:p w14:paraId="3F5E12A9" w14:textId="77777777" w:rsidR="00B341AA" w:rsidRDefault="00B341AA" w:rsidP="00B341AA">
      <w:pPr>
        <w:pStyle w:val="PL"/>
      </w:pPr>
      <w:r>
        <w:t xml:space="preserve">          $ref: 'TS29571_CommonData.yaml#/components/responses/502'</w:t>
      </w:r>
    </w:p>
    <w:p w14:paraId="16FEC493" w14:textId="77777777" w:rsidR="00B341AA" w:rsidRDefault="00B341AA" w:rsidP="00B341AA">
      <w:pPr>
        <w:pStyle w:val="PL"/>
      </w:pPr>
      <w:r>
        <w:t xml:space="preserve">        '503':</w:t>
      </w:r>
    </w:p>
    <w:p w14:paraId="46C7F373" w14:textId="77777777" w:rsidR="00B341AA" w:rsidRDefault="00B341AA" w:rsidP="00B341AA">
      <w:pPr>
        <w:pStyle w:val="PL"/>
      </w:pPr>
      <w:r>
        <w:t xml:space="preserve">          $ref: 'TS29571_CommonData.yaml#/components/responses/503'</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C9F8119" w:rsidR="001E6DA6" w:rsidRDefault="001E6DA6" w:rsidP="001E6DA6">
      <w:pPr>
        <w:pStyle w:val="PL"/>
      </w:pPr>
      <w:r>
        <w:t xml:space="preserve">          '{</w:t>
      </w:r>
      <w:r w:rsidR="0045061D">
        <w:t>$</w:t>
      </w:r>
      <w:r>
        <w:t>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4783141E" w14:textId="77777777" w:rsidR="00B341AA" w:rsidRDefault="00B341AA" w:rsidP="00B341AA">
      <w:pPr>
        <w:pStyle w:val="PL"/>
      </w:pPr>
      <w:r>
        <w:t xml:space="preserve">                '401':</w:t>
      </w:r>
    </w:p>
    <w:p w14:paraId="0AA796AC" w14:textId="77777777" w:rsidR="00B341AA" w:rsidRDefault="00B341AA" w:rsidP="00B341AA">
      <w:pPr>
        <w:pStyle w:val="PL"/>
      </w:pPr>
      <w:r>
        <w:t xml:space="preserve">                  $ref: 'TS29571_CommonData.yaml#/components/responses/401'</w:t>
      </w:r>
    </w:p>
    <w:p w14:paraId="5A4BFACE" w14:textId="77777777" w:rsidR="00B341AA" w:rsidRDefault="00B341AA" w:rsidP="00B341AA">
      <w:pPr>
        <w:pStyle w:val="PL"/>
      </w:pPr>
      <w:r>
        <w:t xml:space="preserve">                '403':</w:t>
      </w:r>
    </w:p>
    <w:p w14:paraId="2FE1A520" w14:textId="77777777" w:rsidR="00B341AA" w:rsidRDefault="00B341AA" w:rsidP="00B341AA">
      <w:pPr>
        <w:pStyle w:val="PL"/>
      </w:pPr>
      <w:r>
        <w:t xml:space="preserve">                  $ref: 'TS29571_CommonData.yaml#/components/responses/403'</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4BF67764" w14:textId="77777777" w:rsidR="00B341AA" w:rsidRDefault="00B341AA" w:rsidP="00B341AA">
      <w:pPr>
        <w:pStyle w:val="PL"/>
      </w:pPr>
      <w:r>
        <w:t xml:space="preserve">                '411':</w:t>
      </w:r>
    </w:p>
    <w:p w14:paraId="494F1031" w14:textId="77777777" w:rsidR="00B341AA" w:rsidRDefault="00B341AA" w:rsidP="00B341AA">
      <w:pPr>
        <w:pStyle w:val="PL"/>
      </w:pPr>
      <w:r>
        <w:t xml:space="preserve">                  $ref: 'TS29571_CommonData.yaml#/components/responses/411'</w:t>
      </w:r>
    </w:p>
    <w:p w14:paraId="792D11F9" w14:textId="77777777" w:rsidR="00B341AA" w:rsidRDefault="00B341AA" w:rsidP="00B341AA">
      <w:pPr>
        <w:pStyle w:val="PL"/>
      </w:pPr>
      <w:r>
        <w:t xml:space="preserve">                '413':</w:t>
      </w:r>
    </w:p>
    <w:p w14:paraId="5117660E" w14:textId="77777777" w:rsidR="00B341AA" w:rsidRDefault="00B341AA" w:rsidP="00B341AA">
      <w:pPr>
        <w:pStyle w:val="PL"/>
      </w:pPr>
      <w:r>
        <w:t xml:space="preserve">                  $ref: 'TS29571_CommonData.yaml#/components/responses/413'</w:t>
      </w:r>
    </w:p>
    <w:p w14:paraId="09B316CF" w14:textId="77777777" w:rsidR="00B341AA" w:rsidRDefault="00B341AA" w:rsidP="00B341AA">
      <w:pPr>
        <w:pStyle w:val="PL"/>
      </w:pPr>
      <w:r>
        <w:t xml:space="preserve">                '415':</w:t>
      </w:r>
    </w:p>
    <w:p w14:paraId="367EB002" w14:textId="77777777" w:rsidR="00B341AA" w:rsidRDefault="00B341AA" w:rsidP="00B341AA">
      <w:pPr>
        <w:pStyle w:val="PL"/>
      </w:pPr>
      <w:r>
        <w:t xml:space="preserve">                  $ref: 'TS29571_CommonData.yaml#/components/responses/415'</w:t>
      </w:r>
    </w:p>
    <w:p w14:paraId="35330808" w14:textId="77777777" w:rsidR="00B341AA" w:rsidRDefault="00B341AA" w:rsidP="00B341AA">
      <w:pPr>
        <w:pStyle w:val="PL"/>
      </w:pPr>
      <w:r>
        <w:t xml:space="preserve">                '429':</w:t>
      </w:r>
    </w:p>
    <w:p w14:paraId="01C7E371" w14:textId="77777777" w:rsidR="00B341AA" w:rsidRDefault="00B341AA" w:rsidP="00B341AA">
      <w:pPr>
        <w:pStyle w:val="PL"/>
      </w:pPr>
      <w:r>
        <w:t xml:space="preserve">                  $ref: 'TS29571_CommonData.yaml#/components/responses/429'</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87D6633" w14:textId="77777777" w:rsidR="00B341AA" w:rsidRDefault="00B341AA" w:rsidP="00B341AA">
      <w:pPr>
        <w:pStyle w:val="PL"/>
      </w:pPr>
      <w:r>
        <w:t xml:space="preserve">                '502':</w:t>
      </w:r>
    </w:p>
    <w:p w14:paraId="6DC68C10" w14:textId="77777777" w:rsidR="00B341AA" w:rsidRDefault="00B341AA" w:rsidP="00B341AA">
      <w:pPr>
        <w:pStyle w:val="PL"/>
      </w:pPr>
      <w:r>
        <w:t xml:space="preserve">                  $ref: 'TS29571_CommonData.yaml#/components/responses/502'</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42A922A4"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DA2C3D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3F2BC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A7E4449"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6B9C1F89"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F72BCCF"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5050FCF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E057A0E"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16485A9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0C8218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0823720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52DA822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23BF3B67"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7A56AB3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69F36426"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955F9B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3259E19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D30E860"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73F5597E"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6773D5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59F6928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3606EE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58B8BA8"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579698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47C9BC1E" w14:textId="77777777" w:rsidR="00B341AA" w:rsidRDefault="00B341AA" w:rsidP="00B341AA">
      <w:pPr>
        <w:pStyle w:val="PL"/>
      </w:pPr>
      <w:r>
        <w:t xml:space="preserve">        '406':</w:t>
      </w:r>
    </w:p>
    <w:p w14:paraId="2142B6B9" w14:textId="77777777" w:rsidR="00B341AA" w:rsidRDefault="00B341AA" w:rsidP="00B341AA">
      <w:pPr>
        <w:pStyle w:val="PL"/>
      </w:pPr>
      <w:r>
        <w:t xml:space="preserve">          $ref: 'TS29571_CommonData.yaml#/components/responses/406'</w:t>
      </w:r>
    </w:p>
    <w:p w14:paraId="1768994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2CDB40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35D8779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C7034A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13FDC10E"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8E400A5"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56C969A6" w14:textId="77777777" w:rsidR="00B341AA" w:rsidRDefault="00B341AA" w:rsidP="00B341AA">
      <w:pPr>
        <w:pStyle w:val="PL"/>
      </w:pPr>
      <w:r>
        <w:t xml:space="preserve">        '406':</w:t>
      </w:r>
    </w:p>
    <w:p w14:paraId="07E6E511" w14:textId="77777777" w:rsidR="00B341AA" w:rsidRDefault="00B341AA" w:rsidP="00B341AA">
      <w:pPr>
        <w:pStyle w:val="PL"/>
      </w:pPr>
      <w:r>
        <w:t xml:space="preserve">          $ref: 'TS29571_CommonData.yaml#/components/responses/406'</w:t>
      </w:r>
    </w:p>
    <w:p w14:paraId="3FEE75E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A2DBF4A"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619C149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3BD00FB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6A003BE1" w14:textId="77777777" w:rsidR="00376496" w:rsidRDefault="00376496" w:rsidP="00376496">
      <w:pPr>
        <w:pStyle w:val="PL"/>
      </w:pPr>
      <w:r>
        <w:t xml:space="preserve">        messagingPriority:</w:t>
      </w:r>
    </w:p>
    <w:p w14:paraId="2606072C" w14:textId="77777777" w:rsidR="00376496" w:rsidRDefault="00376496" w:rsidP="00376496">
      <w:pPr>
        <w:pStyle w:val="PL"/>
        <w:rPr>
          <w:lang w:val="en-US"/>
        </w:rPr>
      </w:pPr>
      <w:r>
        <w:rPr>
          <w:lang w:val="en-US"/>
        </w:rPr>
        <w:t xml:space="preserve">          type: boolean</w:t>
      </w:r>
    </w:p>
    <w:p w14:paraId="504DF40E" w14:textId="77777777" w:rsidR="00376496" w:rsidRDefault="00376496" w:rsidP="00376496">
      <w:pPr>
        <w:pStyle w:val="PL"/>
      </w:pPr>
      <w:r>
        <w:rPr>
          <w:lang w:val="en-US"/>
        </w:rPr>
        <w:t xml:space="preserve">          default: false</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7A021804" w14:textId="77777777" w:rsidR="00DA60C0" w:rsidRDefault="00DA60C0" w:rsidP="00DA60C0">
      <w:pPr>
        <w:pStyle w:val="PL"/>
      </w:pPr>
      <w:r>
        <w:t xml:space="preserve">        ipSmGwAddress:</w:t>
      </w:r>
    </w:p>
    <w:p w14:paraId="3D604FB5" w14:textId="77777777" w:rsidR="00DA60C0" w:rsidRPr="00D67AB2" w:rsidRDefault="00DA60C0" w:rsidP="00DA60C0">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05038B51" w14:textId="77777777" w:rsidR="00961785" w:rsidRDefault="00961785" w:rsidP="00961785">
      <w:pPr>
        <w:pStyle w:val="PL"/>
      </w:pPr>
      <w:r>
        <w:t xml:space="preserve">        ipSmGwInstanceId:</w:t>
      </w:r>
    </w:p>
    <w:p w14:paraId="74044411" w14:textId="77777777" w:rsidR="00961785" w:rsidRDefault="00961785" w:rsidP="00961785">
      <w:pPr>
        <w:pStyle w:val="PL"/>
      </w:pPr>
      <w:r>
        <w:t xml:space="preserve">          $ref: 'TS29571_CommonData.yaml#/components/schemas/NfInstanceId'</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7777777" w:rsidR="0086732C" w:rsidRDefault="0086732C" w:rsidP="0086732C">
      <w:pPr>
        <w:pStyle w:val="PL"/>
        <w:rPr>
          <w:color w:val="000000"/>
        </w:rPr>
      </w:pPr>
      <w:r>
        <w:t xml:space="preserve">            </w:t>
      </w:r>
      <w:r>
        <w:rPr>
          <w:color w:val="000000"/>
        </w:rPr>
        <w:t>The content is according to CallReferenceNumber type described in 3GPP TS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7777777" w:rsidR="0086732C" w:rsidRDefault="0086732C" w:rsidP="0086732C">
      <w:pPr>
        <w:pStyle w:val="PL"/>
        <w:rPr>
          <w:color w:val="000000"/>
        </w:rPr>
      </w:pPr>
      <w:r>
        <w:t xml:space="preserve">            </w:t>
      </w:r>
      <w:r>
        <w:rPr>
          <w:color w:val="000000"/>
        </w:rPr>
        <w:t>The content is according to ISDN-AddressString type described in 3GPP TS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4576" w:name="_Toc24978902"/>
      <w:bookmarkStart w:id="4577" w:name="_Toc34346808"/>
      <w:bookmarkStart w:id="4578" w:name="_Toc34740885"/>
      <w:bookmarkStart w:id="4579" w:name="_Toc34748244"/>
      <w:bookmarkStart w:id="4580" w:name="_Toc34748620"/>
      <w:bookmarkStart w:id="4581" w:name="_Toc34749610"/>
      <w:bookmarkStart w:id="4582" w:name="_Toc49690154"/>
      <w:bookmarkStart w:id="4583" w:name="_Toc56337254"/>
      <w:bookmarkStart w:id="4584" w:name="_Toc73444076"/>
      <w:bookmarkStart w:id="4585" w:name="_Toc215001002"/>
      <w:r w:rsidRPr="00F91D2F">
        <w:t>A.</w:t>
      </w:r>
      <w:r>
        <w:t>4</w:t>
      </w:r>
      <w:r w:rsidRPr="00F91D2F">
        <w:tab/>
      </w:r>
      <w:r>
        <w:t>Nhss_imsUEAU</w:t>
      </w:r>
      <w:r w:rsidRPr="00F91D2F">
        <w:t xml:space="preserve"> API</w:t>
      </w:r>
      <w:bookmarkEnd w:id="4576"/>
      <w:bookmarkEnd w:id="4577"/>
      <w:bookmarkEnd w:id="4578"/>
      <w:bookmarkEnd w:id="4579"/>
      <w:bookmarkEnd w:id="4580"/>
      <w:bookmarkEnd w:id="4581"/>
      <w:bookmarkEnd w:id="4582"/>
      <w:bookmarkEnd w:id="4583"/>
      <w:bookmarkEnd w:id="4584"/>
      <w:bookmarkEnd w:id="4585"/>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333EB945" w:rsidR="00266DE9" w:rsidRPr="00D67AB2" w:rsidRDefault="00266DE9" w:rsidP="00266DE9">
      <w:pPr>
        <w:pStyle w:val="PL"/>
      </w:pPr>
      <w:r w:rsidRPr="00D67AB2">
        <w:t xml:space="preserve">  version: '</w:t>
      </w:r>
      <w:r w:rsidRPr="00827916">
        <w:t>1.</w:t>
      </w:r>
      <w:r w:rsidR="000E0F97">
        <w:t>3</w:t>
      </w:r>
      <w:r w:rsidRPr="00827916">
        <w:t>.</w:t>
      </w:r>
      <w:r w:rsidR="0027456E">
        <w:t>0</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51277668" w:rsidR="00266DE9" w:rsidRPr="00D67AB2" w:rsidRDefault="00266DE9" w:rsidP="00266DE9">
      <w:pPr>
        <w:pStyle w:val="PL"/>
      </w:pPr>
      <w:r w:rsidRPr="00D67AB2">
        <w:t xml:space="preserve">    © 20</w:t>
      </w:r>
      <w:r w:rsidR="00000432">
        <w:t>2</w:t>
      </w:r>
      <w:r w:rsidR="000E0F97">
        <w:t>5</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08565E7E"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000432">
        <w:rPr>
          <w:lang w:val="en-US"/>
        </w:rPr>
        <w:t>1</w:t>
      </w:r>
      <w:r w:rsidR="000E0F97">
        <w:rPr>
          <w:lang w:val="en-US"/>
        </w:rPr>
        <w:t>9</w:t>
      </w:r>
      <w:r w:rsidRPr="00827916">
        <w:rPr>
          <w:lang w:val="en-US"/>
        </w:rPr>
        <w:t>.</w:t>
      </w:r>
      <w:r w:rsidR="00936652">
        <w:rPr>
          <w:lang w:val="en-US"/>
        </w:rPr>
        <w:t>4</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645DD605" w14:textId="77777777" w:rsidR="00B341AA" w:rsidRPr="00827916" w:rsidRDefault="00B341AA" w:rsidP="00B341AA">
      <w:pPr>
        <w:pStyle w:val="PL"/>
      </w:pPr>
      <w:r w:rsidRPr="00827916">
        <w:t xml:space="preserve">        '40</w:t>
      </w:r>
      <w:r>
        <w:t>1</w:t>
      </w:r>
      <w:r w:rsidRPr="00827916">
        <w:t>':</w:t>
      </w:r>
    </w:p>
    <w:p w14:paraId="7EE86FEE" w14:textId="77777777" w:rsidR="00B341AA" w:rsidRDefault="00B341AA" w:rsidP="00B341AA">
      <w:pPr>
        <w:pStyle w:val="PL"/>
      </w:pPr>
      <w:r>
        <w:t xml:space="preserve">          </w:t>
      </w:r>
      <w:r w:rsidRPr="0071294D">
        <w:t>$ref: 'TS29571_CommonData.yaml#/components/responses/</w:t>
      </w:r>
      <w:r>
        <w:t>401</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32708DB7" w14:textId="77777777" w:rsidR="00B341AA" w:rsidRPr="00827916" w:rsidRDefault="00B341AA" w:rsidP="00B341AA">
      <w:pPr>
        <w:pStyle w:val="PL"/>
      </w:pPr>
      <w:r w:rsidRPr="00827916">
        <w:t xml:space="preserve">        '4</w:t>
      </w:r>
      <w:r>
        <w:t>11</w:t>
      </w:r>
      <w:r w:rsidRPr="00827916">
        <w:t>':</w:t>
      </w:r>
    </w:p>
    <w:p w14:paraId="22F9829E" w14:textId="77777777" w:rsidR="00B341AA" w:rsidRDefault="00B341AA" w:rsidP="00B341AA">
      <w:pPr>
        <w:pStyle w:val="PL"/>
      </w:pPr>
      <w:r>
        <w:t xml:space="preserve">          </w:t>
      </w:r>
      <w:r w:rsidRPr="0071294D">
        <w:t>$ref: 'TS29571_CommonData.yaml#/components/responses/</w:t>
      </w:r>
      <w:r>
        <w:t>411</w:t>
      </w:r>
      <w:r w:rsidRPr="0071294D">
        <w:t>'</w:t>
      </w:r>
    </w:p>
    <w:p w14:paraId="5914B8C5" w14:textId="77777777" w:rsidR="00B341AA" w:rsidRPr="00827916" w:rsidRDefault="00B341AA" w:rsidP="00B341AA">
      <w:pPr>
        <w:pStyle w:val="PL"/>
      </w:pPr>
      <w:r w:rsidRPr="00827916">
        <w:t xml:space="preserve">        '4</w:t>
      </w:r>
      <w:r>
        <w:t>13</w:t>
      </w:r>
      <w:r w:rsidRPr="00827916">
        <w:t>':</w:t>
      </w:r>
    </w:p>
    <w:p w14:paraId="0B014173" w14:textId="77777777" w:rsidR="00B341AA" w:rsidRDefault="00B341AA" w:rsidP="00B341AA">
      <w:pPr>
        <w:pStyle w:val="PL"/>
      </w:pPr>
      <w:r>
        <w:t xml:space="preserve">          </w:t>
      </w:r>
      <w:r w:rsidRPr="0071294D">
        <w:t>$ref: 'TS29571_CommonData.yaml#/components/responses/</w:t>
      </w:r>
      <w:r>
        <w:t>413</w:t>
      </w:r>
      <w:r w:rsidRPr="0071294D">
        <w:t>'</w:t>
      </w:r>
    </w:p>
    <w:p w14:paraId="4A389120" w14:textId="77777777" w:rsidR="00B341AA" w:rsidRPr="00827916" w:rsidRDefault="00B341AA" w:rsidP="00B341AA">
      <w:pPr>
        <w:pStyle w:val="PL"/>
      </w:pPr>
      <w:r w:rsidRPr="00827916">
        <w:t xml:space="preserve">        '4</w:t>
      </w:r>
      <w:r>
        <w:t>15</w:t>
      </w:r>
      <w:r w:rsidRPr="00827916">
        <w:t>':</w:t>
      </w:r>
    </w:p>
    <w:p w14:paraId="772442E0" w14:textId="77777777" w:rsidR="00B341AA" w:rsidRDefault="00B341AA" w:rsidP="00B341AA">
      <w:pPr>
        <w:pStyle w:val="PL"/>
      </w:pPr>
      <w:r>
        <w:t xml:space="preserve">          </w:t>
      </w:r>
      <w:r w:rsidRPr="0071294D">
        <w:t>$ref: 'TS29571_CommonData.yaml#/components/responses/</w:t>
      </w:r>
      <w:r>
        <w:t>415</w:t>
      </w:r>
      <w:r w:rsidRPr="0071294D">
        <w:t>'</w:t>
      </w:r>
    </w:p>
    <w:p w14:paraId="45268BCD" w14:textId="77777777" w:rsidR="00B341AA" w:rsidRPr="00827916" w:rsidRDefault="00B341AA" w:rsidP="00B341AA">
      <w:pPr>
        <w:pStyle w:val="PL"/>
      </w:pPr>
      <w:r w:rsidRPr="00827916">
        <w:t xml:space="preserve">        '4</w:t>
      </w:r>
      <w:r>
        <w:t>29</w:t>
      </w:r>
      <w:r w:rsidRPr="00827916">
        <w:t>':</w:t>
      </w:r>
    </w:p>
    <w:p w14:paraId="72CE1E32" w14:textId="77777777" w:rsidR="00B341AA" w:rsidRDefault="00B341AA" w:rsidP="00B341AA">
      <w:pPr>
        <w:pStyle w:val="PL"/>
      </w:pPr>
      <w:r>
        <w:t xml:space="preserve">          </w:t>
      </w:r>
      <w:r w:rsidRPr="0071294D">
        <w:t>$ref: 'TS29571_CommonData.yaml#/components/responses/</w:t>
      </w:r>
      <w:r>
        <w:t>429</w:t>
      </w:r>
      <w:r w:rsidRPr="0071294D">
        <w:t>'</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4385764C" w14:textId="77777777" w:rsidR="00B341AA" w:rsidRPr="00827916" w:rsidRDefault="00B341AA" w:rsidP="00B341AA">
      <w:pPr>
        <w:pStyle w:val="PL"/>
      </w:pPr>
      <w:r w:rsidRPr="00827916">
        <w:t xml:space="preserve">        '</w:t>
      </w:r>
      <w:r>
        <w:t>502</w:t>
      </w:r>
      <w:r w:rsidRPr="00827916">
        <w:t>':</w:t>
      </w:r>
    </w:p>
    <w:p w14:paraId="72182A5B" w14:textId="77777777" w:rsidR="00B341AA" w:rsidRDefault="00B341AA" w:rsidP="00B341AA">
      <w:pPr>
        <w:pStyle w:val="PL"/>
      </w:pPr>
      <w:r>
        <w:t xml:space="preserve">          </w:t>
      </w:r>
      <w:r w:rsidRPr="0071294D">
        <w:t>$ref: 'TS29571_CommonData.yaml#/components/responses/</w:t>
      </w:r>
      <w:r>
        <w:t>502</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4586" w:name="_Toc215001003"/>
      <w:bookmarkStart w:id="4587" w:name="_Hlk96862151"/>
      <w:r w:rsidRPr="00F91D2F">
        <w:t>A.</w:t>
      </w:r>
      <w:r>
        <w:t>5</w:t>
      </w:r>
      <w:r w:rsidRPr="00F91D2F">
        <w:tab/>
      </w:r>
      <w:r>
        <w:t>Nhss</w:t>
      </w:r>
      <w:r w:rsidRPr="00D67AB2">
        <w:t>_</w:t>
      </w:r>
      <w:r>
        <w:t>gba</w:t>
      </w:r>
      <w:r w:rsidRPr="00D67AB2">
        <w:t>SDM</w:t>
      </w:r>
      <w:r w:rsidRPr="00F91D2F">
        <w:t xml:space="preserve"> API</w:t>
      </w:r>
      <w:bookmarkEnd w:id="4586"/>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15C3E4DB" w:rsidR="009B6186" w:rsidRPr="00D67AB2" w:rsidRDefault="009B6186" w:rsidP="009B6186">
      <w:pPr>
        <w:pStyle w:val="PL"/>
      </w:pPr>
      <w:r w:rsidRPr="00D67AB2">
        <w:t xml:space="preserve">  version: '</w:t>
      </w:r>
      <w:r w:rsidRPr="001F467D">
        <w:t>1.</w:t>
      </w:r>
      <w:r w:rsidR="000E0F97">
        <w:t>2</w:t>
      </w:r>
      <w:r w:rsidRPr="001F467D">
        <w:t>.</w:t>
      </w:r>
      <w:r>
        <w:t>0</w:t>
      </w:r>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1CF7DB10" w:rsidR="00F32DD4" w:rsidRPr="00D67AB2" w:rsidRDefault="009B6186" w:rsidP="009B6186">
      <w:pPr>
        <w:pStyle w:val="PL"/>
      </w:pPr>
      <w:r w:rsidRPr="00D67AB2">
        <w:t xml:space="preserve">    © 20</w:t>
      </w:r>
      <w:r>
        <w:t>2</w:t>
      </w:r>
      <w:r w:rsidR="000E0F97">
        <w:t>5</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172F7536"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0E0F97">
        <w:rPr>
          <w:lang w:val="en-US"/>
        </w:rPr>
        <w:t>9</w:t>
      </w:r>
      <w:r w:rsidRPr="001F467D">
        <w:rPr>
          <w:lang w:val="en-US"/>
        </w:rPr>
        <w:t>.</w:t>
      </w:r>
      <w:r w:rsidR="00936652">
        <w:rPr>
          <w:lang w:val="en-US"/>
        </w:rPr>
        <w:t>4</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4587"/>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t xml:space="preserve">        description: apiRoot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74EDFEA0" w14:textId="77777777" w:rsidR="00B341AA" w:rsidRPr="006A7EE2" w:rsidRDefault="00B341AA" w:rsidP="00B341AA">
      <w:pPr>
        <w:pStyle w:val="PL"/>
        <w:rPr>
          <w:lang w:val="en-US"/>
        </w:rPr>
      </w:pPr>
      <w:r w:rsidRPr="006A7EE2">
        <w:rPr>
          <w:lang w:val="en-US"/>
        </w:rPr>
        <w:t xml:space="preserve">        '400':</w:t>
      </w:r>
    </w:p>
    <w:p w14:paraId="694E30BD" w14:textId="77777777" w:rsidR="00B341AA" w:rsidRPr="006A7EE2" w:rsidRDefault="00B341AA" w:rsidP="00B341AA">
      <w:pPr>
        <w:pStyle w:val="PL"/>
        <w:rPr>
          <w:lang w:val="en-US"/>
        </w:rPr>
      </w:pPr>
      <w:r w:rsidRPr="006A7EE2">
        <w:rPr>
          <w:lang w:val="en-US"/>
        </w:rPr>
        <w:t xml:space="preserve">          $ref: 'TS29571_CommonData.yaml#/components/responses/400'</w:t>
      </w:r>
    </w:p>
    <w:p w14:paraId="77B0C32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533BE97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762822B3" w14:textId="77777777" w:rsidR="00B341AA" w:rsidRDefault="00B341AA" w:rsidP="00B341AA">
      <w:pPr>
        <w:pStyle w:val="PL"/>
      </w:pPr>
      <w:r>
        <w:t xml:space="preserve">        '406':</w:t>
      </w:r>
    </w:p>
    <w:p w14:paraId="7CC81925" w14:textId="77777777" w:rsidR="00B341AA" w:rsidRDefault="00B341AA" w:rsidP="00B341AA">
      <w:pPr>
        <w:pStyle w:val="PL"/>
      </w:pPr>
      <w:r>
        <w:t xml:space="preserve">          $ref: 'TS29571_CommonData.yaml#/components/responses/406'</w:t>
      </w:r>
    </w:p>
    <w:p w14:paraId="2379A4D7"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0CB5A473"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00C2ECCA"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102B7B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534576AE"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AE6C043"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716A9604"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210A02D4"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54CC962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47A8A40A"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2BA9FFFB"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33CE0CB0"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02C980E0"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0761C90D"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D6AA9A0"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0FFA4EE9"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65B1CCE7"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710EAE8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81E5FAA" w:rsidR="009B6186" w:rsidRPr="006A7EE2" w:rsidRDefault="009B6186" w:rsidP="009B6186">
      <w:pPr>
        <w:pStyle w:val="PL"/>
      </w:pPr>
      <w:r w:rsidRPr="006A7EE2">
        <w:t xml:space="preserve">          '{</w:t>
      </w:r>
      <w:r w:rsidR="0045061D">
        <w:t>$</w:t>
      </w:r>
      <w:r w:rsidRPr="006A7EE2">
        <w:t>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201D82C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72DE14F"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26295A35"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1B767A2C"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77903D3D"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738A4245"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1A1D4DAD"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71399C05"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4A23522B"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8141A41"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6401943"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2415FD87"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429FCC6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7728A6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52CDE70A"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02558ED"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73D16452"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43029107"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3</w:t>
      </w:r>
      <w:r w:rsidRPr="006A7EE2">
        <w:rPr>
          <w:lang w:val="en-US"/>
        </w:rPr>
        <w:t>'</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6070D06A"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62F8582F"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5838585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4A30B95"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43E87DF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934506E"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493F406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1A95E28B"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11</w:t>
      </w:r>
      <w:r w:rsidRPr="006A7EE2">
        <w:rPr>
          <w:lang w:val="en-US"/>
        </w:rPr>
        <w:t>'</w:t>
      </w:r>
    </w:p>
    <w:p w14:paraId="0320BA67"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199BB4F9"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13</w:t>
      </w:r>
      <w:r w:rsidRPr="006A7EE2">
        <w:rPr>
          <w:lang w:val="en-US"/>
        </w:rPr>
        <w:t>'</w:t>
      </w:r>
    </w:p>
    <w:p w14:paraId="057A66BD"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3C42691"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15</w:t>
      </w:r>
      <w:r w:rsidRPr="006A7EE2">
        <w:rPr>
          <w:lang w:val="en-US"/>
        </w:rPr>
        <w:t>'</w:t>
      </w:r>
    </w:p>
    <w:p w14:paraId="57087492"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7A6CF474"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676337F8"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64670034"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4588" w:name="_Toc215001004"/>
      <w:bookmarkStart w:id="4589" w:name="_Hlk96862128"/>
      <w:r w:rsidRPr="005A48CC">
        <w:rPr>
          <w:lang w:val="en-US"/>
        </w:rPr>
        <w:t>A.</w:t>
      </w:r>
      <w:r>
        <w:rPr>
          <w:lang w:val="en-US"/>
        </w:rPr>
        <w:t>6</w:t>
      </w:r>
      <w:r w:rsidRPr="005A48CC">
        <w:rPr>
          <w:lang w:val="en-US"/>
        </w:rPr>
        <w:tab/>
        <w:t>Nhss_gbaUEAU API</w:t>
      </w:r>
      <w:bookmarkEnd w:id="4588"/>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10DFA0D5" w:rsidR="00B649D5" w:rsidRPr="00B06F7A" w:rsidRDefault="00B649D5" w:rsidP="00B649D5">
      <w:pPr>
        <w:pStyle w:val="PL"/>
        <w:rPr>
          <w:lang w:val="en-US"/>
        </w:rPr>
      </w:pPr>
      <w:r w:rsidRPr="005A48CC">
        <w:rPr>
          <w:lang w:val="en-US"/>
        </w:rPr>
        <w:t xml:space="preserve">  </w:t>
      </w:r>
      <w:r w:rsidRPr="00B06F7A">
        <w:rPr>
          <w:lang w:val="en-US"/>
        </w:rPr>
        <w:t>version: '1.</w:t>
      </w:r>
      <w:r w:rsidR="000E0F97">
        <w:rPr>
          <w:lang w:val="en-US"/>
        </w:rPr>
        <w:t>2</w:t>
      </w:r>
      <w:r w:rsidRPr="00B06F7A">
        <w:rPr>
          <w:lang w:val="en-US"/>
        </w:rPr>
        <w:t>.0'</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7FD29106" w:rsidR="00F32DD4" w:rsidRPr="00D67AB2" w:rsidRDefault="00B649D5" w:rsidP="00B649D5">
      <w:pPr>
        <w:pStyle w:val="PL"/>
      </w:pPr>
      <w:r w:rsidRPr="00D67AB2">
        <w:t xml:space="preserve">    © 20</w:t>
      </w:r>
      <w:r>
        <w:t>2</w:t>
      </w:r>
      <w:r w:rsidR="000E0F97">
        <w:t>5</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6E29CD03"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0E0F97">
        <w:rPr>
          <w:lang w:val="en-US"/>
        </w:rPr>
        <w:t>9</w:t>
      </w:r>
      <w:r w:rsidRPr="001F467D">
        <w:rPr>
          <w:lang w:val="en-US"/>
        </w:rPr>
        <w:t>.</w:t>
      </w:r>
      <w:r w:rsidR="00936652">
        <w:rPr>
          <w:lang w:val="en-US"/>
        </w:rPr>
        <w:t>4</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4589"/>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apiRoot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53D62298" w14:textId="77777777" w:rsidR="001A6CCD" w:rsidRPr="00B06F7A" w:rsidRDefault="001A6CCD" w:rsidP="001A6CCD">
      <w:pPr>
        <w:pStyle w:val="PL"/>
        <w:rPr>
          <w:lang w:val="en-US"/>
        </w:rPr>
      </w:pPr>
      <w:r w:rsidRPr="00B06F7A">
        <w:rPr>
          <w:lang w:val="en-US"/>
        </w:rPr>
        <w:t xml:space="preserve">        '40</w:t>
      </w:r>
      <w:r>
        <w:rPr>
          <w:lang w:val="en-US"/>
        </w:rPr>
        <w:t>1</w:t>
      </w:r>
      <w:r w:rsidRPr="00B06F7A">
        <w:rPr>
          <w:lang w:val="en-US"/>
        </w:rPr>
        <w:t>':</w:t>
      </w:r>
    </w:p>
    <w:p w14:paraId="58F9FC7B" w14:textId="77777777" w:rsidR="001A6CCD" w:rsidRPr="00B06F7A" w:rsidRDefault="001A6CCD" w:rsidP="001A6CCD">
      <w:pPr>
        <w:pStyle w:val="PL"/>
        <w:rPr>
          <w:lang w:val="en-US"/>
        </w:rPr>
      </w:pPr>
      <w:r w:rsidRPr="00B06F7A">
        <w:rPr>
          <w:lang w:val="en-US"/>
        </w:rPr>
        <w:t xml:space="preserve">          $ref: 'TS29571_CommonData.yaml#/components/responses/40</w:t>
      </w:r>
      <w:r>
        <w:rPr>
          <w:lang w:val="en-US"/>
        </w:rPr>
        <w:t>1</w:t>
      </w:r>
      <w:r w:rsidRPr="00B06F7A">
        <w:rPr>
          <w:lang w:val="en-US"/>
        </w:rPr>
        <w:t>'</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0BB7F55D" w14:textId="77777777" w:rsidR="001A6CCD" w:rsidRPr="00B06F7A" w:rsidRDefault="001A6CCD" w:rsidP="001A6CCD">
      <w:pPr>
        <w:pStyle w:val="PL"/>
        <w:rPr>
          <w:lang w:val="en-US"/>
        </w:rPr>
      </w:pPr>
      <w:r w:rsidRPr="00B06F7A">
        <w:rPr>
          <w:lang w:val="en-US"/>
        </w:rPr>
        <w:t xml:space="preserve">        '4</w:t>
      </w:r>
      <w:r>
        <w:rPr>
          <w:lang w:val="en-US"/>
        </w:rPr>
        <w:t>11</w:t>
      </w:r>
      <w:r w:rsidRPr="00B06F7A">
        <w:rPr>
          <w:lang w:val="en-US"/>
        </w:rPr>
        <w:t>':</w:t>
      </w:r>
    </w:p>
    <w:p w14:paraId="2B4CB5B9"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11</w:t>
      </w:r>
      <w:r w:rsidRPr="00B06F7A">
        <w:rPr>
          <w:lang w:val="en-US"/>
        </w:rPr>
        <w:t>'</w:t>
      </w:r>
    </w:p>
    <w:p w14:paraId="38E431E1" w14:textId="77777777" w:rsidR="001A6CCD" w:rsidRPr="00B06F7A" w:rsidRDefault="001A6CCD" w:rsidP="001A6CCD">
      <w:pPr>
        <w:pStyle w:val="PL"/>
        <w:rPr>
          <w:lang w:val="en-US"/>
        </w:rPr>
      </w:pPr>
      <w:r w:rsidRPr="00B06F7A">
        <w:rPr>
          <w:lang w:val="en-US"/>
        </w:rPr>
        <w:t xml:space="preserve">        '4</w:t>
      </w:r>
      <w:r>
        <w:rPr>
          <w:lang w:val="en-US"/>
        </w:rPr>
        <w:t>13</w:t>
      </w:r>
      <w:r w:rsidRPr="00B06F7A">
        <w:rPr>
          <w:lang w:val="en-US"/>
        </w:rPr>
        <w:t>':</w:t>
      </w:r>
    </w:p>
    <w:p w14:paraId="255A5D01"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13</w:t>
      </w:r>
      <w:r w:rsidRPr="00B06F7A">
        <w:rPr>
          <w:lang w:val="en-US"/>
        </w:rPr>
        <w:t>'</w:t>
      </w:r>
    </w:p>
    <w:p w14:paraId="16AEC828" w14:textId="77777777" w:rsidR="001A6CCD" w:rsidRPr="00B06F7A" w:rsidRDefault="001A6CCD" w:rsidP="001A6CCD">
      <w:pPr>
        <w:pStyle w:val="PL"/>
        <w:rPr>
          <w:lang w:val="en-US"/>
        </w:rPr>
      </w:pPr>
      <w:r w:rsidRPr="00B06F7A">
        <w:rPr>
          <w:lang w:val="en-US"/>
        </w:rPr>
        <w:t xml:space="preserve">        '4</w:t>
      </w:r>
      <w:r>
        <w:rPr>
          <w:lang w:val="en-US"/>
        </w:rPr>
        <w:t>15</w:t>
      </w:r>
      <w:r w:rsidRPr="00B06F7A">
        <w:rPr>
          <w:lang w:val="en-US"/>
        </w:rPr>
        <w:t>':</w:t>
      </w:r>
    </w:p>
    <w:p w14:paraId="4A41635F"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15</w:t>
      </w:r>
      <w:r w:rsidRPr="00B06F7A">
        <w:rPr>
          <w:lang w:val="en-US"/>
        </w:rPr>
        <w:t>'</w:t>
      </w:r>
    </w:p>
    <w:p w14:paraId="498E203B" w14:textId="77777777" w:rsidR="001A6CCD" w:rsidRPr="00B06F7A" w:rsidRDefault="001A6CCD" w:rsidP="001A6CCD">
      <w:pPr>
        <w:pStyle w:val="PL"/>
        <w:rPr>
          <w:lang w:val="en-US"/>
        </w:rPr>
      </w:pPr>
      <w:r w:rsidRPr="00B06F7A">
        <w:rPr>
          <w:lang w:val="en-US"/>
        </w:rPr>
        <w:t xml:space="preserve">        '4</w:t>
      </w:r>
      <w:r>
        <w:rPr>
          <w:lang w:val="en-US"/>
        </w:rPr>
        <w:t>29</w:t>
      </w:r>
      <w:r w:rsidRPr="00B06F7A">
        <w:rPr>
          <w:lang w:val="en-US"/>
        </w:rPr>
        <w:t>':</w:t>
      </w:r>
    </w:p>
    <w:p w14:paraId="6C7766C6"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29</w:t>
      </w:r>
      <w:r w:rsidRPr="00B06F7A">
        <w:rPr>
          <w:lang w:val="en-US"/>
        </w:rPr>
        <w:t>'</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217AF1EC" w14:textId="77777777" w:rsidR="001A6CCD" w:rsidRPr="00B06F7A" w:rsidRDefault="001A6CCD" w:rsidP="001A6CCD">
      <w:pPr>
        <w:pStyle w:val="PL"/>
        <w:rPr>
          <w:lang w:val="en-US"/>
        </w:rPr>
      </w:pPr>
      <w:r w:rsidRPr="00B06F7A">
        <w:rPr>
          <w:lang w:val="en-US"/>
        </w:rPr>
        <w:t xml:space="preserve">        '</w:t>
      </w:r>
      <w:r>
        <w:rPr>
          <w:lang w:val="en-US"/>
        </w:rPr>
        <w:t>502</w:t>
      </w:r>
      <w:r w:rsidRPr="00B06F7A">
        <w:rPr>
          <w:lang w:val="en-US"/>
        </w:rPr>
        <w:t>':</w:t>
      </w:r>
    </w:p>
    <w:p w14:paraId="049FA39C" w14:textId="77777777" w:rsidR="001A6CCD" w:rsidRPr="00B06F7A" w:rsidRDefault="001A6CCD" w:rsidP="001A6CCD">
      <w:pPr>
        <w:pStyle w:val="PL"/>
        <w:rPr>
          <w:lang w:val="en-US"/>
        </w:rPr>
      </w:pPr>
      <w:r w:rsidRPr="00B06F7A">
        <w:rPr>
          <w:lang w:val="en-US"/>
        </w:rPr>
        <w:t xml:space="preserve">          $ref: 'TS29571_CommonData.yaml#/components/responses/</w:t>
      </w:r>
      <w:r>
        <w:rPr>
          <w:lang w:val="en-US"/>
        </w:rPr>
        <w:t>502</w:t>
      </w:r>
      <w:r w:rsidRPr="00B06F7A">
        <w:rPr>
          <w:lang w:val="en-US"/>
        </w:rPr>
        <w:t>'</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6CF04A3E" w14:textId="267A60FB" w:rsidR="0085750E" w:rsidRPr="005A48CC" w:rsidRDefault="0085750E" w:rsidP="0085750E">
      <w:pPr>
        <w:pStyle w:val="Heading1"/>
        <w:rPr>
          <w:lang w:val="en-US"/>
        </w:rPr>
      </w:pPr>
      <w:bookmarkStart w:id="4590" w:name="_Toc186724172"/>
      <w:bookmarkStart w:id="4591" w:name="_Toc215001005"/>
      <w:bookmarkStart w:id="4592" w:name="_Hlk214992111"/>
      <w:bookmarkStart w:id="4593" w:name="_Toc21948995"/>
      <w:bookmarkStart w:id="4594" w:name="_Toc24978903"/>
      <w:bookmarkStart w:id="4595" w:name="_Toc34346809"/>
      <w:bookmarkStart w:id="4596" w:name="_Toc34740886"/>
      <w:bookmarkStart w:id="4597" w:name="_Toc34748245"/>
      <w:bookmarkStart w:id="4598" w:name="_Toc34748621"/>
      <w:bookmarkStart w:id="4599" w:name="_Toc34749611"/>
      <w:bookmarkStart w:id="4600" w:name="_Toc49690155"/>
      <w:bookmarkStart w:id="4601" w:name="_Toc56337255"/>
      <w:bookmarkStart w:id="4602" w:name="_Toc73444077"/>
      <w:r w:rsidRPr="005A48CC">
        <w:rPr>
          <w:lang w:val="en-US"/>
        </w:rPr>
        <w:t>A.</w:t>
      </w:r>
      <w:r>
        <w:rPr>
          <w:lang w:val="en-US"/>
        </w:rPr>
        <w:t>7</w:t>
      </w:r>
      <w:r w:rsidRPr="005A48CC">
        <w:rPr>
          <w:lang w:val="en-US"/>
        </w:rPr>
        <w:tab/>
        <w:t>Nhss_</w:t>
      </w:r>
      <w:r>
        <w:rPr>
          <w:rFonts w:hint="eastAsia"/>
          <w:lang w:val="en-US" w:eastAsia="zh-CN"/>
        </w:rPr>
        <w:t>imsEE</w:t>
      </w:r>
      <w:r w:rsidRPr="005A48CC">
        <w:rPr>
          <w:lang w:val="en-US"/>
        </w:rPr>
        <w:t xml:space="preserve"> API</w:t>
      </w:r>
      <w:bookmarkEnd w:id="4590"/>
      <w:bookmarkEnd w:id="4591"/>
    </w:p>
    <w:p w14:paraId="4ACF882D" w14:textId="77777777" w:rsidR="001D6C06" w:rsidRPr="005356DD" w:rsidRDefault="001D6C06" w:rsidP="001D6C06">
      <w:pPr>
        <w:pStyle w:val="PL"/>
        <w:rPr>
          <w:lang w:val="en-US" w:eastAsia="zh-CN"/>
        </w:rPr>
      </w:pPr>
      <w:r w:rsidRPr="005356DD">
        <w:rPr>
          <w:lang w:val="en-US" w:eastAsia="zh-CN"/>
        </w:rPr>
        <w:t>openapi: 3.0.0</w:t>
      </w:r>
    </w:p>
    <w:p w14:paraId="16A7F241" w14:textId="77777777" w:rsidR="001D6C06" w:rsidRPr="005356DD" w:rsidRDefault="001D6C06" w:rsidP="001D6C06">
      <w:pPr>
        <w:pStyle w:val="PL"/>
        <w:rPr>
          <w:lang w:val="en-US" w:eastAsia="zh-CN"/>
        </w:rPr>
      </w:pPr>
    </w:p>
    <w:p w14:paraId="44055B2A" w14:textId="77777777" w:rsidR="001D6C06" w:rsidRPr="005356DD" w:rsidRDefault="001D6C06" w:rsidP="001D6C06">
      <w:pPr>
        <w:pStyle w:val="PL"/>
        <w:rPr>
          <w:lang w:val="en-US" w:eastAsia="zh-CN"/>
        </w:rPr>
      </w:pPr>
      <w:r w:rsidRPr="005356DD">
        <w:rPr>
          <w:lang w:val="en-US" w:eastAsia="zh-CN"/>
        </w:rPr>
        <w:t>info:</w:t>
      </w:r>
    </w:p>
    <w:p w14:paraId="1C8732E7" w14:textId="3CE4433C" w:rsidR="001D6C06" w:rsidRPr="005356DD" w:rsidRDefault="001D6C06" w:rsidP="001D6C06">
      <w:pPr>
        <w:pStyle w:val="PL"/>
        <w:rPr>
          <w:lang w:val="en-US" w:eastAsia="zh-CN"/>
        </w:rPr>
      </w:pPr>
      <w:r w:rsidRPr="005356DD">
        <w:rPr>
          <w:lang w:val="en-US" w:eastAsia="zh-CN"/>
        </w:rPr>
        <w:t xml:space="preserve">  version: '1.</w:t>
      </w:r>
      <w:r>
        <w:rPr>
          <w:lang w:val="en-US" w:eastAsia="zh-CN"/>
        </w:rPr>
        <w:t>0</w:t>
      </w:r>
      <w:r w:rsidRPr="005356DD">
        <w:rPr>
          <w:lang w:val="en-US" w:eastAsia="zh-CN"/>
        </w:rPr>
        <w:t>.0'</w:t>
      </w:r>
    </w:p>
    <w:p w14:paraId="09B876D4" w14:textId="77777777" w:rsidR="001D6C06" w:rsidRPr="005356DD" w:rsidRDefault="001D6C06" w:rsidP="001D6C06">
      <w:pPr>
        <w:pStyle w:val="PL"/>
        <w:rPr>
          <w:lang w:val="en-US" w:eastAsia="zh-CN"/>
        </w:rPr>
      </w:pPr>
      <w:r w:rsidRPr="005356DD">
        <w:rPr>
          <w:lang w:val="en-US" w:eastAsia="zh-CN"/>
        </w:rPr>
        <w:t xml:space="preserve">  title: 'Nhss_imsEE'</w:t>
      </w:r>
    </w:p>
    <w:p w14:paraId="04B34B42" w14:textId="77777777" w:rsidR="001D6C06" w:rsidRPr="005356DD" w:rsidRDefault="001D6C06" w:rsidP="001D6C06">
      <w:pPr>
        <w:pStyle w:val="PL"/>
        <w:rPr>
          <w:lang w:val="en-US" w:eastAsia="zh-CN"/>
        </w:rPr>
      </w:pPr>
      <w:r w:rsidRPr="005356DD">
        <w:rPr>
          <w:lang w:val="en-US" w:eastAsia="zh-CN"/>
        </w:rPr>
        <w:t xml:space="preserve">  description: |</w:t>
      </w:r>
    </w:p>
    <w:p w14:paraId="6D5AC4D7" w14:textId="77777777" w:rsidR="001D6C06" w:rsidRPr="005356DD" w:rsidRDefault="001D6C06" w:rsidP="001D6C06">
      <w:pPr>
        <w:pStyle w:val="PL"/>
        <w:rPr>
          <w:lang w:val="en-US" w:eastAsia="zh-CN"/>
        </w:rPr>
      </w:pPr>
      <w:r w:rsidRPr="005356DD">
        <w:rPr>
          <w:lang w:val="en-US" w:eastAsia="zh-CN"/>
        </w:rPr>
        <w:t xml:space="preserve">    Nhss Event Exposure Service for IMS.  </w:t>
      </w:r>
    </w:p>
    <w:p w14:paraId="4E3E7034" w14:textId="77777777" w:rsidR="001D6C06" w:rsidRPr="005356DD" w:rsidRDefault="001D6C06" w:rsidP="001D6C06">
      <w:pPr>
        <w:pStyle w:val="PL"/>
        <w:rPr>
          <w:lang w:val="en-US" w:eastAsia="zh-CN"/>
        </w:rPr>
      </w:pPr>
      <w:r w:rsidRPr="005356DD">
        <w:rPr>
          <w:lang w:val="en-US" w:eastAsia="zh-CN"/>
        </w:rPr>
        <w:t xml:space="preserve">    © 2025, 3GPP Organizational Partners (ARIB, ATIS, CCSA, ETSI, TSDSI, TTA, TTC).  </w:t>
      </w:r>
    </w:p>
    <w:p w14:paraId="4C635DB8" w14:textId="77777777" w:rsidR="001D6C06" w:rsidRPr="005356DD" w:rsidRDefault="001D6C06" w:rsidP="001D6C06">
      <w:pPr>
        <w:pStyle w:val="PL"/>
        <w:rPr>
          <w:lang w:val="en-US" w:eastAsia="zh-CN"/>
        </w:rPr>
      </w:pPr>
      <w:r w:rsidRPr="005356DD">
        <w:rPr>
          <w:lang w:val="en-US" w:eastAsia="zh-CN"/>
        </w:rPr>
        <w:t xml:space="preserve">    All rights reserved.</w:t>
      </w:r>
    </w:p>
    <w:p w14:paraId="1B0F4C17" w14:textId="77777777" w:rsidR="001D6C06" w:rsidRPr="005356DD" w:rsidRDefault="001D6C06" w:rsidP="001D6C06">
      <w:pPr>
        <w:pStyle w:val="PL"/>
        <w:rPr>
          <w:lang w:val="en-US" w:eastAsia="zh-CN"/>
        </w:rPr>
      </w:pPr>
    </w:p>
    <w:p w14:paraId="34E6C594" w14:textId="77777777" w:rsidR="001D6C06" w:rsidRPr="005356DD" w:rsidRDefault="001D6C06" w:rsidP="001D6C06">
      <w:pPr>
        <w:pStyle w:val="PL"/>
        <w:rPr>
          <w:lang w:val="en-US" w:eastAsia="zh-CN"/>
        </w:rPr>
      </w:pPr>
      <w:r w:rsidRPr="005356DD">
        <w:rPr>
          <w:lang w:val="en-US" w:eastAsia="zh-CN"/>
        </w:rPr>
        <w:t>externalDocs:</w:t>
      </w:r>
    </w:p>
    <w:p w14:paraId="14369396" w14:textId="1BF42413" w:rsidR="001D6C06" w:rsidRPr="005356DD" w:rsidRDefault="001D6C06" w:rsidP="001D6C06">
      <w:pPr>
        <w:pStyle w:val="PL"/>
        <w:rPr>
          <w:lang w:val="en-US" w:eastAsia="zh-CN"/>
        </w:rPr>
      </w:pPr>
      <w:r w:rsidRPr="005356DD">
        <w:rPr>
          <w:lang w:val="en-US" w:eastAsia="zh-CN"/>
        </w:rPr>
        <w:t xml:space="preserve">  description: 3GPP TS 29.562</w:t>
      </w:r>
      <w:r>
        <w:rPr>
          <w:lang w:val="en-US" w:eastAsia="zh-CN"/>
        </w:rPr>
        <w:t xml:space="preserve"> V19.</w:t>
      </w:r>
      <w:r w:rsidR="00936652">
        <w:rPr>
          <w:lang w:val="en-US" w:eastAsia="zh-CN"/>
        </w:rPr>
        <w:t>4</w:t>
      </w:r>
      <w:r>
        <w:rPr>
          <w:lang w:val="en-US" w:eastAsia="zh-CN"/>
        </w:rPr>
        <w:t>.0;</w:t>
      </w:r>
      <w:r w:rsidRPr="005356DD">
        <w:rPr>
          <w:lang w:val="en-US" w:eastAsia="zh-CN"/>
        </w:rPr>
        <w:t xml:space="preserve"> Home Subscriber Server (HSS) Services</w:t>
      </w:r>
    </w:p>
    <w:p w14:paraId="0CC8ACA6" w14:textId="77777777" w:rsidR="001D6C06" w:rsidRPr="005356DD" w:rsidRDefault="001D6C06" w:rsidP="001D6C06">
      <w:pPr>
        <w:pStyle w:val="PL"/>
        <w:rPr>
          <w:lang w:val="en-US" w:eastAsia="zh-CN"/>
        </w:rPr>
      </w:pPr>
      <w:r w:rsidRPr="005356DD">
        <w:rPr>
          <w:lang w:val="en-US" w:eastAsia="zh-CN"/>
        </w:rPr>
        <w:t xml:space="preserve">  url: https://www.3gpp.org/ftp/Specs/archive/29_series/29.562/</w:t>
      </w:r>
    </w:p>
    <w:p w14:paraId="099416E7" w14:textId="77777777" w:rsidR="001D6C06" w:rsidRPr="005356DD" w:rsidRDefault="001D6C06" w:rsidP="001D6C06">
      <w:pPr>
        <w:pStyle w:val="PL"/>
        <w:rPr>
          <w:lang w:val="en-US" w:eastAsia="zh-CN"/>
        </w:rPr>
      </w:pPr>
    </w:p>
    <w:bookmarkEnd w:id="4592"/>
    <w:p w14:paraId="113F510C" w14:textId="77777777" w:rsidR="001D6C06" w:rsidRPr="005356DD" w:rsidRDefault="001D6C06" w:rsidP="001D6C06">
      <w:pPr>
        <w:pStyle w:val="PL"/>
        <w:rPr>
          <w:lang w:val="en-US" w:eastAsia="zh-CN"/>
        </w:rPr>
      </w:pPr>
      <w:r w:rsidRPr="005356DD">
        <w:rPr>
          <w:lang w:val="en-US" w:eastAsia="zh-CN"/>
        </w:rPr>
        <w:t>servers:</w:t>
      </w:r>
    </w:p>
    <w:p w14:paraId="4514E485" w14:textId="77777777" w:rsidR="001D6C06" w:rsidRPr="005356DD" w:rsidRDefault="001D6C06" w:rsidP="001D6C06">
      <w:pPr>
        <w:pStyle w:val="PL"/>
        <w:rPr>
          <w:lang w:val="en-US" w:eastAsia="zh-CN"/>
        </w:rPr>
      </w:pPr>
      <w:r w:rsidRPr="005356DD">
        <w:rPr>
          <w:lang w:val="en-US" w:eastAsia="zh-CN"/>
        </w:rPr>
        <w:t xml:space="preserve">  - url: '{apiRoot}/nhss-ims-ee/v1'</w:t>
      </w:r>
    </w:p>
    <w:p w14:paraId="4D8F8DC5" w14:textId="77777777" w:rsidR="001D6C06" w:rsidRPr="005356DD" w:rsidRDefault="001D6C06" w:rsidP="001D6C06">
      <w:pPr>
        <w:pStyle w:val="PL"/>
        <w:rPr>
          <w:lang w:val="en-US" w:eastAsia="zh-CN"/>
        </w:rPr>
      </w:pPr>
      <w:r w:rsidRPr="005356DD">
        <w:rPr>
          <w:lang w:val="en-US" w:eastAsia="zh-CN"/>
        </w:rPr>
        <w:t xml:space="preserve">    variables:</w:t>
      </w:r>
    </w:p>
    <w:p w14:paraId="173E9509" w14:textId="77777777" w:rsidR="001D6C06" w:rsidRPr="005356DD" w:rsidRDefault="001D6C06" w:rsidP="001D6C06">
      <w:pPr>
        <w:pStyle w:val="PL"/>
        <w:rPr>
          <w:lang w:val="en-US" w:eastAsia="zh-CN"/>
        </w:rPr>
      </w:pPr>
      <w:r w:rsidRPr="005356DD">
        <w:rPr>
          <w:lang w:val="en-US" w:eastAsia="zh-CN"/>
        </w:rPr>
        <w:t xml:space="preserve">      apiRoot:</w:t>
      </w:r>
    </w:p>
    <w:p w14:paraId="56E84546" w14:textId="77777777" w:rsidR="001D6C06" w:rsidRPr="005356DD" w:rsidRDefault="001D6C06" w:rsidP="001D6C06">
      <w:pPr>
        <w:pStyle w:val="PL"/>
        <w:rPr>
          <w:lang w:val="en-US" w:eastAsia="zh-CN"/>
        </w:rPr>
      </w:pPr>
      <w:r w:rsidRPr="005356DD">
        <w:rPr>
          <w:lang w:val="en-US" w:eastAsia="zh-CN"/>
        </w:rPr>
        <w:t xml:space="preserve">        default: https://example.com</w:t>
      </w:r>
    </w:p>
    <w:p w14:paraId="27B66174" w14:textId="77777777" w:rsidR="001D6C06" w:rsidRPr="005356DD" w:rsidRDefault="001D6C06" w:rsidP="001D6C06">
      <w:pPr>
        <w:pStyle w:val="PL"/>
        <w:rPr>
          <w:lang w:val="en-US" w:eastAsia="zh-CN"/>
        </w:rPr>
      </w:pPr>
      <w:r w:rsidRPr="005356DD">
        <w:rPr>
          <w:lang w:val="en-US" w:eastAsia="zh-CN"/>
        </w:rPr>
        <w:t xml:space="preserve">        description: apiRoot as defined in clause 4.4 of 3GPP TS 29.501.</w:t>
      </w:r>
    </w:p>
    <w:p w14:paraId="1AC55C82" w14:textId="77777777" w:rsidR="001D6C06" w:rsidRPr="005356DD" w:rsidRDefault="001D6C06" w:rsidP="001D6C06">
      <w:pPr>
        <w:pStyle w:val="PL"/>
        <w:rPr>
          <w:lang w:val="en-US" w:eastAsia="zh-CN"/>
        </w:rPr>
      </w:pPr>
    </w:p>
    <w:p w14:paraId="207AB800" w14:textId="77777777" w:rsidR="001D6C06" w:rsidRPr="005356DD" w:rsidRDefault="001D6C06" w:rsidP="001D6C06">
      <w:pPr>
        <w:pStyle w:val="PL"/>
        <w:rPr>
          <w:lang w:val="en-US" w:eastAsia="zh-CN"/>
        </w:rPr>
      </w:pPr>
      <w:r w:rsidRPr="005356DD">
        <w:rPr>
          <w:lang w:val="en-US" w:eastAsia="zh-CN"/>
        </w:rPr>
        <w:t>security:</w:t>
      </w:r>
    </w:p>
    <w:p w14:paraId="1EF1AA80" w14:textId="77777777" w:rsidR="001D6C06" w:rsidRPr="005356DD" w:rsidRDefault="001D6C06" w:rsidP="001D6C06">
      <w:pPr>
        <w:pStyle w:val="PL"/>
        <w:rPr>
          <w:lang w:val="en-US" w:eastAsia="zh-CN"/>
        </w:rPr>
      </w:pPr>
      <w:r w:rsidRPr="005356DD">
        <w:rPr>
          <w:lang w:val="en-US" w:eastAsia="zh-CN"/>
        </w:rPr>
        <w:t xml:space="preserve">  - {}</w:t>
      </w:r>
    </w:p>
    <w:p w14:paraId="3826A374" w14:textId="77777777" w:rsidR="001D6C06" w:rsidRPr="005356DD" w:rsidRDefault="001D6C06" w:rsidP="001D6C06">
      <w:pPr>
        <w:pStyle w:val="PL"/>
        <w:rPr>
          <w:lang w:val="en-US" w:eastAsia="zh-CN"/>
        </w:rPr>
      </w:pPr>
      <w:r w:rsidRPr="005356DD">
        <w:rPr>
          <w:lang w:val="en-US" w:eastAsia="zh-CN"/>
        </w:rPr>
        <w:t xml:space="preserve">  - oAuth2ClientCredentials:</w:t>
      </w:r>
    </w:p>
    <w:p w14:paraId="3D596066" w14:textId="77777777" w:rsidR="001D6C06" w:rsidRPr="005356DD" w:rsidRDefault="001D6C06" w:rsidP="001D6C06">
      <w:pPr>
        <w:pStyle w:val="PL"/>
        <w:rPr>
          <w:lang w:val="en-US" w:eastAsia="zh-CN"/>
        </w:rPr>
      </w:pPr>
      <w:r w:rsidRPr="005356DD">
        <w:rPr>
          <w:lang w:val="en-US" w:eastAsia="zh-CN"/>
        </w:rPr>
        <w:t xml:space="preserve">    - nhss-ims-ee</w:t>
      </w:r>
    </w:p>
    <w:p w14:paraId="28D3F8EE" w14:textId="77777777" w:rsidR="001D6C06" w:rsidRPr="005356DD" w:rsidRDefault="001D6C06" w:rsidP="001D6C06">
      <w:pPr>
        <w:pStyle w:val="PL"/>
        <w:rPr>
          <w:lang w:val="en-US" w:eastAsia="zh-CN"/>
        </w:rPr>
      </w:pPr>
    </w:p>
    <w:p w14:paraId="67018E10" w14:textId="77777777" w:rsidR="001D6C06" w:rsidRPr="005356DD" w:rsidRDefault="001D6C06" w:rsidP="001D6C06">
      <w:pPr>
        <w:pStyle w:val="PL"/>
        <w:rPr>
          <w:lang w:val="en-US" w:eastAsia="zh-CN"/>
        </w:rPr>
      </w:pPr>
      <w:r w:rsidRPr="005356DD">
        <w:rPr>
          <w:lang w:val="en-US" w:eastAsia="zh-CN"/>
        </w:rPr>
        <w:t>paths:</w:t>
      </w:r>
    </w:p>
    <w:p w14:paraId="41B3E037" w14:textId="77777777" w:rsidR="001D6C06" w:rsidRPr="005356DD" w:rsidRDefault="001D6C06" w:rsidP="001D6C06">
      <w:pPr>
        <w:pStyle w:val="PL"/>
        <w:rPr>
          <w:lang w:val="en-US" w:eastAsia="zh-CN"/>
        </w:rPr>
      </w:pPr>
      <w:r w:rsidRPr="005356DD">
        <w:rPr>
          <w:lang w:val="en-US" w:eastAsia="zh-CN"/>
        </w:rPr>
        <w:t xml:space="preserve">  /{imsUeId}/ee-subscriptions:</w:t>
      </w:r>
    </w:p>
    <w:p w14:paraId="2CAD871B" w14:textId="77777777" w:rsidR="001D6C06" w:rsidRPr="005356DD" w:rsidRDefault="001D6C06" w:rsidP="001D6C06">
      <w:pPr>
        <w:pStyle w:val="PL"/>
        <w:rPr>
          <w:lang w:val="en-US" w:eastAsia="zh-CN"/>
        </w:rPr>
      </w:pPr>
      <w:r w:rsidRPr="005356DD">
        <w:rPr>
          <w:lang w:val="en-US" w:eastAsia="zh-CN"/>
        </w:rPr>
        <w:t xml:space="preserve">    post:</w:t>
      </w:r>
    </w:p>
    <w:p w14:paraId="1824EA95" w14:textId="77777777" w:rsidR="001D6C06" w:rsidRPr="005356DD" w:rsidRDefault="001D6C06" w:rsidP="001D6C06">
      <w:pPr>
        <w:pStyle w:val="PL"/>
        <w:rPr>
          <w:lang w:val="en-US" w:eastAsia="zh-CN"/>
        </w:rPr>
      </w:pPr>
      <w:r w:rsidRPr="005356DD">
        <w:rPr>
          <w:lang w:val="en-US" w:eastAsia="zh-CN"/>
        </w:rPr>
        <w:t xml:space="preserve">      summary: Subscribe to IMS Event</w:t>
      </w:r>
    </w:p>
    <w:p w14:paraId="5B480C73" w14:textId="77777777" w:rsidR="001D6C06" w:rsidRPr="005356DD" w:rsidRDefault="001D6C06" w:rsidP="001D6C06">
      <w:pPr>
        <w:pStyle w:val="PL"/>
        <w:rPr>
          <w:lang w:val="en-US" w:eastAsia="zh-CN"/>
        </w:rPr>
      </w:pPr>
      <w:r w:rsidRPr="005356DD">
        <w:rPr>
          <w:lang w:val="en-US" w:eastAsia="zh-CN"/>
        </w:rPr>
        <w:t xml:space="preserve">      operationId: ImsEventSubscribe</w:t>
      </w:r>
    </w:p>
    <w:p w14:paraId="76128C10" w14:textId="77777777" w:rsidR="001D6C06" w:rsidRPr="005356DD" w:rsidRDefault="001D6C06" w:rsidP="001D6C06">
      <w:pPr>
        <w:pStyle w:val="PL"/>
        <w:rPr>
          <w:lang w:val="en-US" w:eastAsia="zh-CN"/>
        </w:rPr>
      </w:pPr>
      <w:r w:rsidRPr="005356DD">
        <w:rPr>
          <w:lang w:val="en-US" w:eastAsia="zh-CN"/>
        </w:rPr>
        <w:t xml:space="preserve">      tags:</w:t>
      </w:r>
    </w:p>
    <w:p w14:paraId="40943E6B" w14:textId="77777777" w:rsidR="001D6C06" w:rsidRPr="005356DD" w:rsidRDefault="001D6C06" w:rsidP="001D6C06">
      <w:pPr>
        <w:pStyle w:val="PL"/>
        <w:rPr>
          <w:lang w:val="en-US" w:eastAsia="zh-CN"/>
        </w:rPr>
      </w:pPr>
      <w:r w:rsidRPr="005356DD">
        <w:rPr>
          <w:lang w:val="en-US" w:eastAsia="zh-CN"/>
        </w:rPr>
        <w:t xml:space="preserve">        - IMS Event Subscription Creation</w:t>
      </w:r>
    </w:p>
    <w:p w14:paraId="122B6B69" w14:textId="77777777" w:rsidR="001D6C06" w:rsidRPr="005356DD" w:rsidRDefault="001D6C06" w:rsidP="001D6C06">
      <w:pPr>
        <w:pStyle w:val="PL"/>
        <w:rPr>
          <w:lang w:val="en-US" w:eastAsia="zh-CN"/>
        </w:rPr>
      </w:pPr>
      <w:r w:rsidRPr="005356DD">
        <w:rPr>
          <w:lang w:val="en-US" w:eastAsia="zh-CN"/>
        </w:rPr>
        <w:t xml:space="preserve">      security:</w:t>
      </w:r>
    </w:p>
    <w:p w14:paraId="26C45B23" w14:textId="77777777" w:rsidR="001D6C06" w:rsidRPr="005356DD" w:rsidRDefault="001D6C06" w:rsidP="001D6C06">
      <w:pPr>
        <w:pStyle w:val="PL"/>
        <w:rPr>
          <w:lang w:val="en-US" w:eastAsia="zh-CN"/>
        </w:rPr>
      </w:pPr>
      <w:r w:rsidRPr="005356DD">
        <w:rPr>
          <w:lang w:val="en-US" w:eastAsia="zh-CN"/>
        </w:rPr>
        <w:t xml:space="preserve">        - {}</w:t>
      </w:r>
    </w:p>
    <w:p w14:paraId="55E905D6" w14:textId="77777777" w:rsidR="001D6C06" w:rsidRPr="005356DD" w:rsidRDefault="001D6C06" w:rsidP="001D6C06">
      <w:pPr>
        <w:pStyle w:val="PL"/>
        <w:rPr>
          <w:lang w:val="en-US" w:eastAsia="zh-CN"/>
        </w:rPr>
      </w:pPr>
      <w:r w:rsidRPr="005356DD">
        <w:rPr>
          <w:lang w:val="en-US" w:eastAsia="zh-CN"/>
        </w:rPr>
        <w:t xml:space="preserve">        - oAuth2ClientCredentials:</w:t>
      </w:r>
    </w:p>
    <w:p w14:paraId="6791BE74" w14:textId="77777777" w:rsidR="001D6C06" w:rsidRPr="005356DD" w:rsidRDefault="001D6C06" w:rsidP="001D6C06">
      <w:pPr>
        <w:pStyle w:val="PL"/>
        <w:rPr>
          <w:lang w:val="en-US" w:eastAsia="zh-CN"/>
        </w:rPr>
      </w:pPr>
      <w:r w:rsidRPr="005356DD">
        <w:rPr>
          <w:lang w:val="en-US" w:eastAsia="zh-CN"/>
        </w:rPr>
        <w:t xml:space="preserve">          - nhss-ims-ee</w:t>
      </w:r>
    </w:p>
    <w:p w14:paraId="5D444E91" w14:textId="77777777" w:rsidR="001D6C06" w:rsidRPr="005356DD" w:rsidRDefault="001D6C06" w:rsidP="001D6C06">
      <w:pPr>
        <w:pStyle w:val="PL"/>
        <w:rPr>
          <w:lang w:val="en-US" w:eastAsia="zh-CN"/>
        </w:rPr>
      </w:pPr>
      <w:r w:rsidRPr="005356DD">
        <w:rPr>
          <w:lang w:val="en-US" w:eastAsia="zh-CN"/>
        </w:rPr>
        <w:t xml:space="preserve">        - oAuth2ClientCredentials:</w:t>
      </w:r>
    </w:p>
    <w:p w14:paraId="2086F622" w14:textId="77777777" w:rsidR="001D6C06" w:rsidRPr="005356DD" w:rsidRDefault="001D6C06" w:rsidP="001D6C06">
      <w:pPr>
        <w:pStyle w:val="PL"/>
        <w:rPr>
          <w:lang w:val="en-US" w:eastAsia="zh-CN"/>
        </w:rPr>
      </w:pPr>
      <w:r w:rsidRPr="005356DD">
        <w:rPr>
          <w:lang w:val="en-US" w:eastAsia="zh-CN"/>
        </w:rPr>
        <w:t xml:space="preserve">          - nhss-ims-ee</w:t>
      </w:r>
    </w:p>
    <w:p w14:paraId="749D2794" w14:textId="77777777" w:rsidR="001D6C06" w:rsidRPr="005356DD" w:rsidRDefault="001D6C06" w:rsidP="001D6C06">
      <w:pPr>
        <w:pStyle w:val="PL"/>
        <w:rPr>
          <w:lang w:val="en-US" w:eastAsia="zh-CN"/>
        </w:rPr>
      </w:pPr>
      <w:r w:rsidRPr="005356DD">
        <w:rPr>
          <w:lang w:val="en-US" w:eastAsia="zh-CN"/>
        </w:rPr>
        <w:t xml:space="preserve">          - nhss-ims-ee:ee-subscriptions:create</w:t>
      </w:r>
    </w:p>
    <w:p w14:paraId="4C043F91" w14:textId="77777777" w:rsidR="001D6C06" w:rsidRPr="005356DD" w:rsidRDefault="001D6C06" w:rsidP="001D6C06">
      <w:pPr>
        <w:pStyle w:val="PL"/>
        <w:rPr>
          <w:lang w:val="en-US" w:eastAsia="zh-CN"/>
        </w:rPr>
      </w:pPr>
      <w:r w:rsidRPr="005356DD">
        <w:rPr>
          <w:lang w:val="en-US" w:eastAsia="zh-CN"/>
        </w:rPr>
        <w:t xml:space="preserve">      parameters:</w:t>
      </w:r>
    </w:p>
    <w:p w14:paraId="5A077F9B" w14:textId="77777777" w:rsidR="001D6C06" w:rsidRPr="005356DD" w:rsidRDefault="001D6C06" w:rsidP="001D6C06">
      <w:pPr>
        <w:pStyle w:val="PL"/>
        <w:rPr>
          <w:lang w:val="en-US" w:eastAsia="zh-CN"/>
        </w:rPr>
      </w:pPr>
      <w:r w:rsidRPr="005356DD">
        <w:rPr>
          <w:lang w:val="en-US" w:eastAsia="zh-CN"/>
        </w:rPr>
        <w:t xml:space="preserve">        - name: imsUeId</w:t>
      </w:r>
    </w:p>
    <w:p w14:paraId="6CB746A8" w14:textId="77777777" w:rsidR="001D6C06" w:rsidRPr="005356DD" w:rsidRDefault="001D6C06" w:rsidP="001D6C06">
      <w:pPr>
        <w:pStyle w:val="PL"/>
        <w:rPr>
          <w:lang w:val="en-US" w:eastAsia="zh-CN"/>
        </w:rPr>
      </w:pPr>
      <w:r w:rsidRPr="005356DD">
        <w:rPr>
          <w:lang w:val="en-US" w:eastAsia="zh-CN"/>
        </w:rPr>
        <w:t xml:space="preserve">          in: path</w:t>
      </w:r>
    </w:p>
    <w:p w14:paraId="4E1E83B5" w14:textId="57EF999F"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03AF8728" w14:textId="77777777" w:rsidR="001D6C06" w:rsidRPr="005356DD" w:rsidRDefault="001D6C06" w:rsidP="001D6C06">
      <w:pPr>
        <w:pStyle w:val="PL"/>
        <w:rPr>
          <w:lang w:val="en-US" w:eastAsia="zh-CN"/>
        </w:rPr>
      </w:pPr>
      <w:r w:rsidRPr="005356DD">
        <w:rPr>
          <w:lang w:val="en-US" w:eastAsia="zh-CN"/>
        </w:rPr>
        <w:t xml:space="preserve">          required: true</w:t>
      </w:r>
    </w:p>
    <w:p w14:paraId="7FE0B92F" w14:textId="77777777" w:rsidR="001D6C06" w:rsidRPr="005356DD" w:rsidRDefault="001D6C06" w:rsidP="001D6C06">
      <w:pPr>
        <w:pStyle w:val="PL"/>
        <w:rPr>
          <w:lang w:val="en-US" w:eastAsia="zh-CN"/>
        </w:rPr>
      </w:pPr>
      <w:r w:rsidRPr="005356DD">
        <w:rPr>
          <w:lang w:val="en-US" w:eastAsia="zh-CN"/>
        </w:rPr>
        <w:t xml:space="preserve">          schema:</w:t>
      </w:r>
    </w:p>
    <w:p w14:paraId="301A3456" w14:textId="77777777" w:rsidR="00776A5F" w:rsidRPr="00776A5F" w:rsidRDefault="00776A5F" w:rsidP="00776A5F">
      <w:pPr>
        <w:pStyle w:val="PL"/>
        <w:rPr>
          <w:lang w:val="en-US" w:eastAsia="zh-CN"/>
        </w:rPr>
      </w:pPr>
      <w:r w:rsidRPr="00776A5F">
        <w:rPr>
          <w:lang w:val="en-US" w:eastAsia="zh-CN"/>
        </w:rPr>
        <w:t xml:space="preserve">            type: string</w:t>
      </w:r>
    </w:p>
    <w:p w14:paraId="4205C8A4" w14:textId="78569D7B"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3F4A5518" w14:textId="77777777" w:rsidR="001D6C06" w:rsidRPr="005356DD" w:rsidRDefault="001D6C06" w:rsidP="001D6C06">
      <w:pPr>
        <w:pStyle w:val="PL"/>
        <w:rPr>
          <w:lang w:val="en-US" w:eastAsia="zh-CN"/>
        </w:rPr>
      </w:pPr>
      <w:r w:rsidRPr="005356DD">
        <w:rPr>
          <w:lang w:val="en-US" w:eastAsia="zh-CN"/>
        </w:rPr>
        <w:t xml:space="preserve">      requestBody:</w:t>
      </w:r>
    </w:p>
    <w:p w14:paraId="21AF623F" w14:textId="77777777" w:rsidR="001D6C06" w:rsidRPr="005356DD" w:rsidRDefault="001D6C06" w:rsidP="001D6C06">
      <w:pPr>
        <w:pStyle w:val="PL"/>
        <w:rPr>
          <w:lang w:val="en-US" w:eastAsia="zh-CN"/>
        </w:rPr>
      </w:pPr>
      <w:r w:rsidRPr="005356DD">
        <w:rPr>
          <w:lang w:val="en-US" w:eastAsia="zh-CN"/>
        </w:rPr>
        <w:t xml:space="preserve">        content:</w:t>
      </w:r>
    </w:p>
    <w:p w14:paraId="6058CD46" w14:textId="77777777" w:rsidR="001D6C06" w:rsidRPr="005356DD" w:rsidRDefault="001D6C06" w:rsidP="001D6C06">
      <w:pPr>
        <w:pStyle w:val="PL"/>
        <w:rPr>
          <w:lang w:val="en-US" w:eastAsia="zh-CN"/>
        </w:rPr>
      </w:pPr>
      <w:r w:rsidRPr="005356DD">
        <w:rPr>
          <w:lang w:val="en-US" w:eastAsia="zh-CN"/>
        </w:rPr>
        <w:t xml:space="preserve">          application/json:</w:t>
      </w:r>
    </w:p>
    <w:p w14:paraId="49C7CDB9" w14:textId="77777777" w:rsidR="001D6C06" w:rsidRPr="005356DD" w:rsidRDefault="001D6C06" w:rsidP="001D6C06">
      <w:pPr>
        <w:pStyle w:val="PL"/>
        <w:rPr>
          <w:lang w:val="en-US" w:eastAsia="zh-CN"/>
        </w:rPr>
      </w:pPr>
      <w:r w:rsidRPr="005356DD">
        <w:rPr>
          <w:lang w:val="en-US" w:eastAsia="zh-CN"/>
        </w:rPr>
        <w:t xml:space="preserve">            schema:</w:t>
      </w:r>
    </w:p>
    <w:p w14:paraId="112BFD23" w14:textId="77777777" w:rsidR="001D6C06" w:rsidRPr="005356DD" w:rsidRDefault="001D6C06" w:rsidP="001D6C06">
      <w:pPr>
        <w:pStyle w:val="PL"/>
        <w:rPr>
          <w:lang w:val="en-US" w:eastAsia="zh-CN"/>
        </w:rPr>
      </w:pPr>
      <w:r w:rsidRPr="005356DD">
        <w:rPr>
          <w:lang w:val="en-US" w:eastAsia="zh-CN"/>
        </w:rPr>
        <w:t xml:space="preserve">              $ref: '#/components/schemas/ImsEeSubscription'</w:t>
      </w:r>
    </w:p>
    <w:p w14:paraId="5F9AF3C4" w14:textId="77777777" w:rsidR="001D6C06" w:rsidRPr="005356DD" w:rsidRDefault="001D6C06" w:rsidP="001D6C06">
      <w:pPr>
        <w:pStyle w:val="PL"/>
        <w:rPr>
          <w:lang w:val="en-US" w:eastAsia="zh-CN"/>
        </w:rPr>
      </w:pPr>
      <w:r w:rsidRPr="005356DD">
        <w:rPr>
          <w:lang w:val="en-US" w:eastAsia="zh-CN"/>
        </w:rPr>
        <w:t xml:space="preserve">        required: true</w:t>
      </w:r>
    </w:p>
    <w:p w14:paraId="56868E0D" w14:textId="77777777" w:rsidR="001D6C06" w:rsidRPr="005356DD" w:rsidRDefault="001D6C06" w:rsidP="001D6C06">
      <w:pPr>
        <w:pStyle w:val="PL"/>
        <w:rPr>
          <w:lang w:val="en-US" w:eastAsia="zh-CN"/>
        </w:rPr>
      </w:pPr>
      <w:r w:rsidRPr="005356DD">
        <w:rPr>
          <w:lang w:val="en-US" w:eastAsia="zh-CN"/>
        </w:rPr>
        <w:t xml:space="preserve">      responses:</w:t>
      </w:r>
    </w:p>
    <w:p w14:paraId="03047F7D" w14:textId="77777777" w:rsidR="001D6C06" w:rsidRPr="005356DD" w:rsidRDefault="001D6C06" w:rsidP="001D6C06">
      <w:pPr>
        <w:pStyle w:val="PL"/>
        <w:rPr>
          <w:lang w:val="en-US" w:eastAsia="zh-CN"/>
        </w:rPr>
      </w:pPr>
      <w:r w:rsidRPr="005356DD">
        <w:rPr>
          <w:lang w:val="en-US" w:eastAsia="zh-CN"/>
        </w:rPr>
        <w:t xml:space="preserve">        '201':</w:t>
      </w:r>
    </w:p>
    <w:p w14:paraId="5E9B8E10" w14:textId="77777777" w:rsidR="001D6C06" w:rsidRPr="005356DD" w:rsidRDefault="001D6C06" w:rsidP="001D6C06">
      <w:pPr>
        <w:pStyle w:val="PL"/>
        <w:rPr>
          <w:lang w:val="en-US" w:eastAsia="zh-CN"/>
        </w:rPr>
      </w:pPr>
      <w:r w:rsidRPr="005356DD">
        <w:rPr>
          <w:lang w:val="en-US" w:eastAsia="zh-CN"/>
        </w:rPr>
        <w:t xml:space="preserve">          description: Expected response to a valid request</w:t>
      </w:r>
    </w:p>
    <w:p w14:paraId="10A5E9BD" w14:textId="77777777" w:rsidR="001D6C06" w:rsidRPr="005356DD" w:rsidRDefault="001D6C06" w:rsidP="001D6C06">
      <w:pPr>
        <w:pStyle w:val="PL"/>
        <w:rPr>
          <w:lang w:val="en-US" w:eastAsia="zh-CN"/>
        </w:rPr>
      </w:pPr>
      <w:r w:rsidRPr="005356DD">
        <w:rPr>
          <w:lang w:val="en-US" w:eastAsia="zh-CN"/>
        </w:rPr>
        <w:t xml:space="preserve">          content:</w:t>
      </w:r>
    </w:p>
    <w:p w14:paraId="4804ADAF" w14:textId="77777777" w:rsidR="001D6C06" w:rsidRPr="005356DD" w:rsidRDefault="001D6C06" w:rsidP="001D6C06">
      <w:pPr>
        <w:pStyle w:val="PL"/>
        <w:rPr>
          <w:lang w:val="en-US" w:eastAsia="zh-CN"/>
        </w:rPr>
      </w:pPr>
      <w:r w:rsidRPr="005356DD">
        <w:rPr>
          <w:lang w:val="en-US" w:eastAsia="zh-CN"/>
        </w:rPr>
        <w:t xml:space="preserve">            application/json:</w:t>
      </w:r>
    </w:p>
    <w:p w14:paraId="7687EAFD" w14:textId="77777777" w:rsidR="001D6C06" w:rsidRPr="005356DD" w:rsidRDefault="001D6C06" w:rsidP="001D6C06">
      <w:pPr>
        <w:pStyle w:val="PL"/>
        <w:rPr>
          <w:lang w:val="en-US" w:eastAsia="zh-CN"/>
        </w:rPr>
      </w:pPr>
      <w:r w:rsidRPr="005356DD">
        <w:rPr>
          <w:lang w:val="en-US" w:eastAsia="zh-CN"/>
        </w:rPr>
        <w:t xml:space="preserve">              schema:</w:t>
      </w:r>
    </w:p>
    <w:p w14:paraId="574ED2A3" w14:textId="77777777" w:rsidR="001D6C06" w:rsidRPr="005356DD" w:rsidRDefault="001D6C06" w:rsidP="001D6C06">
      <w:pPr>
        <w:pStyle w:val="PL"/>
        <w:rPr>
          <w:lang w:val="en-US" w:eastAsia="zh-CN"/>
        </w:rPr>
      </w:pPr>
      <w:r w:rsidRPr="005356DD">
        <w:rPr>
          <w:lang w:val="en-US" w:eastAsia="zh-CN"/>
        </w:rPr>
        <w:t xml:space="preserve">                $ref: '#/components/schemas/CreatedImsEeSubscription'</w:t>
      </w:r>
    </w:p>
    <w:p w14:paraId="05F39242" w14:textId="77777777" w:rsidR="001D6C06" w:rsidRPr="005356DD" w:rsidRDefault="001D6C06" w:rsidP="001D6C06">
      <w:pPr>
        <w:pStyle w:val="PL"/>
        <w:rPr>
          <w:lang w:val="en-US" w:eastAsia="zh-CN"/>
        </w:rPr>
      </w:pPr>
      <w:r w:rsidRPr="005356DD">
        <w:rPr>
          <w:lang w:val="en-US" w:eastAsia="zh-CN"/>
        </w:rPr>
        <w:t xml:space="preserve">          headers:</w:t>
      </w:r>
    </w:p>
    <w:p w14:paraId="6C3E95B0" w14:textId="77777777" w:rsidR="001D6C06" w:rsidRPr="005356DD" w:rsidRDefault="001D6C06" w:rsidP="001D6C06">
      <w:pPr>
        <w:pStyle w:val="PL"/>
        <w:rPr>
          <w:lang w:val="en-US" w:eastAsia="zh-CN"/>
        </w:rPr>
      </w:pPr>
      <w:r w:rsidRPr="005356DD">
        <w:rPr>
          <w:lang w:val="en-US" w:eastAsia="zh-CN"/>
        </w:rPr>
        <w:t xml:space="preserve">            Location:</w:t>
      </w:r>
    </w:p>
    <w:p w14:paraId="3801651E" w14:textId="77777777" w:rsidR="001D6C06" w:rsidRPr="005356DD" w:rsidRDefault="001D6C06" w:rsidP="001D6C06">
      <w:pPr>
        <w:pStyle w:val="PL"/>
        <w:rPr>
          <w:lang w:val="en-US" w:eastAsia="zh-CN"/>
        </w:rPr>
      </w:pPr>
      <w:r w:rsidRPr="005356DD">
        <w:rPr>
          <w:lang w:val="en-US" w:eastAsia="zh-CN"/>
        </w:rPr>
        <w:t xml:space="preserve">              description: &gt;</w:t>
      </w:r>
    </w:p>
    <w:p w14:paraId="28910432" w14:textId="77777777" w:rsidR="001D6C06" w:rsidRPr="005356DD" w:rsidRDefault="001D6C06" w:rsidP="001D6C06">
      <w:pPr>
        <w:pStyle w:val="PL"/>
        <w:rPr>
          <w:lang w:val="en-US" w:eastAsia="zh-CN"/>
        </w:rPr>
      </w:pPr>
      <w:r w:rsidRPr="005356DD">
        <w:rPr>
          <w:lang w:val="en-US" w:eastAsia="zh-CN"/>
        </w:rPr>
        <w:t xml:space="preserve">                Contains the URI of the newly created resource, according to the structure:</w:t>
      </w:r>
    </w:p>
    <w:p w14:paraId="5E5AB2E7" w14:textId="77777777" w:rsidR="001D6C06" w:rsidRPr="005356DD" w:rsidRDefault="001D6C06" w:rsidP="001D6C06">
      <w:pPr>
        <w:pStyle w:val="PL"/>
        <w:rPr>
          <w:lang w:val="en-US" w:eastAsia="zh-CN"/>
        </w:rPr>
      </w:pPr>
      <w:r w:rsidRPr="005356DD">
        <w:rPr>
          <w:lang w:val="en-US" w:eastAsia="zh-CN"/>
        </w:rPr>
        <w:t xml:space="preserve">                {apiRoot}/nhss-ims-ee/v1/{imsUeId}/ee-subscriptions/{subscriptionId}</w:t>
      </w:r>
    </w:p>
    <w:p w14:paraId="588E1F5C" w14:textId="77777777" w:rsidR="001D6C06" w:rsidRPr="005356DD" w:rsidRDefault="001D6C06" w:rsidP="001D6C06">
      <w:pPr>
        <w:pStyle w:val="PL"/>
        <w:rPr>
          <w:lang w:val="en-US" w:eastAsia="zh-CN"/>
        </w:rPr>
      </w:pPr>
      <w:r w:rsidRPr="005356DD">
        <w:rPr>
          <w:lang w:val="en-US" w:eastAsia="zh-CN"/>
        </w:rPr>
        <w:t xml:space="preserve">              required: true</w:t>
      </w:r>
    </w:p>
    <w:p w14:paraId="5F55E549" w14:textId="77777777" w:rsidR="001D6C06" w:rsidRPr="005356DD" w:rsidRDefault="001D6C06" w:rsidP="001D6C06">
      <w:pPr>
        <w:pStyle w:val="PL"/>
        <w:rPr>
          <w:lang w:val="en-US" w:eastAsia="zh-CN"/>
        </w:rPr>
      </w:pPr>
      <w:r w:rsidRPr="005356DD">
        <w:rPr>
          <w:lang w:val="en-US" w:eastAsia="zh-CN"/>
        </w:rPr>
        <w:t xml:space="preserve">              schema:</w:t>
      </w:r>
    </w:p>
    <w:p w14:paraId="7D4A0BB1" w14:textId="77777777" w:rsidR="001D6C06" w:rsidRPr="005356DD" w:rsidRDefault="001D6C06" w:rsidP="001D6C06">
      <w:pPr>
        <w:pStyle w:val="PL"/>
        <w:rPr>
          <w:lang w:val="en-US" w:eastAsia="zh-CN"/>
        </w:rPr>
      </w:pPr>
      <w:r w:rsidRPr="005356DD">
        <w:rPr>
          <w:lang w:val="en-US" w:eastAsia="zh-CN"/>
        </w:rPr>
        <w:t xml:space="preserve">                type: string</w:t>
      </w:r>
    </w:p>
    <w:p w14:paraId="1CAF6DE7" w14:textId="77777777" w:rsidR="001D6C06" w:rsidRPr="005356DD" w:rsidRDefault="001D6C06" w:rsidP="001D6C06">
      <w:pPr>
        <w:pStyle w:val="PL"/>
        <w:rPr>
          <w:lang w:val="en-US" w:eastAsia="zh-CN"/>
        </w:rPr>
      </w:pPr>
      <w:r w:rsidRPr="005356DD">
        <w:rPr>
          <w:lang w:val="en-US" w:eastAsia="zh-CN"/>
        </w:rPr>
        <w:t xml:space="preserve">        '307':</w:t>
      </w:r>
    </w:p>
    <w:p w14:paraId="11180047"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60CF5099" w14:textId="77777777" w:rsidR="001D6C06" w:rsidRPr="005356DD" w:rsidRDefault="001D6C06" w:rsidP="001D6C06">
      <w:pPr>
        <w:pStyle w:val="PL"/>
        <w:rPr>
          <w:lang w:val="en-US" w:eastAsia="zh-CN"/>
        </w:rPr>
      </w:pPr>
      <w:r w:rsidRPr="005356DD">
        <w:rPr>
          <w:lang w:val="en-US" w:eastAsia="zh-CN"/>
        </w:rPr>
        <w:t xml:space="preserve">        '308':</w:t>
      </w:r>
    </w:p>
    <w:p w14:paraId="0C53EF40"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0B0E32C9" w14:textId="77777777" w:rsidR="001D6C06" w:rsidRPr="005356DD" w:rsidRDefault="001D6C06" w:rsidP="001D6C06">
      <w:pPr>
        <w:pStyle w:val="PL"/>
        <w:rPr>
          <w:lang w:val="en-US" w:eastAsia="zh-CN"/>
        </w:rPr>
      </w:pPr>
      <w:r w:rsidRPr="005356DD">
        <w:rPr>
          <w:lang w:val="en-US" w:eastAsia="zh-CN"/>
        </w:rPr>
        <w:t xml:space="preserve">        '400':</w:t>
      </w:r>
    </w:p>
    <w:p w14:paraId="3ABEF5E7"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4AEC7130" w14:textId="77777777" w:rsidR="001D6C06" w:rsidRPr="005356DD" w:rsidRDefault="001D6C06" w:rsidP="001D6C06">
      <w:pPr>
        <w:pStyle w:val="PL"/>
        <w:rPr>
          <w:lang w:val="en-US" w:eastAsia="zh-CN"/>
        </w:rPr>
      </w:pPr>
      <w:r w:rsidRPr="005356DD">
        <w:rPr>
          <w:lang w:val="en-US" w:eastAsia="zh-CN"/>
        </w:rPr>
        <w:t xml:space="preserve">        '401':</w:t>
      </w:r>
    </w:p>
    <w:p w14:paraId="6BBF2935"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1F9CD03D" w14:textId="77777777" w:rsidR="001D6C06" w:rsidRPr="005356DD" w:rsidRDefault="001D6C06" w:rsidP="001D6C06">
      <w:pPr>
        <w:pStyle w:val="PL"/>
        <w:rPr>
          <w:lang w:val="en-US" w:eastAsia="zh-CN"/>
        </w:rPr>
      </w:pPr>
      <w:r w:rsidRPr="005356DD">
        <w:rPr>
          <w:lang w:val="en-US" w:eastAsia="zh-CN"/>
        </w:rPr>
        <w:t xml:space="preserve">        '403':</w:t>
      </w:r>
    </w:p>
    <w:p w14:paraId="5DED82E9"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7BC3FACF" w14:textId="77777777" w:rsidR="001D6C06" w:rsidRPr="005356DD" w:rsidRDefault="001D6C06" w:rsidP="001D6C06">
      <w:pPr>
        <w:pStyle w:val="PL"/>
        <w:rPr>
          <w:lang w:val="en-US" w:eastAsia="zh-CN"/>
        </w:rPr>
      </w:pPr>
      <w:r w:rsidRPr="005356DD">
        <w:rPr>
          <w:lang w:val="en-US" w:eastAsia="zh-CN"/>
        </w:rPr>
        <w:t xml:space="preserve">        '404':</w:t>
      </w:r>
    </w:p>
    <w:p w14:paraId="2879D30F"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64A2A3AA" w14:textId="77777777" w:rsidR="001D6C06" w:rsidRPr="005356DD" w:rsidRDefault="001D6C06" w:rsidP="001D6C06">
      <w:pPr>
        <w:pStyle w:val="PL"/>
        <w:rPr>
          <w:lang w:val="en-US" w:eastAsia="zh-CN"/>
        </w:rPr>
      </w:pPr>
      <w:r w:rsidRPr="005356DD">
        <w:rPr>
          <w:lang w:val="en-US" w:eastAsia="zh-CN"/>
        </w:rPr>
        <w:t xml:space="preserve">        '411':</w:t>
      </w:r>
    </w:p>
    <w:p w14:paraId="4E6D99F5" w14:textId="77777777" w:rsidR="001D6C06" w:rsidRPr="005356DD" w:rsidRDefault="001D6C06" w:rsidP="001D6C06">
      <w:pPr>
        <w:pStyle w:val="PL"/>
        <w:rPr>
          <w:lang w:val="en-US" w:eastAsia="zh-CN"/>
        </w:rPr>
      </w:pPr>
      <w:r w:rsidRPr="005356DD">
        <w:rPr>
          <w:lang w:val="en-US" w:eastAsia="zh-CN"/>
        </w:rPr>
        <w:t xml:space="preserve">          $ref: 'TS29571_CommonData.yaml#/components/responses/411'</w:t>
      </w:r>
    </w:p>
    <w:p w14:paraId="5DB826BE" w14:textId="77777777" w:rsidR="001D6C06" w:rsidRPr="005356DD" w:rsidRDefault="001D6C06" w:rsidP="001D6C06">
      <w:pPr>
        <w:pStyle w:val="PL"/>
        <w:rPr>
          <w:lang w:val="en-US" w:eastAsia="zh-CN"/>
        </w:rPr>
      </w:pPr>
      <w:r w:rsidRPr="005356DD">
        <w:rPr>
          <w:lang w:val="en-US" w:eastAsia="zh-CN"/>
        </w:rPr>
        <w:t xml:space="preserve">        '413':</w:t>
      </w:r>
    </w:p>
    <w:p w14:paraId="7CB31F96" w14:textId="77777777" w:rsidR="001D6C06" w:rsidRPr="005356DD" w:rsidRDefault="001D6C06" w:rsidP="001D6C06">
      <w:pPr>
        <w:pStyle w:val="PL"/>
        <w:rPr>
          <w:lang w:val="en-US" w:eastAsia="zh-CN"/>
        </w:rPr>
      </w:pPr>
      <w:r w:rsidRPr="005356DD">
        <w:rPr>
          <w:lang w:val="en-US" w:eastAsia="zh-CN"/>
        </w:rPr>
        <w:t xml:space="preserve">          $ref: 'TS29571_CommonData.yaml#/components/responses/413'</w:t>
      </w:r>
    </w:p>
    <w:p w14:paraId="7ECFB227" w14:textId="77777777" w:rsidR="001D6C06" w:rsidRPr="005356DD" w:rsidRDefault="001D6C06" w:rsidP="001D6C06">
      <w:pPr>
        <w:pStyle w:val="PL"/>
        <w:rPr>
          <w:lang w:val="en-US" w:eastAsia="zh-CN"/>
        </w:rPr>
      </w:pPr>
      <w:r w:rsidRPr="005356DD">
        <w:rPr>
          <w:lang w:val="en-US" w:eastAsia="zh-CN"/>
        </w:rPr>
        <w:t xml:space="preserve">        '415':</w:t>
      </w:r>
    </w:p>
    <w:p w14:paraId="00F27B55" w14:textId="77777777" w:rsidR="001D6C06" w:rsidRPr="005356DD" w:rsidRDefault="001D6C06" w:rsidP="001D6C06">
      <w:pPr>
        <w:pStyle w:val="PL"/>
        <w:rPr>
          <w:lang w:val="en-US" w:eastAsia="zh-CN"/>
        </w:rPr>
      </w:pPr>
      <w:r w:rsidRPr="005356DD">
        <w:rPr>
          <w:lang w:val="en-US" w:eastAsia="zh-CN"/>
        </w:rPr>
        <w:t xml:space="preserve">          $ref: 'TS29571_CommonData.yaml#/components/responses/415'</w:t>
      </w:r>
    </w:p>
    <w:p w14:paraId="7172146A" w14:textId="77777777" w:rsidR="001D6C06" w:rsidRPr="005356DD" w:rsidRDefault="001D6C06" w:rsidP="001D6C06">
      <w:pPr>
        <w:pStyle w:val="PL"/>
        <w:rPr>
          <w:lang w:val="en-US" w:eastAsia="zh-CN"/>
        </w:rPr>
      </w:pPr>
      <w:r w:rsidRPr="005356DD">
        <w:rPr>
          <w:lang w:val="en-US" w:eastAsia="zh-CN"/>
        </w:rPr>
        <w:t xml:space="preserve">        '429':</w:t>
      </w:r>
    </w:p>
    <w:p w14:paraId="40860A9D"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715201D3" w14:textId="77777777" w:rsidR="001D6C06" w:rsidRPr="005356DD" w:rsidRDefault="001D6C06" w:rsidP="001D6C06">
      <w:pPr>
        <w:pStyle w:val="PL"/>
        <w:rPr>
          <w:lang w:val="en-US" w:eastAsia="zh-CN"/>
        </w:rPr>
      </w:pPr>
      <w:r w:rsidRPr="005356DD">
        <w:rPr>
          <w:lang w:val="en-US" w:eastAsia="zh-CN"/>
        </w:rPr>
        <w:t xml:space="preserve">        '500':</w:t>
      </w:r>
    </w:p>
    <w:p w14:paraId="721CDEDB"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589E6447" w14:textId="77777777" w:rsidR="001D6C06" w:rsidRPr="005356DD" w:rsidRDefault="001D6C06" w:rsidP="001D6C06">
      <w:pPr>
        <w:pStyle w:val="PL"/>
        <w:rPr>
          <w:lang w:val="en-US" w:eastAsia="zh-CN"/>
        </w:rPr>
      </w:pPr>
      <w:r w:rsidRPr="005356DD">
        <w:rPr>
          <w:lang w:val="en-US" w:eastAsia="zh-CN"/>
        </w:rPr>
        <w:t xml:space="preserve">        '501':</w:t>
      </w:r>
    </w:p>
    <w:p w14:paraId="4F79E736" w14:textId="77777777" w:rsidR="001D6C06" w:rsidRPr="005356DD" w:rsidRDefault="001D6C06" w:rsidP="001D6C06">
      <w:pPr>
        <w:pStyle w:val="PL"/>
        <w:rPr>
          <w:lang w:val="en-US" w:eastAsia="zh-CN"/>
        </w:rPr>
      </w:pPr>
      <w:r w:rsidRPr="005356DD">
        <w:rPr>
          <w:lang w:val="en-US" w:eastAsia="zh-CN"/>
        </w:rPr>
        <w:t xml:space="preserve">          $ref: 'TS29571_CommonData.yaml#/components/responses/501'</w:t>
      </w:r>
    </w:p>
    <w:p w14:paraId="12A7E048" w14:textId="77777777" w:rsidR="001D6C06" w:rsidRPr="005356DD" w:rsidRDefault="001D6C06" w:rsidP="001D6C06">
      <w:pPr>
        <w:pStyle w:val="PL"/>
        <w:rPr>
          <w:lang w:val="en-US" w:eastAsia="zh-CN"/>
        </w:rPr>
      </w:pPr>
      <w:r w:rsidRPr="005356DD">
        <w:rPr>
          <w:lang w:val="en-US" w:eastAsia="zh-CN"/>
        </w:rPr>
        <w:t xml:space="preserve">        '502':</w:t>
      </w:r>
    </w:p>
    <w:p w14:paraId="4D53DF94"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25B51E2A" w14:textId="77777777" w:rsidR="001D6C06" w:rsidRPr="005356DD" w:rsidRDefault="001D6C06" w:rsidP="001D6C06">
      <w:pPr>
        <w:pStyle w:val="PL"/>
        <w:rPr>
          <w:lang w:val="en-US" w:eastAsia="zh-CN"/>
        </w:rPr>
      </w:pPr>
      <w:r w:rsidRPr="005356DD">
        <w:rPr>
          <w:lang w:val="en-US" w:eastAsia="zh-CN"/>
        </w:rPr>
        <w:t xml:space="preserve">        '503':</w:t>
      </w:r>
    </w:p>
    <w:p w14:paraId="3052EC3A"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783D4508" w14:textId="77777777" w:rsidR="001D6C06" w:rsidRPr="005356DD" w:rsidRDefault="001D6C06" w:rsidP="001D6C06">
      <w:pPr>
        <w:pStyle w:val="PL"/>
        <w:rPr>
          <w:lang w:val="en-US" w:eastAsia="zh-CN"/>
        </w:rPr>
      </w:pPr>
      <w:r w:rsidRPr="005356DD">
        <w:rPr>
          <w:lang w:val="en-US" w:eastAsia="zh-CN"/>
        </w:rPr>
        <w:t xml:space="preserve">        default:</w:t>
      </w:r>
    </w:p>
    <w:p w14:paraId="618E4D8C"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2AB33F93" w14:textId="77777777" w:rsidR="003E10A5" w:rsidRPr="003E10A5" w:rsidRDefault="003E10A5" w:rsidP="00A16D3D">
      <w:pPr>
        <w:pStyle w:val="PL"/>
        <w:rPr>
          <w:noProof/>
          <w:lang w:val="en-US" w:eastAsia="en-US"/>
        </w:rPr>
      </w:pPr>
      <w:r w:rsidRPr="003E10A5">
        <w:rPr>
          <w:noProof/>
          <w:lang w:val="en-US" w:eastAsia="en-US"/>
        </w:rPr>
        <w:t xml:space="preserve">      callbacks:</w:t>
      </w:r>
    </w:p>
    <w:p w14:paraId="399AC5BE" w14:textId="77777777" w:rsidR="003E10A5" w:rsidRPr="003E10A5" w:rsidRDefault="003E10A5" w:rsidP="00A16D3D">
      <w:pPr>
        <w:pStyle w:val="PL"/>
        <w:rPr>
          <w:noProof/>
          <w:lang w:val="en-US" w:eastAsia="en-US"/>
        </w:rPr>
      </w:pPr>
      <w:r w:rsidRPr="003E10A5">
        <w:rPr>
          <w:noProof/>
          <w:lang w:val="en-US" w:eastAsia="en-US"/>
        </w:rPr>
        <w:t xml:space="preserve">        ims</w:t>
      </w:r>
      <w:r w:rsidRPr="003E10A5">
        <w:rPr>
          <w:noProof/>
          <w:lang w:eastAsia="en-US"/>
        </w:rPr>
        <w:t>MonitoringRevocationNotification</w:t>
      </w:r>
      <w:r w:rsidRPr="003E10A5">
        <w:rPr>
          <w:noProof/>
          <w:lang w:val="en-US" w:eastAsia="en-US"/>
        </w:rPr>
        <w:t>:</w:t>
      </w:r>
    </w:p>
    <w:p w14:paraId="01A0CD9D" w14:textId="77777777" w:rsidR="003E10A5" w:rsidRPr="003E10A5" w:rsidRDefault="003E10A5" w:rsidP="00A16D3D">
      <w:pPr>
        <w:pStyle w:val="PL"/>
        <w:rPr>
          <w:noProof/>
          <w:lang w:val="en-US" w:eastAsia="en-US"/>
        </w:rPr>
      </w:pPr>
      <w:r w:rsidRPr="003E10A5">
        <w:rPr>
          <w:noProof/>
          <w:lang w:val="en-US" w:eastAsia="en-US"/>
        </w:rPr>
        <w:t xml:space="preserve">          '{$request.body#/revocationNotifUri}':</w:t>
      </w:r>
    </w:p>
    <w:p w14:paraId="10FCAD5F" w14:textId="77777777" w:rsidR="003E10A5" w:rsidRPr="003E10A5" w:rsidRDefault="003E10A5" w:rsidP="00A16D3D">
      <w:pPr>
        <w:pStyle w:val="PL"/>
        <w:rPr>
          <w:noProof/>
          <w:lang w:val="en-US" w:eastAsia="en-US"/>
        </w:rPr>
      </w:pPr>
      <w:r w:rsidRPr="003E10A5">
        <w:rPr>
          <w:noProof/>
          <w:lang w:val="en-US" w:eastAsia="en-US"/>
        </w:rPr>
        <w:t xml:space="preserve">            post:</w:t>
      </w:r>
    </w:p>
    <w:p w14:paraId="4893C4DE" w14:textId="77777777" w:rsidR="003E10A5" w:rsidRPr="003E10A5" w:rsidRDefault="003E10A5" w:rsidP="00A16D3D">
      <w:pPr>
        <w:pStyle w:val="PL"/>
        <w:rPr>
          <w:noProof/>
          <w:lang w:val="en-US" w:eastAsia="en-US"/>
        </w:rPr>
      </w:pPr>
      <w:r w:rsidRPr="003E10A5">
        <w:rPr>
          <w:noProof/>
          <w:lang w:val="en-US" w:eastAsia="en-US"/>
        </w:rPr>
        <w:t xml:space="preserve">              requestBody:</w:t>
      </w:r>
    </w:p>
    <w:p w14:paraId="67F45632" w14:textId="77777777" w:rsidR="003E10A5" w:rsidRPr="003E10A5" w:rsidRDefault="003E10A5" w:rsidP="00A16D3D">
      <w:pPr>
        <w:pStyle w:val="PL"/>
        <w:rPr>
          <w:noProof/>
          <w:lang w:val="en-US" w:eastAsia="en-US"/>
        </w:rPr>
      </w:pPr>
      <w:r w:rsidRPr="003E10A5">
        <w:rPr>
          <w:noProof/>
          <w:lang w:val="en-US" w:eastAsia="en-US"/>
        </w:rPr>
        <w:t xml:space="preserve">                required: true</w:t>
      </w:r>
    </w:p>
    <w:p w14:paraId="239BA0B8" w14:textId="77777777" w:rsidR="003E10A5" w:rsidRPr="003E10A5" w:rsidRDefault="003E10A5" w:rsidP="00A16D3D">
      <w:pPr>
        <w:pStyle w:val="PL"/>
        <w:rPr>
          <w:noProof/>
          <w:lang w:val="en-US" w:eastAsia="en-US"/>
        </w:rPr>
      </w:pPr>
      <w:r w:rsidRPr="003E10A5">
        <w:rPr>
          <w:noProof/>
          <w:lang w:val="en-US" w:eastAsia="en-US"/>
        </w:rPr>
        <w:t xml:space="preserve">                content:</w:t>
      </w:r>
    </w:p>
    <w:p w14:paraId="2471838B" w14:textId="77777777" w:rsidR="003E10A5" w:rsidRPr="003E10A5" w:rsidRDefault="003E10A5" w:rsidP="00A16D3D">
      <w:pPr>
        <w:pStyle w:val="PL"/>
        <w:rPr>
          <w:noProof/>
          <w:lang w:val="en-US" w:eastAsia="en-US"/>
        </w:rPr>
      </w:pPr>
      <w:r w:rsidRPr="003E10A5">
        <w:rPr>
          <w:noProof/>
          <w:lang w:val="en-US" w:eastAsia="en-US"/>
        </w:rPr>
        <w:t xml:space="preserve">                  application/json:</w:t>
      </w:r>
    </w:p>
    <w:p w14:paraId="31D03706" w14:textId="77777777" w:rsidR="003E10A5" w:rsidRPr="003E10A5" w:rsidRDefault="003E10A5" w:rsidP="00A16D3D">
      <w:pPr>
        <w:pStyle w:val="PL"/>
        <w:rPr>
          <w:noProof/>
          <w:lang w:val="en-US" w:eastAsia="en-US"/>
        </w:rPr>
      </w:pPr>
      <w:r w:rsidRPr="003E10A5">
        <w:rPr>
          <w:noProof/>
          <w:lang w:val="en-US" w:eastAsia="en-US"/>
        </w:rPr>
        <w:t xml:space="preserve">                    schema:</w:t>
      </w:r>
    </w:p>
    <w:p w14:paraId="1BDBBE9E" w14:textId="77777777" w:rsidR="003E10A5" w:rsidRPr="003E10A5" w:rsidRDefault="003E10A5" w:rsidP="00A16D3D">
      <w:pPr>
        <w:pStyle w:val="PL"/>
        <w:rPr>
          <w:noProof/>
          <w:lang w:val="en-US" w:eastAsia="en-US"/>
        </w:rPr>
      </w:pPr>
      <w:r w:rsidRPr="003E10A5">
        <w:rPr>
          <w:noProof/>
          <w:lang w:val="en-US" w:eastAsia="en-US"/>
        </w:rPr>
        <w:t xml:space="preserve">                      $ref: '#/components/schemas/Ims</w:t>
      </w:r>
      <w:r w:rsidRPr="003E10A5">
        <w:rPr>
          <w:noProof/>
          <w:lang w:eastAsia="en-US"/>
        </w:rPr>
        <w:t>EeMonitoringRevoked</w:t>
      </w:r>
      <w:r w:rsidRPr="003E10A5">
        <w:rPr>
          <w:noProof/>
          <w:lang w:val="en-US" w:eastAsia="en-US"/>
        </w:rPr>
        <w:t>'</w:t>
      </w:r>
    </w:p>
    <w:p w14:paraId="582C7A48" w14:textId="77777777" w:rsidR="003E10A5" w:rsidRPr="003E10A5" w:rsidRDefault="003E10A5" w:rsidP="00A16D3D">
      <w:pPr>
        <w:pStyle w:val="PL"/>
        <w:rPr>
          <w:noProof/>
          <w:lang w:val="en-US" w:eastAsia="en-US"/>
        </w:rPr>
      </w:pPr>
      <w:r w:rsidRPr="003E10A5">
        <w:rPr>
          <w:noProof/>
          <w:lang w:val="en-US" w:eastAsia="en-US"/>
        </w:rPr>
        <w:t xml:space="preserve">              responses:</w:t>
      </w:r>
    </w:p>
    <w:p w14:paraId="3D5BEF8D" w14:textId="77777777" w:rsidR="003E10A5" w:rsidRPr="003E10A5" w:rsidRDefault="003E10A5" w:rsidP="00A16D3D">
      <w:pPr>
        <w:pStyle w:val="PL"/>
        <w:rPr>
          <w:noProof/>
          <w:lang w:val="en-US" w:eastAsia="en-US"/>
        </w:rPr>
      </w:pPr>
      <w:r w:rsidRPr="003E10A5">
        <w:rPr>
          <w:noProof/>
          <w:lang w:val="en-US" w:eastAsia="en-US"/>
        </w:rPr>
        <w:t xml:space="preserve">                '204':</w:t>
      </w:r>
    </w:p>
    <w:p w14:paraId="0B01D46F" w14:textId="77777777" w:rsidR="003E10A5" w:rsidRPr="003E10A5" w:rsidRDefault="003E10A5" w:rsidP="00A16D3D">
      <w:pPr>
        <w:pStyle w:val="PL"/>
        <w:rPr>
          <w:noProof/>
          <w:lang w:val="en-US" w:eastAsia="en-US"/>
        </w:rPr>
      </w:pPr>
      <w:r w:rsidRPr="003E10A5">
        <w:rPr>
          <w:noProof/>
          <w:lang w:val="en-US" w:eastAsia="en-US"/>
        </w:rPr>
        <w:t xml:space="preserve">                  description: Successful Notification response</w:t>
      </w:r>
    </w:p>
    <w:p w14:paraId="603F627D" w14:textId="77777777" w:rsidR="003E10A5" w:rsidRPr="003E10A5" w:rsidRDefault="003E10A5" w:rsidP="00A16D3D">
      <w:pPr>
        <w:pStyle w:val="PL"/>
        <w:rPr>
          <w:noProof/>
          <w:lang w:val="en-US" w:eastAsia="en-US"/>
        </w:rPr>
      </w:pPr>
      <w:r w:rsidRPr="003E10A5">
        <w:rPr>
          <w:noProof/>
          <w:lang w:val="en-US" w:eastAsia="en-US"/>
        </w:rPr>
        <w:t xml:space="preserve">                '400':</w:t>
      </w:r>
    </w:p>
    <w:p w14:paraId="7AB25024" w14:textId="77777777" w:rsidR="003E10A5" w:rsidRPr="003E10A5" w:rsidRDefault="003E10A5" w:rsidP="00A16D3D">
      <w:pPr>
        <w:pStyle w:val="PL"/>
        <w:rPr>
          <w:noProof/>
          <w:lang w:val="en-US" w:eastAsia="en-US"/>
        </w:rPr>
      </w:pPr>
      <w:r w:rsidRPr="003E10A5">
        <w:rPr>
          <w:noProof/>
          <w:lang w:val="en-US" w:eastAsia="en-US"/>
        </w:rPr>
        <w:t xml:space="preserve">                  $ref: 'TS29571_CommonData.yaml#/components/responses/400'</w:t>
      </w:r>
    </w:p>
    <w:p w14:paraId="25B96326" w14:textId="77777777" w:rsidR="003E10A5" w:rsidRPr="003E10A5" w:rsidRDefault="003E10A5" w:rsidP="00A16D3D">
      <w:pPr>
        <w:pStyle w:val="PL"/>
        <w:rPr>
          <w:noProof/>
          <w:lang w:val="en-US" w:eastAsia="en-US"/>
        </w:rPr>
      </w:pPr>
      <w:r w:rsidRPr="003E10A5">
        <w:rPr>
          <w:noProof/>
          <w:lang w:val="en-US" w:eastAsia="en-US"/>
        </w:rPr>
        <w:t xml:space="preserve">                '401':</w:t>
      </w:r>
    </w:p>
    <w:p w14:paraId="541D7C33"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'TS29571_CommonData.yaml#/components/responses/401'</w:t>
      </w:r>
    </w:p>
    <w:p w14:paraId="0A3290BD" w14:textId="77777777" w:rsidR="003E10A5" w:rsidRPr="003E10A5" w:rsidRDefault="003E10A5" w:rsidP="00A16D3D">
      <w:pPr>
        <w:pStyle w:val="PL"/>
        <w:rPr>
          <w:noProof/>
          <w:lang w:val="en-US" w:eastAsia="en-US"/>
        </w:rPr>
      </w:pPr>
      <w:r w:rsidRPr="003E10A5">
        <w:rPr>
          <w:noProof/>
          <w:lang w:val="en-US" w:eastAsia="en-US"/>
        </w:rPr>
        <w:t xml:space="preserve">                '403':</w:t>
      </w:r>
    </w:p>
    <w:p w14:paraId="50E75ED4"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'TS29571_CommonData.yaml#/components/responses/403'</w:t>
      </w:r>
    </w:p>
    <w:p w14:paraId="572DBF62" w14:textId="77777777" w:rsidR="003E10A5" w:rsidRPr="003E10A5" w:rsidRDefault="003E10A5" w:rsidP="00A16D3D">
      <w:pPr>
        <w:pStyle w:val="PL"/>
        <w:rPr>
          <w:noProof/>
          <w:lang w:val="en-US" w:eastAsia="en-US"/>
        </w:rPr>
      </w:pPr>
      <w:r w:rsidRPr="003E10A5">
        <w:rPr>
          <w:noProof/>
          <w:lang w:val="en-US" w:eastAsia="en-US"/>
        </w:rPr>
        <w:t xml:space="preserve">                '404':</w:t>
      </w:r>
    </w:p>
    <w:p w14:paraId="111400AD" w14:textId="77777777" w:rsidR="003E10A5" w:rsidRPr="003E10A5" w:rsidRDefault="003E10A5" w:rsidP="00A16D3D">
      <w:pPr>
        <w:pStyle w:val="PL"/>
        <w:rPr>
          <w:noProof/>
          <w:lang w:val="en-US" w:eastAsia="en-US"/>
        </w:rPr>
      </w:pPr>
      <w:r w:rsidRPr="003E10A5">
        <w:rPr>
          <w:noProof/>
          <w:lang w:val="en-US" w:eastAsia="en-US"/>
        </w:rPr>
        <w:t xml:space="preserve">                  $ref: 'TS29571_CommonData.yaml#/components/responses/404'</w:t>
      </w:r>
    </w:p>
    <w:p w14:paraId="476A99CE" w14:textId="77777777" w:rsidR="003E10A5" w:rsidRPr="003E10A5" w:rsidRDefault="003E10A5" w:rsidP="00A16D3D">
      <w:pPr>
        <w:pStyle w:val="PL"/>
        <w:rPr>
          <w:noProof/>
          <w:lang w:val="en-US" w:eastAsia="en-US"/>
        </w:rPr>
      </w:pPr>
      <w:r w:rsidRPr="003E10A5">
        <w:rPr>
          <w:noProof/>
          <w:lang w:val="en-US" w:eastAsia="en-US"/>
        </w:rPr>
        <w:t xml:space="preserve">                '411':</w:t>
      </w:r>
    </w:p>
    <w:p w14:paraId="5F9B4D13"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'TS29571_CommonData.yaml#/components/responses/411'</w:t>
      </w:r>
    </w:p>
    <w:p w14:paraId="63E8B88D" w14:textId="77777777" w:rsidR="003E10A5" w:rsidRPr="003E10A5" w:rsidRDefault="003E10A5" w:rsidP="00A16D3D">
      <w:pPr>
        <w:pStyle w:val="PL"/>
        <w:rPr>
          <w:noProof/>
          <w:lang w:val="en-US" w:eastAsia="en-US"/>
        </w:rPr>
      </w:pPr>
      <w:r w:rsidRPr="003E10A5">
        <w:rPr>
          <w:noProof/>
          <w:lang w:val="en-US" w:eastAsia="en-US"/>
        </w:rPr>
        <w:t xml:space="preserve">                '413':</w:t>
      </w:r>
    </w:p>
    <w:p w14:paraId="71FCF394"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'TS29571_CommonData.yaml#/components/responses/413'</w:t>
      </w:r>
    </w:p>
    <w:p w14:paraId="1019665C" w14:textId="77777777" w:rsidR="003E10A5" w:rsidRPr="003E10A5" w:rsidRDefault="003E10A5" w:rsidP="00A16D3D">
      <w:pPr>
        <w:pStyle w:val="PL"/>
        <w:rPr>
          <w:noProof/>
          <w:lang w:val="en-US" w:eastAsia="en-US"/>
        </w:rPr>
      </w:pPr>
      <w:r w:rsidRPr="003E10A5">
        <w:rPr>
          <w:noProof/>
          <w:lang w:val="en-US" w:eastAsia="en-US"/>
        </w:rPr>
        <w:t xml:space="preserve">                '415':</w:t>
      </w:r>
    </w:p>
    <w:p w14:paraId="397898FC"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'TS29571_CommonData.yaml#/components/responses/415'</w:t>
      </w:r>
    </w:p>
    <w:p w14:paraId="6291D2E9" w14:textId="77777777" w:rsidR="003E10A5" w:rsidRPr="003E10A5" w:rsidRDefault="003E10A5" w:rsidP="00A16D3D">
      <w:pPr>
        <w:pStyle w:val="PL"/>
        <w:rPr>
          <w:noProof/>
          <w:lang w:val="en-US" w:eastAsia="en-US"/>
        </w:rPr>
      </w:pPr>
      <w:r w:rsidRPr="003E10A5">
        <w:rPr>
          <w:noProof/>
          <w:lang w:val="en-US" w:eastAsia="en-US"/>
        </w:rPr>
        <w:t xml:space="preserve">                '429':</w:t>
      </w:r>
    </w:p>
    <w:p w14:paraId="0F552CE8"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'TS29571_CommonData.yaml#/components/responses/429'</w:t>
      </w:r>
    </w:p>
    <w:p w14:paraId="51A88836" w14:textId="77777777" w:rsidR="003E10A5" w:rsidRPr="003E10A5" w:rsidRDefault="003E10A5" w:rsidP="00A16D3D">
      <w:pPr>
        <w:pStyle w:val="PL"/>
        <w:rPr>
          <w:noProof/>
          <w:lang w:val="en-US" w:eastAsia="en-US"/>
        </w:rPr>
      </w:pPr>
      <w:r w:rsidRPr="003E10A5">
        <w:rPr>
          <w:noProof/>
          <w:lang w:val="en-US" w:eastAsia="en-US"/>
        </w:rPr>
        <w:t xml:space="preserve">                '500':</w:t>
      </w:r>
    </w:p>
    <w:p w14:paraId="497E67D8" w14:textId="77777777" w:rsidR="003E10A5" w:rsidRPr="003E10A5" w:rsidRDefault="003E10A5" w:rsidP="00A16D3D">
      <w:pPr>
        <w:pStyle w:val="PL"/>
        <w:rPr>
          <w:noProof/>
          <w:lang w:eastAsia="en-US"/>
        </w:rPr>
      </w:pPr>
      <w:r w:rsidRPr="003E10A5">
        <w:rPr>
          <w:noProof/>
          <w:lang w:val="en-US" w:eastAsia="en-US"/>
        </w:rPr>
        <w:t xml:space="preserve">                  </w:t>
      </w:r>
      <w:r w:rsidRPr="003E10A5">
        <w:rPr>
          <w:noProof/>
          <w:lang w:eastAsia="en-US"/>
        </w:rPr>
        <w:t>$ref: 'TS29571_CommonData.yaml#/components/responses/500'</w:t>
      </w:r>
    </w:p>
    <w:p w14:paraId="11629659" w14:textId="77777777" w:rsidR="003E10A5" w:rsidRPr="003E10A5" w:rsidRDefault="003E10A5" w:rsidP="00A16D3D">
      <w:pPr>
        <w:pStyle w:val="PL"/>
        <w:rPr>
          <w:noProof/>
          <w:lang w:val="en-US" w:eastAsia="en-US"/>
        </w:rPr>
      </w:pPr>
      <w:r w:rsidRPr="003E10A5">
        <w:rPr>
          <w:noProof/>
          <w:lang w:val="en-US" w:eastAsia="en-US"/>
        </w:rPr>
        <w:t xml:space="preserve">                '502':</w:t>
      </w:r>
    </w:p>
    <w:p w14:paraId="0E2E95BF" w14:textId="77777777" w:rsidR="003E10A5" w:rsidRPr="003E10A5" w:rsidRDefault="003E10A5" w:rsidP="00A16D3D">
      <w:pPr>
        <w:pStyle w:val="PL"/>
        <w:rPr>
          <w:noProof/>
          <w:lang w:eastAsia="en-US"/>
        </w:rPr>
      </w:pPr>
      <w:r w:rsidRPr="003E10A5">
        <w:rPr>
          <w:noProof/>
          <w:lang w:val="en-US" w:eastAsia="en-US"/>
        </w:rPr>
        <w:t xml:space="preserve">                  </w:t>
      </w:r>
      <w:r w:rsidRPr="003E10A5">
        <w:rPr>
          <w:noProof/>
          <w:lang w:eastAsia="en-US"/>
        </w:rPr>
        <w:t>$ref: 'TS29571_CommonData.yaml#/components/responses/502'</w:t>
      </w:r>
    </w:p>
    <w:p w14:paraId="2C3389D1" w14:textId="77777777" w:rsidR="003E10A5" w:rsidRPr="003E10A5" w:rsidRDefault="003E10A5" w:rsidP="00A16D3D">
      <w:pPr>
        <w:pStyle w:val="PL"/>
        <w:rPr>
          <w:noProof/>
          <w:lang w:val="en-US" w:eastAsia="en-US"/>
        </w:rPr>
      </w:pPr>
      <w:r w:rsidRPr="003E10A5">
        <w:rPr>
          <w:noProof/>
          <w:lang w:val="en-US" w:eastAsia="en-US"/>
        </w:rPr>
        <w:t xml:space="preserve">                '503':</w:t>
      </w:r>
    </w:p>
    <w:p w14:paraId="503AF110" w14:textId="77777777" w:rsidR="003E10A5" w:rsidRPr="003E10A5" w:rsidRDefault="003E10A5" w:rsidP="00A16D3D">
      <w:pPr>
        <w:pStyle w:val="PL"/>
        <w:rPr>
          <w:noProof/>
          <w:lang w:val="en-US" w:eastAsia="en-US"/>
        </w:rPr>
      </w:pPr>
      <w:r w:rsidRPr="003E10A5">
        <w:rPr>
          <w:noProof/>
          <w:lang w:eastAsia="en-US"/>
        </w:rPr>
        <w:t xml:space="preserve">                  $ref: 'TS29571_CommonData.yaml#/components/responses/503'</w:t>
      </w:r>
    </w:p>
    <w:p w14:paraId="003EE05D" w14:textId="77777777" w:rsidR="003E10A5" w:rsidRPr="003E10A5" w:rsidRDefault="003E10A5" w:rsidP="00A16D3D">
      <w:pPr>
        <w:pStyle w:val="PL"/>
        <w:rPr>
          <w:noProof/>
          <w:lang w:eastAsia="en-US"/>
        </w:rPr>
      </w:pPr>
      <w:r w:rsidRPr="003E10A5">
        <w:rPr>
          <w:noProof/>
          <w:lang w:eastAsia="en-US"/>
        </w:rPr>
        <w:t xml:space="preserve">                default:</w:t>
      </w:r>
    </w:p>
    <w:p w14:paraId="0731F255" w14:textId="77777777" w:rsidR="003E10A5" w:rsidRPr="003E10A5" w:rsidRDefault="003E10A5" w:rsidP="00A16D3D">
      <w:pPr>
        <w:pStyle w:val="PL"/>
        <w:rPr>
          <w:noProof/>
          <w:lang w:eastAsia="en-US"/>
        </w:rPr>
      </w:pPr>
      <w:r w:rsidRPr="003E10A5">
        <w:rPr>
          <w:noProof/>
          <w:lang w:eastAsia="en-US"/>
        </w:rPr>
        <w:t xml:space="preserve">                  description: Unexpected error</w:t>
      </w:r>
    </w:p>
    <w:p w14:paraId="2B41E7A0" w14:textId="77777777" w:rsidR="001D6C06" w:rsidRPr="005356DD" w:rsidRDefault="001D6C06" w:rsidP="001D6C06">
      <w:pPr>
        <w:pStyle w:val="PL"/>
        <w:rPr>
          <w:lang w:val="en-US" w:eastAsia="zh-CN"/>
        </w:rPr>
      </w:pPr>
    </w:p>
    <w:p w14:paraId="1A5FB0F4" w14:textId="77777777" w:rsidR="001D6C06" w:rsidRPr="005356DD" w:rsidRDefault="001D6C06" w:rsidP="001D6C06">
      <w:pPr>
        <w:pStyle w:val="PL"/>
        <w:rPr>
          <w:lang w:val="en-US" w:eastAsia="zh-CN"/>
        </w:rPr>
      </w:pPr>
      <w:r w:rsidRPr="005356DD">
        <w:rPr>
          <w:lang w:val="en-US" w:eastAsia="zh-CN"/>
        </w:rPr>
        <w:t xml:space="preserve">  /{imsUeId}/ee-subscriptions/{subscriptionId}:</w:t>
      </w:r>
    </w:p>
    <w:p w14:paraId="64145396" w14:textId="77777777" w:rsidR="001D6C06" w:rsidRPr="005356DD" w:rsidRDefault="001D6C06" w:rsidP="001D6C06">
      <w:pPr>
        <w:pStyle w:val="PL"/>
        <w:rPr>
          <w:lang w:val="en-US" w:eastAsia="zh-CN"/>
        </w:rPr>
      </w:pPr>
      <w:r w:rsidRPr="005356DD">
        <w:rPr>
          <w:lang w:val="en-US" w:eastAsia="zh-CN"/>
        </w:rPr>
        <w:t xml:space="preserve">    delete:</w:t>
      </w:r>
    </w:p>
    <w:p w14:paraId="7AD77E40" w14:textId="77777777" w:rsidR="001D6C06" w:rsidRPr="005356DD" w:rsidRDefault="001D6C06" w:rsidP="001D6C06">
      <w:pPr>
        <w:pStyle w:val="PL"/>
        <w:rPr>
          <w:lang w:val="en-US" w:eastAsia="zh-CN"/>
        </w:rPr>
      </w:pPr>
      <w:r w:rsidRPr="005356DD">
        <w:rPr>
          <w:lang w:val="en-US" w:eastAsia="zh-CN"/>
        </w:rPr>
        <w:t xml:space="preserve">      summary: unsubscribe from Individual IMS Event</w:t>
      </w:r>
    </w:p>
    <w:p w14:paraId="38135882" w14:textId="77777777" w:rsidR="001D6C06" w:rsidRPr="005356DD" w:rsidRDefault="001D6C06" w:rsidP="001D6C06">
      <w:pPr>
        <w:pStyle w:val="PL"/>
        <w:rPr>
          <w:lang w:val="en-US" w:eastAsia="zh-CN"/>
        </w:rPr>
      </w:pPr>
      <w:r w:rsidRPr="005356DD">
        <w:rPr>
          <w:lang w:val="en-US" w:eastAsia="zh-CN"/>
        </w:rPr>
        <w:t xml:space="preserve">      operationId: ImsEventUnsubscribe</w:t>
      </w:r>
    </w:p>
    <w:p w14:paraId="5937456C" w14:textId="77777777" w:rsidR="001D6C06" w:rsidRPr="005356DD" w:rsidRDefault="001D6C06" w:rsidP="001D6C06">
      <w:pPr>
        <w:pStyle w:val="PL"/>
        <w:rPr>
          <w:lang w:val="en-US" w:eastAsia="zh-CN"/>
        </w:rPr>
      </w:pPr>
      <w:r w:rsidRPr="005356DD">
        <w:rPr>
          <w:lang w:val="en-US" w:eastAsia="zh-CN"/>
        </w:rPr>
        <w:t xml:space="preserve">      tags:</w:t>
      </w:r>
    </w:p>
    <w:p w14:paraId="386F240A" w14:textId="77777777" w:rsidR="001D6C06" w:rsidRPr="005356DD" w:rsidRDefault="001D6C06" w:rsidP="001D6C06">
      <w:pPr>
        <w:pStyle w:val="PL"/>
        <w:rPr>
          <w:lang w:val="en-US" w:eastAsia="zh-CN"/>
        </w:rPr>
      </w:pPr>
      <w:r w:rsidRPr="005356DD">
        <w:rPr>
          <w:lang w:val="en-US" w:eastAsia="zh-CN"/>
        </w:rPr>
        <w:t xml:space="preserve">        - Individual IMS Event Subscription Deletion</w:t>
      </w:r>
    </w:p>
    <w:p w14:paraId="1AC66B60" w14:textId="77777777" w:rsidR="001D6C06" w:rsidRPr="005356DD" w:rsidRDefault="001D6C06" w:rsidP="001D6C06">
      <w:pPr>
        <w:pStyle w:val="PL"/>
        <w:rPr>
          <w:lang w:val="en-US" w:eastAsia="zh-CN"/>
        </w:rPr>
      </w:pPr>
      <w:r w:rsidRPr="005356DD">
        <w:rPr>
          <w:lang w:val="en-US" w:eastAsia="zh-CN"/>
        </w:rPr>
        <w:t xml:space="preserve">      security:</w:t>
      </w:r>
    </w:p>
    <w:p w14:paraId="49121040" w14:textId="77777777" w:rsidR="001D6C06" w:rsidRPr="005356DD" w:rsidRDefault="001D6C06" w:rsidP="001D6C06">
      <w:pPr>
        <w:pStyle w:val="PL"/>
        <w:rPr>
          <w:lang w:val="en-US" w:eastAsia="zh-CN"/>
        </w:rPr>
      </w:pPr>
      <w:r w:rsidRPr="005356DD">
        <w:rPr>
          <w:lang w:val="en-US" w:eastAsia="zh-CN"/>
        </w:rPr>
        <w:t xml:space="preserve">        - {}</w:t>
      </w:r>
    </w:p>
    <w:p w14:paraId="550640F0" w14:textId="77777777" w:rsidR="001D6C06" w:rsidRPr="005356DD" w:rsidRDefault="001D6C06" w:rsidP="001D6C06">
      <w:pPr>
        <w:pStyle w:val="PL"/>
        <w:rPr>
          <w:lang w:val="en-US" w:eastAsia="zh-CN"/>
        </w:rPr>
      </w:pPr>
      <w:r w:rsidRPr="005356DD">
        <w:rPr>
          <w:lang w:val="en-US" w:eastAsia="zh-CN"/>
        </w:rPr>
        <w:t xml:space="preserve">        - oAuth2ClientCredentials:</w:t>
      </w:r>
    </w:p>
    <w:p w14:paraId="6BF62149"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5C67CF26" w14:textId="77777777" w:rsidR="001D6C06" w:rsidRPr="005356DD" w:rsidRDefault="001D6C06" w:rsidP="001D6C06">
      <w:pPr>
        <w:pStyle w:val="PL"/>
        <w:rPr>
          <w:lang w:val="en-US" w:eastAsia="zh-CN"/>
        </w:rPr>
      </w:pPr>
      <w:r w:rsidRPr="005356DD">
        <w:rPr>
          <w:lang w:val="en-US" w:eastAsia="zh-CN"/>
        </w:rPr>
        <w:t xml:space="preserve">        - oAuth2ClientCredentials:</w:t>
      </w:r>
    </w:p>
    <w:p w14:paraId="1582D8B9"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57C0E49B"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r w:rsidRPr="005356DD">
        <w:rPr>
          <w:lang w:val="en-US" w:eastAsia="zh-CN"/>
        </w:rPr>
        <w:t>:ee-subscriptions:modify</w:t>
      </w:r>
    </w:p>
    <w:p w14:paraId="1E0EFF61" w14:textId="77777777" w:rsidR="001D6C06" w:rsidRPr="005356DD" w:rsidRDefault="001D6C06" w:rsidP="001D6C06">
      <w:pPr>
        <w:pStyle w:val="PL"/>
        <w:rPr>
          <w:lang w:val="en-US" w:eastAsia="zh-CN"/>
        </w:rPr>
      </w:pPr>
      <w:r w:rsidRPr="005356DD">
        <w:rPr>
          <w:lang w:val="en-US" w:eastAsia="zh-CN"/>
        </w:rPr>
        <w:t xml:space="preserve">      parameters:</w:t>
      </w:r>
    </w:p>
    <w:p w14:paraId="4067E363" w14:textId="77777777" w:rsidR="001D6C06" w:rsidRPr="005356DD" w:rsidRDefault="001D6C06" w:rsidP="001D6C06">
      <w:pPr>
        <w:pStyle w:val="PL"/>
        <w:rPr>
          <w:lang w:val="en-US" w:eastAsia="zh-CN"/>
        </w:rPr>
      </w:pPr>
      <w:r w:rsidRPr="005356DD">
        <w:rPr>
          <w:lang w:val="en-US" w:eastAsia="zh-CN"/>
        </w:rPr>
        <w:t xml:space="preserve">        - name: imsUeId</w:t>
      </w:r>
    </w:p>
    <w:p w14:paraId="6C8B1AD0" w14:textId="77777777" w:rsidR="001D6C06" w:rsidRPr="005356DD" w:rsidRDefault="001D6C06" w:rsidP="001D6C06">
      <w:pPr>
        <w:pStyle w:val="PL"/>
        <w:rPr>
          <w:lang w:val="en-US" w:eastAsia="zh-CN"/>
        </w:rPr>
      </w:pPr>
      <w:r w:rsidRPr="005356DD">
        <w:rPr>
          <w:lang w:val="en-US" w:eastAsia="zh-CN"/>
        </w:rPr>
        <w:t xml:space="preserve">          in: path</w:t>
      </w:r>
    </w:p>
    <w:p w14:paraId="2F909334" w14:textId="3839E2A4"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586BEC42" w14:textId="77777777" w:rsidR="001D6C06" w:rsidRPr="005356DD" w:rsidRDefault="001D6C06" w:rsidP="001D6C06">
      <w:pPr>
        <w:pStyle w:val="PL"/>
        <w:rPr>
          <w:lang w:val="en-US" w:eastAsia="zh-CN"/>
        </w:rPr>
      </w:pPr>
      <w:r w:rsidRPr="005356DD">
        <w:rPr>
          <w:lang w:val="en-US" w:eastAsia="zh-CN"/>
        </w:rPr>
        <w:t xml:space="preserve">          required: true</w:t>
      </w:r>
    </w:p>
    <w:p w14:paraId="3F538CEC" w14:textId="77777777" w:rsidR="001D6C06" w:rsidRPr="005356DD" w:rsidRDefault="001D6C06" w:rsidP="001D6C06">
      <w:pPr>
        <w:pStyle w:val="PL"/>
        <w:rPr>
          <w:lang w:val="en-US" w:eastAsia="zh-CN"/>
        </w:rPr>
      </w:pPr>
      <w:r w:rsidRPr="005356DD">
        <w:rPr>
          <w:lang w:val="en-US" w:eastAsia="zh-CN"/>
        </w:rPr>
        <w:t xml:space="preserve">          schema:</w:t>
      </w:r>
    </w:p>
    <w:p w14:paraId="69093F58" w14:textId="77777777" w:rsidR="00776A5F" w:rsidRPr="00776A5F" w:rsidRDefault="00776A5F" w:rsidP="00776A5F">
      <w:pPr>
        <w:pStyle w:val="PL"/>
        <w:rPr>
          <w:lang w:val="en-US" w:eastAsia="zh-CN"/>
        </w:rPr>
      </w:pPr>
      <w:r w:rsidRPr="00776A5F">
        <w:rPr>
          <w:lang w:val="en-US" w:eastAsia="zh-CN"/>
        </w:rPr>
        <w:t xml:space="preserve">            type: string</w:t>
      </w:r>
    </w:p>
    <w:p w14:paraId="77C78216" w14:textId="22D00456"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7F60F916" w14:textId="77777777" w:rsidR="001D6C06" w:rsidRPr="005356DD" w:rsidRDefault="001D6C06" w:rsidP="001D6C06">
      <w:pPr>
        <w:pStyle w:val="PL"/>
        <w:rPr>
          <w:lang w:val="en-US" w:eastAsia="zh-CN"/>
        </w:rPr>
      </w:pPr>
      <w:r w:rsidRPr="005356DD">
        <w:rPr>
          <w:lang w:val="en-US" w:eastAsia="zh-CN"/>
        </w:rPr>
        <w:t xml:space="preserve">        - name: subscriptionId</w:t>
      </w:r>
    </w:p>
    <w:p w14:paraId="4640C864" w14:textId="77777777" w:rsidR="001D6C06" w:rsidRPr="005356DD" w:rsidRDefault="001D6C06" w:rsidP="001D6C06">
      <w:pPr>
        <w:pStyle w:val="PL"/>
        <w:rPr>
          <w:lang w:val="en-US" w:eastAsia="zh-CN"/>
        </w:rPr>
      </w:pPr>
      <w:r w:rsidRPr="005356DD">
        <w:rPr>
          <w:lang w:val="en-US" w:eastAsia="zh-CN"/>
        </w:rPr>
        <w:t xml:space="preserve">          in: path</w:t>
      </w:r>
    </w:p>
    <w:p w14:paraId="3E54776D" w14:textId="77777777" w:rsidR="001D6C06" w:rsidRPr="005356DD" w:rsidRDefault="001D6C06" w:rsidP="001D6C06">
      <w:pPr>
        <w:pStyle w:val="PL"/>
        <w:rPr>
          <w:lang w:val="en-US" w:eastAsia="zh-CN"/>
        </w:rPr>
      </w:pPr>
      <w:r w:rsidRPr="005356DD">
        <w:rPr>
          <w:lang w:val="en-US" w:eastAsia="zh-CN"/>
        </w:rPr>
        <w:t xml:space="preserve">          description: Id of the Subscription</w:t>
      </w:r>
    </w:p>
    <w:p w14:paraId="497654EF" w14:textId="77777777" w:rsidR="001D6C06" w:rsidRPr="005356DD" w:rsidRDefault="001D6C06" w:rsidP="001D6C06">
      <w:pPr>
        <w:pStyle w:val="PL"/>
        <w:rPr>
          <w:lang w:val="en-US" w:eastAsia="zh-CN"/>
        </w:rPr>
      </w:pPr>
      <w:r w:rsidRPr="005356DD">
        <w:rPr>
          <w:lang w:val="en-US" w:eastAsia="zh-CN"/>
        </w:rPr>
        <w:t xml:space="preserve">          required: true</w:t>
      </w:r>
    </w:p>
    <w:p w14:paraId="5BA52179" w14:textId="77777777" w:rsidR="001D6C06" w:rsidRPr="005356DD" w:rsidRDefault="001D6C06" w:rsidP="001D6C06">
      <w:pPr>
        <w:pStyle w:val="PL"/>
        <w:rPr>
          <w:lang w:val="en-US" w:eastAsia="zh-CN"/>
        </w:rPr>
      </w:pPr>
      <w:r w:rsidRPr="005356DD">
        <w:rPr>
          <w:lang w:val="en-US" w:eastAsia="zh-CN"/>
        </w:rPr>
        <w:t xml:space="preserve">          schema:</w:t>
      </w:r>
    </w:p>
    <w:p w14:paraId="69021830" w14:textId="77777777" w:rsidR="001D6C06" w:rsidRPr="005356DD" w:rsidRDefault="001D6C06" w:rsidP="001D6C06">
      <w:pPr>
        <w:pStyle w:val="PL"/>
        <w:rPr>
          <w:lang w:val="en-US" w:eastAsia="zh-CN"/>
        </w:rPr>
      </w:pPr>
      <w:r w:rsidRPr="005356DD">
        <w:rPr>
          <w:lang w:val="en-US" w:eastAsia="zh-CN"/>
        </w:rPr>
        <w:t xml:space="preserve">            type: string</w:t>
      </w:r>
    </w:p>
    <w:p w14:paraId="1066E599" w14:textId="77777777" w:rsidR="001D6C06" w:rsidRPr="005356DD" w:rsidRDefault="001D6C06" w:rsidP="001D6C06">
      <w:pPr>
        <w:pStyle w:val="PL"/>
        <w:rPr>
          <w:lang w:val="en-US" w:eastAsia="zh-CN"/>
        </w:rPr>
      </w:pPr>
      <w:r w:rsidRPr="005356DD">
        <w:rPr>
          <w:lang w:val="en-US" w:eastAsia="zh-CN"/>
        </w:rPr>
        <w:t xml:space="preserve">      responses:</w:t>
      </w:r>
    </w:p>
    <w:p w14:paraId="5682D13C" w14:textId="77777777" w:rsidR="001D6C06" w:rsidRPr="005356DD" w:rsidRDefault="001D6C06" w:rsidP="001D6C06">
      <w:pPr>
        <w:pStyle w:val="PL"/>
        <w:rPr>
          <w:lang w:val="en-US" w:eastAsia="zh-CN"/>
        </w:rPr>
      </w:pPr>
      <w:r w:rsidRPr="005356DD">
        <w:rPr>
          <w:lang w:val="en-US" w:eastAsia="zh-CN"/>
        </w:rPr>
        <w:t xml:space="preserve">        '204':</w:t>
      </w:r>
    </w:p>
    <w:p w14:paraId="73A1BC8A" w14:textId="77777777" w:rsidR="001D6C06" w:rsidRPr="005356DD" w:rsidRDefault="001D6C06" w:rsidP="001D6C06">
      <w:pPr>
        <w:pStyle w:val="PL"/>
        <w:rPr>
          <w:lang w:val="en-US" w:eastAsia="zh-CN"/>
        </w:rPr>
      </w:pPr>
      <w:r w:rsidRPr="005356DD">
        <w:rPr>
          <w:lang w:val="en-US" w:eastAsia="zh-CN"/>
        </w:rPr>
        <w:t xml:space="preserve">          description: Successful response</w:t>
      </w:r>
    </w:p>
    <w:p w14:paraId="1ECB00DB" w14:textId="77777777" w:rsidR="001D6C06" w:rsidRPr="005356DD" w:rsidRDefault="001D6C06" w:rsidP="001D6C06">
      <w:pPr>
        <w:pStyle w:val="PL"/>
        <w:rPr>
          <w:lang w:val="en-US" w:eastAsia="zh-CN"/>
        </w:rPr>
      </w:pPr>
      <w:r w:rsidRPr="005356DD">
        <w:rPr>
          <w:lang w:val="en-US" w:eastAsia="zh-CN"/>
        </w:rPr>
        <w:t xml:space="preserve">        '307':</w:t>
      </w:r>
    </w:p>
    <w:p w14:paraId="6CEC9BCF"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4C2254A0" w14:textId="77777777" w:rsidR="001D6C06" w:rsidRPr="005356DD" w:rsidRDefault="001D6C06" w:rsidP="001D6C06">
      <w:pPr>
        <w:pStyle w:val="PL"/>
        <w:rPr>
          <w:lang w:val="en-US" w:eastAsia="zh-CN"/>
        </w:rPr>
      </w:pPr>
      <w:r w:rsidRPr="005356DD">
        <w:rPr>
          <w:lang w:val="en-US" w:eastAsia="zh-CN"/>
        </w:rPr>
        <w:t xml:space="preserve">        '308':</w:t>
      </w:r>
    </w:p>
    <w:p w14:paraId="5C1564DA"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3BCADA29" w14:textId="77777777" w:rsidR="001D6C06" w:rsidRPr="005356DD" w:rsidRDefault="001D6C06" w:rsidP="001D6C06">
      <w:pPr>
        <w:pStyle w:val="PL"/>
        <w:rPr>
          <w:lang w:val="en-US" w:eastAsia="zh-CN"/>
        </w:rPr>
      </w:pPr>
      <w:r w:rsidRPr="005356DD">
        <w:rPr>
          <w:lang w:val="en-US" w:eastAsia="zh-CN"/>
        </w:rPr>
        <w:t xml:space="preserve">        '400':</w:t>
      </w:r>
    </w:p>
    <w:p w14:paraId="70201E00"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1B2BCE4E" w14:textId="77777777" w:rsidR="001D6C06" w:rsidRPr="005356DD" w:rsidRDefault="001D6C06" w:rsidP="001D6C06">
      <w:pPr>
        <w:pStyle w:val="PL"/>
        <w:rPr>
          <w:lang w:val="en-US" w:eastAsia="zh-CN"/>
        </w:rPr>
      </w:pPr>
      <w:r w:rsidRPr="005356DD">
        <w:rPr>
          <w:lang w:val="en-US" w:eastAsia="zh-CN"/>
        </w:rPr>
        <w:t xml:space="preserve">        '401':</w:t>
      </w:r>
    </w:p>
    <w:p w14:paraId="7A9633D0"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6F4EBC94" w14:textId="77777777" w:rsidR="001D6C06" w:rsidRPr="005356DD" w:rsidRDefault="001D6C06" w:rsidP="001D6C06">
      <w:pPr>
        <w:pStyle w:val="PL"/>
        <w:rPr>
          <w:lang w:val="en-US" w:eastAsia="zh-CN"/>
        </w:rPr>
      </w:pPr>
      <w:r w:rsidRPr="005356DD">
        <w:rPr>
          <w:lang w:val="en-US" w:eastAsia="zh-CN"/>
        </w:rPr>
        <w:t xml:space="preserve">        '403':</w:t>
      </w:r>
    </w:p>
    <w:p w14:paraId="3AA56A15"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76E38C41" w14:textId="77777777" w:rsidR="001D6C06" w:rsidRPr="005356DD" w:rsidRDefault="001D6C06" w:rsidP="001D6C06">
      <w:pPr>
        <w:pStyle w:val="PL"/>
        <w:rPr>
          <w:lang w:val="en-US" w:eastAsia="zh-CN"/>
        </w:rPr>
      </w:pPr>
      <w:r w:rsidRPr="005356DD">
        <w:rPr>
          <w:lang w:val="en-US" w:eastAsia="zh-CN"/>
        </w:rPr>
        <w:t xml:space="preserve">        '404':</w:t>
      </w:r>
    </w:p>
    <w:p w14:paraId="128897A5"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1D2E5C80" w14:textId="77777777" w:rsidR="001D6C06" w:rsidRPr="005356DD" w:rsidRDefault="001D6C06" w:rsidP="001D6C06">
      <w:pPr>
        <w:pStyle w:val="PL"/>
        <w:rPr>
          <w:lang w:val="en-US" w:eastAsia="zh-CN"/>
        </w:rPr>
      </w:pPr>
      <w:r w:rsidRPr="005356DD">
        <w:rPr>
          <w:lang w:val="en-US" w:eastAsia="zh-CN"/>
        </w:rPr>
        <w:t xml:space="preserve">        '429':</w:t>
      </w:r>
    </w:p>
    <w:p w14:paraId="169F5FE3"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7B2E4294" w14:textId="77777777" w:rsidR="001D6C06" w:rsidRPr="005356DD" w:rsidRDefault="001D6C06" w:rsidP="001D6C06">
      <w:pPr>
        <w:pStyle w:val="PL"/>
        <w:rPr>
          <w:lang w:val="en-US" w:eastAsia="zh-CN"/>
        </w:rPr>
      </w:pPr>
      <w:r w:rsidRPr="005356DD">
        <w:rPr>
          <w:lang w:val="en-US" w:eastAsia="zh-CN"/>
        </w:rPr>
        <w:t xml:space="preserve">        '500':</w:t>
      </w:r>
    </w:p>
    <w:p w14:paraId="38BD3408"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4D81F1F2" w14:textId="77777777" w:rsidR="001D6C06" w:rsidRPr="005356DD" w:rsidRDefault="001D6C06" w:rsidP="001D6C06">
      <w:pPr>
        <w:pStyle w:val="PL"/>
        <w:rPr>
          <w:lang w:val="en-US" w:eastAsia="zh-CN"/>
        </w:rPr>
      </w:pPr>
      <w:r w:rsidRPr="005356DD">
        <w:rPr>
          <w:lang w:val="en-US" w:eastAsia="zh-CN"/>
        </w:rPr>
        <w:t xml:space="preserve">        '502':</w:t>
      </w:r>
    </w:p>
    <w:p w14:paraId="0D2B9EFE"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5D7F3416" w14:textId="77777777" w:rsidR="001D6C06" w:rsidRPr="005356DD" w:rsidRDefault="001D6C06" w:rsidP="001D6C06">
      <w:pPr>
        <w:pStyle w:val="PL"/>
        <w:rPr>
          <w:lang w:val="en-US" w:eastAsia="zh-CN"/>
        </w:rPr>
      </w:pPr>
      <w:r w:rsidRPr="005356DD">
        <w:rPr>
          <w:lang w:val="en-US" w:eastAsia="zh-CN"/>
        </w:rPr>
        <w:t xml:space="preserve">        '503':</w:t>
      </w:r>
    </w:p>
    <w:p w14:paraId="73FE2A92"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78B42988" w14:textId="77777777" w:rsidR="001D6C06" w:rsidRPr="005356DD" w:rsidRDefault="001D6C06" w:rsidP="001D6C06">
      <w:pPr>
        <w:pStyle w:val="PL"/>
        <w:rPr>
          <w:lang w:val="en-US" w:eastAsia="zh-CN"/>
        </w:rPr>
      </w:pPr>
      <w:r w:rsidRPr="005356DD">
        <w:rPr>
          <w:lang w:val="en-US" w:eastAsia="zh-CN"/>
        </w:rPr>
        <w:t xml:space="preserve">        default:</w:t>
      </w:r>
    </w:p>
    <w:p w14:paraId="32AA4868"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49A89D51" w14:textId="77777777" w:rsidR="001D6C06" w:rsidRPr="005356DD" w:rsidRDefault="001D6C06" w:rsidP="001D6C06">
      <w:pPr>
        <w:pStyle w:val="PL"/>
        <w:rPr>
          <w:lang w:val="en-US" w:eastAsia="zh-CN"/>
        </w:rPr>
      </w:pPr>
      <w:r w:rsidRPr="005356DD">
        <w:rPr>
          <w:lang w:val="en-US" w:eastAsia="zh-CN"/>
        </w:rPr>
        <w:t xml:space="preserve">    patch:</w:t>
      </w:r>
    </w:p>
    <w:p w14:paraId="64A7F69A" w14:textId="77777777" w:rsidR="001D6C06" w:rsidRPr="005356DD" w:rsidRDefault="001D6C06" w:rsidP="001D6C06">
      <w:pPr>
        <w:pStyle w:val="PL"/>
        <w:rPr>
          <w:lang w:val="en-US" w:eastAsia="zh-CN"/>
        </w:rPr>
      </w:pPr>
      <w:r w:rsidRPr="005356DD">
        <w:rPr>
          <w:lang w:val="en-US" w:eastAsia="zh-CN"/>
        </w:rPr>
        <w:t xml:space="preserve">      summary: modify the subscription</w:t>
      </w:r>
    </w:p>
    <w:p w14:paraId="1AAC6B68" w14:textId="77777777" w:rsidR="001D6C06" w:rsidRPr="005356DD" w:rsidRDefault="001D6C06" w:rsidP="001D6C06">
      <w:pPr>
        <w:pStyle w:val="PL"/>
        <w:rPr>
          <w:lang w:val="en-US" w:eastAsia="zh-CN"/>
        </w:rPr>
      </w:pPr>
      <w:r w:rsidRPr="005356DD">
        <w:rPr>
          <w:lang w:val="en-US" w:eastAsia="zh-CN"/>
        </w:rPr>
        <w:t xml:space="preserve">      operationId: ImsEventSubsModify</w:t>
      </w:r>
    </w:p>
    <w:p w14:paraId="63A1391D" w14:textId="77777777" w:rsidR="001D6C06" w:rsidRPr="005356DD" w:rsidRDefault="001D6C06" w:rsidP="001D6C06">
      <w:pPr>
        <w:pStyle w:val="PL"/>
        <w:rPr>
          <w:lang w:val="en-US" w:eastAsia="zh-CN"/>
        </w:rPr>
      </w:pPr>
      <w:r w:rsidRPr="005356DD">
        <w:rPr>
          <w:lang w:val="en-US" w:eastAsia="zh-CN"/>
        </w:rPr>
        <w:t xml:space="preserve">      tags:</w:t>
      </w:r>
    </w:p>
    <w:p w14:paraId="3B19008D" w14:textId="77777777" w:rsidR="001D6C06" w:rsidRPr="005356DD" w:rsidRDefault="001D6C06" w:rsidP="001D6C06">
      <w:pPr>
        <w:pStyle w:val="PL"/>
        <w:rPr>
          <w:lang w:val="en-US" w:eastAsia="zh-CN"/>
        </w:rPr>
      </w:pPr>
      <w:r w:rsidRPr="005356DD">
        <w:rPr>
          <w:lang w:val="en-US" w:eastAsia="zh-CN"/>
        </w:rPr>
        <w:t xml:space="preserve">        - Individual IMS Event Subscription Modification</w:t>
      </w:r>
    </w:p>
    <w:p w14:paraId="4936F418" w14:textId="77777777" w:rsidR="001D6C06" w:rsidRPr="005356DD" w:rsidRDefault="001D6C06" w:rsidP="001D6C06">
      <w:pPr>
        <w:pStyle w:val="PL"/>
        <w:rPr>
          <w:lang w:val="en-US" w:eastAsia="zh-CN"/>
        </w:rPr>
      </w:pPr>
      <w:r w:rsidRPr="005356DD">
        <w:rPr>
          <w:lang w:val="en-US" w:eastAsia="zh-CN"/>
        </w:rPr>
        <w:t xml:space="preserve">      security:</w:t>
      </w:r>
    </w:p>
    <w:p w14:paraId="5C3F1283" w14:textId="77777777" w:rsidR="001D6C06" w:rsidRPr="005356DD" w:rsidRDefault="001D6C06" w:rsidP="001D6C06">
      <w:pPr>
        <w:pStyle w:val="PL"/>
        <w:rPr>
          <w:lang w:val="en-US" w:eastAsia="zh-CN"/>
        </w:rPr>
      </w:pPr>
      <w:r w:rsidRPr="005356DD">
        <w:rPr>
          <w:lang w:val="en-US" w:eastAsia="zh-CN"/>
        </w:rPr>
        <w:t xml:space="preserve">        - {}</w:t>
      </w:r>
    </w:p>
    <w:p w14:paraId="7AB6049A" w14:textId="77777777" w:rsidR="001D6C06" w:rsidRPr="005356DD" w:rsidRDefault="001D6C06" w:rsidP="001D6C06">
      <w:pPr>
        <w:pStyle w:val="PL"/>
        <w:rPr>
          <w:lang w:val="en-US" w:eastAsia="zh-CN"/>
        </w:rPr>
      </w:pPr>
      <w:r w:rsidRPr="005356DD">
        <w:rPr>
          <w:lang w:val="en-US" w:eastAsia="zh-CN"/>
        </w:rPr>
        <w:t xml:space="preserve">        - oAuth2ClientCredentials:</w:t>
      </w:r>
    </w:p>
    <w:p w14:paraId="33DB800E"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06CC7986" w14:textId="77777777" w:rsidR="001D6C06" w:rsidRPr="005356DD" w:rsidRDefault="001D6C06" w:rsidP="001D6C06">
      <w:pPr>
        <w:pStyle w:val="PL"/>
        <w:rPr>
          <w:lang w:val="en-US" w:eastAsia="zh-CN"/>
        </w:rPr>
      </w:pPr>
      <w:r w:rsidRPr="005356DD">
        <w:rPr>
          <w:lang w:val="en-US" w:eastAsia="zh-CN"/>
        </w:rPr>
        <w:t xml:space="preserve">        - oAuth2ClientCredentials:</w:t>
      </w:r>
    </w:p>
    <w:p w14:paraId="6D5EB463"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653B2855"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r w:rsidRPr="005356DD">
        <w:rPr>
          <w:lang w:val="en-US" w:eastAsia="zh-CN"/>
        </w:rPr>
        <w:t>:subscription:modify</w:t>
      </w:r>
    </w:p>
    <w:p w14:paraId="29873426" w14:textId="77777777" w:rsidR="001D6C06" w:rsidRPr="005356DD" w:rsidRDefault="001D6C06" w:rsidP="001D6C06">
      <w:pPr>
        <w:pStyle w:val="PL"/>
        <w:rPr>
          <w:lang w:val="en-US" w:eastAsia="zh-CN"/>
        </w:rPr>
      </w:pPr>
      <w:r w:rsidRPr="005356DD">
        <w:rPr>
          <w:lang w:val="en-US" w:eastAsia="zh-CN"/>
        </w:rPr>
        <w:t xml:space="preserve">      parameters:</w:t>
      </w:r>
    </w:p>
    <w:p w14:paraId="42E86587" w14:textId="77777777" w:rsidR="001D6C06" w:rsidRPr="005356DD" w:rsidRDefault="001D6C06" w:rsidP="001D6C06">
      <w:pPr>
        <w:pStyle w:val="PL"/>
        <w:rPr>
          <w:lang w:val="en-US" w:eastAsia="zh-CN"/>
        </w:rPr>
      </w:pPr>
      <w:r w:rsidRPr="005356DD">
        <w:rPr>
          <w:lang w:val="en-US" w:eastAsia="zh-CN"/>
        </w:rPr>
        <w:t xml:space="preserve">        - name: imsUeId</w:t>
      </w:r>
    </w:p>
    <w:p w14:paraId="688BD012" w14:textId="77777777" w:rsidR="001D6C06" w:rsidRPr="005356DD" w:rsidRDefault="001D6C06" w:rsidP="001D6C06">
      <w:pPr>
        <w:pStyle w:val="PL"/>
        <w:rPr>
          <w:lang w:val="en-US" w:eastAsia="zh-CN"/>
        </w:rPr>
      </w:pPr>
      <w:r w:rsidRPr="005356DD">
        <w:rPr>
          <w:lang w:val="en-US" w:eastAsia="zh-CN"/>
        </w:rPr>
        <w:t xml:space="preserve">          in: path</w:t>
      </w:r>
    </w:p>
    <w:p w14:paraId="56BA2F2F" w14:textId="43E500FE"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3FB10673" w14:textId="77777777" w:rsidR="001D6C06" w:rsidRPr="005356DD" w:rsidRDefault="001D6C06" w:rsidP="001D6C06">
      <w:pPr>
        <w:pStyle w:val="PL"/>
        <w:rPr>
          <w:lang w:val="en-US" w:eastAsia="zh-CN"/>
        </w:rPr>
      </w:pPr>
      <w:r w:rsidRPr="005356DD">
        <w:rPr>
          <w:lang w:val="en-US" w:eastAsia="zh-CN"/>
        </w:rPr>
        <w:t xml:space="preserve">          required: true</w:t>
      </w:r>
    </w:p>
    <w:p w14:paraId="05514498" w14:textId="77777777" w:rsidR="001D6C06" w:rsidRPr="005356DD" w:rsidRDefault="001D6C06" w:rsidP="001D6C06">
      <w:pPr>
        <w:pStyle w:val="PL"/>
        <w:rPr>
          <w:lang w:val="en-US" w:eastAsia="zh-CN"/>
        </w:rPr>
      </w:pPr>
      <w:r w:rsidRPr="005356DD">
        <w:rPr>
          <w:lang w:val="en-US" w:eastAsia="zh-CN"/>
        </w:rPr>
        <w:t xml:space="preserve">          schema:</w:t>
      </w:r>
    </w:p>
    <w:p w14:paraId="242A5068" w14:textId="77777777" w:rsidR="00776A5F" w:rsidRPr="00776A5F" w:rsidRDefault="00776A5F" w:rsidP="00776A5F">
      <w:pPr>
        <w:pStyle w:val="PL"/>
        <w:rPr>
          <w:lang w:val="en-US" w:eastAsia="zh-CN"/>
        </w:rPr>
      </w:pPr>
      <w:r w:rsidRPr="00776A5F">
        <w:rPr>
          <w:lang w:val="en-US" w:eastAsia="zh-CN"/>
        </w:rPr>
        <w:t xml:space="preserve">            type: string</w:t>
      </w:r>
    </w:p>
    <w:p w14:paraId="377DC43C" w14:textId="065B6B2B"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2403AA82" w14:textId="77777777" w:rsidR="001D6C06" w:rsidRPr="005356DD" w:rsidRDefault="001D6C06" w:rsidP="001D6C06">
      <w:pPr>
        <w:pStyle w:val="PL"/>
        <w:rPr>
          <w:lang w:val="en-US" w:eastAsia="zh-CN"/>
        </w:rPr>
      </w:pPr>
      <w:r w:rsidRPr="005356DD">
        <w:rPr>
          <w:lang w:val="en-US" w:eastAsia="zh-CN"/>
        </w:rPr>
        <w:t xml:space="preserve">        - name: subscriptionId</w:t>
      </w:r>
    </w:p>
    <w:p w14:paraId="3BB11053" w14:textId="77777777" w:rsidR="001D6C06" w:rsidRPr="005356DD" w:rsidRDefault="001D6C06" w:rsidP="001D6C06">
      <w:pPr>
        <w:pStyle w:val="PL"/>
        <w:rPr>
          <w:lang w:val="en-US" w:eastAsia="zh-CN"/>
        </w:rPr>
      </w:pPr>
      <w:r w:rsidRPr="005356DD">
        <w:rPr>
          <w:lang w:val="en-US" w:eastAsia="zh-CN"/>
        </w:rPr>
        <w:t xml:space="preserve">          in: path</w:t>
      </w:r>
    </w:p>
    <w:p w14:paraId="12CC047D" w14:textId="77777777" w:rsidR="001D6C06" w:rsidRPr="005356DD" w:rsidRDefault="001D6C06" w:rsidP="001D6C06">
      <w:pPr>
        <w:pStyle w:val="PL"/>
        <w:rPr>
          <w:lang w:val="en-US" w:eastAsia="zh-CN"/>
        </w:rPr>
      </w:pPr>
      <w:r w:rsidRPr="005356DD">
        <w:rPr>
          <w:lang w:val="en-US" w:eastAsia="zh-CN"/>
        </w:rPr>
        <w:t xml:space="preserve">          description: Id of the Subscription</w:t>
      </w:r>
    </w:p>
    <w:p w14:paraId="37D4FC10" w14:textId="77777777" w:rsidR="001D6C06" w:rsidRPr="005356DD" w:rsidRDefault="001D6C06" w:rsidP="001D6C06">
      <w:pPr>
        <w:pStyle w:val="PL"/>
        <w:rPr>
          <w:lang w:val="en-US" w:eastAsia="zh-CN"/>
        </w:rPr>
      </w:pPr>
      <w:r w:rsidRPr="005356DD">
        <w:rPr>
          <w:lang w:val="en-US" w:eastAsia="zh-CN"/>
        </w:rPr>
        <w:t xml:space="preserve">          required: true</w:t>
      </w:r>
    </w:p>
    <w:p w14:paraId="00D6C4B0" w14:textId="77777777" w:rsidR="001D6C06" w:rsidRPr="005356DD" w:rsidRDefault="001D6C06" w:rsidP="001D6C06">
      <w:pPr>
        <w:pStyle w:val="PL"/>
        <w:rPr>
          <w:lang w:val="en-US" w:eastAsia="zh-CN"/>
        </w:rPr>
      </w:pPr>
      <w:r w:rsidRPr="005356DD">
        <w:rPr>
          <w:lang w:val="en-US" w:eastAsia="zh-CN"/>
        </w:rPr>
        <w:t xml:space="preserve">          schema:</w:t>
      </w:r>
    </w:p>
    <w:p w14:paraId="4A44435E" w14:textId="77777777" w:rsidR="001D6C06" w:rsidRPr="005356DD" w:rsidRDefault="001D6C06" w:rsidP="001D6C06">
      <w:pPr>
        <w:pStyle w:val="PL"/>
        <w:rPr>
          <w:lang w:val="en-US" w:eastAsia="zh-CN"/>
        </w:rPr>
      </w:pPr>
      <w:r w:rsidRPr="005356DD">
        <w:rPr>
          <w:lang w:val="en-US" w:eastAsia="zh-CN"/>
        </w:rPr>
        <w:t xml:space="preserve">            type: string</w:t>
      </w:r>
    </w:p>
    <w:p w14:paraId="37D9462A" w14:textId="77777777" w:rsidR="001D6C06" w:rsidRPr="005356DD" w:rsidRDefault="001D6C06" w:rsidP="001D6C06">
      <w:pPr>
        <w:pStyle w:val="PL"/>
        <w:rPr>
          <w:lang w:val="en-US" w:eastAsia="zh-CN"/>
        </w:rPr>
      </w:pPr>
      <w:r w:rsidRPr="005356DD">
        <w:rPr>
          <w:lang w:val="en-US" w:eastAsia="zh-CN"/>
        </w:rPr>
        <w:t xml:space="preserve">      requestBody:</w:t>
      </w:r>
    </w:p>
    <w:p w14:paraId="25659678" w14:textId="77777777" w:rsidR="001D6C06" w:rsidRPr="005356DD" w:rsidRDefault="001D6C06" w:rsidP="001D6C06">
      <w:pPr>
        <w:pStyle w:val="PL"/>
        <w:rPr>
          <w:lang w:val="en-US" w:eastAsia="zh-CN"/>
        </w:rPr>
      </w:pPr>
      <w:r w:rsidRPr="005356DD">
        <w:rPr>
          <w:lang w:val="en-US" w:eastAsia="zh-CN"/>
        </w:rPr>
        <w:t xml:space="preserve">        content:</w:t>
      </w:r>
    </w:p>
    <w:p w14:paraId="454A51EF" w14:textId="77777777" w:rsidR="001D6C06" w:rsidRPr="005356DD" w:rsidRDefault="001D6C06" w:rsidP="001D6C06">
      <w:pPr>
        <w:pStyle w:val="PL"/>
        <w:rPr>
          <w:lang w:val="en-US" w:eastAsia="zh-CN"/>
        </w:rPr>
      </w:pPr>
      <w:r w:rsidRPr="005356DD">
        <w:rPr>
          <w:lang w:val="en-US" w:eastAsia="zh-CN"/>
        </w:rPr>
        <w:t xml:space="preserve">          application/json-patch+json:</w:t>
      </w:r>
    </w:p>
    <w:p w14:paraId="4F361D95" w14:textId="77777777" w:rsidR="001D6C06" w:rsidRPr="005356DD" w:rsidRDefault="001D6C06" w:rsidP="001D6C06">
      <w:pPr>
        <w:pStyle w:val="PL"/>
        <w:rPr>
          <w:lang w:val="en-US" w:eastAsia="zh-CN"/>
        </w:rPr>
      </w:pPr>
      <w:r w:rsidRPr="005356DD">
        <w:rPr>
          <w:lang w:val="en-US" w:eastAsia="zh-CN"/>
        </w:rPr>
        <w:t xml:space="preserve">            schema:</w:t>
      </w:r>
    </w:p>
    <w:p w14:paraId="6A19BC36" w14:textId="77777777" w:rsidR="001D6C06" w:rsidRPr="005356DD" w:rsidRDefault="001D6C06" w:rsidP="001D6C06">
      <w:pPr>
        <w:pStyle w:val="PL"/>
        <w:rPr>
          <w:lang w:val="en-US" w:eastAsia="zh-CN"/>
        </w:rPr>
      </w:pPr>
      <w:r w:rsidRPr="005356DD">
        <w:rPr>
          <w:lang w:val="en-US" w:eastAsia="zh-CN"/>
        </w:rPr>
        <w:t xml:space="preserve">              type: array</w:t>
      </w:r>
    </w:p>
    <w:p w14:paraId="785650B6" w14:textId="77777777" w:rsidR="001D6C06" w:rsidRPr="005356DD" w:rsidRDefault="001D6C06" w:rsidP="001D6C06">
      <w:pPr>
        <w:pStyle w:val="PL"/>
        <w:rPr>
          <w:lang w:val="en-US" w:eastAsia="zh-CN"/>
        </w:rPr>
      </w:pPr>
      <w:r w:rsidRPr="005356DD">
        <w:rPr>
          <w:lang w:val="en-US" w:eastAsia="zh-CN"/>
        </w:rPr>
        <w:t xml:space="preserve">              items:</w:t>
      </w:r>
    </w:p>
    <w:p w14:paraId="226341F1" w14:textId="77777777" w:rsidR="001D6C06" w:rsidRPr="005356DD" w:rsidRDefault="001D6C06" w:rsidP="001D6C06">
      <w:pPr>
        <w:pStyle w:val="PL"/>
        <w:rPr>
          <w:lang w:val="en-US" w:eastAsia="zh-CN"/>
        </w:rPr>
      </w:pPr>
      <w:r w:rsidRPr="005356DD">
        <w:rPr>
          <w:lang w:val="en-US" w:eastAsia="zh-CN"/>
        </w:rPr>
        <w:t xml:space="preserve">                $ref: 'TS29571_CommonData.yaml#/components/schemas/PatchItem'</w:t>
      </w:r>
    </w:p>
    <w:p w14:paraId="54E57CB6" w14:textId="77777777" w:rsidR="001D6C06" w:rsidRPr="005356DD" w:rsidRDefault="001D6C06" w:rsidP="001D6C06">
      <w:pPr>
        <w:pStyle w:val="PL"/>
        <w:rPr>
          <w:lang w:val="en-US" w:eastAsia="zh-CN"/>
        </w:rPr>
      </w:pPr>
      <w:r w:rsidRPr="005356DD">
        <w:rPr>
          <w:lang w:val="en-US" w:eastAsia="zh-CN"/>
        </w:rPr>
        <w:t xml:space="preserve">              minItems: 1</w:t>
      </w:r>
    </w:p>
    <w:p w14:paraId="02EE3ADF" w14:textId="77777777" w:rsidR="001D6C06" w:rsidRPr="005356DD" w:rsidRDefault="001D6C06" w:rsidP="001D6C06">
      <w:pPr>
        <w:pStyle w:val="PL"/>
        <w:rPr>
          <w:lang w:val="en-US" w:eastAsia="zh-CN"/>
        </w:rPr>
      </w:pPr>
      <w:r w:rsidRPr="005356DD">
        <w:rPr>
          <w:lang w:val="en-US" w:eastAsia="zh-CN"/>
        </w:rPr>
        <w:t xml:space="preserve">        required: true</w:t>
      </w:r>
    </w:p>
    <w:p w14:paraId="08552DF2" w14:textId="77777777" w:rsidR="001D6C06" w:rsidRPr="005356DD" w:rsidRDefault="001D6C06" w:rsidP="001D6C06">
      <w:pPr>
        <w:pStyle w:val="PL"/>
        <w:rPr>
          <w:lang w:val="en-US" w:eastAsia="zh-CN"/>
        </w:rPr>
      </w:pPr>
      <w:r w:rsidRPr="005356DD">
        <w:rPr>
          <w:lang w:val="en-US" w:eastAsia="zh-CN"/>
        </w:rPr>
        <w:t xml:space="preserve">      responses:</w:t>
      </w:r>
    </w:p>
    <w:p w14:paraId="46D0417B" w14:textId="77777777" w:rsidR="001D6C06" w:rsidRPr="005356DD" w:rsidRDefault="001D6C06" w:rsidP="001D6C06">
      <w:pPr>
        <w:pStyle w:val="PL"/>
        <w:rPr>
          <w:lang w:val="en-US" w:eastAsia="zh-CN"/>
        </w:rPr>
      </w:pPr>
      <w:r w:rsidRPr="005356DD">
        <w:rPr>
          <w:lang w:val="en-US" w:eastAsia="zh-CN"/>
        </w:rPr>
        <w:t xml:space="preserve">        '200':</w:t>
      </w:r>
    </w:p>
    <w:p w14:paraId="3E6CEEBB" w14:textId="77777777" w:rsidR="001D6C06" w:rsidRPr="005356DD" w:rsidRDefault="001D6C06" w:rsidP="001D6C06">
      <w:pPr>
        <w:pStyle w:val="PL"/>
        <w:rPr>
          <w:lang w:val="en-US" w:eastAsia="zh-CN"/>
        </w:rPr>
      </w:pPr>
      <w:r w:rsidRPr="005356DD">
        <w:rPr>
          <w:lang w:val="en-US" w:eastAsia="zh-CN"/>
        </w:rPr>
        <w:t xml:space="preserve">          description: Expected response to a valid request</w:t>
      </w:r>
    </w:p>
    <w:p w14:paraId="740F4B6E" w14:textId="77777777" w:rsidR="001D6C06" w:rsidRPr="005356DD" w:rsidRDefault="001D6C06" w:rsidP="001D6C06">
      <w:pPr>
        <w:pStyle w:val="PL"/>
        <w:rPr>
          <w:lang w:val="en-US" w:eastAsia="zh-CN"/>
        </w:rPr>
      </w:pPr>
      <w:r w:rsidRPr="005356DD">
        <w:rPr>
          <w:lang w:val="en-US" w:eastAsia="zh-CN"/>
        </w:rPr>
        <w:t xml:space="preserve">          content:</w:t>
      </w:r>
    </w:p>
    <w:p w14:paraId="09CDB074" w14:textId="77777777" w:rsidR="001D6C06" w:rsidRPr="005356DD" w:rsidRDefault="001D6C06" w:rsidP="001D6C06">
      <w:pPr>
        <w:pStyle w:val="PL"/>
        <w:rPr>
          <w:lang w:val="en-US" w:eastAsia="zh-CN"/>
        </w:rPr>
      </w:pPr>
      <w:r w:rsidRPr="005356DD">
        <w:rPr>
          <w:lang w:val="en-US" w:eastAsia="zh-CN"/>
        </w:rPr>
        <w:t xml:space="preserve">            application/json:</w:t>
      </w:r>
    </w:p>
    <w:p w14:paraId="32F6FE6D" w14:textId="77777777" w:rsidR="001D6C06" w:rsidRPr="005356DD" w:rsidRDefault="001D6C06" w:rsidP="001D6C06">
      <w:pPr>
        <w:pStyle w:val="PL"/>
        <w:rPr>
          <w:lang w:val="en-US" w:eastAsia="zh-CN"/>
        </w:rPr>
      </w:pPr>
      <w:r w:rsidRPr="005356DD">
        <w:rPr>
          <w:lang w:val="en-US" w:eastAsia="zh-CN"/>
        </w:rPr>
        <w:t xml:space="preserve">              schema:</w:t>
      </w:r>
    </w:p>
    <w:p w14:paraId="488B5C7C" w14:textId="77777777" w:rsidR="001D6C06" w:rsidRPr="005356DD" w:rsidRDefault="001D6C06" w:rsidP="001D6C06">
      <w:pPr>
        <w:pStyle w:val="PL"/>
        <w:rPr>
          <w:lang w:val="en-US" w:eastAsia="zh-CN"/>
        </w:rPr>
      </w:pPr>
      <w:r w:rsidRPr="005356DD">
        <w:rPr>
          <w:lang w:val="en-US" w:eastAsia="zh-CN"/>
        </w:rPr>
        <w:t xml:space="preserve">                $ref: '#/components/schemas/CreatedImsEeSubscription'</w:t>
      </w:r>
    </w:p>
    <w:p w14:paraId="2567E66D" w14:textId="77777777" w:rsidR="001D6C06" w:rsidRPr="005356DD" w:rsidRDefault="001D6C06" w:rsidP="001D6C06">
      <w:pPr>
        <w:pStyle w:val="PL"/>
        <w:rPr>
          <w:lang w:val="en-US" w:eastAsia="zh-CN"/>
        </w:rPr>
      </w:pPr>
      <w:r w:rsidRPr="005356DD">
        <w:rPr>
          <w:lang w:val="en-US" w:eastAsia="zh-CN"/>
        </w:rPr>
        <w:t xml:space="preserve">        '204':</w:t>
      </w:r>
    </w:p>
    <w:p w14:paraId="1DFFB439" w14:textId="77777777" w:rsidR="001D6C06" w:rsidRPr="005356DD" w:rsidRDefault="001D6C06" w:rsidP="001D6C06">
      <w:pPr>
        <w:pStyle w:val="PL"/>
        <w:rPr>
          <w:lang w:val="en-US" w:eastAsia="zh-CN"/>
        </w:rPr>
      </w:pPr>
      <w:r w:rsidRPr="005356DD">
        <w:rPr>
          <w:lang w:val="en-US" w:eastAsia="zh-CN"/>
        </w:rPr>
        <w:t xml:space="preserve">          description: Successful response</w:t>
      </w:r>
    </w:p>
    <w:p w14:paraId="75B1B343" w14:textId="77777777" w:rsidR="001D6C06" w:rsidRPr="005356DD" w:rsidRDefault="001D6C06" w:rsidP="001D6C06">
      <w:pPr>
        <w:pStyle w:val="PL"/>
        <w:rPr>
          <w:lang w:val="en-US" w:eastAsia="zh-CN"/>
        </w:rPr>
      </w:pPr>
      <w:r w:rsidRPr="005356DD">
        <w:rPr>
          <w:lang w:val="en-US" w:eastAsia="zh-CN"/>
        </w:rPr>
        <w:t xml:space="preserve">        '307':</w:t>
      </w:r>
    </w:p>
    <w:p w14:paraId="3D371943"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05D0E600" w14:textId="77777777" w:rsidR="001D6C06" w:rsidRPr="005356DD" w:rsidRDefault="001D6C06" w:rsidP="001D6C06">
      <w:pPr>
        <w:pStyle w:val="PL"/>
        <w:rPr>
          <w:lang w:val="en-US" w:eastAsia="zh-CN"/>
        </w:rPr>
      </w:pPr>
      <w:r w:rsidRPr="005356DD">
        <w:rPr>
          <w:lang w:val="en-US" w:eastAsia="zh-CN"/>
        </w:rPr>
        <w:t xml:space="preserve">        '308':</w:t>
      </w:r>
    </w:p>
    <w:p w14:paraId="3A144C7E"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37C743FB" w14:textId="77777777" w:rsidR="001D6C06" w:rsidRPr="005356DD" w:rsidRDefault="001D6C06" w:rsidP="001D6C06">
      <w:pPr>
        <w:pStyle w:val="PL"/>
        <w:rPr>
          <w:lang w:val="en-US" w:eastAsia="zh-CN"/>
        </w:rPr>
      </w:pPr>
      <w:r w:rsidRPr="005356DD">
        <w:rPr>
          <w:lang w:val="en-US" w:eastAsia="zh-CN"/>
        </w:rPr>
        <w:t xml:space="preserve">        '400':</w:t>
      </w:r>
    </w:p>
    <w:p w14:paraId="7287D596"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6019E0CA" w14:textId="77777777" w:rsidR="001D6C06" w:rsidRPr="005356DD" w:rsidRDefault="001D6C06" w:rsidP="001D6C06">
      <w:pPr>
        <w:pStyle w:val="PL"/>
        <w:rPr>
          <w:lang w:val="en-US" w:eastAsia="zh-CN"/>
        </w:rPr>
      </w:pPr>
      <w:r w:rsidRPr="005356DD">
        <w:rPr>
          <w:lang w:val="en-US" w:eastAsia="zh-CN"/>
        </w:rPr>
        <w:t xml:space="preserve">        '401':</w:t>
      </w:r>
    </w:p>
    <w:p w14:paraId="5BD1849E"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0FD97612" w14:textId="77777777" w:rsidR="001D6C06" w:rsidRPr="005356DD" w:rsidRDefault="001D6C06" w:rsidP="001D6C06">
      <w:pPr>
        <w:pStyle w:val="PL"/>
        <w:rPr>
          <w:lang w:val="en-US" w:eastAsia="zh-CN"/>
        </w:rPr>
      </w:pPr>
      <w:r w:rsidRPr="005356DD">
        <w:rPr>
          <w:lang w:val="en-US" w:eastAsia="zh-CN"/>
        </w:rPr>
        <w:t xml:space="preserve">        '403':</w:t>
      </w:r>
    </w:p>
    <w:p w14:paraId="24934DC2"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421ACE50" w14:textId="77777777" w:rsidR="001D6C06" w:rsidRPr="005356DD" w:rsidRDefault="001D6C06" w:rsidP="001D6C06">
      <w:pPr>
        <w:pStyle w:val="PL"/>
        <w:rPr>
          <w:lang w:val="en-US" w:eastAsia="zh-CN"/>
        </w:rPr>
      </w:pPr>
      <w:r w:rsidRPr="005356DD">
        <w:rPr>
          <w:lang w:val="en-US" w:eastAsia="zh-CN"/>
        </w:rPr>
        <w:t xml:space="preserve">        '404':</w:t>
      </w:r>
    </w:p>
    <w:p w14:paraId="1969ADCE"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063D6A0B" w14:textId="77777777" w:rsidR="001D6C06" w:rsidRPr="005356DD" w:rsidRDefault="001D6C06" w:rsidP="001D6C06">
      <w:pPr>
        <w:pStyle w:val="PL"/>
        <w:rPr>
          <w:lang w:val="en-US" w:eastAsia="zh-CN"/>
        </w:rPr>
      </w:pPr>
      <w:r w:rsidRPr="005356DD">
        <w:rPr>
          <w:lang w:val="en-US" w:eastAsia="zh-CN"/>
        </w:rPr>
        <w:t xml:space="preserve">        '411':</w:t>
      </w:r>
    </w:p>
    <w:p w14:paraId="7D19CFEE" w14:textId="77777777" w:rsidR="001D6C06" w:rsidRPr="005356DD" w:rsidRDefault="001D6C06" w:rsidP="001D6C06">
      <w:pPr>
        <w:pStyle w:val="PL"/>
        <w:rPr>
          <w:lang w:val="en-US" w:eastAsia="zh-CN"/>
        </w:rPr>
      </w:pPr>
      <w:r w:rsidRPr="005356DD">
        <w:rPr>
          <w:lang w:val="en-US" w:eastAsia="zh-CN"/>
        </w:rPr>
        <w:t xml:space="preserve">          $ref: 'TS29571_CommonData.yaml#/components/responses/411'</w:t>
      </w:r>
    </w:p>
    <w:p w14:paraId="624AD68B" w14:textId="77777777" w:rsidR="001D6C06" w:rsidRPr="005356DD" w:rsidRDefault="001D6C06" w:rsidP="001D6C06">
      <w:pPr>
        <w:pStyle w:val="PL"/>
        <w:rPr>
          <w:lang w:val="en-US" w:eastAsia="zh-CN"/>
        </w:rPr>
      </w:pPr>
      <w:r w:rsidRPr="005356DD">
        <w:rPr>
          <w:lang w:val="en-US" w:eastAsia="zh-CN"/>
        </w:rPr>
        <w:t xml:space="preserve">        '413':</w:t>
      </w:r>
    </w:p>
    <w:p w14:paraId="6C1580B7" w14:textId="77777777" w:rsidR="001D6C06" w:rsidRPr="005356DD" w:rsidRDefault="001D6C06" w:rsidP="001D6C06">
      <w:pPr>
        <w:pStyle w:val="PL"/>
        <w:rPr>
          <w:lang w:val="en-US" w:eastAsia="zh-CN"/>
        </w:rPr>
      </w:pPr>
      <w:r w:rsidRPr="005356DD">
        <w:rPr>
          <w:lang w:val="en-US" w:eastAsia="zh-CN"/>
        </w:rPr>
        <w:t xml:space="preserve">          $ref: 'TS29571_CommonData.yaml#/components/responses/413'</w:t>
      </w:r>
    </w:p>
    <w:p w14:paraId="0FF7CDBE" w14:textId="77777777" w:rsidR="001D6C06" w:rsidRPr="005356DD" w:rsidRDefault="001D6C06" w:rsidP="001D6C06">
      <w:pPr>
        <w:pStyle w:val="PL"/>
        <w:rPr>
          <w:lang w:val="en-US" w:eastAsia="zh-CN"/>
        </w:rPr>
      </w:pPr>
      <w:r w:rsidRPr="005356DD">
        <w:rPr>
          <w:lang w:val="en-US" w:eastAsia="zh-CN"/>
        </w:rPr>
        <w:t xml:space="preserve">        '415':</w:t>
      </w:r>
    </w:p>
    <w:p w14:paraId="309C9CCF" w14:textId="77777777" w:rsidR="001D6C06" w:rsidRPr="005356DD" w:rsidRDefault="001D6C06" w:rsidP="001D6C06">
      <w:pPr>
        <w:pStyle w:val="PL"/>
        <w:rPr>
          <w:lang w:val="en-US" w:eastAsia="zh-CN"/>
        </w:rPr>
      </w:pPr>
      <w:r w:rsidRPr="005356DD">
        <w:rPr>
          <w:lang w:val="en-US" w:eastAsia="zh-CN"/>
        </w:rPr>
        <w:t xml:space="preserve">          $ref: 'TS29571_CommonData.yaml#/components/responses/415'</w:t>
      </w:r>
    </w:p>
    <w:p w14:paraId="0338802D" w14:textId="77777777" w:rsidR="001D6C06" w:rsidRPr="005356DD" w:rsidRDefault="001D6C06" w:rsidP="001D6C06">
      <w:pPr>
        <w:pStyle w:val="PL"/>
        <w:rPr>
          <w:lang w:val="en-US" w:eastAsia="zh-CN"/>
        </w:rPr>
      </w:pPr>
      <w:r w:rsidRPr="005356DD">
        <w:rPr>
          <w:lang w:val="en-US" w:eastAsia="zh-CN"/>
        </w:rPr>
        <w:t xml:space="preserve">        '429':</w:t>
      </w:r>
    </w:p>
    <w:p w14:paraId="299A030F"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14741F96" w14:textId="77777777" w:rsidR="001D6C06" w:rsidRPr="005356DD" w:rsidRDefault="001D6C06" w:rsidP="001D6C06">
      <w:pPr>
        <w:pStyle w:val="PL"/>
        <w:rPr>
          <w:lang w:val="en-US" w:eastAsia="zh-CN"/>
        </w:rPr>
      </w:pPr>
      <w:r w:rsidRPr="005356DD">
        <w:rPr>
          <w:lang w:val="en-US" w:eastAsia="zh-CN"/>
        </w:rPr>
        <w:t xml:space="preserve">        '500':</w:t>
      </w:r>
    </w:p>
    <w:p w14:paraId="45EC6C66"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1A0753A8" w14:textId="77777777" w:rsidR="001D6C06" w:rsidRPr="005356DD" w:rsidRDefault="001D6C06" w:rsidP="001D6C06">
      <w:pPr>
        <w:pStyle w:val="PL"/>
        <w:rPr>
          <w:lang w:val="en-US" w:eastAsia="zh-CN"/>
        </w:rPr>
      </w:pPr>
      <w:r w:rsidRPr="005356DD">
        <w:rPr>
          <w:lang w:val="en-US" w:eastAsia="zh-CN"/>
        </w:rPr>
        <w:t xml:space="preserve">        '502':</w:t>
      </w:r>
    </w:p>
    <w:p w14:paraId="26211C44"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5F461413" w14:textId="77777777" w:rsidR="001D6C06" w:rsidRPr="005356DD" w:rsidRDefault="001D6C06" w:rsidP="001D6C06">
      <w:pPr>
        <w:pStyle w:val="PL"/>
        <w:rPr>
          <w:lang w:val="en-US" w:eastAsia="zh-CN"/>
        </w:rPr>
      </w:pPr>
      <w:r w:rsidRPr="005356DD">
        <w:rPr>
          <w:lang w:val="en-US" w:eastAsia="zh-CN"/>
        </w:rPr>
        <w:t xml:space="preserve">        '503':</w:t>
      </w:r>
    </w:p>
    <w:p w14:paraId="1E7CFFA9"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3C68B94E" w14:textId="77777777" w:rsidR="001D6C06" w:rsidRPr="005356DD" w:rsidRDefault="001D6C06" w:rsidP="001D6C06">
      <w:pPr>
        <w:pStyle w:val="PL"/>
        <w:rPr>
          <w:lang w:val="en-US" w:eastAsia="zh-CN"/>
        </w:rPr>
      </w:pPr>
      <w:r w:rsidRPr="005356DD">
        <w:rPr>
          <w:lang w:val="en-US" w:eastAsia="zh-CN"/>
        </w:rPr>
        <w:t xml:space="preserve">        default:</w:t>
      </w:r>
    </w:p>
    <w:p w14:paraId="1899C70C"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5E75C570" w14:textId="77777777" w:rsidR="001D6C06" w:rsidRPr="005356DD" w:rsidRDefault="001D6C06" w:rsidP="001D6C06">
      <w:pPr>
        <w:pStyle w:val="PL"/>
        <w:rPr>
          <w:lang w:val="en-US" w:eastAsia="zh-CN"/>
        </w:rPr>
      </w:pPr>
    </w:p>
    <w:p w14:paraId="67244EB9" w14:textId="77777777" w:rsidR="001D6C06" w:rsidRPr="005356DD" w:rsidRDefault="001D6C06" w:rsidP="001D6C06">
      <w:pPr>
        <w:pStyle w:val="PL"/>
        <w:rPr>
          <w:lang w:val="en-US" w:eastAsia="zh-CN"/>
        </w:rPr>
      </w:pPr>
      <w:r w:rsidRPr="005356DD">
        <w:rPr>
          <w:lang w:val="en-US" w:eastAsia="zh-CN"/>
        </w:rPr>
        <w:t>components:</w:t>
      </w:r>
    </w:p>
    <w:p w14:paraId="76ED04C4" w14:textId="77777777" w:rsidR="001D6C06" w:rsidRPr="005356DD" w:rsidRDefault="001D6C06" w:rsidP="001D6C06">
      <w:pPr>
        <w:pStyle w:val="PL"/>
        <w:rPr>
          <w:lang w:val="en-US" w:eastAsia="zh-CN"/>
        </w:rPr>
      </w:pPr>
    </w:p>
    <w:p w14:paraId="7DDCD32D" w14:textId="77777777" w:rsidR="001D6C06" w:rsidRPr="005356DD" w:rsidRDefault="001D6C06" w:rsidP="001D6C06">
      <w:pPr>
        <w:pStyle w:val="PL"/>
        <w:rPr>
          <w:lang w:val="en-US" w:eastAsia="zh-CN"/>
        </w:rPr>
      </w:pPr>
      <w:r w:rsidRPr="005356DD">
        <w:rPr>
          <w:lang w:val="en-US" w:eastAsia="zh-CN"/>
        </w:rPr>
        <w:t xml:space="preserve">  securitySchemes:</w:t>
      </w:r>
    </w:p>
    <w:p w14:paraId="1B9E6ED8" w14:textId="77777777" w:rsidR="001D6C06" w:rsidRPr="005356DD" w:rsidRDefault="001D6C06" w:rsidP="001D6C06">
      <w:pPr>
        <w:pStyle w:val="PL"/>
        <w:rPr>
          <w:lang w:val="en-US" w:eastAsia="zh-CN"/>
        </w:rPr>
      </w:pPr>
      <w:r w:rsidRPr="005356DD">
        <w:rPr>
          <w:lang w:val="en-US" w:eastAsia="zh-CN"/>
        </w:rPr>
        <w:t xml:space="preserve">    oAuth2ClientCredentials:</w:t>
      </w:r>
    </w:p>
    <w:p w14:paraId="280F13EF" w14:textId="77777777" w:rsidR="001D6C06" w:rsidRPr="005356DD" w:rsidRDefault="001D6C06" w:rsidP="001D6C06">
      <w:pPr>
        <w:pStyle w:val="PL"/>
        <w:rPr>
          <w:lang w:val="en-US" w:eastAsia="zh-CN"/>
        </w:rPr>
      </w:pPr>
      <w:r w:rsidRPr="005356DD">
        <w:rPr>
          <w:lang w:val="en-US" w:eastAsia="zh-CN"/>
        </w:rPr>
        <w:t xml:space="preserve">      type: oauth2</w:t>
      </w:r>
    </w:p>
    <w:p w14:paraId="657C8BE4" w14:textId="77777777" w:rsidR="001D6C06" w:rsidRPr="005356DD" w:rsidRDefault="001D6C06" w:rsidP="001D6C06">
      <w:pPr>
        <w:pStyle w:val="PL"/>
        <w:rPr>
          <w:lang w:val="en-US" w:eastAsia="zh-CN"/>
        </w:rPr>
      </w:pPr>
      <w:r w:rsidRPr="005356DD">
        <w:rPr>
          <w:lang w:val="en-US" w:eastAsia="zh-CN"/>
        </w:rPr>
        <w:t xml:space="preserve">      flows:</w:t>
      </w:r>
    </w:p>
    <w:p w14:paraId="760FA263" w14:textId="77777777" w:rsidR="001D6C06" w:rsidRPr="005356DD" w:rsidRDefault="001D6C06" w:rsidP="001D6C06">
      <w:pPr>
        <w:pStyle w:val="PL"/>
        <w:rPr>
          <w:lang w:val="en-US" w:eastAsia="zh-CN"/>
        </w:rPr>
      </w:pPr>
      <w:r w:rsidRPr="005356DD">
        <w:rPr>
          <w:lang w:val="en-US" w:eastAsia="zh-CN"/>
        </w:rPr>
        <w:t xml:space="preserve">        clientCredentials:</w:t>
      </w:r>
    </w:p>
    <w:p w14:paraId="50D593C5" w14:textId="77777777" w:rsidR="001D6C06" w:rsidRPr="005356DD" w:rsidRDefault="001D6C06" w:rsidP="001D6C06">
      <w:pPr>
        <w:pStyle w:val="PL"/>
        <w:rPr>
          <w:lang w:val="en-US" w:eastAsia="zh-CN"/>
        </w:rPr>
      </w:pPr>
      <w:r w:rsidRPr="005356DD">
        <w:rPr>
          <w:lang w:val="en-US" w:eastAsia="zh-CN"/>
        </w:rPr>
        <w:t xml:space="preserve">          tokenUrl: '{nrfApiRoot}/oauth2/token'</w:t>
      </w:r>
    </w:p>
    <w:p w14:paraId="2C92C44F" w14:textId="77777777" w:rsidR="001D6C06" w:rsidRPr="005356DD" w:rsidRDefault="001D6C06" w:rsidP="001D6C06">
      <w:pPr>
        <w:pStyle w:val="PL"/>
        <w:rPr>
          <w:lang w:val="en-US" w:eastAsia="zh-CN"/>
        </w:rPr>
      </w:pPr>
      <w:r w:rsidRPr="005356DD">
        <w:rPr>
          <w:lang w:val="en-US" w:eastAsia="zh-CN"/>
        </w:rPr>
        <w:t xml:space="preserve">          scopes:</w:t>
      </w:r>
    </w:p>
    <w:p w14:paraId="1581D914" w14:textId="77777777" w:rsidR="001D6C06" w:rsidRPr="005356DD" w:rsidRDefault="001D6C06" w:rsidP="001D6C06">
      <w:pPr>
        <w:pStyle w:val="PL"/>
        <w:rPr>
          <w:lang w:val="en-US" w:eastAsia="zh-CN"/>
        </w:rPr>
      </w:pPr>
      <w:r w:rsidRPr="005356DD">
        <w:rPr>
          <w:lang w:val="en-US" w:eastAsia="zh-CN"/>
        </w:rPr>
        <w:t xml:space="preserve">            nhss-ims-ee: Access to the Nhss IMS Event Exposure API</w:t>
      </w:r>
    </w:p>
    <w:p w14:paraId="31718798" w14:textId="77777777" w:rsidR="001D6C06" w:rsidRPr="005356DD" w:rsidRDefault="001D6C06" w:rsidP="001D6C06">
      <w:pPr>
        <w:pStyle w:val="PL"/>
        <w:rPr>
          <w:lang w:val="en-US" w:eastAsia="zh-CN"/>
        </w:rPr>
      </w:pPr>
      <w:r w:rsidRPr="005356DD">
        <w:rPr>
          <w:lang w:val="en-US" w:eastAsia="zh-CN"/>
        </w:rPr>
        <w:t xml:space="preserve">            nhss-ims-ee:ee-subscriptions:create: &gt;-</w:t>
      </w:r>
    </w:p>
    <w:p w14:paraId="6B6B95F4" w14:textId="77777777" w:rsidR="001D6C06" w:rsidRPr="005356DD" w:rsidRDefault="001D6C06" w:rsidP="001D6C06">
      <w:pPr>
        <w:pStyle w:val="PL"/>
        <w:rPr>
          <w:lang w:val="en-US" w:eastAsia="zh-CN"/>
        </w:rPr>
      </w:pPr>
      <w:r w:rsidRPr="005356DD">
        <w:rPr>
          <w:lang w:val="en-US" w:eastAsia="zh-CN"/>
        </w:rPr>
        <w:t xml:space="preserve">              Access to create IMS Event Subscriptions resource</w:t>
      </w:r>
    </w:p>
    <w:p w14:paraId="19649346" w14:textId="77777777" w:rsidR="001D6C06" w:rsidRPr="005356DD" w:rsidRDefault="001D6C06" w:rsidP="001D6C06">
      <w:pPr>
        <w:pStyle w:val="PL"/>
        <w:rPr>
          <w:lang w:val="en-US" w:eastAsia="zh-CN"/>
        </w:rPr>
      </w:pPr>
      <w:r w:rsidRPr="005356DD">
        <w:rPr>
          <w:lang w:val="en-US" w:eastAsia="zh-CN"/>
        </w:rPr>
        <w:t xml:space="preserve">            nhss-ims-ee:ee-subscriptions:modify: &gt;-</w:t>
      </w:r>
    </w:p>
    <w:p w14:paraId="4272B1FB" w14:textId="77777777" w:rsidR="001D6C06" w:rsidRPr="005356DD" w:rsidRDefault="001D6C06" w:rsidP="001D6C06">
      <w:pPr>
        <w:pStyle w:val="PL"/>
        <w:rPr>
          <w:lang w:val="en-US" w:eastAsia="zh-CN"/>
        </w:rPr>
      </w:pPr>
      <w:r w:rsidRPr="005356DD">
        <w:rPr>
          <w:lang w:val="en-US" w:eastAsia="zh-CN"/>
        </w:rPr>
        <w:t xml:space="preserve">              Access to update/delete the Individual IMS Event Subscription resource</w:t>
      </w:r>
    </w:p>
    <w:p w14:paraId="4522C3F3" w14:textId="77777777" w:rsidR="001D6C06" w:rsidRPr="005356DD" w:rsidRDefault="001D6C06" w:rsidP="001D6C06">
      <w:pPr>
        <w:pStyle w:val="PL"/>
        <w:rPr>
          <w:lang w:val="en-US" w:eastAsia="zh-CN"/>
        </w:rPr>
      </w:pPr>
    </w:p>
    <w:p w14:paraId="61C40BFB" w14:textId="77777777" w:rsidR="001D6C06" w:rsidRPr="005356DD" w:rsidRDefault="001D6C06" w:rsidP="001D6C06">
      <w:pPr>
        <w:pStyle w:val="PL"/>
        <w:rPr>
          <w:lang w:val="en-US" w:eastAsia="zh-CN"/>
        </w:rPr>
      </w:pPr>
      <w:r w:rsidRPr="005356DD">
        <w:rPr>
          <w:lang w:val="en-US" w:eastAsia="zh-CN"/>
        </w:rPr>
        <w:t xml:space="preserve">  schemas:</w:t>
      </w:r>
    </w:p>
    <w:p w14:paraId="390C79B2" w14:textId="77777777" w:rsidR="001D6C06" w:rsidRPr="005356DD" w:rsidRDefault="001D6C06" w:rsidP="001D6C06">
      <w:pPr>
        <w:pStyle w:val="PL"/>
        <w:rPr>
          <w:lang w:val="en-US" w:eastAsia="zh-CN"/>
        </w:rPr>
      </w:pPr>
    </w:p>
    <w:p w14:paraId="2EA56F84" w14:textId="77777777" w:rsidR="001D6C06" w:rsidRPr="005356DD" w:rsidRDefault="001D6C06" w:rsidP="001D6C06">
      <w:pPr>
        <w:pStyle w:val="PL"/>
        <w:rPr>
          <w:lang w:val="en-US" w:eastAsia="zh-CN"/>
        </w:rPr>
      </w:pPr>
      <w:r w:rsidRPr="005356DD">
        <w:rPr>
          <w:lang w:val="en-US" w:eastAsia="zh-CN"/>
        </w:rPr>
        <w:t>#</w:t>
      </w:r>
    </w:p>
    <w:p w14:paraId="1BB3EA3B" w14:textId="77777777" w:rsidR="001D6C06" w:rsidRPr="005356DD" w:rsidRDefault="001D6C06" w:rsidP="001D6C06">
      <w:pPr>
        <w:pStyle w:val="PL"/>
        <w:rPr>
          <w:lang w:val="en-US" w:eastAsia="zh-CN"/>
        </w:rPr>
      </w:pPr>
      <w:r w:rsidRPr="005356DD">
        <w:rPr>
          <w:lang w:val="en-US" w:eastAsia="zh-CN"/>
        </w:rPr>
        <w:t># COMPLEX TYPES:</w:t>
      </w:r>
    </w:p>
    <w:p w14:paraId="602D93A7" w14:textId="77777777" w:rsidR="001D6C06" w:rsidRPr="005356DD" w:rsidRDefault="001D6C06" w:rsidP="001D6C06">
      <w:pPr>
        <w:pStyle w:val="PL"/>
        <w:rPr>
          <w:lang w:val="en-US" w:eastAsia="zh-CN"/>
        </w:rPr>
      </w:pPr>
      <w:r w:rsidRPr="005356DD">
        <w:rPr>
          <w:lang w:val="en-US" w:eastAsia="zh-CN"/>
        </w:rPr>
        <w:t>#</w:t>
      </w:r>
    </w:p>
    <w:p w14:paraId="4F864CAD" w14:textId="77777777" w:rsidR="001D6C06" w:rsidRPr="005356DD" w:rsidRDefault="001D6C06" w:rsidP="001D6C06">
      <w:pPr>
        <w:pStyle w:val="PL"/>
        <w:rPr>
          <w:lang w:val="en-US" w:eastAsia="zh-CN"/>
        </w:rPr>
      </w:pPr>
    </w:p>
    <w:p w14:paraId="6E386EF9" w14:textId="77777777" w:rsidR="001D6C06" w:rsidRPr="005356DD" w:rsidRDefault="001D6C06" w:rsidP="001D6C06">
      <w:pPr>
        <w:pStyle w:val="PL"/>
        <w:rPr>
          <w:lang w:val="en-US" w:eastAsia="zh-CN"/>
        </w:rPr>
      </w:pPr>
      <w:r w:rsidRPr="005356DD">
        <w:rPr>
          <w:lang w:val="en-US" w:eastAsia="zh-CN"/>
        </w:rPr>
        <w:t xml:space="preserve">    ImsEeSubscription:</w:t>
      </w:r>
    </w:p>
    <w:p w14:paraId="06063667" w14:textId="77777777" w:rsidR="001D6C06" w:rsidRPr="005356DD" w:rsidRDefault="001D6C06" w:rsidP="001D6C06">
      <w:pPr>
        <w:pStyle w:val="PL"/>
        <w:rPr>
          <w:lang w:val="en-US" w:eastAsia="zh-CN"/>
        </w:rPr>
      </w:pPr>
      <w:r w:rsidRPr="005356DD">
        <w:rPr>
          <w:lang w:val="en-US" w:eastAsia="zh-CN"/>
        </w:rPr>
        <w:t xml:space="preserve">      description: An Individual IMS Event Subscription</w:t>
      </w:r>
    </w:p>
    <w:p w14:paraId="3761CF48" w14:textId="77777777" w:rsidR="001D6C06" w:rsidRPr="005356DD" w:rsidRDefault="001D6C06" w:rsidP="001D6C06">
      <w:pPr>
        <w:pStyle w:val="PL"/>
        <w:rPr>
          <w:lang w:val="en-US" w:eastAsia="zh-CN"/>
        </w:rPr>
      </w:pPr>
      <w:r w:rsidRPr="005356DD">
        <w:rPr>
          <w:lang w:val="en-US" w:eastAsia="zh-CN"/>
        </w:rPr>
        <w:t xml:space="preserve">      type: object</w:t>
      </w:r>
    </w:p>
    <w:p w14:paraId="3E59CA08" w14:textId="77777777" w:rsidR="001D6C06" w:rsidRPr="005356DD" w:rsidRDefault="001D6C06" w:rsidP="001D6C06">
      <w:pPr>
        <w:pStyle w:val="PL"/>
        <w:rPr>
          <w:lang w:val="en-US" w:eastAsia="zh-CN"/>
        </w:rPr>
      </w:pPr>
      <w:r w:rsidRPr="005356DD">
        <w:rPr>
          <w:lang w:val="en-US" w:eastAsia="zh-CN"/>
        </w:rPr>
        <w:t xml:space="preserve">      required:</w:t>
      </w:r>
    </w:p>
    <w:p w14:paraId="15A87CAF" w14:textId="77777777" w:rsidR="001D6C06" w:rsidRPr="005356DD" w:rsidRDefault="001D6C06" w:rsidP="001D6C06">
      <w:pPr>
        <w:pStyle w:val="PL"/>
        <w:rPr>
          <w:lang w:val="en-US" w:eastAsia="zh-CN"/>
        </w:rPr>
      </w:pPr>
      <w:r w:rsidRPr="005356DD">
        <w:rPr>
          <w:lang w:val="en-US" w:eastAsia="zh-CN"/>
        </w:rPr>
        <w:t xml:space="preserve">        - notificationURI</w:t>
      </w:r>
    </w:p>
    <w:p w14:paraId="7BC40F00" w14:textId="77777777" w:rsidR="001D6C06" w:rsidRPr="005356DD" w:rsidRDefault="001D6C06" w:rsidP="001D6C06">
      <w:pPr>
        <w:pStyle w:val="PL"/>
        <w:rPr>
          <w:lang w:val="en-US" w:eastAsia="zh-CN"/>
        </w:rPr>
      </w:pPr>
      <w:r w:rsidRPr="005356DD">
        <w:rPr>
          <w:lang w:val="en-US" w:eastAsia="zh-CN"/>
        </w:rPr>
        <w:t xml:space="preserve">        - subscrImsEvents</w:t>
      </w:r>
    </w:p>
    <w:p w14:paraId="2B807381" w14:textId="77777777" w:rsidR="001D6C06" w:rsidRPr="005356DD" w:rsidRDefault="001D6C06" w:rsidP="001D6C06">
      <w:pPr>
        <w:pStyle w:val="PL"/>
        <w:rPr>
          <w:lang w:val="en-US" w:eastAsia="zh-CN"/>
        </w:rPr>
      </w:pPr>
      <w:r w:rsidRPr="005356DD">
        <w:rPr>
          <w:lang w:val="en-US" w:eastAsia="zh-CN"/>
        </w:rPr>
        <w:t xml:space="preserve">      properties:</w:t>
      </w:r>
    </w:p>
    <w:p w14:paraId="79DBE31E" w14:textId="77777777" w:rsidR="001D6C06" w:rsidRPr="005356DD" w:rsidRDefault="001D6C06" w:rsidP="001D6C06">
      <w:pPr>
        <w:pStyle w:val="PL"/>
        <w:rPr>
          <w:lang w:val="en-US" w:eastAsia="zh-CN"/>
        </w:rPr>
      </w:pPr>
      <w:r w:rsidRPr="005356DD">
        <w:rPr>
          <w:lang w:val="en-US" w:eastAsia="zh-CN"/>
        </w:rPr>
        <w:t xml:space="preserve">        notifId:</w:t>
      </w:r>
    </w:p>
    <w:p w14:paraId="03A4EC24" w14:textId="77777777" w:rsidR="001D6C06" w:rsidRPr="005356DD" w:rsidRDefault="001D6C06" w:rsidP="001D6C06">
      <w:pPr>
        <w:pStyle w:val="PL"/>
        <w:rPr>
          <w:lang w:val="en-US" w:eastAsia="zh-CN"/>
        </w:rPr>
      </w:pPr>
      <w:r w:rsidRPr="005356DD">
        <w:rPr>
          <w:lang w:val="en-US" w:eastAsia="zh-CN"/>
        </w:rPr>
        <w:t xml:space="preserve">          type: string</w:t>
      </w:r>
    </w:p>
    <w:p w14:paraId="6903C677" w14:textId="77777777" w:rsidR="001D6C06" w:rsidRPr="005356DD" w:rsidRDefault="001D6C06" w:rsidP="001D6C06">
      <w:pPr>
        <w:pStyle w:val="PL"/>
        <w:rPr>
          <w:lang w:val="en-US" w:eastAsia="zh-CN"/>
        </w:rPr>
      </w:pPr>
      <w:r w:rsidRPr="005356DD">
        <w:rPr>
          <w:lang w:val="en-US" w:eastAsia="zh-CN"/>
        </w:rPr>
        <w:t xml:space="preserve">        afId:</w:t>
      </w:r>
    </w:p>
    <w:p w14:paraId="50E1B592" w14:textId="77777777" w:rsidR="001D6C06" w:rsidRPr="005356DD" w:rsidRDefault="001D6C06" w:rsidP="001D6C06">
      <w:pPr>
        <w:pStyle w:val="PL"/>
        <w:rPr>
          <w:lang w:val="en-US" w:eastAsia="zh-CN"/>
        </w:rPr>
      </w:pPr>
      <w:r w:rsidRPr="005356DD">
        <w:rPr>
          <w:lang w:val="en-US" w:eastAsia="zh-CN"/>
        </w:rPr>
        <w:t xml:space="preserve">          type: string</w:t>
      </w:r>
    </w:p>
    <w:p w14:paraId="7DFF82EB" w14:textId="77777777" w:rsidR="001D6C06" w:rsidRPr="005356DD" w:rsidRDefault="001D6C06" w:rsidP="001D6C06">
      <w:pPr>
        <w:pStyle w:val="PL"/>
        <w:rPr>
          <w:lang w:val="en-US" w:eastAsia="zh-CN"/>
        </w:rPr>
      </w:pPr>
      <w:r w:rsidRPr="005356DD">
        <w:rPr>
          <w:lang w:val="en-US" w:eastAsia="zh-CN"/>
        </w:rPr>
        <w:t xml:space="preserve">        notificationURI:</w:t>
      </w:r>
    </w:p>
    <w:p w14:paraId="4E4E6C41" w14:textId="77777777" w:rsidR="001D6C06" w:rsidRPr="005356DD" w:rsidRDefault="001D6C06" w:rsidP="001D6C06">
      <w:pPr>
        <w:pStyle w:val="PL"/>
        <w:rPr>
          <w:lang w:val="en-US" w:eastAsia="zh-CN"/>
        </w:rPr>
      </w:pPr>
      <w:r w:rsidRPr="005356DD">
        <w:rPr>
          <w:lang w:val="en-US" w:eastAsia="zh-CN"/>
        </w:rPr>
        <w:t xml:space="preserve">          $ref: 'TS29571_CommonData.yaml#/components/schemas/Uri'</w:t>
      </w:r>
    </w:p>
    <w:p w14:paraId="319BCF42" w14:textId="77777777" w:rsidR="001D6C06" w:rsidRPr="005356DD" w:rsidRDefault="001D6C06" w:rsidP="001D6C06">
      <w:pPr>
        <w:pStyle w:val="PL"/>
        <w:rPr>
          <w:lang w:val="en-US" w:eastAsia="zh-CN"/>
        </w:rPr>
      </w:pPr>
      <w:r w:rsidRPr="005356DD">
        <w:rPr>
          <w:lang w:val="en-US" w:eastAsia="zh-CN"/>
        </w:rPr>
        <w:t xml:space="preserve">        subscrImsEvents:</w:t>
      </w:r>
    </w:p>
    <w:p w14:paraId="416AE20E" w14:textId="77777777" w:rsidR="001D6C06" w:rsidRPr="005356DD" w:rsidRDefault="001D6C06" w:rsidP="001D6C06">
      <w:pPr>
        <w:pStyle w:val="PL"/>
        <w:rPr>
          <w:lang w:val="en-US" w:eastAsia="zh-CN"/>
        </w:rPr>
      </w:pPr>
      <w:r w:rsidRPr="005356DD">
        <w:rPr>
          <w:lang w:val="en-US" w:eastAsia="zh-CN"/>
        </w:rPr>
        <w:t xml:space="preserve">          description: &gt;</w:t>
      </w:r>
    </w:p>
    <w:p w14:paraId="3C6F0D13" w14:textId="77777777" w:rsidR="001D6C06" w:rsidRPr="005356DD" w:rsidRDefault="001D6C06" w:rsidP="001D6C06">
      <w:pPr>
        <w:pStyle w:val="PL"/>
        <w:rPr>
          <w:lang w:val="en-US" w:eastAsia="zh-CN"/>
        </w:rPr>
      </w:pPr>
      <w:r w:rsidRPr="005356DD">
        <w:rPr>
          <w:lang w:val="en-US" w:eastAsia="zh-CN"/>
        </w:rPr>
        <w:t xml:space="preserve">            the IMS events to be subscribed or successfully subscribed in a </w:t>
      </w:r>
    </w:p>
    <w:p w14:paraId="0B557184" w14:textId="77777777" w:rsidR="001D6C06" w:rsidRPr="005356DD" w:rsidRDefault="001D6C06" w:rsidP="001D6C06">
      <w:pPr>
        <w:pStyle w:val="PL"/>
        <w:rPr>
          <w:lang w:val="en-US" w:eastAsia="zh-CN"/>
        </w:rPr>
      </w:pPr>
      <w:r w:rsidRPr="005356DD">
        <w:rPr>
          <w:lang w:val="en-US" w:eastAsia="zh-CN"/>
        </w:rPr>
        <w:t xml:space="preserve">            subscription reponse within the referenceId converted from integer </w:t>
      </w:r>
    </w:p>
    <w:p w14:paraId="67F07FBC" w14:textId="77777777" w:rsidR="001D6C06" w:rsidRPr="005356DD" w:rsidRDefault="001D6C06" w:rsidP="001D6C06">
      <w:pPr>
        <w:pStyle w:val="PL"/>
        <w:rPr>
          <w:lang w:val="en-US" w:eastAsia="zh-CN"/>
        </w:rPr>
      </w:pPr>
      <w:r w:rsidRPr="005356DD">
        <w:rPr>
          <w:lang w:val="en-US" w:eastAsia="zh-CN"/>
        </w:rPr>
        <w:t xml:space="preserve">            to string is the key of the map.</w:t>
      </w:r>
    </w:p>
    <w:p w14:paraId="106144A3" w14:textId="77777777" w:rsidR="001D6C06" w:rsidRPr="005356DD" w:rsidRDefault="001D6C06" w:rsidP="001D6C06">
      <w:pPr>
        <w:pStyle w:val="PL"/>
        <w:rPr>
          <w:lang w:val="en-US" w:eastAsia="zh-CN"/>
        </w:rPr>
      </w:pPr>
      <w:r w:rsidRPr="005356DD">
        <w:rPr>
          <w:lang w:val="en-US" w:eastAsia="zh-CN"/>
        </w:rPr>
        <w:t xml:space="preserve">          type: object</w:t>
      </w:r>
    </w:p>
    <w:p w14:paraId="7E92E5EC" w14:textId="77777777" w:rsidR="001D6C06" w:rsidRPr="005356DD" w:rsidRDefault="001D6C06" w:rsidP="001D6C06">
      <w:pPr>
        <w:pStyle w:val="PL"/>
        <w:rPr>
          <w:lang w:val="en-US" w:eastAsia="zh-CN"/>
        </w:rPr>
      </w:pPr>
      <w:r w:rsidRPr="005356DD">
        <w:rPr>
          <w:lang w:val="en-US" w:eastAsia="zh-CN"/>
        </w:rPr>
        <w:t xml:space="preserve">          additionalProperties:</w:t>
      </w:r>
    </w:p>
    <w:p w14:paraId="648B7E3A" w14:textId="77777777" w:rsidR="001D6C06" w:rsidRPr="005356DD" w:rsidRDefault="001D6C06" w:rsidP="001D6C06">
      <w:pPr>
        <w:pStyle w:val="PL"/>
        <w:rPr>
          <w:lang w:val="en-US" w:eastAsia="zh-CN"/>
        </w:rPr>
      </w:pPr>
      <w:r w:rsidRPr="005356DD">
        <w:rPr>
          <w:lang w:val="en-US" w:eastAsia="zh-CN"/>
        </w:rPr>
        <w:t xml:space="preserve">            $ref: 'TS29571_CommonData.yaml#/components/schemas/ImsEventConfiguration'</w:t>
      </w:r>
    </w:p>
    <w:p w14:paraId="56765BB3" w14:textId="77777777" w:rsidR="001D6C06" w:rsidRPr="005356DD" w:rsidRDefault="001D6C06" w:rsidP="001D6C06">
      <w:pPr>
        <w:pStyle w:val="PL"/>
        <w:rPr>
          <w:lang w:val="en-US" w:eastAsia="zh-CN"/>
        </w:rPr>
      </w:pPr>
      <w:r w:rsidRPr="005356DD">
        <w:rPr>
          <w:lang w:val="en-US" w:eastAsia="zh-CN"/>
        </w:rPr>
        <w:t xml:space="preserve">          minProperties: 1</w:t>
      </w:r>
    </w:p>
    <w:p w14:paraId="15A8B9B2" w14:textId="77777777" w:rsidR="001D6C06" w:rsidRPr="005356DD" w:rsidRDefault="001D6C06" w:rsidP="001D6C06">
      <w:pPr>
        <w:pStyle w:val="PL"/>
        <w:rPr>
          <w:lang w:val="en-US" w:eastAsia="zh-CN"/>
        </w:rPr>
      </w:pPr>
      <w:r w:rsidRPr="005356DD">
        <w:rPr>
          <w:lang w:val="en-US" w:eastAsia="zh-CN"/>
        </w:rPr>
        <w:t xml:space="preserve">        imsReportingOptions:</w:t>
      </w:r>
    </w:p>
    <w:p w14:paraId="04E8A913" w14:textId="77777777" w:rsidR="001D6C06" w:rsidRPr="005356DD" w:rsidRDefault="001D6C06" w:rsidP="001D6C06">
      <w:pPr>
        <w:pStyle w:val="PL"/>
        <w:rPr>
          <w:lang w:val="en-US" w:eastAsia="zh-CN"/>
        </w:rPr>
      </w:pPr>
      <w:r w:rsidRPr="005356DD">
        <w:rPr>
          <w:lang w:val="en-US" w:eastAsia="zh-CN"/>
        </w:rPr>
        <w:t xml:space="preserve">          $ref: 'TS29571_CommonData.yaml#/components/schemas/ImsReportingOptions'</w:t>
      </w:r>
    </w:p>
    <w:p w14:paraId="350E0DDA" w14:textId="77777777" w:rsidR="003E10A5" w:rsidRPr="003E10A5" w:rsidRDefault="003E10A5" w:rsidP="00A16D3D">
      <w:pPr>
        <w:pStyle w:val="PL"/>
        <w:rPr>
          <w:noProof/>
          <w:lang w:val="en-US" w:eastAsia="zh-CN"/>
        </w:rPr>
      </w:pPr>
      <w:r w:rsidRPr="003E10A5">
        <w:rPr>
          <w:noProof/>
          <w:lang w:val="en-US" w:eastAsia="zh-CN"/>
        </w:rPr>
        <w:t xml:space="preserve">        revocationNotifURI:</w:t>
      </w:r>
    </w:p>
    <w:p w14:paraId="72ACA257" w14:textId="72630495" w:rsidR="003E10A5" w:rsidRPr="003E10A5" w:rsidRDefault="003E10A5" w:rsidP="00A16D3D">
      <w:pPr>
        <w:pStyle w:val="PL"/>
        <w:rPr>
          <w:noProof/>
          <w:lang w:val="en-US" w:eastAsia="zh-CN"/>
        </w:rPr>
      </w:pPr>
      <w:r w:rsidRPr="003E10A5">
        <w:rPr>
          <w:noProof/>
          <w:lang w:val="en-US" w:eastAsia="zh-CN"/>
        </w:rPr>
        <w:t xml:space="preserve">          $ref: 'TS29571_CommonData.yaml#/components/schemas/Uri'</w:t>
      </w:r>
    </w:p>
    <w:p w14:paraId="6CAAF559" w14:textId="77777777" w:rsidR="001D6C06" w:rsidRPr="005356DD" w:rsidRDefault="001D6C06" w:rsidP="001D6C06">
      <w:pPr>
        <w:pStyle w:val="PL"/>
        <w:rPr>
          <w:lang w:val="en-US" w:eastAsia="zh-CN"/>
        </w:rPr>
      </w:pPr>
      <w:r w:rsidRPr="005356DD">
        <w:rPr>
          <w:lang w:val="en-US" w:eastAsia="zh-CN"/>
        </w:rPr>
        <w:t xml:space="preserve">        </w:t>
      </w:r>
    </w:p>
    <w:p w14:paraId="7593410E" w14:textId="77777777" w:rsidR="001D6C06" w:rsidRPr="005356DD" w:rsidRDefault="001D6C06" w:rsidP="001D6C06">
      <w:pPr>
        <w:pStyle w:val="PL"/>
        <w:rPr>
          <w:lang w:val="en-US" w:eastAsia="zh-CN"/>
        </w:rPr>
      </w:pPr>
      <w:r w:rsidRPr="005356DD">
        <w:rPr>
          <w:lang w:val="en-US" w:eastAsia="zh-CN"/>
        </w:rPr>
        <w:t xml:space="preserve">    CreatedImsEeSubscription:</w:t>
      </w:r>
    </w:p>
    <w:p w14:paraId="2D339B51" w14:textId="77777777" w:rsidR="001D6C06" w:rsidRPr="005356DD" w:rsidRDefault="001D6C06" w:rsidP="001D6C06">
      <w:pPr>
        <w:pStyle w:val="PL"/>
        <w:rPr>
          <w:lang w:val="en-US" w:eastAsia="zh-CN"/>
        </w:rPr>
      </w:pPr>
      <w:r w:rsidRPr="005356DD">
        <w:rPr>
          <w:lang w:val="en-US" w:eastAsia="zh-CN"/>
        </w:rPr>
        <w:t xml:space="preserve">      description: The created Individual IMS Event Subscription</w:t>
      </w:r>
    </w:p>
    <w:p w14:paraId="2FDA3530" w14:textId="77777777" w:rsidR="001D6C06" w:rsidRPr="005356DD" w:rsidRDefault="001D6C06" w:rsidP="001D6C06">
      <w:pPr>
        <w:pStyle w:val="PL"/>
        <w:rPr>
          <w:lang w:val="en-US" w:eastAsia="zh-CN"/>
        </w:rPr>
      </w:pPr>
      <w:r w:rsidRPr="005356DD">
        <w:rPr>
          <w:lang w:val="en-US" w:eastAsia="zh-CN"/>
        </w:rPr>
        <w:t xml:space="preserve">      type: object</w:t>
      </w:r>
    </w:p>
    <w:p w14:paraId="61374635" w14:textId="77777777" w:rsidR="001D6C06" w:rsidRPr="005356DD" w:rsidRDefault="001D6C06" w:rsidP="001D6C06">
      <w:pPr>
        <w:pStyle w:val="PL"/>
        <w:rPr>
          <w:lang w:val="en-US" w:eastAsia="zh-CN"/>
        </w:rPr>
      </w:pPr>
      <w:r w:rsidRPr="005356DD">
        <w:rPr>
          <w:lang w:val="en-US" w:eastAsia="zh-CN"/>
        </w:rPr>
        <w:t xml:space="preserve">      required:</w:t>
      </w:r>
    </w:p>
    <w:p w14:paraId="208D3BF1" w14:textId="77777777" w:rsidR="001D6C06" w:rsidRPr="005356DD" w:rsidRDefault="001D6C06" w:rsidP="001D6C06">
      <w:pPr>
        <w:pStyle w:val="PL"/>
        <w:rPr>
          <w:lang w:val="en-US" w:eastAsia="zh-CN"/>
        </w:rPr>
      </w:pPr>
      <w:r w:rsidRPr="005356DD">
        <w:rPr>
          <w:lang w:val="en-US" w:eastAsia="zh-CN"/>
        </w:rPr>
        <w:t xml:space="preserve">        - </w:t>
      </w:r>
      <w:r>
        <w:rPr>
          <w:lang w:val="en-US" w:eastAsia="zh-CN"/>
        </w:rPr>
        <w:t>i</w:t>
      </w:r>
      <w:r w:rsidRPr="005356DD">
        <w:rPr>
          <w:lang w:val="en-US" w:eastAsia="zh-CN"/>
        </w:rPr>
        <w:t>msEeSubscription</w:t>
      </w:r>
    </w:p>
    <w:p w14:paraId="65415A79" w14:textId="77777777" w:rsidR="001D6C06" w:rsidRPr="005356DD" w:rsidRDefault="001D6C06" w:rsidP="001D6C06">
      <w:pPr>
        <w:pStyle w:val="PL"/>
        <w:rPr>
          <w:lang w:val="en-US" w:eastAsia="zh-CN"/>
        </w:rPr>
      </w:pPr>
      <w:r w:rsidRPr="005356DD">
        <w:rPr>
          <w:lang w:val="en-US" w:eastAsia="zh-CN"/>
        </w:rPr>
        <w:t xml:space="preserve">      properties:</w:t>
      </w:r>
    </w:p>
    <w:p w14:paraId="1738D091" w14:textId="77777777" w:rsidR="001D6C06" w:rsidRPr="005356DD" w:rsidRDefault="001D6C06" w:rsidP="001D6C06">
      <w:pPr>
        <w:pStyle w:val="PL"/>
        <w:rPr>
          <w:lang w:val="en-US" w:eastAsia="zh-CN"/>
        </w:rPr>
      </w:pPr>
      <w:r w:rsidRPr="005356DD">
        <w:rPr>
          <w:lang w:val="en-US" w:eastAsia="zh-CN"/>
        </w:rPr>
        <w:t xml:space="preserve">        </w:t>
      </w:r>
      <w:r>
        <w:rPr>
          <w:lang w:val="en-US" w:eastAsia="zh-CN"/>
        </w:rPr>
        <w:t>i</w:t>
      </w:r>
      <w:r w:rsidRPr="005356DD">
        <w:rPr>
          <w:lang w:val="en-US" w:eastAsia="zh-CN"/>
        </w:rPr>
        <w:t>msEeSubscription:</w:t>
      </w:r>
    </w:p>
    <w:p w14:paraId="79A600C5" w14:textId="77777777" w:rsidR="001D6C06" w:rsidRPr="005356DD" w:rsidRDefault="001D6C06" w:rsidP="001D6C06">
      <w:pPr>
        <w:pStyle w:val="PL"/>
        <w:rPr>
          <w:lang w:val="en-US" w:eastAsia="zh-CN"/>
        </w:rPr>
      </w:pPr>
      <w:r w:rsidRPr="005356DD">
        <w:rPr>
          <w:lang w:val="en-US" w:eastAsia="zh-CN"/>
        </w:rPr>
        <w:t xml:space="preserve">          $ref: '#/components/schemas/ImsEeSubscription'</w:t>
      </w:r>
    </w:p>
    <w:p w14:paraId="70788B50" w14:textId="77777777" w:rsidR="001D6C06" w:rsidRPr="005356DD" w:rsidRDefault="001D6C06" w:rsidP="001D6C06">
      <w:pPr>
        <w:pStyle w:val="PL"/>
        <w:rPr>
          <w:lang w:val="en-US" w:eastAsia="zh-CN"/>
        </w:rPr>
      </w:pPr>
      <w:r w:rsidRPr="005356DD">
        <w:rPr>
          <w:lang w:val="en-US" w:eastAsia="zh-CN"/>
        </w:rPr>
        <w:t xml:space="preserve">        statusEvents:</w:t>
      </w:r>
    </w:p>
    <w:p w14:paraId="5B855EBE" w14:textId="77777777" w:rsidR="001D6C06" w:rsidRPr="005356DD" w:rsidRDefault="001D6C06" w:rsidP="001D6C06">
      <w:pPr>
        <w:pStyle w:val="PL"/>
        <w:rPr>
          <w:lang w:val="en-US" w:eastAsia="zh-CN"/>
        </w:rPr>
      </w:pPr>
      <w:r w:rsidRPr="005356DD">
        <w:rPr>
          <w:lang w:val="en-US" w:eastAsia="zh-CN"/>
        </w:rPr>
        <w:t xml:space="preserve">          type: array</w:t>
      </w:r>
    </w:p>
    <w:p w14:paraId="26908168" w14:textId="77777777" w:rsidR="001D6C06" w:rsidRPr="005356DD" w:rsidRDefault="001D6C06" w:rsidP="001D6C06">
      <w:pPr>
        <w:pStyle w:val="PL"/>
        <w:rPr>
          <w:lang w:val="en-US" w:eastAsia="zh-CN"/>
        </w:rPr>
      </w:pPr>
      <w:r w:rsidRPr="005356DD">
        <w:rPr>
          <w:lang w:val="en-US" w:eastAsia="zh-CN"/>
        </w:rPr>
        <w:t xml:space="preserve">          minItems: 1</w:t>
      </w:r>
    </w:p>
    <w:p w14:paraId="10C13938" w14:textId="77777777" w:rsidR="001D6C06" w:rsidRPr="005356DD" w:rsidRDefault="001D6C06" w:rsidP="001D6C06">
      <w:pPr>
        <w:pStyle w:val="PL"/>
        <w:rPr>
          <w:lang w:val="en-US" w:eastAsia="zh-CN"/>
        </w:rPr>
      </w:pPr>
      <w:r w:rsidRPr="005356DD">
        <w:rPr>
          <w:lang w:val="en-US" w:eastAsia="zh-CN"/>
        </w:rPr>
        <w:t xml:space="preserve">          items:</w:t>
      </w:r>
    </w:p>
    <w:p w14:paraId="5FBCC2ED" w14:textId="77777777" w:rsidR="001D6C06" w:rsidRPr="005356DD" w:rsidRDefault="001D6C06" w:rsidP="001D6C06">
      <w:pPr>
        <w:pStyle w:val="PL"/>
        <w:rPr>
          <w:lang w:val="en-US" w:eastAsia="zh-CN"/>
        </w:rPr>
      </w:pPr>
      <w:r w:rsidRPr="005356DD">
        <w:rPr>
          <w:lang w:val="en-US" w:eastAsia="zh-CN"/>
        </w:rPr>
        <w:t xml:space="preserve">            $ref: 'TS29571_CommonData.yaml#/components/schemas/ImsEventReport'</w:t>
      </w:r>
    </w:p>
    <w:p w14:paraId="6BE778AA" w14:textId="77777777" w:rsidR="003E10A5" w:rsidRDefault="003E10A5" w:rsidP="003E10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val="en-US" w:eastAsia="en-US"/>
        </w:rPr>
      </w:pPr>
    </w:p>
    <w:p w14:paraId="1A7CB0F8" w14:textId="575B7D6C" w:rsidR="003E10A5" w:rsidRPr="003E10A5" w:rsidRDefault="003E10A5" w:rsidP="00A16D3D">
      <w:pPr>
        <w:pStyle w:val="PL"/>
        <w:rPr>
          <w:noProof/>
          <w:lang w:val="en-US" w:eastAsia="en-US"/>
        </w:rPr>
      </w:pPr>
      <w:r w:rsidRPr="003E10A5">
        <w:rPr>
          <w:noProof/>
          <w:lang w:val="en-US" w:eastAsia="en-US"/>
        </w:rPr>
        <w:t xml:space="preserve">    Ims</w:t>
      </w:r>
      <w:r w:rsidRPr="003E10A5">
        <w:rPr>
          <w:noProof/>
          <w:lang w:eastAsia="en-US"/>
        </w:rPr>
        <w:t>EeMonitoringRevoked</w:t>
      </w:r>
      <w:r w:rsidRPr="003E10A5">
        <w:rPr>
          <w:noProof/>
          <w:lang w:val="en-US" w:eastAsia="en-US"/>
        </w:rPr>
        <w:t>:</w:t>
      </w:r>
    </w:p>
    <w:p w14:paraId="3C9DE120" w14:textId="77777777" w:rsidR="003E10A5" w:rsidRPr="003E10A5" w:rsidRDefault="003E10A5" w:rsidP="00A16D3D">
      <w:pPr>
        <w:pStyle w:val="PL"/>
        <w:rPr>
          <w:noProof/>
          <w:lang w:val="en-US" w:eastAsia="en-US"/>
        </w:rPr>
      </w:pPr>
      <w:r w:rsidRPr="003E10A5">
        <w:rPr>
          <w:noProof/>
          <w:lang w:val="en-US" w:eastAsia="en-US"/>
        </w:rPr>
        <w:t xml:space="preserve">      type: object</w:t>
      </w:r>
    </w:p>
    <w:p w14:paraId="0FD269F6" w14:textId="77777777" w:rsidR="003E10A5" w:rsidRPr="003E10A5" w:rsidRDefault="003E10A5" w:rsidP="00A16D3D">
      <w:pPr>
        <w:pStyle w:val="PL"/>
        <w:rPr>
          <w:noProof/>
          <w:lang w:val="en-US" w:eastAsia="en-US"/>
        </w:rPr>
      </w:pPr>
      <w:r w:rsidRPr="003E10A5">
        <w:rPr>
          <w:noProof/>
          <w:lang w:val="en-US" w:eastAsia="en-US"/>
        </w:rPr>
        <w:t xml:space="preserve">      required:</w:t>
      </w:r>
    </w:p>
    <w:p w14:paraId="1637B3F9" w14:textId="77777777" w:rsidR="003E10A5" w:rsidRPr="003E10A5" w:rsidRDefault="003E10A5" w:rsidP="00A16D3D">
      <w:pPr>
        <w:pStyle w:val="PL"/>
        <w:rPr>
          <w:noProof/>
          <w:lang w:val="en-US" w:eastAsia="en-US"/>
        </w:rPr>
      </w:pPr>
      <w:r w:rsidRPr="003E10A5">
        <w:rPr>
          <w:noProof/>
          <w:lang w:val="en-US" w:eastAsia="en-US"/>
        </w:rPr>
        <w:t xml:space="preserve">        - </w:t>
      </w:r>
      <w:r w:rsidRPr="003E10A5">
        <w:rPr>
          <w:noProof/>
          <w:lang w:eastAsia="en-US"/>
        </w:rPr>
        <w:t>revokedMonitoringEventList</w:t>
      </w:r>
    </w:p>
    <w:p w14:paraId="7200145F" w14:textId="77777777" w:rsidR="003E10A5" w:rsidRPr="003E10A5" w:rsidRDefault="003E10A5" w:rsidP="00A16D3D">
      <w:pPr>
        <w:pStyle w:val="PL"/>
        <w:rPr>
          <w:noProof/>
          <w:lang w:val="en-US" w:eastAsia="en-US"/>
        </w:rPr>
      </w:pPr>
      <w:r w:rsidRPr="003E10A5">
        <w:rPr>
          <w:noProof/>
          <w:lang w:val="en-US" w:eastAsia="en-US"/>
        </w:rPr>
        <w:t xml:space="preserve">      properties:</w:t>
      </w:r>
    </w:p>
    <w:p w14:paraId="081A7434"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noProof/>
          <w:lang w:eastAsia="en-US"/>
        </w:rPr>
        <w:t>revokedMonitoringEventList</w:t>
      </w:r>
      <w:r w:rsidRPr="003E10A5">
        <w:rPr>
          <w:noProof/>
          <w:lang w:val="en-US" w:eastAsia="en-US"/>
        </w:rPr>
        <w:t>:</w:t>
      </w:r>
    </w:p>
    <w:p w14:paraId="79E8B3BF" w14:textId="77777777" w:rsidR="003E10A5" w:rsidRPr="003E10A5" w:rsidRDefault="003E10A5" w:rsidP="00A16D3D">
      <w:pPr>
        <w:pStyle w:val="PL"/>
        <w:rPr>
          <w:noProof/>
          <w:lang w:val="en-US" w:eastAsia="en-US"/>
        </w:rPr>
      </w:pPr>
      <w:r w:rsidRPr="003E10A5">
        <w:rPr>
          <w:noProof/>
          <w:lang w:val="en-US" w:eastAsia="en-US"/>
        </w:rPr>
        <w:t xml:space="preserve">          description: &gt;</w:t>
      </w:r>
    </w:p>
    <w:p w14:paraId="6F44A3D0" w14:textId="77777777" w:rsidR="003E10A5" w:rsidRPr="003E10A5" w:rsidRDefault="003E10A5" w:rsidP="00A16D3D">
      <w:pPr>
        <w:pStyle w:val="PL"/>
        <w:rPr>
          <w:rFonts w:cs="Arial"/>
          <w:noProof/>
          <w:szCs w:val="18"/>
          <w:lang w:eastAsia="en-US"/>
        </w:rPr>
      </w:pPr>
      <w:r w:rsidRPr="003E10A5">
        <w:rPr>
          <w:noProof/>
          <w:lang w:val="en-US" w:eastAsia="en-US"/>
        </w:rPr>
        <w:t xml:space="preserve">            </w:t>
      </w:r>
      <w:r w:rsidRPr="003E10A5">
        <w:rPr>
          <w:rFonts w:cs="Arial"/>
          <w:noProof/>
          <w:szCs w:val="18"/>
          <w:lang w:eastAsia="en-US"/>
        </w:rPr>
        <w:t>A map (list of key-value pairs where ReferenceId serves as key)</w:t>
      </w:r>
    </w:p>
    <w:p w14:paraId="374D6577" w14:textId="77777777" w:rsidR="003E10A5" w:rsidRPr="003E10A5" w:rsidRDefault="003E10A5" w:rsidP="00A16D3D">
      <w:pPr>
        <w:pStyle w:val="PL"/>
        <w:rPr>
          <w:noProof/>
          <w:lang w:val="en-US" w:eastAsia="en-US"/>
        </w:rPr>
      </w:pPr>
      <w:r w:rsidRPr="003E10A5">
        <w:rPr>
          <w:rFonts w:cs="Arial"/>
          <w:noProof/>
          <w:szCs w:val="18"/>
          <w:lang w:eastAsia="en-US"/>
        </w:rPr>
        <w:t xml:space="preserve">            of ImsEe</w:t>
      </w:r>
      <w:r w:rsidRPr="003E10A5">
        <w:rPr>
          <w:noProof/>
          <w:lang w:eastAsia="en-US"/>
        </w:rPr>
        <w:t>MonitoringEvents</w:t>
      </w:r>
    </w:p>
    <w:p w14:paraId="2F3A464C" w14:textId="77777777" w:rsidR="003E10A5" w:rsidRPr="003E10A5" w:rsidRDefault="003E10A5" w:rsidP="00A16D3D">
      <w:pPr>
        <w:pStyle w:val="PL"/>
        <w:rPr>
          <w:noProof/>
          <w:lang w:val="en-US" w:eastAsia="en-US"/>
        </w:rPr>
      </w:pPr>
      <w:r w:rsidRPr="003E10A5">
        <w:rPr>
          <w:noProof/>
          <w:lang w:val="en-US" w:eastAsia="en-US"/>
        </w:rPr>
        <w:t xml:space="preserve">          type: object</w:t>
      </w:r>
    </w:p>
    <w:p w14:paraId="69A790B2" w14:textId="77777777" w:rsidR="003E10A5" w:rsidRPr="003E10A5" w:rsidRDefault="003E10A5" w:rsidP="00A16D3D">
      <w:pPr>
        <w:pStyle w:val="PL"/>
        <w:rPr>
          <w:noProof/>
          <w:lang w:val="en-US" w:eastAsia="en-US"/>
        </w:rPr>
      </w:pPr>
      <w:r w:rsidRPr="003E10A5">
        <w:rPr>
          <w:noProof/>
          <w:lang w:val="en-US" w:eastAsia="en-US"/>
        </w:rPr>
        <w:t xml:space="preserve">          additionalProperties:</w:t>
      </w:r>
    </w:p>
    <w:p w14:paraId="5C66FA9E" w14:textId="77777777" w:rsidR="003E10A5" w:rsidRPr="003E10A5" w:rsidRDefault="003E10A5" w:rsidP="00A16D3D">
      <w:pPr>
        <w:pStyle w:val="PL"/>
        <w:rPr>
          <w:noProof/>
          <w:lang w:val="en-US" w:eastAsia="en-US"/>
        </w:rPr>
      </w:pPr>
      <w:r w:rsidRPr="003E10A5">
        <w:rPr>
          <w:noProof/>
          <w:lang w:val="en-US" w:eastAsia="en-US"/>
        </w:rPr>
        <w:t xml:space="preserve">            $ref: '#/components/schemas/ImsEe</w:t>
      </w:r>
      <w:r w:rsidRPr="003E10A5">
        <w:rPr>
          <w:noProof/>
          <w:lang w:eastAsia="en-US"/>
        </w:rPr>
        <w:t>MonitoringEvent</w:t>
      </w:r>
      <w:r w:rsidRPr="003E10A5">
        <w:rPr>
          <w:noProof/>
          <w:lang w:val="en-US" w:eastAsia="en-US"/>
        </w:rPr>
        <w:t>'</w:t>
      </w:r>
    </w:p>
    <w:p w14:paraId="75A96632" w14:textId="77777777" w:rsidR="003E10A5" w:rsidRPr="003E10A5" w:rsidRDefault="003E10A5" w:rsidP="00A16D3D">
      <w:pPr>
        <w:pStyle w:val="PL"/>
        <w:rPr>
          <w:noProof/>
          <w:lang w:val="en-US" w:eastAsia="en-US"/>
        </w:rPr>
      </w:pPr>
      <w:r w:rsidRPr="003E10A5">
        <w:rPr>
          <w:noProof/>
          <w:lang w:val="en-US" w:eastAsia="en-US"/>
        </w:rPr>
        <w:t xml:space="preserve">          minProperties: 1</w:t>
      </w:r>
    </w:p>
    <w:p w14:paraId="7EC29475"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noProof/>
          <w:lang w:eastAsia="en-US"/>
        </w:rPr>
        <w:t>revokedImsUeId</w:t>
      </w:r>
      <w:r w:rsidRPr="003E10A5">
        <w:rPr>
          <w:noProof/>
          <w:lang w:val="en-US" w:eastAsia="en-US"/>
        </w:rPr>
        <w:t>:</w:t>
      </w:r>
    </w:p>
    <w:p w14:paraId="09C635EF"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noProof/>
          <w:lang w:val="en-US" w:eastAsia="zh-CN"/>
        </w:rPr>
        <w:t>$ref: 'TS29562_Nhss_imsSDM.yaml#/components/schemas/ImsPublicId'</w:t>
      </w:r>
    </w:p>
    <w:p w14:paraId="140FB4D2" w14:textId="77777777" w:rsidR="003E10A5" w:rsidRPr="003E10A5" w:rsidRDefault="003E10A5" w:rsidP="00A16D3D">
      <w:pPr>
        <w:pStyle w:val="PL"/>
        <w:rPr>
          <w:noProof/>
          <w:lang w:val="en-US" w:eastAsia="en-US"/>
        </w:rPr>
      </w:pPr>
    </w:p>
    <w:p w14:paraId="39988919" w14:textId="77777777" w:rsidR="003E10A5" w:rsidRPr="003E10A5" w:rsidRDefault="003E10A5" w:rsidP="00A16D3D">
      <w:pPr>
        <w:pStyle w:val="PL"/>
        <w:rPr>
          <w:noProof/>
          <w:lang w:val="en-US" w:eastAsia="en-US"/>
        </w:rPr>
      </w:pPr>
      <w:r w:rsidRPr="003E10A5">
        <w:rPr>
          <w:noProof/>
          <w:lang w:val="en-US" w:eastAsia="en-US"/>
        </w:rPr>
        <w:t xml:space="preserve">    ImsEe</w:t>
      </w:r>
      <w:r w:rsidRPr="003E10A5">
        <w:rPr>
          <w:noProof/>
          <w:lang w:eastAsia="en-US"/>
        </w:rPr>
        <w:t>MonitoringEvent</w:t>
      </w:r>
      <w:r w:rsidRPr="003E10A5">
        <w:rPr>
          <w:noProof/>
          <w:lang w:val="en-US" w:eastAsia="en-US"/>
        </w:rPr>
        <w:t>:</w:t>
      </w:r>
    </w:p>
    <w:p w14:paraId="2BD04F63" w14:textId="77777777" w:rsidR="003E10A5" w:rsidRPr="003E10A5" w:rsidRDefault="003E10A5" w:rsidP="00A16D3D">
      <w:pPr>
        <w:pStyle w:val="PL"/>
        <w:rPr>
          <w:noProof/>
          <w:lang w:val="en-US" w:eastAsia="en-US"/>
        </w:rPr>
      </w:pPr>
      <w:r w:rsidRPr="003E10A5">
        <w:rPr>
          <w:noProof/>
          <w:lang w:val="en-US" w:eastAsia="en-US"/>
        </w:rPr>
        <w:t xml:space="preserve">      type: object</w:t>
      </w:r>
    </w:p>
    <w:p w14:paraId="7182517E" w14:textId="77777777" w:rsidR="003E10A5" w:rsidRPr="003E10A5" w:rsidRDefault="003E10A5" w:rsidP="00A16D3D">
      <w:pPr>
        <w:pStyle w:val="PL"/>
        <w:rPr>
          <w:noProof/>
          <w:lang w:val="en-US" w:eastAsia="en-US"/>
        </w:rPr>
      </w:pPr>
      <w:r w:rsidRPr="003E10A5">
        <w:rPr>
          <w:noProof/>
          <w:lang w:val="en-US" w:eastAsia="en-US"/>
        </w:rPr>
        <w:t xml:space="preserve">      required:</w:t>
      </w:r>
    </w:p>
    <w:p w14:paraId="2F7D4862" w14:textId="77777777" w:rsidR="003E10A5" w:rsidRPr="003E10A5" w:rsidRDefault="003E10A5" w:rsidP="00A16D3D">
      <w:pPr>
        <w:pStyle w:val="PL"/>
        <w:rPr>
          <w:noProof/>
          <w:lang w:val="en-US" w:eastAsia="en-US"/>
        </w:rPr>
      </w:pPr>
      <w:r w:rsidRPr="003E10A5">
        <w:rPr>
          <w:noProof/>
          <w:lang w:val="en-US" w:eastAsia="en-US"/>
        </w:rPr>
        <w:t xml:space="preserve">        - eventType</w:t>
      </w:r>
    </w:p>
    <w:p w14:paraId="744EA9F2" w14:textId="77777777" w:rsidR="003E10A5" w:rsidRPr="003E10A5" w:rsidRDefault="003E10A5" w:rsidP="00A16D3D">
      <w:pPr>
        <w:pStyle w:val="PL"/>
        <w:rPr>
          <w:noProof/>
          <w:lang w:val="en-US" w:eastAsia="en-US"/>
        </w:rPr>
      </w:pPr>
      <w:r w:rsidRPr="003E10A5">
        <w:rPr>
          <w:noProof/>
          <w:lang w:val="en-US" w:eastAsia="en-US"/>
        </w:rPr>
        <w:t xml:space="preserve">      properties:</w:t>
      </w:r>
    </w:p>
    <w:p w14:paraId="08DA9AA9" w14:textId="77777777" w:rsidR="003E10A5" w:rsidRPr="003E10A5" w:rsidRDefault="003E10A5" w:rsidP="00A16D3D">
      <w:pPr>
        <w:pStyle w:val="PL"/>
        <w:rPr>
          <w:noProof/>
          <w:lang w:val="en-US" w:eastAsia="en-US"/>
        </w:rPr>
      </w:pPr>
      <w:r w:rsidRPr="003E10A5">
        <w:rPr>
          <w:noProof/>
          <w:lang w:val="en-US" w:eastAsia="en-US"/>
        </w:rPr>
        <w:t xml:space="preserve">        eventType:</w:t>
      </w:r>
    </w:p>
    <w:p w14:paraId="456BEEAE" w14:textId="77777777" w:rsidR="003E10A5" w:rsidRPr="003E10A5" w:rsidRDefault="003E10A5" w:rsidP="00A16D3D">
      <w:pPr>
        <w:pStyle w:val="PL"/>
        <w:rPr>
          <w:noProof/>
          <w:lang w:val="en-US" w:eastAsia="en-US"/>
        </w:rPr>
      </w:pPr>
      <w:r w:rsidRPr="003E10A5">
        <w:rPr>
          <w:noProof/>
          <w:lang w:val="en-US" w:eastAsia="en-US"/>
        </w:rPr>
        <w:t xml:space="preserve">          $ref: </w:t>
      </w:r>
      <w:r w:rsidRPr="003E10A5">
        <w:rPr>
          <w:noProof/>
          <w:lang w:val="en-US" w:eastAsia="zh-CN"/>
        </w:rPr>
        <w:t>'TS29571_CommonData.yaml#/components/schemas/ImsEvent'</w:t>
      </w:r>
    </w:p>
    <w:p w14:paraId="58B06645"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rFonts w:eastAsia="DengXian"/>
          <w:noProof/>
          <w:lang w:val="en-US" w:eastAsia="en-US"/>
        </w:rPr>
        <w:t>revokedCause</w:t>
      </w:r>
      <w:r w:rsidRPr="003E10A5">
        <w:rPr>
          <w:noProof/>
          <w:lang w:val="en-US" w:eastAsia="en-US"/>
        </w:rPr>
        <w:t>:</w:t>
      </w:r>
    </w:p>
    <w:p w14:paraId="025055D6" w14:textId="77777777" w:rsidR="003E10A5" w:rsidRPr="003E10A5" w:rsidRDefault="003E10A5" w:rsidP="00A16D3D">
      <w:pPr>
        <w:pStyle w:val="PL"/>
        <w:rPr>
          <w:noProof/>
          <w:lang w:val="en-US" w:eastAsia="en-US"/>
        </w:rPr>
      </w:pPr>
      <w:r w:rsidRPr="003E10A5">
        <w:rPr>
          <w:noProof/>
          <w:lang w:val="en-US" w:eastAsia="en-US"/>
        </w:rPr>
        <w:t xml:space="preserve">          $ref: '#/components/schemas/Ims</w:t>
      </w:r>
      <w:r w:rsidRPr="003E10A5">
        <w:rPr>
          <w:rFonts w:eastAsia="DengXian"/>
          <w:noProof/>
          <w:lang w:val="en-US" w:eastAsia="en-US"/>
        </w:rPr>
        <w:t>RevokedCause</w:t>
      </w:r>
      <w:r w:rsidRPr="003E10A5">
        <w:rPr>
          <w:noProof/>
          <w:lang w:val="en-US" w:eastAsia="en-US"/>
        </w:rPr>
        <w:t>'</w:t>
      </w:r>
    </w:p>
    <w:p w14:paraId="678EF708" w14:textId="77777777" w:rsidR="001D6C06" w:rsidRPr="005356DD" w:rsidRDefault="001D6C06" w:rsidP="001D6C06">
      <w:pPr>
        <w:pStyle w:val="PL"/>
        <w:rPr>
          <w:lang w:val="en-US" w:eastAsia="zh-CN"/>
        </w:rPr>
      </w:pPr>
    </w:p>
    <w:p w14:paraId="2A9DF0F0" w14:textId="77777777" w:rsidR="001D6C06" w:rsidRPr="005356DD" w:rsidRDefault="001D6C06" w:rsidP="001D6C06">
      <w:pPr>
        <w:pStyle w:val="PL"/>
        <w:rPr>
          <w:lang w:val="en-US" w:eastAsia="zh-CN"/>
        </w:rPr>
      </w:pPr>
      <w:r w:rsidRPr="005356DD">
        <w:rPr>
          <w:lang w:val="en-US" w:eastAsia="zh-CN"/>
        </w:rPr>
        <w:t>#</w:t>
      </w:r>
    </w:p>
    <w:p w14:paraId="0830F770" w14:textId="77777777" w:rsidR="001D6C06" w:rsidRPr="005356DD" w:rsidRDefault="001D6C06" w:rsidP="001D6C06">
      <w:pPr>
        <w:pStyle w:val="PL"/>
        <w:rPr>
          <w:lang w:val="en-US" w:eastAsia="zh-CN"/>
        </w:rPr>
      </w:pPr>
      <w:r w:rsidRPr="005356DD">
        <w:rPr>
          <w:lang w:val="en-US" w:eastAsia="zh-CN"/>
        </w:rPr>
        <w:t># SIMPLE TYPES</w:t>
      </w:r>
    </w:p>
    <w:p w14:paraId="59914BC4" w14:textId="77777777" w:rsidR="001D6C06" w:rsidRPr="005356DD" w:rsidRDefault="001D6C06" w:rsidP="001D6C06">
      <w:pPr>
        <w:pStyle w:val="PL"/>
        <w:rPr>
          <w:lang w:val="en-US" w:eastAsia="zh-CN"/>
        </w:rPr>
      </w:pPr>
      <w:r w:rsidRPr="005356DD">
        <w:rPr>
          <w:lang w:val="en-US" w:eastAsia="zh-CN"/>
        </w:rPr>
        <w:t>#</w:t>
      </w:r>
    </w:p>
    <w:p w14:paraId="3614945E" w14:textId="77777777" w:rsidR="001D6C06" w:rsidRPr="005356DD" w:rsidRDefault="001D6C06" w:rsidP="001D6C06">
      <w:pPr>
        <w:pStyle w:val="PL"/>
        <w:rPr>
          <w:lang w:val="en-US" w:eastAsia="zh-CN"/>
        </w:rPr>
      </w:pPr>
    </w:p>
    <w:p w14:paraId="4E8C9EC8" w14:textId="77777777" w:rsidR="001D6C06" w:rsidRPr="005356DD" w:rsidRDefault="001D6C06" w:rsidP="001D6C06">
      <w:pPr>
        <w:pStyle w:val="PL"/>
        <w:rPr>
          <w:lang w:val="en-US" w:eastAsia="zh-CN"/>
        </w:rPr>
      </w:pPr>
      <w:r w:rsidRPr="005356DD">
        <w:rPr>
          <w:lang w:val="en-US" w:eastAsia="zh-CN"/>
        </w:rPr>
        <w:t>#</w:t>
      </w:r>
    </w:p>
    <w:p w14:paraId="03B4472F" w14:textId="77777777" w:rsidR="001D6C06" w:rsidRPr="005356DD" w:rsidRDefault="001D6C06" w:rsidP="001D6C06">
      <w:pPr>
        <w:pStyle w:val="PL"/>
        <w:rPr>
          <w:lang w:val="en-US" w:eastAsia="zh-CN"/>
        </w:rPr>
      </w:pPr>
      <w:r w:rsidRPr="005356DD">
        <w:rPr>
          <w:lang w:val="en-US" w:eastAsia="zh-CN"/>
        </w:rPr>
        <w:t># ENUMS</w:t>
      </w:r>
    </w:p>
    <w:p w14:paraId="361B9876" w14:textId="77777777" w:rsidR="001D6C06" w:rsidRDefault="001D6C06" w:rsidP="001D6C06">
      <w:pPr>
        <w:pStyle w:val="PL"/>
        <w:rPr>
          <w:lang w:val="en-US" w:eastAsia="zh-CN"/>
        </w:rPr>
      </w:pPr>
      <w:r w:rsidRPr="005356DD">
        <w:rPr>
          <w:lang w:val="en-US" w:eastAsia="zh-CN"/>
        </w:rPr>
        <w:t>#</w:t>
      </w:r>
    </w:p>
    <w:p w14:paraId="3537F30E" w14:textId="77777777" w:rsidR="003E10A5" w:rsidRDefault="003E10A5" w:rsidP="003E10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DengXian" w:hAnsi="Courier New"/>
          <w:noProof/>
          <w:sz w:val="16"/>
          <w:lang w:val="en-US" w:eastAsia="en-US"/>
        </w:rPr>
      </w:pPr>
    </w:p>
    <w:p w14:paraId="64CBFA73" w14:textId="0EA04306"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ImsRevokedCause:</w:t>
      </w:r>
    </w:p>
    <w:p w14:paraId="0053FCAD"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description: </w:t>
      </w:r>
      <w:r w:rsidRPr="003E10A5">
        <w:rPr>
          <w:rFonts w:cs="Arial"/>
          <w:noProof/>
          <w:szCs w:val="18"/>
          <w:lang w:eastAsia="en-US"/>
        </w:rPr>
        <w:t>Revocation Cause for the IMS monitoring event.</w:t>
      </w:r>
    </w:p>
    <w:p w14:paraId="311125BB"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anyOf:</w:t>
      </w:r>
    </w:p>
    <w:p w14:paraId="79E14934"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 type: string</w:t>
      </w:r>
    </w:p>
    <w:p w14:paraId="52C2490D"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enum:</w:t>
      </w:r>
    </w:p>
    <w:p w14:paraId="027946A0"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 MONITORING_NOT_ALLOWED</w:t>
      </w:r>
    </w:p>
    <w:p w14:paraId="019725DF" w14:textId="77777777" w:rsidR="003E10A5" w:rsidRPr="003E10A5" w:rsidRDefault="003E10A5" w:rsidP="00A16D3D">
      <w:pPr>
        <w:pStyle w:val="PL"/>
        <w:rPr>
          <w:rFonts w:eastAsia="DengXian"/>
          <w:noProof/>
          <w:lang w:eastAsia="en-US"/>
        </w:rPr>
      </w:pPr>
      <w:r w:rsidRPr="003E10A5">
        <w:rPr>
          <w:rFonts w:eastAsia="DengXian"/>
          <w:noProof/>
          <w:lang w:eastAsia="en-US"/>
        </w:rPr>
        <w:t xml:space="preserve">            - </w:t>
      </w:r>
      <w:r w:rsidRPr="003E10A5">
        <w:rPr>
          <w:noProof/>
          <w:lang w:eastAsia="en-US"/>
        </w:rPr>
        <w:t>IMS_UE_ID_REMOVED</w:t>
      </w:r>
    </w:p>
    <w:p w14:paraId="1E9482E7"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 type: string</w:t>
      </w:r>
    </w:p>
    <w:p w14:paraId="426EACCE" w14:textId="77777777" w:rsidR="003E10A5" w:rsidRPr="003E10A5" w:rsidRDefault="003E10A5" w:rsidP="00A16D3D">
      <w:pPr>
        <w:pStyle w:val="PL"/>
        <w:rPr>
          <w:noProof/>
          <w:lang w:eastAsia="en-US"/>
        </w:rPr>
      </w:pPr>
      <w:r w:rsidRPr="003E10A5">
        <w:rPr>
          <w:noProof/>
          <w:lang w:eastAsia="en-US"/>
        </w:rPr>
        <w:t xml:space="preserve">          description: &gt;</w:t>
      </w:r>
    </w:p>
    <w:p w14:paraId="2AE8402E" w14:textId="77777777" w:rsidR="003E10A5" w:rsidRPr="003E10A5" w:rsidRDefault="003E10A5" w:rsidP="00A16D3D">
      <w:pPr>
        <w:pStyle w:val="PL"/>
        <w:rPr>
          <w:noProof/>
          <w:lang w:eastAsia="en-US"/>
        </w:rPr>
      </w:pPr>
      <w:r w:rsidRPr="003E10A5">
        <w:rPr>
          <w:noProof/>
          <w:lang w:eastAsia="en-US"/>
        </w:rPr>
        <w:t xml:space="preserve">            This string provides forward-compatibility with future</w:t>
      </w:r>
    </w:p>
    <w:p w14:paraId="2AF2DEB5" w14:textId="77777777" w:rsidR="003E10A5" w:rsidRPr="003E10A5" w:rsidRDefault="003E10A5" w:rsidP="00A16D3D">
      <w:pPr>
        <w:pStyle w:val="PL"/>
        <w:rPr>
          <w:noProof/>
          <w:lang w:eastAsia="en-US"/>
        </w:rPr>
      </w:pPr>
      <w:r w:rsidRPr="003E10A5">
        <w:rPr>
          <w:noProof/>
          <w:lang w:eastAsia="en-US"/>
        </w:rPr>
        <w:t xml:space="preserve">            extensions to the enumeration but is not used to encode</w:t>
      </w:r>
    </w:p>
    <w:p w14:paraId="42568FDC" w14:textId="77777777" w:rsidR="003E10A5" w:rsidRPr="003E10A5" w:rsidRDefault="003E10A5" w:rsidP="00A16D3D">
      <w:pPr>
        <w:pStyle w:val="PL"/>
        <w:rPr>
          <w:noProof/>
          <w:lang w:eastAsia="en-US"/>
        </w:rPr>
      </w:pPr>
      <w:r w:rsidRPr="003E10A5">
        <w:rPr>
          <w:noProof/>
          <w:lang w:eastAsia="en-US"/>
        </w:rPr>
        <w:t xml:space="preserve">            content defined in the present version of this API.</w:t>
      </w:r>
    </w:p>
    <w:p w14:paraId="52D6A6EC" w14:textId="77777777" w:rsidR="001D6C06" w:rsidRPr="00A2725C" w:rsidRDefault="001D6C06" w:rsidP="001D6C06">
      <w:pPr>
        <w:pStyle w:val="PL"/>
        <w:rPr>
          <w:lang w:val="en-US" w:eastAsia="zh-CN"/>
        </w:rPr>
      </w:pPr>
    </w:p>
    <w:p w14:paraId="2952B0CD" w14:textId="0696BEDE" w:rsidR="00FC4C9C" w:rsidRPr="00F91D2F" w:rsidRDefault="008636A2" w:rsidP="003A41CA">
      <w:pPr>
        <w:pStyle w:val="Heading8"/>
      </w:pPr>
      <w:r>
        <w:br w:type="page"/>
      </w:r>
      <w:bookmarkStart w:id="4603" w:name="_Toc215001006"/>
      <w:r w:rsidR="00FC4C9C" w:rsidRPr="00F91D2F">
        <w:t>Annex B (informative):</w:t>
      </w:r>
      <w:r w:rsidR="00DD2C03">
        <w:br/>
      </w:r>
      <w:r w:rsidR="00FC4C9C" w:rsidRPr="00F91D2F">
        <w:t>Withdrawn API versions</w:t>
      </w:r>
      <w:bookmarkEnd w:id="4593"/>
      <w:bookmarkEnd w:id="4594"/>
      <w:bookmarkEnd w:id="4595"/>
      <w:bookmarkEnd w:id="4596"/>
      <w:bookmarkEnd w:id="4597"/>
      <w:bookmarkEnd w:id="4598"/>
      <w:bookmarkEnd w:id="4599"/>
      <w:bookmarkEnd w:id="4600"/>
      <w:bookmarkEnd w:id="4601"/>
      <w:bookmarkEnd w:id="4602"/>
      <w:bookmarkEnd w:id="4603"/>
    </w:p>
    <w:p w14:paraId="645570ED" w14:textId="77777777" w:rsidR="00FC4C9C" w:rsidRPr="00F91D2F" w:rsidRDefault="00FC4C9C" w:rsidP="00B409EE">
      <w:pPr>
        <w:pStyle w:val="Heading1"/>
      </w:pPr>
      <w:bookmarkStart w:id="4604" w:name="_Toc21948996"/>
      <w:bookmarkStart w:id="4605" w:name="_Toc24978904"/>
      <w:bookmarkStart w:id="4606" w:name="_Toc34346810"/>
      <w:bookmarkStart w:id="4607" w:name="_Toc34740887"/>
      <w:bookmarkStart w:id="4608" w:name="_Toc34748246"/>
      <w:bookmarkStart w:id="4609" w:name="_Toc34748622"/>
      <w:bookmarkStart w:id="4610" w:name="_Toc34749612"/>
      <w:bookmarkStart w:id="4611" w:name="_Toc49690156"/>
      <w:bookmarkStart w:id="4612" w:name="_Toc56337256"/>
      <w:bookmarkStart w:id="4613" w:name="_Toc73444078"/>
      <w:bookmarkStart w:id="4614" w:name="_Toc215001007"/>
      <w:r w:rsidRPr="00F91D2F">
        <w:t>B.1</w:t>
      </w:r>
      <w:r w:rsidRPr="00F91D2F">
        <w:tab/>
        <w:t>General</w:t>
      </w:r>
      <w:bookmarkEnd w:id="4604"/>
      <w:bookmarkEnd w:id="4605"/>
      <w:bookmarkEnd w:id="4606"/>
      <w:bookmarkEnd w:id="4607"/>
      <w:bookmarkEnd w:id="4608"/>
      <w:bookmarkEnd w:id="4609"/>
      <w:bookmarkEnd w:id="4610"/>
      <w:bookmarkEnd w:id="4611"/>
      <w:bookmarkEnd w:id="4612"/>
      <w:bookmarkEnd w:id="4613"/>
      <w:bookmarkEnd w:id="4614"/>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4615" w:name="_Toc21948999"/>
      <w:bookmarkStart w:id="4616" w:name="_Toc24978907"/>
      <w:bookmarkStart w:id="4617" w:name="_Toc34346811"/>
      <w:bookmarkStart w:id="4618" w:name="_Toc34740888"/>
      <w:bookmarkStart w:id="4619" w:name="_Toc34748247"/>
      <w:bookmarkStart w:id="4620" w:name="_Toc34748623"/>
      <w:bookmarkStart w:id="4621" w:name="_Toc34749613"/>
      <w:bookmarkStart w:id="4622" w:name="_Toc49690157"/>
      <w:bookmarkStart w:id="4623" w:name="_Toc56337257"/>
      <w:bookmarkStart w:id="4624" w:name="_Toc73444079"/>
      <w:r>
        <w:br w:type="page"/>
      </w:r>
      <w:bookmarkStart w:id="4625" w:name="_Toc215001008"/>
      <w:r w:rsidR="00FC4C9C" w:rsidRPr="00F91D2F">
        <w:t>Annex C (informative):</w:t>
      </w:r>
      <w:r w:rsidR="00DD2C03">
        <w:br/>
      </w:r>
      <w:r w:rsidR="00FC4C9C" w:rsidRPr="00F91D2F">
        <w:t>Change history</w:t>
      </w:r>
      <w:bookmarkEnd w:id="4615"/>
      <w:bookmarkEnd w:id="4616"/>
      <w:bookmarkEnd w:id="4617"/>
      <w:bookmarkEnd w:id="4618"/>
      <w:bookmarkEnd w:id="4619"/>
      <w:bookmarkEnd w:id="4620"/>
      <w:bookmarkEnd w:id="4621"/>
      <w:bookmarkEnd w:id="4622"/>
      <w:bookmarkEnd w:id="4623"/>
      <w:bookmarkEnd w:id="4624"/>
      <w:bookmarkEnd w:id="4625"/>
    </w:p>
    <w:bookmarkEnd w:id="4575"/>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8C4051" w:rsidRPr="00F91D2F" w14:paraId="0A5FB67A" w14:textId="77777777" w:rsidTr="009C171C">
        <w:tc>
          <w:tcPr>
            <w:tcW w:w="840" w:type="dxa"/>
            <w:shd w:val="solid" w:color="FFFFFF" w:fill="auto"/>
          </w:tcPr>
          <w:p w14:paraId="3D3FEE7E" w14:textId="2962337E" w:rsidR="008C4051" w:rsidRDefault="008C4051" w:rsidP="008C4051">
            <w:pPr>
              <w:pStyle w:val="TAC"/>
              <w:jc w:val="left"/>
              <w:rPr>
                <w:sz w:val="16"/>
                <w:szCs w:val="16"/>
              </w:rPr>
            </w:pPr>
            <w:r>
              <w:rPr>
                <w:sz w:val="16"/>
                <w:szCs w:val="16"/>
              </w:rPr>
              <w:t>2022-12</w:t>
            </w:r>
          </w:p>
        </w:tc>
        <w:tc>
          <w:tcPr>
            <w:tcW w:w="760" w:type="dxa"/>
            <w:shd w:val="solid" w:color="FFFFFF" w:fill="auto"/>
          </w:tcPr>
          <w:p w14:paraId="58AD2B18" w14:textId="4D270703" w:rsidR="008C4051" w:rsidRDefault="008C4051" w:rsidP="008C4051">
            <w:pPr>
              <w:pStyle w:val="TAC"/>
              <w:jc w:val="left"/>
              <w:rPr>
                <w:sz w:val="16"/>
                <w:szCs w:val="16"/>
              </w:rPr>
            </w:pPr>
            <w:r>
              <w:rPr>
                <w:sz w:val="16"/>
                <w:szCs w:val="16"/>
              </w:rPr>
              <w:t>CT#98</w:t>
            </w:r>
          </w:p>
        </w:tc>
        <w:tc>
          <w:tcPr>
            <w:tcW w:w="1060" w:type="dxa"/>
            <w:shd w:val="solid" w:color="FFFFFF" w:fill="auto"/>
          </w:tcPr>
          <w:p w14:paraId="065B10F6" w14:textId="63D100D8"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3028</w:t>
            </w:r>
          </w:p>
        </w:tc>
        <w:tc>
          <w:tcPr>
            <w:tcW w:w="630" w:type="dxa"/>
            <w:shd w:val="solid" w:color="FFFFFF" w:fill="auto"/>
          </w:tcPr>
          <w:p w14:paraId="6EA66DA7" w14:textId="04CC5488" w:rsidR="008C4051" w:rsidRDefault="008C4051" w:rsidP="008C4051">
            <w:pPr>
              <w:pStyle w:val="TAL"/>
              <w:rPr>
                <w:sz w:val="16"/>
                <w:szCs w:val="16"/>
              </w:rPr>
            </w:pPr>
            <w:r>
              <w:rPr>
                <w:sz w:val="16"/>
                <w:szCs w:val="16"/>
              </w:rPr>
              <w:t>0125</w:t>
            </w:r>
          </w:p>
        </w:tc>
        <w:tc>
          <w:tcPr>
            <w:tcW w:w="420" w:type="dxa"/>
            <w:shd w:val="solid" w:color="FFFFFF" w:fill="auto"/>
          </w:tcPr>
          <w:p w14:paraId="01C99A08" w14:textId="383FC939" w:rsidR="008C4051" w:rsidRDefault="008C4051" w:rsidP="008C4051">
            <w:pPr>
              <w:pStyle w:val="TAR"/>
              <w:jc w:val="center"/>
              <w:rPr>
                <w:sz w:val="16"/>
                <w:szCs w:val="16"/>
              </w:rPr>
            </w:pPr>
            <w:r>
              <w:rPr>
                <w:sz w:val="16"/>
                <w:szCs w:val="16"/>
              </w:rPr>
              <w:t>1</w:t>
            </w:r>
          </w:p>
        </w:tc>
        <w:tc>
          <w:tcPr>
            <w:tcW w:w="532" w:type="dxa"/>
            <w:shd w:val="solid" w:color="FFFFFF" w:fill="auto"/>
          </w:tcPr>
          <w:p w14:paraId="2E26C9D9" w14:textId="4E4910DA" w:rsidR="008C4051" w:rsidRDefault="008C4051" w:rsidP="008C4051">
            <w:pPr>
              <w:pStyle w:val="TAC"/>
              <w:rPr>
                <w:sz w:val="16"/>
                <w:szCs w:val="16"/>
              </w:rPr>
            </w:pPr>
            <w:r>
              <w:rPr>
                <w:sz w:val="16"/>
                <w:szCs w:val="16"/>
              </w:rPr>
              <w:t>F</w:t>
            </w:r>
          </w:p>
        </w:tc>
        <w:tc>
          <w:tcPr>
            <w:tcW w:w="4689" w:type="dxa"/>
            <w:shd w:val="solid" w:color="FFFFFF" w:fill="auto"/>
          </w:tcPr>
          <w:p w14:paraId="211A525E" w14:textId="4EE62082" w:rsidR="008C4051" w:rsidRPr="00851AE5" w:rsidRDefault="008C4051" w:rsidP="008C4051">
            <w:pPr>
              <w:pStyle w:val="TAL"/>
              <w:rPr>
                <w:sz w:val="16"/>
                <w:szCs w:val="16"/>
              </w:rPr>
            </w:pPr>
            <w:r w:rsidRPr="009262DA">
              <w:rPr>
                <w:sz w:val="16"/>
                <w:szCs w:val="16"/>
              </w:rPr>
              <w:t>Missing Mandatory Status Codes in OpenAPI</w:t>
            </w:r>
          </w:p>
        </w:tc>
        <w:tc>
          <w:tcPr>
            <w:tcW w:w="708" w:type="dxa"/>
            <w:shd w:val="solid" w:color="FFFFFF" w:fill="auto"/>
          </w:tcPr>
          <w:p w14:paraId="09D6A409" w14:textId="653793FD" w:rsidR="008C4051" w:rsidRDefault="008C4051" w:rsidP="008C4051">
            <w:pPr>
              <w:pStyle w:val="TAC"/>
              <w:jc w:val="left"/>
              <w:rPr>
                <w:sz w:val="16"/>
                <w:szCs w:val="16"/>
              </w:rPr>
            </w:pPr>
            <w:r>
              <w:rPr>
                <w:sz w:val="16"/>
                <w:szCs w:val="16"/>
              </w:rPr>
              <w:t>18.0.0</w:t>
            </w:r>
          </w:p>
        </w:tc>
      </w:tr>
      <w:tr w:rsidR="008C4051" w:rsidRPr="00F91D2F" w14:paraId="305E934A" w14:textId="77777777" w:rsidTr="009C171C">
        <w:tc>
          <w:tcPr>
            <w:tcW w:w="840" w:type="dxa"/>
            <w:shd w:val="solid" w:color="FFFFFF" w:fill="auto"/>
          </w:tcPr>
          <w:p w14:paraId="40F21229" w14:textId="0B996EAB" w:rsidR="008C4051" w:rsidRDefault="008C4051" w:rsidP="008C4051">
            <w:pPr>
              <w:pStyle w:val="TAC"/>
              <w:jc w:val="left"/>
              <w:rPr>
                <w:sz w:val="16"/>
                <w:szCs w:val="16"/>
              </w:rPr>
            </w:pPr>
            <w:r>
              <w:rPr>
                <w:sz w:val="16"/>
                <w:szCs w:val="16"/>
              </w:rPr>
              <w:t>2022-12</w:t>
            </w:r>
          </w:p>
        </w:tc>
        <w:tc>
          <w:tcPr>
            <w:tcW w:w="760" w:type="dxa"/>
            <w:shd w:val="solid" w:color="FFFFFF" w:fill="auto"/>
          </w:tcPr>
          <w:p w14:paraId="21AF8750" w14:textId="18375909" w:rsidR="008C4051" w:rsidRDefault="008C4051" w:rsidP="008C4051">
            <w:pPr>
              <w:pStyle w:val="TAC"/>
              <w:jc w:val="left"/>
              <w:rPr>
                <w:sz w:val="16"/>
                <w:szCs w:val="16"/>
              </w:rPr>
            </w:pPr>
            <w:r>
              <w:rPr>
                <w:sz w:val="16"/>
                <w:szCs w:val="16"/>
              </w:rPr>
              <w:t>CT#98</w:t>
            </w:r>
          </w:p>
        </w:tc>
        <w:tc>
          <w:tcPr>
            <w:tcW w:w="1060" w:type="dxa"/>
            <w:shd w:val="solid" w:color="FFFFFF" w:fill="auto"/>
          </w:tcPr>
          <w:p w14:paraId="65E6C86D" w14:textId="60953657"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3033</w:t>
            </w:r>
          </w:p>
        </w:tc>
        <w:tc>
          <w:tcPr>
            <w:tcW w:w="630" w:type="dxa"/>
            <w:shd w:val="solid" w:color="FFFFFF" w:fill="auto"/>
          </w:tcPr>
          <w:p w14:paraId="61A3D88F" w14:textId="3CB26765" w:rsidR="008C4051" w:rsidRDefault="008C4051" w:rsidP="008C4051">
            <w:pPr>
              <w:pStyle w:val="TAL"/>
              <w:rPr>
                <w:sz w:val="16"/>
                <w:szCs w:val="16"/>
              </w:rPr>
            </w:pPr>
            <w:r>
              <w:rPr>
                <w:sz w:val="16"/>
                <w:szCs w:val="16"/>
              </w:rPr>
              <w:t>0127</w:t>
            </w:r>
          </w:p>
        </w:tc>
        <w:tc>
          <w:tcPr>
            <w:tcW w:w="420" w:type="dxa"/>
            <w:shd w:val="solid" w:color="FFFFFF" w:fill="auto"/>
          </w:tcPr>
          <w:p w14:paraId="65B7D36B" w14:textId="021767AD" w:rsidR="008C4051" w:rsidRDefault="008C4051" w:rsidP="008C4051">
            <w:pPr>
              <w:pStyle w:val="TAR"/>
              <w:jc w:val="center"/>
              <w:rPr>
                <w:sz w:val="16"/>
                <w:szCs w:val="16"/>
              </w:rPr>
            </w:pPr>
            <w:r>
              <w:rPr>
                <w:sz w:val="16"/>
                <w:szCs w:val="16"/>
              </w:rPr>
              <w:t>-</w:t>
            </w:r>
          </w:p>
        </w:tc>
        <w:tc>
          <w:tcPr>
            <w:tcW w:w="532" w:type="dxa"/>
            <w:shd w:val="solid" w:color="FFFFFF" w:fill="auto"/>
          </w:tcPr>
          <w:p w14:paraId="5836982C" w14:textId="56F114C3" w:rsidR="008C4051" w:rsidRDefault="008C4051" w:rsidP="008C4051">
            <w:pPr>
              <w:pStyle w:val="TAC"/>
              <w:rPr>
                <w:sz w:val="16"/>
                <w:szCs w:val="16"/>
              </w:rPr>
            </w:pPr>
            <w:r>
              <w:rPr>
                <w:sz w:val="16"/>
                <w:szCs w:val="16"/>
              </w:rPr>
              <w:t>F</w:t>
            </w:r>
          </w:p>
        </w:tc>
        <w:tc>
          <w:tcPr>
            <w:tcW w:w="4689" w:type="dxa"/>
            <w:shd w:val="solid" w:color="FFFFFF" w:fill="auto"/>
          </w:tcPr>
          <w:p w14:paraId="4178A3D4" w14:textId="2A58B76C" w:rsidR="008C4051" w:rsidRPr="00851AE5" w:rsidRDefault="008C4051" w:rsidP="008C4051">
            <w:pPr>
              <w:pStyle w:val="TAL"/>
              <w:rPr>
                <w:sz w:val="16"/>
                <w:szCs w:val="16"/>
              </w:rPr>
            </w:pPr>
            <w:r w:rsidRPr="009262DA">
              <w:rPr>
                <w:sz w:val="16"/>
                <w:szCs w:val="16"/>
              </w:rPr>
              <w:t>29.562 Rel-18 API version and External doc update</w:t>
            </w:r>
          </w:p>
        </w:tc>
        <w:tc>
          <w:tcPr>
            <w:tcW w:w="708" w:type="dxa"/>
            <w:shd w:val="solid" w:color="FFFFFF" w:fill="auto"/>
          </w:tcPr>
          <w:p w14:paraId="4C31DFAB" w14:textId="1E5F699D" w:rsidR="008C4051" w:rsidRDefault="008C4051" w:rsidP="008C4051">
            <w:pPr>
              <w:pStyle w:val="TAC"/>
              <w:jc w:val="left"/>
              <w:rPr>
                <w:sz w:val="16"/>
                <w:szCs w:val="16"/>
              </w:rPr>
            </w:pPr>
            <w:r>
              <w:rPr>
                <w:sz w:val="16"/>
                <w:szCs w:val="16"/>
              </w:rPr>
              <w:t>18.0.0</w:t>
            </w:r>
          </w:p>
        </w:tc>
      </w:tr>
      <w:tr w:rsidR="00E765B1" w:rsidRPr="00F91D2F" w14:paraId="7F6853DE" w14:textId="77777777" w:rsidTr="009C171C">
        <w:tc>
          <w:tcPr>
            <w:tcW w:w="840" w:type="dxa"/>
            <w:shd w:val="solid" w:color="FFFFFF" w:fill="auto"/>
          </w:tcPr>
          <w:p w14:paraId="071CAD2D" w14:textId="53C9F5AA" w:rsidR="00E765B1" w:rsidRDefault="00E765B1" w:rsidP="008C4051">
            <w:pPr>
              <w:pStyle w:val="TAC"/>
              <w:jc w:val="left"/>
              <w:rPr>
                <w:sz w:val="16"/>
                <w:szCs w:val="16"/>
              </w:rPr>
            </w:pPr>
            <w:r>
              <w:rPr>
                <w:sz w:val="16"/>
                <w:szCs w:val="16"/>
              </w:rPr>
              <w:t>2023-06</w:t>
            </w:r>
          </w:p>
        </w:tc>
        <w:tc>
          <w:tcPr>
            <w:tcW w:w="760" w:type="dxa"/>
            <w:shd w:val="solid" w:color="FFFFFF" w:fill="auto"/>
          </w:tcPr>
          <w:p w14:paraId="722C5277" w14:textId="6F8F9A18" w:rsidR="00E765B1" w:rsidRDefault="00E765B1" w:rsidP="008C4051">
            <w:pPr>
              <w:pStyle w:val="TAC"/>
              <w:jc w:val="left"/>
              <w:rPr>
                <w:sz w:val="16"/>
                <w:szCs w:val="16"/>
              </w:rPr>
            </w:pPr>
            <w:r>
              <w:rPr>
                <w:sz w:val="16"/>
                <w:szCs w:val="16"/>
              </w:rPr>
              <w:t>CT#100</w:t>
            </w:r>
          </w:p>
        </w:tc>
        <w:tc>
          <w:tcPr>
            <w:tcW w:w="1060" w:type="dxa"/>
            <w:shd w:val="solid" w:color="FFFFFF" w:fill="auto"/>
          </w:tcPr>
          <w:p w14:paraId="29648522" w14:textId="036CDA35" w:rsidR="00E765B1" w:rsidRPr="009262DA" w:rsidRDefault="00290633" w:rsidP="008C4051">
            <w:pPr>
              <w:pStyle w:val="TAC"/>
              <w:jc w:val="left"/>
              <w:rPr>
                <w:sz w:val="16"/>
                <w:szCs w:val="16"/>
              </w:rPr>
            </w:pPr>
            <w:r w:rsidRPr="00E765B1">
              <w:rPr>
                <w:sz w:val="16"/>
                <w:szCs w:val="16"/>
              </w:rPr>
              <w:t>C</w:t>
            </w:r>
            <w:r>
              <w:rPr>
                <w:sz w:val="16"/>
                <w:szCs w:val="16"/>
              </w:rPr>
              <w:t>P</w:t>
            </w:r>
            <w:r w:rsidRPr="00E765B1">
              <w:rPr>
                <w:sz w:val="16"/>
                <w:szCs w:val="16"/>
              </w:rPr>
              <w:t>-23</w:t>
            </w:r>
            <w:r>
              <w:rPr>
                <w:sz w:val="16"/>
                <w:szCs w:val="16"/>
              </w:rPr>
              <w:t>1027</w:t>
            </w:r>
          </w:p>
        </w:tc>
        <w:tc>
          <w:tcPr>
            <w:tcW w:w="630" w:type="dxa"/>
            <w:shd w:val="solid" w:color="FFFFFF" w:fill="auto"/>
          </w:tcPr>
          <w:p w14:paraId="10544465" w14:textId="63E8AFD4" w:rsidR="00E765B1" w:rsidRDefault="00E765B1" w:rsidP="008C4051">
            <w:pPr>
              <w:pStyle w:val="TAL"/>
              <w:rPr>
                <w:sz w:val="16"/>
                <w:szCs w:val="16"/>
              </w:rPr>
            </w:pPr>
            <w:r>
              <w:rPr>
                <w:sz w:val="16"/>
                <w:szCs w:val="16"/>
              </w:rPr>
              <w:t>0128</w:t>
            </w:r>
          </w:p>
        </w:tc>
        <w:tc>
          <w:tcPr>
            <w:tcW w:w="420" w:type="dxa"/>
            <w:shd w:val="solid" w:color="FFFFFF" w:fill="auto"/>
          </w:tcPr>
          <w:p w14:paraId="0BD07E68" w14:textId="3BD680C6" w:rsidR="00E765B1" w:rsidRDefault="00E765B1" w:rsidP="008C4051">
            <w:pPr>
              <w:pStyle w:val="TAR"/>
              <w:jc w:val="center"/>
              <w:rPr>
                <w:sz w:val="16"/>
                <w:szCs w:val="16"/>
              </w:rPr>
            </w:pPr>
            <w:r>
              <w:rPr>
                <w:sz w:val="16"/>
                <w:szCs w:val="16"/>
              </w:rPr>
              <w:t>4</w:t>
            </w:r>
          </w:p>
        </w:tc>
        <w:tc>
          <w:tcPr>
            <w:tcW w:w="532" w:type="dxa"/>
            <w:shd w:val="solid" w:color="FFFFFF" w:fill="auto"/>
          </w:tcPr>
          <w:p w14:paraId="588E1999" w14:textId="0A350445" w:rsidR="00E765B1" w:rsidRDefault="00E765B1" w:rsidP="008C4051">
            <w:pPr>
              <w:pStyle w:val="TAC"/>
              <w:rPr>
                <w:sz w:val="16"/>
                <w:szCs w:val="16"/>
              </w:rPr>
            </w:pPr>
            <w:r>
              <w:rPr>
                <w:sz w:val="16"/>
                <w:szCs w:val="16"/>
              </w:rPr>
              <w:t>F</w:t>
            </w:r>
          </w:p>
        </w:tc>
        <w:tc>
          <w:tcPr>
            <w:tcW w:w="4689" w:type="dxa"/>
            <w:shd w:val="solid" w:color="FFFFFF" w:fill="auto"/>
          </w:tcPr>
          <w:p w14:paraId="5E78D6CD" w14:textId="25658ADB" w:rsidR="00E765B1" w:rsidRPr="009262DA" w:rsidRDefault="00E765B1" w:rsidP="008C4051">
            <w:pPr>
              <w:pStyle w:val="TAL"/>
              <w:rPr>
                <w:sz w:val="16"/>
                <w:szCs w:val="16"/>
              </w:rPr>
            </w:pPr>
            <w:r w:rsidRPr="00E765B1">
              <w:rPr>
                <w:sz w:val="16"/>
                <w:szCs w:val="16"/>
              </w:rPr>
              <w:t>Location header and missing Redirection clause</w:t>
            </w:r>
          </w:p>
        </w:tc>
        <w:tc>
          <w:tcPr>
            <w:tcW w:w="708" w:type="dxa"/>
            <w:shd w:val="solid" w:color="FFFFFF" w:fill="auto"/>
          </w:tcPr>
          <w:p w14:paraId="5CD5569B" w14:textId="4DE87E48" w:rsidR="00E765B1" w:rsidRDefault="00E765B1" w:rsidP="008C4051">
            <w:pPr>
              <w:pStyle w:val="TAC"/>
              <w:jc w:val="left"/>
              <w:rPr>
                <w:sz w:val="16"/>
                <w:szCs w:val="16"/>
              </w:rPr>
            </w:pPr>
            <w:r>
              <w:rPr>
                <w:sz w:val="16"/>
                <w:szCs w:val="16"/>
              </w:rPr>
              <w:t>18.1.0</w:t>
            </w:r>
          </w:p>
        </w:tc>
      </w:tr>
      <w:tr w:rsidR="000E239B" w:rsidRPr="00F91D2F" w14:paraId="2ADDF6F7" w14:textId="77777777" w:rsidTr="009C171C">
        <w:tc>
          <w:tcPr>
            <w:tcW w:w="840" w:type="dxa"/>
            <w:shd w:val="solid" w:color="FFFFFF" w:fill="auto"/>
          </w:tcPr>
          <w:p w14:paraId="6EE26F04" w14:textId="6C0DE874" w:rsidR="000E239B" w:rsidRDefault="000E239B" w:rsidP="000E239B">
            <w:pPr>
              <w:pStyle w:val="TAC"/>
              <w:jc w:val="left"/>
              <w:rPr>
                <w:sz w:val="16"/>
                <w:szCs w:val="16"/>
              </w:rPr>
            </w:pPr>
            <w:r>
              <w:rPr>
                <w:sz w:val="16"/>
                <w:szCs w:val="16"/>
              </w:rPr>
              <w:t>2023-09</w:t>
            </w:r>
          </w:p>
        </w:tc>
        <w:tc>
          <w:tcPr>
            <w:tcW w:w="760" w:type="dxa"/>
            <w:shd w:val="solid" w:color="FFFFFF" w:fill="auto"/>
          </w:tcPr>
          <w:p w14:paraId="7FC9EE13" w14:textId="3156B5D1" w:rsidR="000E239B" w:rsidRDefault="000E239B" w:rsidP="000E239B">
            <w:pPr>
              <w:pStyle w:val="TAC"/>
              <w:jc w:val="left"/>
              <w:rPr>
                <w:sz w:val="16"/>
                <w:szCs w:val="16"/>
              </w:rPr>
            </w:pPr>
            <w:r>
              <w:rPr>
                <w:sz w:val="16"/>
                <w:szCs w:val="16"/>
              </w:rPr>
              <w:t>CT#101</w:t>
            </w:r>
          </w:p>
        </w:tc>
        <w:tc>
          <w:tcPr>
            <w:tcW w:w="1060" w:type="dxa"/>
            <w:shd w:val="solid" w:color="FFFFFF" w:fill="auto"/>
          </w:tcPr>
          <w:p w14:paraId="00BF5866" w14:textId="571E33D9" w:rsidR="000E239B" w:rsidRPr="00E765B1" w:rsidRDefault="000E239B" w:rsidP="000E239B">
            <w:pPr>
              <w:pStyle w:val="TAC"/>
              <w:jc w:val="left"/>
              <w:rPr>
                <w:sz w:val="16"/>
                <w:szCs w:val="16"/>
              </w:rPr>
            </w:pPr>
            <w:r w:rsidRPr="00005ABD">
              <w:rPr>
                <w:sz w:val="16"/>
                <w:szCs w:val="16"/>
              </w:rPr>
              <w:t>CP-232045</w:t>
            </w:r>
          </w:p>
        </w:tc>
        <w:tc>
          <w:tcPr>
            <w:tcW w:w="630" w:type="dxa"/>
            <w:shd w:val="solid" w:color="FFFFFF" w:fill="auto"/>
          </w:tcPr>
          <w:p w14:paraId="47AF0085" w14:textId="3E944E18" w:rsidR="000E239B" w:rsidRDefault="000E239B" w:rsidP="000E239B">
            <w:pPr>
              <w:pStyle w:val="TAL"/>
              <w:rPr>
                <w:sz w:val="16"/>
                <w:szCs w:val="16"/>
              </w:rPr>
            </w:pPr>
            <w:r>
              <w:rPr>
                <w:sz w:val="16"/>
                <w:szCs w:val="16"/>
              </w:rPr>
              <w:t>0130</w:t>
            </w:r>
          </w:p>
        </w:tc>
        <w:tc>
          <w:tcPr>
            <w:tcW w:w="420" w:type="dxa"/>
            <w:shd w:val="solid" w:color="FFFFFF" w:fill="auto"/>
          </w:tcPr>
          <w:p w14:paraId="1FB3C264" w14:textId="106F680A" w:rsidR="000E239B" w:rsidRDefault="000E239B" w:rsidP="000E239B">
            <w:pPr>
              <w:pStyle w:val="TAR"/>
              <w:jc w:val="center"/>
              <w:rPr>
                <w:sz w:val="16"/>
                <w:szCs w:val="16"/>
              </w:rPr>
            </w:pPr>
            <w:r>
              <w:rPr>
                <w:sz w:val="16"/>
                <w:szCs w:val="16"/>
              </w:rPr>
              <w:t>-</w:t>
            </w:r>
          </w:p>
        </w:tc>
        <w:tc>
          <w:tcPr>
            <w:tcW w:w="532" w:type="dxa"/>
            <w:shd w:val="solid" w:color="FFFFFF" w:fill="auto"/>
          </w:tcPr>
          <w:p w14:paraId="4E352DA0" w14:textId="0B64D24E" w:rsidR="000E239B" w:rsidRDefault="000E239B" w:rsidP="000E239B">
            <w:pPr>
              <w:pStyle w:val="TAC"/>
              <w:rPr>
                <w:sz w:val="16"/>
                <w:szCs w:val="16"/>
              </w:rPr>
            </w:pPr>
            <w:r>
              <w:rPr>
                <w:sz w:val="16"/>
                <w:szCs w:val="16"/>
              </w:rPr>
              <w:t>B</w:t>
            </w:r>
          </w:p>
        </w:tc>
        <w:tc>
          <w:tcPr>
            <w:tcW w:w="4689" w:type="dxa"/>
            <w:shd w:val="solid" w:color="FFFFFF" w:fill="auto"/>
          </w:tcPr>
          <w:p w14:paraId="69242EE9" w14:textId="48F9A6D4" w:rsidR="000E239B" w:rsidRPr="00E765B1" w:rsidRDefault="000E239B" w:rsidP="000E239B">
            <w:pPr>
              <w:pStyle w:val="TAL"/>
              <w:rPr>
                <w:sz w:val="16"/>
                <w:szCs w:val="16"/>
              </w:rPr>
            </w:pPr>
            <w:r w:rsidRPr="00987A23">
              <w:rPr>
                <w:sz w:val="16"/>
                <w:szCs w:val="16"/>
              </w:rPr>
              <w:t>Add DCSF as service consumer</w:t>
            </w:r>
          </w:p>
        </w:tc>
        <w:tc>
          <w:tcPr>
            <w:tcW w:w="708" w:type="dxa"/>
            <w:shd w:val="solid" w:color="FFFFFF" w:fill="auto"/>
          </w:tcPr>
          <w:p w14:paraId="2C288E0B" w14:textId="0E727C6C" w:rsidR="000E239B" w:rsidRDefault="000E239B" w:rsidP="000E239B">
            <w:pPr>
              <w:pStyle w:val="TAC"/>
              <w:jc w:val="left"/>
              <w:rPr>
                <w:sz w:val="16"/>
                <w:szCs w:val="16"/>
              </w:rPr>
            </w:pPr>
            <w:r>
              <w:rPr>
                <w:sz w:val="16"/>
                <w:szCs w:val="16"/>
              </w:rPr>
              <w:t>18.2.0</w:t>
            </w:r>
          </w:p>
        </w:tc>
      </w:tr>
      <w:tr w:rsidR="000E239B" w:rsidRPr="00F91D2F" w14:paraId="78B5E8B0" w14:textId="77777777" w:rsidTr="009C171C">
        <w:tc>
          <w:tcPr>
            <w:tcW w:w="840" w:type="dxa"/>
            <w:shd w:val="solid" w:color="FFFFFF" w:fill="auto"/>
          </w:tcPr>
          <w:p w14:paraId="3A7AFA4D" w14:textId="37E85CED" w:rsidR="000E239B" w:rsidRDefault="000E239B" w:rsidP="000E239B">
            <w:pPr>
              <w:pStyle w:val="TAC"/>
              <w:jc w:val="left"/>
              <w:rPr>
                <w:sz w:val="16"/>
                <w:szCs w:val="16"/>
              </w:rPr>
            </w:pPr>
            <w:r>
              <w:rPr>
                <w:sz w:val="16"/>
                <w:szCs w:val="16"/>
              </w:rPr>
              <w:t>2023-09</w:t>
            </w:r>
          </w:p>
        </w:tc>
        <w:tc>
          <w:tcPr>
            <w:tcW w:w="760" w:type="dxa"/>
            <w:shd w:val="solid" w:color="FFFFFF" w:fill="auto"/>
          </w:tcPr>
          <w:p w14:paraId="1AE12315" w14:textId="6841AF56" w:rsidR="000E239B" w:rsidRDefault="000E239B" w:rsidP="000E239B">
            <w:pPr>
              <w:pStyle w:val="TAC"/>
              <w:jc w:val="left"/>
              <w:rPr>
                <w:sz w:val="16"/>
                <w:szCs w:val="16"/>
              </w:rPr>
            </w:pPr>
            <w:r>
              <w:rPr>
                <w:sz w:val="16"/>
                <w:szCs w:val="16"/>
              </w:rPr>
              <w:t>CT#101</w:t>
            </w:r>
          </w:p>
        </w:tc>
        <w:tc>
          <w:tcPr>
            <w:tcW w:w="1060" w:type="dxa"/>
            <w:shd w:val="solid" w:color="FFFFFF" w:fill="auto"/>
          </w:tcPr>
          <w:p w14:paraId="4A0B9E91" w14:textId="752C7214"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3ACEF485" w14:textId="3830C1E1" w:rsidR="000E239B" w:rsidRDefault="000E239B" w:rsidP="000E239B">
            <w:pPr>
              <w:pStyle w:val="TAL"/>
              <w:rPr>
                <w:sz w:val="16"/>
                <w:szCs w:val="16"/>
              </w:rPr>
            </w:pPr>
            <w:r>
              <w:rPr>
                <w:sz w:val="16"/>
                <w:szCs w:val="16"/>
              </w:rPr>
              <w:t>0132</w:t>
            </w:r>
          </w:p>
        </w:tc>
        <w:tc>
          <w:tcPr>
            <w:tcW w:w="420" w:type="dxa"/>
            <w:shd w:val="solid" w:color="FFFFFF" w:fill="auto"/>
          </w:tcPr>
          <w:p w14:paraId="308775F9" w14:textId="1CF70813" w:rsidR="000E239B" w:rsidRDefault="000E239B" w:rsidP="000E239B">
            <w:pPr>
              <w:pStyle w:val="TAR"/>
              <w:jc w:val="center"/>
              <w:rPr>
                <w:sz w:val="16"/>
                <w:szCs w:val="16"/>
              </w:rPr>
            </w:pPr>
            <w:r>
              <w:rPr>
                <w:sz w:val="16"/>
                <w:szCs w:val="16"/>
              </w:rPr>
              <w:t>-</w:t>
            </w:r>
          </w:p>
        </w:tc>
        <w:tc>
          <w:tcPr>
            <w:tcW w:w="532" w:type="dxa"/>
            <w:shd w:val="solid" w:color="FFFFFF" w:fill="auto"/>
          </w:tcPr>
          <w:p w14:paraId="57C59B43" w14:textId="2EC235BD" w:rsidR="000E239B" w:rsidRDefault="000E239B" w:rsidP="000E239B">
            <w:pPr>
              <w:pStyle w:val="TAC"/>
              <w:rPr>
                <w:sz w:val="16"/>
                <w:szCs w:val="16"/>
              </w:rPr>
            </w:pPr>
            <w:r>
              <w:rPr>
                <w:sz w:val="16"/>
                <w:szCs w:val="16"/>
              </w:rPr>
              <w:t>A</w:t>
            </w:r>
          </w:p>
        </w:tc>
        <w:tc>
          <w:tcPr>
            <w:tcW w:w="4689" w:type="dxa"/>
            <w:shd w:val="solid" w:color="FFFFFF" w:fill="auto"/>
          </w:tcPr>
          <w:p w14:paraId="52E22FF5" w14:textId="04781441" w:rsidR="000E239B" w:rsidRPr="00E765B1" w:rsidRDefault="000E239B" w:rsidP="000E239B">
            <w:pPr>
              <w:pStyle w:val="TAL"/>
              <w:rPr>
                <w:sz w:val="16"/>
                <w:szCs w:val="16"/>
              </w:rPr>
            </w:pPr>
            <w:r w:rsidRPr="00987A23">
              <w:rPr>
                <w:sz w:val="16"/>
                <w:szCs w:val="16"/>
              </w:rPr>
              <w:t>Add Location description for 201 response</w:t>
            </w:r>
          </w:p>
        </w:tc>
        <w:tc>
          <w:tcPr>
            <w:tcW w:w="708" w:type="dxa"/>
            <w:shd w:val="solid" w:color="FFFFFF" w:fill="auto"/>
          </w:tcPr>
          <w:p w14:paraId="4A56A2F2" w14:textId="3AF05BC5" w:rsidR="000E239B" w:rsidRDefault="000E239B" w:rsidP="000E239B">
            <w:pPr>
              <w:pStyle w:val="TAC"/>
              <w:jc w:val="left"/>
              <w:rPr>
                <w:sz w:val="16"/>
                <w:szCs w:val="16"/>
              </w:rPr>
            </w:pPr>
            <w:r>
              <w:rPr>
                <w:sz w:val="16"/>
                <w:szCs w:val="16"/>
              </w:rPr>
              <w:t>18.2.0</w:t>
            </w:r>
          </w:p>
        </w:tc>
      </w:tr>
      <w:tr w:rsidR="000E239B" w:rsidRPr="00F91D2F" w14:paraId="5FC6213D" w14:textId="77777777" w:rsidTr="009C171C">
        <w:tc>
          <w:tcPr>
            <w:tcW w:w="840" w:type="dxa"/>
            <w:shd w:val="solid" w:color="FFFFFF" w:fill="auto"/>
          </w:tcPr>
          <w:p w14:paraId="00150A58" w14:textId="63ED39BB" w:rsidR="000E239B" w:rsidRDefault="000E239B" w:rsidP="000E239B">
            <w:pPr>
              <w:pStyle w:val="TAC"/>
              <w:jc w:val="left"/>
              <w:rPr>
                <w:sz w:val="16"/>
                <w:szCs w:val="16"/>
              </w:rPr>
            </w:pPr>
            <w:r>
              <w:rPr>
                <w:sz w:val="16"/>
                <w:szCs w:val="16"/>
              </w:rPr>
              <w:t>2023-09</w:t>
            </w:r>
          </w:p>
        </w:tc>
        <w:tc>
          <w:tcPr>
            <w:tcW w:w="760" w:type="dxa"/>
            <w:shd w:val="solid" w:color="FFFFFF" w:fill="auto"/>
          </w:tcPr>
          <w:p w14:paraId="423A8CA3" w14:textId="1ECCAF3A" w:rsidR="000E239B" w:rsidRDefault="000E239B" w:rsidP="000E239B">
            <w:pPr>
              <w:pStyle w:val="TAC"/>
              <w:jc w:val="left"/>
              <w:rPr>
                <w:sz w:val="16"/>
                <w:szCs w:val="16"/>
              </w:rPr>
            </w:pPr>
            <w:r>
              <w:rPr>
                <w:sz w:val="16"/>
                <w:szCs w:val="16"/>
              </w:rPr>
              <w:t>CT#101</w:t>
            </w:r>
          </w:p>
        </w:tc>
        <w:tc>
          <w:tcPr>
            <w:tcW w:w="1060" w:type="dxa"/>
            <w:shd w:val="solid" w:color="FFFFFF" w:fill="auto"/>
          </w:tcPr>
          <w:p w14:paraId="5B322BAC" w14:textId="2A6579F8"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2EC24086" w14:textId="72EDBBD7" w:rsidR="000E239B" w:rsidRDefault="000E239B" w:rsidP="000E239B">
            <w:pPr>
              <w:pStyle w:val="TAL"/>
              <w:rPr>
                <w:sz w:val="16"/>
                <w:szCs w:val="16"/>
              </w:rPr>
            </w:pPr>
            <w:r>
              <w:rPr>
                <w:sz w:val="16"/>
                <w:szCs w:val="16"/>
              </w:rPr>
              <w:t>0134</w:t>
            </w:r>
          </w:p>
        </w:tc>
        <w:tc>
          <w:tcPr>
            <w:tcW w:w="420" w:type="dxa"/>
            <w:shd w:val="solid" w:color="FFFFFF" w:fill="auto"/>
          </w:tcPr>
          <w:p w14:paraId="6D3222C1" w14:textId="25DD677C" w:rsidR="000E239B" w:rsidRDefault="000E239B" w:rsidP="000E239B">
            <w:pPr>
              <w:pStyle w:val="TAR"/>
              <w:jc w:val="center"/>
              <w:rPr>
                <w:sz w:val="16"/>
                <w:szCs w:val="16"/>
              </w:rPr>
            </w:pPr>
            <w:r>
              <w:rPr>
                <w:sz w:val="16"/>
                <w:szCs w:val="16"/>
              </w:rPr>
              <w:t>1</w:t>
            </w:r>
          </w:p>
        </w:tc>
        <w:tc>
          <w:tcPr>
            <w:tcW w:w="532" w:type="dxa"/>
            <w:shd w:val="solid" w:color="FFFFFF" w:fill="auto"/>
          </w:tcPr>
          <w:p w14:paraId="376C2A4B" w14:textId="6DBCFB2F" w:rsidR="000E239B" w:rsidRDefault="000E239B" w:rsidP="000E239B">
            <w:pPr>
              <w:pStyle w:val="TAC"/>
              <w:rPr>
                <w:sz w:val="16"/>
                <w:szCs w:val="16"/>
              </w:rPr>
            </w:pPr>
            <w:r>
              <w:rPr>
                <w:sz w:val="16"/>
                <w:szCs w:val="16"/>
              </w:rPr>
              <w:t>A</w:t>
            </w:r>
          </w:p>
        </w:tc>
        <w:tc>
          <w:tcPr>
            <w:tcW w:w="4689" w:type="dxa"/>
            <w:shd w:val="solid" w:color="FFFFFF" w:fill="auto"/>
          </w:tcPr>
          <w:p w14:paraId="4B9F538A" w14:textId="454E97D9" w:rsidR="000E239B" w:rsidRPr="00E765B1" w:rsidRDefault="000E239B" w:rsidP="000E239B">
            <w:pPr>
              <w:pStyle w:val="TAL"/>
              <w:rPr>
                <w:sz w:val="16"/>
                <w:szCs w:val="16"/>
              </w:rPr>
            </w:pPr>
            <w:r w:rsidRPr="00987A23">
              <w:rPr>
                <w:sz w:val="16"/>
                <w:szCs w:val="16"/>
              </w:rPr>
              <w:t>Update OpenAPI for Scscf Registration and Scscf Restoration Information Resource URI</w:t>
            </w:r>
          </w:p>
        </w:tc>
        <w:tc>
          <w:tcPr>
            <w:tcW w:w="708" w:type="dxa"/>
            <w:shd w:val="solid" w:color="FFFFFF" w:fill="auto"/>
          </w:tcPr>
          <w:p w14:paraId="3A54BC3C" w14:textId="2D6AF3F3" w:rsidR="000E239B" w:rsidRDefault="000E239B" w:rsidP="000E239B">
            <w:pPr>
              <w:pStyle w:val="TAC"/>
              <w:jc w:val="left"/>
              <w:rPr>
                <w:sz w:val="16"/>
                <w:szCs w:val="16"/>
              </w:rPr>
            </w:pPr>
            <w:r>
              <w:rPr>
                <w:sz w:val="16"/>
                <w:szCs w:val="16"/>
              </w:rPr>
              <w:t>18.2.0</w:t>
            </w:r>
          </w:p>
        </w:tc>
      </w:tr>
      <w:tr w:rsidR="000E239B" w:rsidRPr="00F91D2F" w14:paraId="5595993F" w14:textId="77777777" w:rsidTr="009C171C">
        <w:tc>
          <w:tcPr>
            <w:tcW w:w="840" w:type="dxa"/>
            <w:shd w:val="solid" w:color="FFFFFF" w:fill="auto"/>
          </w:tcPr>
          <w:p w14:paraId="28CDF40E" w14:textId="1B323BA2" w:rsidR="000E239B" w:rsidRDefault="000E239B" w:rsidP="000E239B">
            <w:pPr>
              <w:pStyle w:val="TAC"/>
              <w:jc w:val="left"/>
              <w:rPr>
                <w:sz w:val="16"/>
                <w:szCs w:val="16"/>
              </w:rPr>
            </w:pPr>
            <w:r>
              <w:rPr>
                <w:sz w:val="16"/>
                <w:szCs w:val="16"/>
              </w:rPr>
              <w:t>2023-09</w:t>
            </w:r>
          </w:p>
        </w:tc>
        <w:tc>
          <w:tcPr>
            <w:tcW w:w="760" w:type="dxa"/>
            <w:shd w:val="solid" w:color="FFFFFF" w:fill="auto"/>
          </w:tcPr>
          <w:p w14:paraId="001881A6" w14:textId="7126874C" w:rsidR="000E239B" w:rsidRDefault="000E239B" w:rsidP="000E239B">
            <w:pPr>
              <w:pStyle w:val="TAC"/>
              <w:jc w:val="left"/>
              <w:rPr>
                <w:sz w:val="16"/>
                <w:szCs w:val="16"/>
              </w:rPr>
            </w:pPr>
            <w:r>
              <w:rPr>
                <w:sz w:val="16"/>
                <w:szCs w:val="16"/>
              </w:rPr>
              <w:t>CT#101</w:t>
            </w:r>
          </w:p>
        </w:tc>
        <w:tc>
          <w:tcPr>
            <w:tcW w:w="1060" w:type="dxa"/>
            <w:shd w:val="solid" w:color="FFFFFF" w:fill="auto"/>
          </w:tcPr>
          <w:p w14:paraId="4732787F" w14:textId="639DDCB1" w:rsidR="000E239B" w:rsidRPr="00E765B1" w:rsidRDefault="000E239B" w:rsidP="000E239B">
            <w:pPr>
              <w:pStyle w:val="TAC"/>
              <w:jc w:val="left"/>
              <w:rPr>
                <w:sz w:val="16"/>
                <w:szCs w:val="16"/>
              </w:rPr>
            </w:pPr>
            <w:r w:rsidRPr="00005ABD">
              <w:rPr>
                <w:sz w:val="16"/>
                <w:szCs w:val="16"/>
              </w:rPr>
              <w:t>CP-232060</w:t>
            </w:r>
          </w:p>
        </w:tc>
        <w:tc>
          <w:tcPr>
            <w:tcW w:w="630" w:type="dxa"/>
            <w:shd w:val="solid" w:color="FFFFFF" w:fill="auto"/>
          </w:tcPr>
          <w:p w14:paraId="76458D02" w14:textId="6531BDF0" w:rsidR="000E239B" w:rsidRDefault="000E239B" w:rsidP="000E239B">
            <w:pPr>
              <w:pStyle w:val="TAL"/>
              <w:rPr>
                <w:sz w:val="16"/>
                <w:szCs w:val="16"/>
              </w:rPr>
            </w:pPr>
            <w:r>
              <w:rPr>
                <w:sz w:val="16"/>
                <w:szCs w:val="16"/>
              </w:rPr>
              <w:t>0135</w:t>
            </w:r>
          </w:p>
        </w:tc>
        <w:tc>
          <w:tcPr>
            <w:tcW w:w="420" w:type="dxa"/>
            <w:shd w:val="solid" w:color="FFFFFF" w:fill="auto"/>
          </w:tcPr>
          <w:p w14:paraId="653F6A47" w14:textId="0E50F3B9" w:rsidR="000E239B" w:rsidRDefault="000E239B" w:rsidP="000E239B">
            <w:pPr>
              <w:pStyle w:val="TAR"/>
              <w:jc w:val="center"/>
              <w:rPr>
                <w:sz w:val="16"/>
                <w:szCs w:val="16"/>
              </w:rPr>
            </w:pPr>
            <w:r>
              <w:rPr>
                <w:sz w:val="16"/>
                <w:szCs w:val="16"/>
              </w:rPr>
              <w:t>-</w:t>
            </w:r>
          </w:p>
        </w:tc>
        <w:tc>
          <w:tcPr>
            <w:tcW w:w="532" w:type="dxa"/>
            <w:shd w:val="solid" w:color="FFFFFF" w:fill="auto"/>
          </w:tcPr>
          <w:p w14:paraId="4CDD1D01" w14:textId="50EDA4BC" w:rsidR="000E239B" w:rsidRDefault="000E239B" w:rsidP="000E239B">
            <w:pPr>
              <w:pStyle w:val="TAC"/>
              <w:rPr>
                <w:sz w:val="16"/>
                <w:szCs w:val="16"/>
              </w:rPr>
            </w:pPr>
            <w:r>
              <w:rPr>
                <w:sz w:val="16"/>
                <w:szCs w:val="16"/>
              </w:rPr>
              <w:t>F</w:t>
            </w:r>
          </w:p>
        </w:tc>
        <w:tc>
          <w:tcPr>
            <w:tcW w:w="4689" w:type="dxa"/>
            <w:shd w:val="solid" w:color="FFFFFF" w:fill="auto"/>
          </w:tcPr>
          <w:p w14:paraId="59AE88D4" w14:textId="2AB1DA80" w:rsidR="000E239B" w:rsidRPr="00E765B1" w:rsidRDefault="000E239B" w:rsidP="000E239B">
            <w:pPr>
              <w:pStyle w:val="TAL"/>
              <w:rPr>
                <w:sz w:val="16"/>
                <w:szCs w:val="16"/>
              </w:rPr>
            </w:pPr>
            <w:r w:rsidRPr="00987A23">
              <w:rPr>
                <w:sz w:val="16"/>
                <w:szCs w:val="16"/>
              </w:rPr>
              <w:t>29.562 Rel-18 API version and External doc update</w:t>
            </w:r>
          </w:p>
        </w:tc>
        <w:tc>
          <w:tcPr>
            <w:tcW w:w="708" w:type="dxa"/>
            <w:shd w:val="solid" w:color="FFFFFF" w:fill="auto"/>
          </w:tcPr>
          <w:p w14:paraId="17C40236" w14:textId="6E215974" w:rsidR="000E239B" w:rsidRDefault="000E239B" w:rsidP="000E239B">
            <w:pPr>
              <w:pStyle w:val="TAC"/>
              <w:jc w:val="left"/>
              <w:rPr>
                <w:sz w:val="16"/>
                <w:szCs w:val="16"/>
              </w:rPr>
            </w:pPr>
            <w:r>
              <w:rPr>
                <w:sz w:val="16"/>
                <w:szCs w:val="16"/>
              </w:rPr>
              <w:t>18.2.0</w:t>
            </w:r>
          </w:p>
        </w:tc>
      </w:tr>
      <w:tr w:rsidR="00AB1C9D" w:rsidRPr="00F91D2F" w14:paraId="791F0F11" w14:textId="77777777" w:rsidTr="009C171C">
        <w:tc>
          <w:tcPr>
            <w:tcW w:w="840" w:type="dxa"/>
            <w:shd w:val="solid" w:color="FFFFFF" w:fill="auto"/>
          </w:tcPr>
          <w:p w14:paraId="4B5A09AD" w14:textId="2A8C812E" w:rsidR="00AB1C9D" w:rsidRDefault="00AB1C9D" w:rsidP="00AB1C9D">
            <w:pPr>
              <w:pStyle w:val="TAC"/>
              <w:jc w:val="left"/>
              <w:rPr>
                <w:sz w:val="16"/>
                <w:szCs w:val="16"/>
              </w:rPr>
            </w:pPr>
            <w:r>
              <w:rPr>
                <w:sz w:val="16"/>
                <w:szCs w:val="16"/>
              </w:rPr>
              <w:t>2023-12</w:t>
            </w:r>
          </w:p>
        </w:tc>
        <w:tc>
          <w:tcPr>
            <w:tcW w:w="760" w:type="dxa"/>
            <w:shd w:val="solid" w:color="FFFFFF" w:fill="auto"/>
          </w:tcPr>
          <w:p w14:paraId="583216ED" w14:textId="3AA55001" w:rsidR="00AB1C9D" w:rsidRDefault="00AB1C9D" w:rsidP="00AB1C9D">
            <w:pPr>
              <w:pStyle w:val="TAC"/>
              <w:jc w:val="left"/>
              <w:rPr>
                <w:sz w:val="16"/>
                <w:szCs w:val="16"/>
              </w:rPr>
            </w:pPr>
            <w:r>
              <w:rPr>
                <w:sz w:val="16"/>
                <w:szCs w:val="16"/>
              </w:rPr>
              <w:t>CT#102</w:t>
            </w:r>
          </w:p>
        </w:tc>
        <w:tc>
          <w:tcPr>
            <w:tcW w:w="1060" w:type="dxa"/>
            <w:shd w:val="solid" w:color="FFFFFF" w:fill="auto"/>
          </w:tcPr>
          <w:p w14:paraId="14A65D37" w14:textId="07A86546"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4D52B5A9" w14:textId="099F5B7D" w:rsidR="00AB1C9D" w:rsidRDefault="00AB1C9D" w:rsidP="00AB1C9D">
            <w:pPr>
              <w:pStyle w:val="TAL"/>
              <w:rPr>
                <w:sz w:val="16"/>
                <w:szCs w:val="16"/>
              </w:rPr>
            </w:pPr>
            <w:r>
              <w:rPr>
                <w:sz w:val="16"/>
                <w:szCs w:val="16"/>
              </w:rPr>
              <w:t>0137</w:t>
            </w:r>
          </w:p>
        </w:tc>
        <w:tc>
          <w:tcPr>
            <w:tcW w:w="420" w:type="dxa"/>
            <w:shd w:val="solid" w:color="FFFFFF" w:fill="auto"/>
          </w:tcPr>
          <w:p w14:paraId="790FF473" w14:textId="27865C17" w:rsidR="00AB1C9D" w:rsidRDefault="00AB1C9D" w:rsidP="00AB1C9D">
            <w:pPr>
              <w:pStyle w:val="TAR"/>
              <w:jc w:val="center"/>
              <w:rPr>
                <w:sz w:val="16"/>
                <w:szCs w:val="16"/>
              </w:rPr>
            </w:pPr>
            <w:r>
              <w:rPr>
                <w:sz w:val="16"/>
                <w:szCs w:val="16"/>
              </w:rPr>
              <w:t>1</w:t>
            </w:r>
          </w:p>
        </w:tc>
        <w:tc>
          <w:tcPr>
            <w:tcW w:w="532" w:type="dxa"/>
            <w:shd w:val="solid" w:color="FFFFFF" w:fill="auto"/>
          </w:tcPr>
          <w:p w14:paraId="7421DABB" w14:textId="080BA33D" w:rsidR="00AB1C9D" w:rsidRDefault="00AB1C9D" w:rsidP="00AB1C9D">
            <w:pPr>
              <w:pStyle w:val="TAC"/>
              <w:rPr>
                <w:sz w:val="16"/>
                <w:szCs w:val="16"/>
              </w:rPr>
            </w:pPr>
            <w:r>
              <w:rPr>
                <w:sz w:val="16"/>
                <w:szCs w:val="16"/>
              </w:rPr>
              <w:t>B</w:t>
            </w:r>
          </w:p>
        </w:tc>
        <w:tc>
          <w:tcPr>
            <w:tcW w:w="4689" w:type="dxa"/>
            <w:shd w:val="solid" w:color="FFFFFF" w:fill="auto"/>
          </w:tcPr>
          <w:p w14:paraId="51D13AFB" w14:textId="41C50618" w:rsidR="00AB1C9D" w:rsidRPr="00987A23" w:rsidRDefault="00AB1C9D" w:rsidP="00AB1C9D">
            <w:pPr>
              <w:pStyle w:val="TAL"/>
              <w:rPr>
                <w:sz w:val="16"/>
                <w:szCs w:val="16"/>
              </w:rPr>
            </w:pPr>
            <w:r w:rsidRPr="00FC0C8E">
              <w:rPr>
                <w:sz w:val="16"/>
                <w:szCs w:val="16"/>
              </w:rPr>
              <w:t>HTTP RFCs obsoleted by IETF RFC 9110, 9111 and 9113</w:t>
            </w:r>
          </w:p>
        </w:tc>
        <w:tc>
          <w:tcPr>
            <w:tcW w:w="708" w:type="dxa"/>
            <w:shd w:val="solid" w:color="FFFFFF" w:fill="auto"/>
          </w:tcPr>
          <w:p w14:paraId="62D0A38C" w14:textId="1D93CDC8" w:rsidR="00AB1C9D" w:rsidRDefault="00AB1C9D" w:rsidP="00AB1C9D">
            <w:pPr>
              <w:pStyle w:val="TAC"/>
              <w:jc w:val="left"/>
              <w:rPr>
                <w:sz w:val="16"/>
                <w:szCs w:val="16"/>
              </w:rPr>
            </w:pPr>
            <w:r>
              <w:rPr>
                <w:sz w:val="16"/>
                <w:szCs w:val="16"/>
              </w:rPr>
              <w:t>18.3.0</w:t>
            </w:r>
          </w:p>
        </w:tc>
      </w:tr>
      <w:tr w:rsidR="00AB1C9D" w:rsidRPr="00F91D2F" w14:paraId="753F4869" w14:textId="77777777" w:rsidTr="009C171C">
        <w:tc>
          <w:tcPr>
            <w:tcW w:w="840" w:type="dxa"/>
            <w:shd w:val="solid" w:color="FFFFFF" w:fill="auto"/>
          </w:tcPr>
          <w:p w14:paraId="6E941BE4" w14:textId="709C5B03" w:rsidR="00AB1C9D" w:rsidRDefault="00AB1C9D" w:rsidP="00AB1C9D">
            <w:pPr>
              <w:pStyle w:val="TAC"/>
              <w:jc w:val="left"/>
              <w:rPr>
                <w:sz w:val="16"/>
                <w:szCs w:val="16"/>
              </w:rPr>
            </w:pPr>
            <w:r>
              <w:rPr>
                <w:sz w:val="16"/>
                <w:szCs w:val="16"/>
              </w:rPr>
              <w:t>2023-12</w:t>
            </w:r>
          </w:p>
        </w:tc>
        <w:tc>
          <w:tcPr>
            <w:tcW w:w="760" w:type="dxa"/>
            <w:shd w:val="solid" w:color="FFFFFF" w:fill="auto"/>
          </w:tcPr>
          <w:p w14:paraId="42FEEC65" w14:textId="395C660C" w:rsidR="00AB1C9D" w:rsidRDefault="00AB1C9D" w:rsidP="00AB1C9D">
            <w:pPr>
              <w:pStyle w:val="TAC"/>
              <w:jc w:val="left"/>
              <w:rPr>
                <w:sz w:val="16"/>
                <w:szCs w:val="16"/>
              </w:rPr>
            </w:pPr>
            <w:r>
              <w:rPr>
                <w:sz w:val="16"/>
                <w:szCs w:val="16"/>
              </w:rPr>
              <w:t>CT#102</w:t>
            </w:r>
          </w:p>
        </w:tc>
        <w:tc>
          <w:tcPr>
            <w:tcW w:w="1060" w:type="dxa"/>
            <w:shd w:val="solid" w:color="FFFFFF" w:fill="auto"/>
          </w:tcPr>
          <w:p w14:paraId="48BFAE31" w14:textId="1281CA1B"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7C8A5CEC" w14:textId="27F1F818" w:rsidR="00AB1C9D" w:rsidRDefault="00AB1C9D" w:rsidP="00AB1C9D">
            <w:pPr>
              <w:pStyle w:val="TAL"/>
              <w:rPr>
                <w:sz w:val="16"/>
                <w:szCs w:val="16"/>
              </w:rPr>
            </w:pPr>
            <w:r>
              <w:rPr>
                <w:sz w:val="16"/>
                <w:szCs w:val="16"/>
              </w:rPr>
              <w:t>0138</w:t>
            </w:r>
          </w:p>
        </w:tc>
        <w:tc>
          <w:tcPr>
            <w:tcW w:w="420" w:type="dxa"/>
            <w:shd w:val="solid" w:color="FFFFFF" w:fill="auto"/>
          </w:tcPr>
          <w:p w14:paraId="631BC2BE" w14:textId="6887A47C" w:rsidR="00AB1C9D" w:rsidRDefault="00AB1C9D" w:rsidP="00AB1C9D">
            <w:pPr>
              <w:pStyle w:val="TAR"/>
              <w:jc w:val="center"/>
              <w:rPr>
                <w:sz w:val="16"/>
                <w:szCs w:val="16"/>
              </w:rPr>
            </w:pPr>
            <w:r>
              <w:rPr>
                <w:sz w:val="16"/>
                <w:szCs w:val="16"/>
              </w:rPr>
              <w:t>1</w:t>
            </w:r>
          </w:p>
        </w:tc>
        <w:tc>
          <w:tcPr>
            <w:tcW w:w="532" w:type="dxa"/>
            <w:shd w:val="solid" w:color="FFFFFF" w:fill="auto"/>
          </w:tcPr>
          <w:p w14:paraId="3B0ADA5A" w14:textId="0F17DEE0" w:rsidR="00AB1C9D" w:rsidRDefault="00AB1C9D" w:rsidP="00AB1C9D">
            <w:pPr>
              <w:pStyle w:val="TAC"/>
              <w:rPr>
                <w:sz w:val="16"/>
                <w:szCs w:val="16"/>
              </w:rPr>
            </w:pPr>
            <w:r>
              <w:rPr>
                <w:sz w:val="16"/>
                <w:szCs w:val="16"/>
              </w:rPr>
              <w:t>B</w:t>
            </w:r>
          </w:p>
        </w:tc>
        <w:tc>
          <w:tcPr>
            <w:tcW w:w="4689" w:type="dxa"/>
            <w:shd w:val="solid" w:color="FFFFFF" w:fill="auto"/>
          </w:tcPr>
          <w:p w14:paraId="2A6774AE" w14:textId="0C6A92B7" w:rsidR="00AB1C9D" w:rsidRPr="00987A23" w:rsidRDefault="00AB1C9D" w:rsidP="00AB1C9D">
            <w:pPr>
              <w:pStyle w:val="TAL"/>
              <w:rPr>
                <w:sz w:val="16"/>
                <w:szCs w:val="16"/>
              </w:rPr>
            </w:pPr>
            <w:r w:rsidRPr="00FC0C8E">
              <w:rPr>
                <w:sz w:val="16"/>
                <w:szCs w:val="16"/>
              </w:rPr>
              <w:t>ProblemDetails RFC 7807 obsoleted by 9457</w:t>
            </w:r>
          </w:p>
        </w:tc>
        <w:tc>
          <w:tcPr>
            <w:tcW w:w="708" w:type="dxa"/>
            <w:shd w:val="solid" w:color="FFFFFF" w:fill="auto"/>
          </w:tcPr>
          <w:p w14:paraId="5DF403B6" w14:textId="28C399D3" w:rsidR="00AB1C9D" w:rsidRDefault="00AB1C9D" w:rsidP="00AB1C9D">
            <w:pPr>
              <w:pStyle w:val="TAC"/>
              <w:jc w:val="left"/>
              <w:rPr>
                <w:sz w:val="16"/>
                <w:szCs w:val="16"/>
              </w:rPr>
            </w:pPr>
            <w:r>
              <w:rPr>
                <w:sz w:val="16"/>
                <w:szCs w:val="16"/>
              </w:rPr>
              <w:t>18.3.0</w:t>
            </w:r>
          </w:p>
        </w:tc>
      </w:tr>
      <w:tr w:rsidR="00AB1C9D" w:rsidRPr="00F91D2F" w14:paraId="1590D6D4" w14:textId="77777777" w:rsidTr="009C171C">
        <w:tc>
          <w:tcPr>
            <w:tcW w:w="840" w:type="dxa"/>
            <w:shd w:val="solid" w:color="FFFFFF" w:fill="auto"/>
          </w:tcPr>
          <w:p w14:paraId="06016A01" w14:textId="4C650608" w:rsidR="00AB1C9D" w:rsidRDefault="00AB1C9D" w:rsidP="00AB1C9D">
            <w:pPr>
              <w:pStyle w:val="TAC"/>
              <w:jc w:val="left"/>
              <w:rPr>
                <w:sz w:val="16"/>
                <w:szCs w:val="16"/>
              </w:rPr>
            </w:pPr>
            <w:r>
              <w:rPr>
                <w:sz w:val="16"/>
                <w:szCs w:val="16"/>
              </w:rPr>
              <w:t>2023-12</w:t>
            </w:r>
          </w:p>
        </w:tc>
        <w:tc>
          <w:tcPr>
            <w:tcW w:w="760" w:type="dxa"/>
            <w:shd w:val="solid" w:color="FFFFFF" w:fill="auto"/>
          </w:tcPr>
          <w:p w14:paraId="7F4C4C8D" w14:textId="5AA53B91" w:rsidR="00AB1C9D" w:rsidRDefault="00AB1C9D" w:rsidP="00AB1C9D">
            <w:pPr>
              <w:pStyle w:val="TAC"/>
              <w:jc w:val="left"/>
              <w:rPr>
                <w:sz w:val="16"/>
                <w:szCs w:val="16"/>
              </w:rPr>
            </w:pPr>
            <w:r>
              <w:rPr>
                <w:sz w:val="16"/>
                <w:szCs w:val="16"/>
              </w:rPr>
              <w:t>CT#102</w:t>
            </w:r>
          </w:p>
        </w:tc>
        <w:tc>
          <w:tcPr>
            <w:tcW w:w="1060" w:type="dxa"/>
            <w:shd w:val="solid" w:color="FFFFFF" w:fill="auto"/>
          </w:tcPr>
          <w:p w14:paraId="2D21B329" w14:textId="7DCFD0D5"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3048</w:t>
            </w:r>
          </w:p>
        </w:tc>
        <w:tc>
          <w:tcPr>
            <w:tcW w:w="630" w:type="dxa"/>
            <w:shd w:val="solid" w:color="FFFFFF" w:fill="auto"/>
          </w:tcPr>
          <w:p w14:paraId="00E30224" w14:textId="65E00F73" w:rsidR="00AB1C9D" w:rsidRDefault="00AB1C9D" w:rsidP="00AB1C9D">
            <w:pPr>
              <w:pStyle w:val="TAL"/>
              <w:rPr>
                <w:sz w:val="16"/>
                <w:szCs w:val="16"/>
              </w:rPr>
            </w:pPr>
            <w:r>
              <w:rPr>
                <w:sz w:val="16"/>
                <w:szCs w:val="16"/>
              </w:rPr>
              <w:t>0139</w:t>
            </w:r>
          </w:p>
        </w:tc>
        <w:tc>
          <w:tcPr>
            <w:tcW w:w="420" w:type="dxa"/>
            <w:shd w:val="solid" w:color="FFFFFF" w:fill="auto"/>
          </w:tcPr>
          <w:p w14:paraId="1FD5D52E" w14:textId="36BE29D9" w:rsidR="00AB1C9D" w:rsidRDefault="00AB1C9D" w:rsidP="00AB1C9D">
            <w:pPr>
              <w:pStyle w:val="TAR"/>
              <w:jc w:val="center"/>
              <w:rPr>
                <w:sz w:val="16"/>
                <w:szCs w:val="16"/>
              </w:rPr>
            </w:pPr>
            <w:r>
              <w:rPr>
                <w:sz w:val="16"/>
                <w:szCs w:val="16"/>
              </w:rPr>
              <w:t>1</w:t>
            </w:r>
          </w:p>
        </w:tc>
        <w:tc>
          <w:tcPr>
            <w:tcW w:w="532" w:type="dxa"/>
            <w:shd w:val="solid" w:color="FFFFFF" w:fill="auto"/>
          </w:tcPr>
          <w:p w14:paraId="695FFEBB" w14:textId="5FDA2185" w:rsidR="00AB1C9D" w:rsidRDefault="00AB1C9D" w:rsidP="00AB1C9D">
            <w:pPr>
              <w:pStyle w:val="TAC"/>
              <w:rPr>
                <w:sz w:val="16"/>
                <w:szCs w:val="16"/>
              </w:rPr>
            </w:pPr>
            <w:r>
              <w:rPr>
                <w:sz w:val="16"/>
                <w:szCs w:val="16"/>
              </w:rPr>
              <w:t>B</w:t>
            </w:r>
          </w:p>
        </w:tc>
        <w:tc>
          <w:tcPr>
            <w:tcW w:w="4689" w:type="dxa"/>
            <w:shd w:val="solid" w:color="FFFFFF" w:fill="auto"/>
          </w:tcPr>
          <w:p w14:paraId="22BC3A0B" w14:textId="6208A06D" w:rsidR="00AB1C9D" w:rsidRPr="00987A23" w:rsidRDefault="00AB1C9D" w:rsidP="00AB1C9D">
            <w:pPr>
              <w:pStyle w:val="TAL"/>
              <w:rPr>
                <w:sz w:val="16"/>
                <w:szCs w:val="16"/>
              </w:rPr>
            </w:pPr>
            <w:r w:rsidRPr="00FC0C8E">
              <w:rPr>
                <w:sz w:val="16"/>
                <w:szCs w:val="16"/>
              </w:rPr>
              <w:t>Update the procedure to support DCSF get and update the repository data</w:t>
            </w:r>
          </w:p>
        </w:tc>
        <w:tc>
          <w:tcPr>
            <w:tcW w:w="708" w:type="dxa"/>
            <w:shd w:val="solid" w:color="FFFFFF" w:fill="auto"/>
          </w:tcPr>
          <w:p w14:paraId="2A0B7B95" w14:textId="0FEB21A4" w:rsidR="00AB1C9D" w:rsidRDefault="00AB1C9D" w:rsidP="00AB1C9D">
            <w:pPr>
              <w:pStyle w:val="TAC"/>
              <w:jc w:val="left"/>
              <w:rPr>
                <w:sz w:val="16"/>
                <w:szCs w:val="16"/>
              </w:rPr>
            </w:pPr>
            <w:r>
              <w:rPr>
                <w:sz w:val="16"/>
                <w:szCs w:val="16"/>
              </w:rPr>
              <w:t>18.3.0</w:t>
            </w:r>
          </w:p>
        </w:tc>
      </w:tr>
      <w:tr w:rsidR="00FB38AF" w:rsidRPr="00F91D2F" w14:paraId="3AC53B23" w14:textId="77777777" w:rsidTr="009C171C">
        <w:tc>
          <w:tcPr>
            <w:tcW w:w="840" w:type="dxa"/>
            <w:shd w:val="solid" w:color="FFFFFF" w:fill="auto"/>
          </w:tcPr>
          <w:p w14:paraId="5BC491F0" w14:textId="7A515B03" w:rsidR="00FB38AF" w:rsidRDefault="00FB38AF" w:rsidP="00FB38AF">
            <w:pPr>
              <w:pStyle w:val="TAC"/>
              <w:jc w:val="left"/>
              <w:rPr>
                <w:sz w:val="16"/>
                <w:szCs w:val="16"/>
              </w:rPr>
            </w:pPr>
            <w:r>
              <w:rPr>
                <w:sz w:val="16"/>
                <w:szCs w:val="16"/>
              </w:rPr>
              <w:t>2024-03</w:t>
            </w:r>
          </w:p>
        </w:tc>
        <w:tc>
          <w:tcPr>
            <w:tcW w:w="760" w:type="dxa"/>
            <w:shd w:val="solid" w:color="FFFFFF" w:fill="auto"/>
          </w:tcPr>
          <w:p w14:paraId="1F1F82C0" w14:textId="28AE06D2" w:rsidR="00FB38AF" w:rsidRDefault="00FB38AF" w:rsidP="00FB38AF">
            <w:pPr>
              <w:pStyle w:val="TAC"/>
              <w:jc w:val="left"/>
              <w:rPr>
                <w:sz w:val="16"/>
                <w:szCs w:val="16"/>
              </w:rPr>
            </w:pPr>
            <w:r>
              <w:rPr>
                <w:sz w:val="16"/>
                <w:szCs w:val="16"/>
              </w:rPr>
              <w:t>CT#103</w:t>
            </w:r>
          </w:p>
        </w:tc>
        <w:tc>
          <w:tcPr>
            <w:tcW w:w="1060" w:type="dxa"/>
            <w:shd w:val="solid" w:color="FFFFFF" w:fill="auto"/>
          </w:tcPr>
          <w:p w14:paraId="16E7BC12" w14:textId="06D07A37" w:rsidR="00FB38AF" w:rsidRPr="00FC0C8E" w:rsidRDefault="00FB38AF" w:rsidP="00FB38AF">
            <w:pPr>
              <w:pStyle w:val="TAC"/>
              <w:jc w:val="left"/>
              <w:rPr>
                <w:sz w:val="16"/>
                <w:szCs w:val="16"/>
              </w:rPr>
            </w:pPr>
            <w:r w:rsidRPr="009B22E3">
              <w:rPr>
                <w:sz w:val="16"/>
                <w:szCs w:val="16"/>
              </w:rPr>
              <w:t>CP-240073</w:t>
            </w:r>
          </w:p>
        </w:tc>
        <w:tc>
          <w:tcPr>
            <w:tcW w:w="630" w:type="dxa"/>
            <w:shd w:val="solid" w:color="FFFFFF" w:fill="auto"/>
          </w:tcPr>
          <w:p w14:paraId="5326BA7B" w14:textId="2E8DDF8D" w:rsidR="00FB38AF" w:rsidRDefault="00FB38AF" w:rsidP="00FB38AF">
            <w:pPr>
              <w:pStyle w:val="TAL"/>
              <w:rPr>
                <w:sz w:val="16"/>
                <w:szCs w:val="16"/>
              </w:rPr>
            </w:pPr>
            <w:r>
              <w:rPr>
                <w:sz w:val="16"/>
                <w:szCs w:val="16"/>
              </w:rPr>
              <w:t>0142</w:t>
            </w:r>
          </w:p>
        </w:tc>
        <w:tc>
          <w:tcPr>
            <w:tcW w:w="420" w:type="dxa"/>
            <w:shd w:val="solid" w:color="FFFFFF" w:fill="auto"/>
          </w:tcPr>
          <w:p w14:paraId="0FCCE684" w14:textId="6906DC0C" w:rsidR="00FB38AF" w:rsidRDefault="00FB38AF" w:rsidP="00FB38AF">
            <w:pPr>
              <w:pStyle w:val="TAR"/>
              <w:jc w:val="center"/>
              <w:rPr>
                <w:sz w:val="16"/>
                <w:szCs w:val="16"/>
              </w:rPr>
            </w:pPr>
            <w:r>
              <w:rPr>
                <w:sz w:val="16"/>
                <w:szCs w:val="16"/>
              </w:rPr>
              <w:t>-</w:t>
            </w:r>
          </w:p>
        </w:tc>
        <w:tc>
          <w:tcPr>
            <w:tcW w:w="532" w:type="dxa"/>
            <w:shd w:val="solid" w:color="FFFFFF" w:fill="auto"/>
          </w:tcPr>
          <w:p w14:paraId="42B403A9" w14:textId="34A5D5EF" w:rsidR="00FB38AF" w:rsidRDefault="00FB38AF" w:rsidP="00FB38AF">
            <w:pPr>
              <w:pStyle w:val="TAC"/>
              <w:rPr>
                <w:sz w:val="16"/>
                <w:szCs w:val="16"/>
              </w:rPr>
            </w:pPr>
            <w:r>
              <w:rPr>
                <w:sz w:val="16"/>
                <w:szCs w:val="16"/>
              </w:rPr>
              <w:t>A</w:t>
            </w:r>
          </w:p>
        </w:tc>
        <w:tc>
          <w:tcPr>
            <w:tcW w:w="4689" w:type="dxa"/>
            <w:shd w:val="solid" w:color="FFFFFF" w:fill="auto"/>
          </w:tcPr>
          <w:p w14:paraId="0EFD3C98" w14:textId="503C0EA2" w:rsidR="00FB38AF" w:rsidRPr="00FC0C8E" w:rsidRDefault="00FB38AF" w:rsidP="00FB38AF">
            <w:pPr>
              <w:pStyle w:val="TAL"/>
              <w:rPr>
                <w:sz w:val="16"/>
                <w:szCs w:val="16"/>
              </w:rPr>
            </w:pPr>
            <w:r w:rsidRPr="00AA50FA">
              <w:rPr>
                <w:sz w:val="16"/>
                <w:szCs w:val="16"/>
              </w:rPr>
              <w:t>Correction on SmsRegistrationInfo data type</w:t>
            </w:r>
          </w:p>
        </w:tc>
        <w:tc>
          <w:tcPr>
            <w:tcW w:w="708" w:type="dxa"/>
            <w:shd w:val="solid" w:color="FFFFFF" w:fill="auto"/>
          </w:tcPr>
          <w:p w14:paraId="240A50A9" w14:textId="09CBD03C" w:rsidR="00FB38AF" w:rsidRDefault="00FB38AF" w:rsidP="00FB38AF">
            <w:pPr>
              <w:pStyle w:val="TAC"/>
              <w:jc w:val="left"/>
              <w:rPr>
                <w:sz w:val="16"/>
                <w:szCs w:val="16"/>
              </w:rPr>
            </w:pPr>
            <w:r>
              <w:rPr>
                <w:sz w:val="16"/>
                <w:szCs w:val="16"/>
              </w:rPr>
              <w:t>18.4.0</w:t>
            </w:r>
          </w:p>
        </w:tc>
      </w:tr>
      <w:tr w:rsidR="00FB38AF" w:rsidRPr="00F91D2F" w14:paraId="70469D31" w14:textId="77777777" w:rsidTr="009C171C">
        <w:tc>
          <w:tcPr>
            <w:tcW w:w="840" w:type="dxa"/>
            <w:shd w:val="solid" w:color="FFFFFF" w:fill="auto"/>
          </w:tcPr>
          <w:p w14:paraId="01F35509" w14:textId="4FB5D0BD" w:rsidR="00FB38AF" w:rsidRDefault="00FB38AF" w:rsidP="00FB38AF">
            <w:pPr>
              <w:pStyle w:val="TAC"/>
              <w:jc w:val="left"/>
              <w:rPr>
                <w:sz w:val="16"/>
                <w:szCs w:val="16"/>
              </w:rPr>
            </w:pPr>
            <w:r>
              <w:rPr>
                <w:sz w:val="16"/>
                <w:szCs w:val="16"/>
              </w:rPr>
              <w:t>2024-03</w:t>
            </w:r>
          </w:p>
        </w:tc>
        <w:tc>
          <w:tcPr>
            <w:tcW w:w="760" w:type="dxa"/>
            <w:shd w:val="solid" w:color="FFFFFF" w:fill="auto"/>
          </w:tcPr>
          <w:p w14:paraId="6F11E32E" w14:textId="0D15B948" w:rsidR="00FB38AF" w:rsidRDefault="00FB38AF" w:rsidP="00FB38AF">
            <w:pPr>
              <w:pStyle w:val="TAC"/>
              <w:jc w:val="left"/>
              <w:rPr>
                <w:sz w:val="16"/>
                <w:szCs w:val="16"/>
              </w:rPr>
            </w:pPr>
            <w:r>
              <w:rPr>
                <w:sz w:val="16"/>
                <w:szCs w:val="16"/>
              </w:rPr>
              <w:t>CT#103</w:t>
            </w:r>
          </w:p>
        </w:tc>
        <w:tc>
          <w:tcPr>
            <w:tcW w:w="1060" w:type="dxa"/>
            <w:shd w:val="solid" w:color="FFFFFF" w:fill="auto"/>
          </w:tcPr>
          <w:p w14:paraId="1C453C4C" w14:textId="573631B1" w:rsidR="00FB38AF" w:rsidRPr="00FC0C8E" w:rsidRDefault="00FB38AF" w:rsidP="00FB38AF">
            <w:pPr>
              <w:pStyle w:val="TAC"/>
              <w:jc w:val="left"/>
              <w:rPr>
                <w:sz w:val="16"/>
                <w:szCs w:val="16"/>
              </w:rPr>
            </w:pPr>
            <w:r w:rsidRPr="009B22E3">
              <w:rPr>
                <w:sz w:val="16"/>
                <w:szCs w:val="16"/>
              </w:rPr>
              <w:t>CP-240058</w:t>
            </w:r>
          </w:p>
        </w:tc>
        <w:tc>
          <w:tcPr>
            <w:tcW w:w="630" w:type="dxa"/>
            <w:shd w:val="solid" w:color="FFFFFF" w:fill="auto"/>
          </w:tcPr>
          <w:p w14:paraId="2726FF43" w14:textId="20FA93B5" w:rsidR="00FB38AF" w:rsidRDefault="00FB38AF" w:rsidP="00FB38AF">
            <w:pPr>
              <w:pStyle w:val="TAL"/>
              <w:rPr>
                <w:sz w:val="16"/>
                <w:szCs w:val="16"/>
              </w:rPr>
            </w:pPr>
            <w:r>
              <w:rPr>
                <w:sz w:val="16"/>
                <w:szCs w:val="16"/>
              </w:rPr>
              <w:t>0144</w:t>
            </w:r>
          </w:p>
        </w:tc>
        <w:tc>
          <w:tcPr>
            <w:tcW w:w="420" w:type="dxa"/>
            <w:shd w:val="solid" w:color="FFFFFF" w:fill="auto"/>
          </w:tcPr>
          <w:p w14:paraId="1E1B640A" w14:textId="47349532" w:rsidR="00FB38AF" w:rsidRDefault="00FB38AF" w:rsidP="00FB38AF">
            <w:pPr>
              <w:pStyle w:val="TAR"/>
              <w:jc w:val="center"/>
              <w:rPr>
                <w:sz w:val="16"/>
                <w:szCs w:val="16"/>
              </w:rPr>
            </w:pPr>
            <w:r>
              <w:rPr>
                <w:sz w:val="16"/>
                <w:szCs w:val="16"/>
              </w:rPr>
              <w:t>-</w:t>
            </w:r>
          </w:p>
        </w:tc>
        <w:tc>
          <w:tcPr>
            <w:tcW w:w="532" w:type="dxa"/>
            <w:shd w:val="solid" w:color="FFFFFF" w:fill="auto"/>
          </w:tcPr>
          <w:p w14:paraId="1BD99E0A" w14:textId="15A893F2" w:rsidR="00FB38AF" w:rsidRDefault="00FB38AF" w:rsidP="00FB38AF">
            <w:pPr>
              <w:pStyle w:val="TAC"/>
              <w:rPr>
                <w:sz w:val="16"/>
                <w:szCs w:val="16"/>
              </w:rPr>
            </w:pPr>
            <w:r>
              <w:rPr>
                <w:sz w:val="16"/>
                <w:szCs w:val="16"/>
              </w:rPr>
              <w:t>A</w:t>
            </w:r>
          </w:p>
        </w:tc>
        <w:tc>
          <w:tcPr>
            <w:tcW w:w="4689" w:type="dxa"/>
            <w:shd w:val="solid" w:color="FFFFFF" w:fill="auto"/>
          </w:tcPr>
          <w:p w14:paraId="0690A746" w14:textId="7909A952" w:rsidR="00FB38AF" w:rsidRPr="00FC0C8E" w:rsidRDefault="00FB38AF" w:rsidP="00FB38AF">
            <w:pPr>
              <w:pStyle w:val="TAL"/>
              <w:rPr>
                <w:sz w:val="16"/>
                <w:szCs w:val="16"/>
              </w:rPr>
            </w:pPr>
            <w:r w:rsidRPr="00AA50FA">
              <w:rPr>
                <w:sz w:val="16"/>
                <w:szCs w:val="16"/>
              </w:rPr>
              <w:t>IP SM GW Registration</w:t>
            </w:r>
          </w:p>
        </w:tc>
        <w:tc>
          <w:tcPr>
            <w:tcW w:w="708" w:type="dxa"/>
            <w:shd w:val="solid" w:color="FFFFFF" w:fill="auto"/>
          </w:tcPr>
          <w:p w14:paraId="766DE066" w14:textId="1571B1BC" w:rsidR="00FB38AF" w:rsidRDefault="00FB38AF" w:rsidP="00FB38AF">
            <w:pPr>
              <w:pStyle w:val="TAC"/>
              <w:jc w:val="left"/>
              <w:rPr>
                <w:sz w:val="16"/>
                <w:szCs w:val="16"/>
              </w:rPr>
            </w:pPr>
            <w:r>
              <w:rPr>
                <w:sz w:val="16"/>
                <w:szCs w:val="16"/>
              </w:rPr>
              <w:t>18.4.0</w:t>
            </w:r>
          </w:p>
        </w:tc>
      </w:tr>
      <w:tr w:rsidR="00FB38AF" w:rsidRPr="00F91D2F" w14:paraId="1D9E6C3E" w14:textId="77777777" w:rsidTr="009C171C">
        <w:tc>
          <w:tcPr>
            <w:tcW w:w="840" w:type="dxa"/>
            <w:shd w:val="solid" w:color="FFFFFF" w:fill="auto"/>
          </w:tcPr>
          <w:p w14:paraId="4D0209E1" w14:textId="69F0584E" w:rsidR="00FB38AF" w:rsidRDefault="00FB38AF" w:rsidP="00FB38AF">
            <w:pPr>
              <w:pStyle w:val="TAC"/>
              <w:jc w:val="left"/>
              <w:rPr>
                <w:sz w:val="16"/>
                <w:szCs w:val="16"/>
              </w:rPr>
            </w:pPr>
            <w:r>
              <w:rPr>
                <w:sz w:val="16"/>
                <w:szCs w:val="16"/>
              </w:rPr>
              <w:t>2024-03</w:t>
            </w:r>
          </w:p>
        </w:tc>
        <w:tc>
          <w:tcPr>
            <w:tcW w:w="760" w:type="dxa"/>
            <w:shd w:val="solid" w:color="FFFFFF" w:fill="auto"/>
          </w:tcPr>
          <w:p w14:paraId="6241E1AA" w14:textId="4478A817" w:rsidR="00FB38AF" w:rsidRDefault="00FB38AF" w:rsidP="00FB38AF">
            <w:pPr>
              <w:pStyle w:val="TAC"/>
              <w:jc w:val="left"/>
              <w:rPr>
                <w:sz w:val="16"/>
                <w:szCs w:val="16"/>
              </w:rPr>
            </w:pPr>
            <w:r>
              <w:rPr>
                <w:sz w:val="16"/>
                <w:szCs w:val="16"/>
              </w:rPr>
              <w:t>CT#103</w:t>
            </w:r>
          </w:p>
        </w:tc>
        <w:tc>
          <w:tcPr>
            <w:tcW w:w="1060" w:type="dxa"/>
            <w:shd w:val="solid" w:color="FFFFFF" w:fill="auto"/>
          </w:tcPr>
          <w:p w14:paraId="147B2A4D" w14:textId="5DC0B413" w:rsidR="00FB38AF" w:rsidRPr="00FC0C8E" w:rsidRDefault="00FB38AF" w:rsidP="00FB38AF">
            <w:pPr>
              <w:pStyle w:val="TAC"/>
              <w:jc w:val="left"/>
              <w:rPr>
                <w:sz w:val="16"/>
                <w:szCs w:val="16"/>
              </w:rPr>
            </w:pPr>
            <w:r w:rsidRPr="009B22E3">
              <w:rPr>
                <w:sz w:val="16"/>
                <w:szCs w:val="16"/>
              </w:rPr>
              <w:t>CP-240075</w:t>
            </w:r>
          </w:p>
        </w:tc>
        <w:tc>
          <w:tcPr>
            <w:tcW w:w="630" w:type="dxa"/>
            <w:shd w:val="solid" w:color="FFFFFF" w:fill="auto"/>
          </w:tcPr>
          <w:p w14:paraId="541282E5" w14:textId="5D5E8776" w:rsidR="00FB38AF" w:rsidRDefault="00FB38AF" w:rsidP="00FB38AF">
            <w:pPr>
              <w:pStyle w:val="TAL"/>
              <w:rPr>
                <w:sz w:val="16"/>
                <w:szCs w:val="16"/>
              </w:rPr>
            </w:pPr>
            <w:r>
              <w:rPr>
                <w:sz w:val="16"/>
                <w:szCs w:val="16"/>
              </w:rPr>
              <w:t>0147</w:t>
            </w:r>
          </w:p>
        </w:tc>
        <w:tc>
          <w:tcPr>
            <w:tcW w:w="420" w:type="dxa"/>
            <w:shd w:val="solid" w:color="FFFFFF" w:fill="auto"/>
          </w:tcPr>
          <w:p w14:paraId="65346A80" w14:textId="474C7B07" w:rsidR="00FB38AF" w:rsidRDefault="00FB38AF" w:rsidP="00FB38AF">
            <w:pPr>
              <w:pStyle w:val="TAR"/>
              <w:jc w:val="center"/>
              <w:rPr>
                <w:sz w:val="16"/>
                <w:szCs w:val="16"/>
              </w:rPr>
            </w:pPr>
            <w:r>
              <w:rPr>
                <w:sz w:val="16"/>
                <w:szCs w:val="16"/>
              </w:rPr>
              <w:t>-</w:t>
            </w:r>
          </w:p>
        </w:tc>
        <w:tc>
          <w:tcPr>
            <w:tcW w:w="532" w:type="dxa"/>
            <w:shd w:val="solid" w:color="FFFFFF" w:fill="auto"/>
          </w:tcPr>
          <w:p w14:paraId="26E68C24" w14:textId="7F405B64" w:rsidR="00FB38AF" w:rsidRDefault="00FB38AF" w:rsidP="00FB38AF">
            <w:pPr>
              <w:pStyle w:val="TAC"/>
              <w:rPr>
                <w:sz w:val="16"/>
                <w:szCs w:val="16"/>
              </w:rPr>
            </w:pPr>
            <w:r>
              <w:rPr>
                <w:sz w:val="16"/>
                <w:szCs w:val="16"/>
              </w:rPr>
              <w:t>A</w:t>
            </w:r>
          </w:p>
        </w:tc>
        <w:tc>
          <w:tcPr>
            <w:tcW w:w="4689" w:type="dxa"/>
            <w:shd w:val="solid" w:color="FFFFFF" w:fill="auto"/>
          </w:tcPr>
          <w:p w14:paraId="759AFA2C" w14:textId="1429814F" w:rsidR="00FB38AF" w:rsidRPr="00FC0C8E" w:rsidRDefault="00FB38AF" w:rsidP="00FB38AF">
            <w:pPr>
              <w:pStyle w:val="TAL"/>
              <w:rPr>
                <w:sz w:val="16"/>
                <w:szCs w:val="16"/>
              </w:rPr>
            </w:pPr>
            <w:r w:rsidRPr="00AA50FA">
              <w:rPr>
                <w:sz w:val="16"/>
                <w:szCs w:val="16"/>
              </w:rPr>
              <w:t>Remove the unused data type</w:t>
            </w:r>
          </w:p>
        </w:tc>
        <w:tc>
          <w:tcPr>
            <w:tcW w:w="708" w:type="dxa"/>
            <w:shd w:val="solid" w:color="FFFFFF" w:fill="auto"/>
          </w:tcPr>
          <w:p w14:paraId="557C538F" w14:textId="63D54894" w:rsidR="00FB38AF" w:rsidRDefault="00FB38AF" w:rsidP="00FB38AF">
            <w:pPr>
              <w:pStyle w:val="TAC"/>
              <w:jc w:val="left"/>
              <w:rPr>
                <w:sz w:val="16"/>
                <w:szCs w:val="16"/>
              </w:rPr>
            </w:pPr>
            <w:r>
              <w:rPr>
                <w:sz w:val="16"/>
                <w:szCs w:val="16"/>
              </w:rPr>
              <w:t>18.4.0</w:t>
            </w:r>
          </w:p>
        </w:tc>
      </w:tr>
      <w:tr w:rsidR="00FB38AF" w:rsidRPr="00F91D2F" w14:paraId="584B03C1" w14:textId="77777777" w:rsidTr="009C171C">
        <w:tc>
          <w:tcPr>
            <w:tcW w:w="840" w:type="dxa"/>
            <w:shd w:val="solid" w:color="FFFFFF" w:fill="auto"/>
          </w:tcPr>
          <w:p w14:paraId="4744F4F6" w14:textId="13604586" w:rsidR="00FB38AF" w:rsidRDefault="00FB38AF" w:rsidP="00FB38AF">
            <w:pPr>
              <w:pStyle w:val="TAC"/>
              <w:jc w:val="left"/>
              <w:rPr>
                <w:sz w:val="16"/>
                <w:szCs w:val="16"/>
              </w:rPr>
            </w:pPr>
            <w:r>
              <w:rPr>
                <w:sz w:val="16"/>
                <w:szCs w:val="16"/>
              </w:rPr>
              <w:t>2024-03</w:t>
            </w:r>
          </w:p>
        </w:tc>
        <w:tc>
          <w:tcPr>
            <w:tcW w:w="760" w:type="dxa"/>
            <w:shd w:val="solid" w:color="FFFFFF" w:fill="auto"/>
          </w:tcPr>
          <w:p w14:paraId="3B765B35" w14:textId="6F57E7D7" w:rsidR="00FB38AF" w:rsidRDefault="00FB38AF" w:rsidP="00FB38AF">
            <w:pPr>
              <w:pStyle w:val="TAC"/>
              <w:jc w:val="left"/>
              <w:rPr>
                <w:sz w:val="16"/>
                <w:szCs w:val="16"/>
              </w:rPr>
            </w:pPr>
            <w:r>
              <w:rPr>
                <w:sz w:val="16"/>
                <w:szCs w:val="16"/>
              </w:rPr>
              <w:t>CT#103</w:t>
            </w:r>
          </w:p>
        </w:tc>
        <w:tc>
          <w:tcPr>
            <w:tcW w:w="1060" w:type="dxa"/>
            <w:shd w:val="solid" w:color="FFFFFF" w:fill="auto"/>
          </w:tcPr>
          <w:p w14:paraId="4695D1ED" w14:textId="717A48B1" w:rsidR="00FB38AF" w:rsidRPr="00FC0C8E" w:rsidRDefault="00FB38AF" w:rsidP="00FB38AF">
            <w:pPr>
              <w:pStyle w:val="TAC"/>
              <w:jc w:val="left"/>
              <w:rPr>
                <w:sz w:val="16"/>
                <w:szCs w:val="16"/>
              </w:rPr>
            </w:pPr>
            <w:r w:rsidRPr="009B22E3">
              <w:rPr>
                <w:sz w:val="16"/>
                <w:szCs w:val="16"/>
              </w:rPr>
              <w:t>CP-240056</w:t>
            </w:r>
          </w:p>
        </w:tc>
        <w:tc>
          <w:tcPr>
            <w:tcW w:w="630" w:type="dxa"/>
            <w:shd w:val="solid" w:color="FFFFFF" w:fill="auto"/>
          </w:tcPr>
          <w:p w14:paraId="7CA34A7C" w14:textId="0F9B2A7F" w:rsidR="00FB38AF" w:rsidRDefault="00FB38AF" w:rsidP="00FB38AF">
            <w:pPr>
              <w:pStyle w:val="TAL"/>
              <w:rPr>
                <w:sz w:val="16"/>
                <w:szCs w:val="16"/>
              </w:rPr>
            </w:pPr>
            <w:r>
              <w:rPr>
                <w:sz w:val="16"/>
                <w:szCs w:val="16"/>
              </w:rPr>
              <w:t>0148</w:t>
            </w:r>
          </w:p>
        </w:tc>
        <w:tc>
          <w:tcPr>
            <w:tcW w:w="420" w:type="dxa"/>
            <w:shd w:val="solid" w:color="FFFFFF" w:fill="auto"/>
          </w:tcPr>
          <w:p w14:paraId="1F6D6BA3" w14:textId="5C18898B" w:rsidR="00FB38AF" w:rsidRDefault="00FB38AF" w:rsidP="00FB38AF">
            <w:pPr>
              <w:pStyle w:val="TAR"/>
              <w:jc w:val="center"/>
              <w:rPr>
                <w:sz w:val="16"/>
                <w:szCs w:val="16"/>
              </w:rPr>
            </w:pPr>
            <w:r>
              <w:rPr>
                <w:sz w:val="16"/>
                <w:szCs w:val="16"/>
              </w:rPr>
              <w:t>-</w:t>
            </w:r>
          </w:p>
        </w:tc>
        <w:tc>
          <w:tcPr>
            <w:tcW w:w="532" w:type="dxa"/>
            <w:shd w:val="solid" w:color="FFFFFF" w:fill="auto"/>
          </w:tcPr>
          <w:p w14:paraId="43C717F8" w14:textId="629B1150" w:rsidR="00FB38AF" w:rsidRDefault="00FB38AF" w:rsidP="00FB38AF">
            <w:pPr>
              <w:pStyle w:val="TAC"/>
              <w:rPr>
                <w:sz w:val="16"/>
                <w:szCs w:val="16"/>
              </w:rPr>
            </w:pPr>
            <w:r>
              <w:rPr>
                <w:sz w:val="16"/>
                <w:szCs w:val="16"/>
              </w:rPr>
              <w:t>F</w:t>
            </w:r>
          </w:p>
        </w:tc>
        <w:tc>
          <w:tcPr>
            <w:tcW w:w="4689" w:type="dxa"/>
            <w:shd w:val="solid" w:color="FFFFFF" w:fill="auto"/>
          </w:tcPr>
          <w:p w14:paraId="47EF5112" w14:textId="04349C99" w:rsidR="00FB38AF" w:rsidRPr="00FC0C8E" w:rsidRDefault="00FB38AF" w:rsidP="00FB38AF">
            <w:pPr>
              <w:pStyle w:val="TAL"/>
              <w:rPr>
                <w:sz w:val="16"/>
                <w:szCs w:val="16"/>
              </w:rPr>
            </w:pPr>
            <w:r w:rsidRPr="00AA50FA">
              <w:rPr>
                <w:sz w:val="16"/>
                <w:szCs w:val="16"/>
              </w:rPr>
              <w:t>29.562 Rel-18 API version and External doc update</w:t>
            </w:r>
          </w:p>
        </w:tc>
        <w:tc>
          <w:tcPr>
            <w:tcW w:w="708" w:type="dxa"/>
            <w:shd w:val="solid" w:color="FFFFFF" w:fill="auto"/>
          </w:tcPr>
          <w:p w14:paraId="4306006C" w14:textId="1A660BDC" w:rsidR="00FB38AF" w:rsidRDefault="00FB38AF" w:rsidP="00FB38AF">
            <w:pPr>
              <w:pStyle w:val="TAC"/>
              <w:jc w:val="left"/>
              <w:rPr>
                <w:sz w:val="16"/>
                <w:szCs w:val="16"/>
              </w:rPr>
            </w:pPr>
            <w:r>
              <w:rPr>
                <w:sz w:val="16"/>
                <w:szCs w:val="16"/>
              </w:rPr>
              <w:t>18.4.0</w:t>
            </w:r>
          </w:p>
        </w:tc>
      </w:tr>
      <w:tr w:rsidR="0000058C" w:rsidRPr="00F91D2F" w14:paraId="0194E170" w14:textId="77777777" w:rsidTr="009C171C">
        <w:tc>
          <w:tcPr>
            <w:tcW w:w="840" w:type="dxa"/>
            <w:shd w:val="solid" w:color="FFFFFF" w:fill="auto"/>
          </w:tcPr>
          <w:p w14:paraId="5E050432" w14:textId="0C3062D1" w:rsidR="0000058C" w:rsidRDefault="0000058C" w:rsidP="0000058C">
            <w:pPr>
              <w:pStyle w:val="TAC"/>
              <w:jc w:val="left"/>
              <w:rPr>
                <w:sz w:val="16"/>
                <w:szCs w:val="16"/>
              </w:rPr>
            </w:pPr>
            <w:r>
              <w:rPr>
                <w:sz w:val="16"/>
                <w:szCs w:val="16"/>
              </w:rPr>
              <w:t>2024-06</w:t>
            </w:r>
          </w:p>
        </w:tc>
        <w:tc>
          <w:tcPr>
            <w:tcW w:w="760" w:type="dxa"/>
            <w:shd w:val="solid" w:color="FFFFFF" w:fill="auto"/>
          </w:tcPr>
          <w:p w14:paraId="017EEABA" w14:textId="6221945B" w:rsidR="0000058C" w:rsidRDefault="0000058C" w:rsidP="0000058C">
            <w:pPr>
              <w:pStyle w:val="TAC"/>
              <w:jc w:val="left"/>
              <w:rPr>
                <w:sz w:val="16"/>
                <w:szCs w:val="16"/>
              </w:rPr>
            </w:pPr>
            <w:r>
              <w:rPr>
                <w:sz w:val="16"/>
                <w:szCs w:val="16"/>
              </w:rPr>
              <w:t>CT#104</w:t>
            </w:r>
          </w:p>
        </w:tc>
        <w:tc>
          <w:tcPr>
            <w:tcW w:w="1060" w:type="dxa"/>
            <w:shd w:val="solid" w:color="FFFFFF" w:fill="auto"/>
          </w:tcPr>
          <w:p w14:paraId="7CFF9F02" w14:textId="3974514E" w:rsidR="0000058C" w:rsidRPr="009B22E3" w:rsidRDefault="0000058C" w:rsidP="0000058C">
            <w:pPr>
              <w:pStyle w:val="TAC"/>
              <w:jc w:val="left"/>
              <w:rPr>
                <w:sz w:val="16"/>
                <w:szCs w:val="16"/>
              </w:rPr>
            </w:pPr>
            <w:r w:rsidRPr="00D12D1F">
              <w:rPr>
                <w:sz w:val="16"/>
                <w:szCs w:val="16"/>
              </w:rPr>
              <w:t>CP-241028</w:t>
            </w:r>
          </w:p>
        </w:tc>
        <w:tc>
          <w:tcPr>
            <w:tcW w:w="630" w:type="dxa"/>
            <w:shd w:val="solid" w:color="FFFFFF" w:fill="auto"/>
          </w:tcPr>
          <w:p w14:paraId="75840DD4" w14:textId="7B6A8E91" w:rsidR="0000058C" w:rsidRDefault="0000058C" w:rsidP="0000058C">
            <w:pPr>
              <w:pStyle w:val="TAL"/>
              <w:rPr>
                <w:sz w:val="16"/>
                <w:szCs w:val="16"/>
              </w:rPr>
            </w:pPr>
            <w:r>
              <w:rPr>
                <w:sz w:val="16"/>
                <w:szCs w:val="16"/>
              </w:rPr>
              <w:t>0151</w:t>
            </w:r>
          </w:p>
        </w:tc>
        <w:tc>
          <w:tcPr>
            <w:tcW w:w="420" w:type="dxa"/>
            <w:shd w:val="solid" w:color="FFFFFF" w:fill="auto"/>
          </w:tcPr>
          <w:p w14:paraId="66137E5E" w14:textId="10524D4B" w:rsidR="0000058C" w:rsidRDefault="0000058C" w:rsidP="0000058C">
            <w:pPr>
              <w:pStyle w:val="TAR"/>
              <w:jc w:val="center"/>
              <w:rPr>
                <w:sz w:val="16"/>
                <w:szCs w:val="16"/>
              </w:rPr>
            </w:pPr>
            <w:r>
              <w:rPr>
                <w:sz w:val="16"/>
                <w:szCs w:val="16"/>
              </w:rPr>
              <w:t>1</w:t>
            </w:r>
          </w:p>
        </w:tc>
        <w:tc>
          <w:tcPr>
            <w:tcW w:w="532" w:type="dxa"/>
            <w:shd w:val="solid" w:color="FFFFFF" w:fill="auto"/>
          </w:tcPr>
          <w:p w14:paraId="14E3BBD6" w14:textId="2C284C61" w:rsidR="0000058C" w:rsidRDefault="0000058C" w:rsidP="0000058C">
            <w:pPr>
              <w:pStyle w:val="TAC"/>
              <w:rPr>
                <w:sz w:val="16"/>
                <w:szCs w:val="16"/>
              </w:rPr>
            </w:pPr>
            <w:r>
              <w:rPr>
                <w:sz w:val="16"/>
                <w:szCs w:val="16"/>
              </w:rPr>
              <w:t>F</w:t>
            </w:r>
          </w:p>
        </w:tc>
        <w:tc>
          <w:tcPr>
            <w:tcW w:w="4689" w:type="dxa"/>
            <w:shd w:val="solid" w:color="FFFFFF" w:fill="auto"/>
          </w:tcPr>
          <w:p w14:paraId="7FA9B27E" w14:textId="0781F09E" w:rsidR="0000058C" w:rsidRPr="00AA50FA" w:rsidRDefault="0000058C" w:rsidP="0000058C">
            <w:pPr>
              <w:pStyle w:val="TAL"/>
              <w:rPr>
                <w:sz w:val="16"/>
                <w:szCs w:val="16"/>
              </w:rPr>
            </w:pPr>
            <w:r w:rsidRPr="00FF5412">
              <w:rPr>
                <w:sz w:val="16"/>
                <w:szCs w:val="16"/>
              </w:rPr>
              <w:t>Callbacks</w:t>
            </w:r>
          </w:p>
        </w:tc>
        <w:tc>
          <w:tcPr>
            <w:tcW w:w="708" w:type="dxa"/>
            <w:shd w:val="solid" w:color="FFFFFF" w:fill="auto"/>
          </w:tcPr>
          <w:p w14:paraId="2C317CFE" w14:textId="48021CEB" w:rsidR="0000058C" w:rsidRDefault="0000058C" w:rsidP="0000058C">
            <w:pPr>
              <w:pStyle w:val="TAC"/>
              <w:jc w:val="left"/>
              <w:rPr>
                <w:sz w:val="16"/>
                <w:szCs w:val="16"/>
              </w:rPr>
            </w:pPr>
            <w:r>
              <w:rPr>
                <w:sz w:val="16"/>
                <w:szCs w:val="16"/>
              </w:rPr>
              <w:t>18.5.0</w:t>
            </w:r>
          </w:p>
        </w:tc>
      </w:tr>
      <w:tr w:rsidR="0000058C" w:rsidRPr="00F91D2F" w14:paraId="39AD1AED" w14:textId="77777777" w:rsidTr="009C171C">
        <w:tc>
          <w:tcPr>
            <w:tcW w:w="840" w:type="dxa"/>
            <w:shd w:val="solid" w:color="FFFFFF" w:fill="auto"/>
          </w:tcPr>
          <w:p w14:paraId="6A691D41" w14:textId="295A9C97" w:rsidR="0000058C" w:rsidRDefault="0000058C" w:rsidP="0000058C">
            <w:pPr>
              <w:pStyle w:val="TAC"/>
              <w:jc w:val="left"/>
              <w:rPr>
                <w:sz w:val="16"/>
                <w:szCs w:val="16"/>
              </w:rPr>
            </w:pPr>
            <w:r>
              <w:rPr>
                <w:sz w:val="16"/>
                <w:szCs w:val="16"/>
              </w:rPr>
              <w:t>2024-06</w:t>
            </w:r>
          </w:p>
        </w:tc>
        <w:tc>
          <w:tcPr>
            <w:tcW w:w="760" w:type="dxa"/>
            <w:shd w:val="solid" w:color="FFFFFF" w:fill="auto"/>
          </w:tcPr>
          <w:p w14:paraId="5D942745" w14:textId="14360A4D" w:rsidR="0000058C" w:rsidRDefault="0000058C" w:rsidP="0000058C">
            <w:pPr>
              <w:pStyle w:val="TAC"/>
              <w:jc w:val="left"/>
              <w:rPr>
                <w:sz w:val="16"/>
                <w:szCs w:val="16"/>
              </w:rPr>
            </w:pPr>
            <w:r>
              <w:rPr>
                <w:sz w:val="16"/>
                <w:szCs w:val="16"/>
              </w:rPr>
              <w:t>CT#104</w:t>
            </w:r>
          </w:p>
        </w:tc>
        <w:tc>
          <w:tcPr>
            <w:tcW w:w="1060" w:type="dxa"/>
            <w:shd w:val="solid" w:color="FFFFFF" w:fill="auto"/>
          </w:tcPr>
          <w:p w14:paraId="17B3680C" w14:textId="01D9B3B0" w:rsidR="0000058C" w:rsidRPr="009B22E3" w:rsidRDefault="0000058C" w:rsidP="0000058C">
            <w:pPr>
              <w:pStyle w:val="TAC"/>
              <w:jc w:val="left"/>
              <w:rPr>
                <w:sz w:val="16"/>
                <w:szCs w:val="16"/>
              </w:rPr>
            </w:pPr>
            <w:r w:rsidRPr="00D12D1F">
              <w:rPr>
                <w:sz w:val="16"/>
                <w:szCs w:val="16"/>
              </w:rPr>
              <w:t>CP-241052</w:t>
            </w:r>
          </w:p>
        </w:tc>
        <w:tc>
          <w:tcPr>
            <w:tcW w:w="630" w:type="dxa"/>
            <w:shd w:val="solid" w:color="FFFFFF" w:fill="auto"/>
          </w:tcPr>
          <w:p w14:paraId="58AB5000" w14:textId="6D4A9636" w:rsidR="0000058C" w:rsidRDefault="0000058C" w:rsidP="0000058C">
            <w:pPr>
              <w:pStyle w:val="TAL"/>
              <w:rPr>
                <w:sz w:val="16"/>
                <w:szCs w:val="16"/>
              </w:rPr>
            </w:pPr>
            <w:r>
              <w:rPr>
                <w:sz w:val="16"/>
                <w:szCs w:val="16"/>
              </w:rPr>
              <w:t>0152</w:t>
            </w:r>
          </w:p>
        </w:tc>
        <w:tc>
          <w:tcPr>
            <w:tcW w:w="420" w:type="dxa"/>
            <w:shd w:val="solid" w:color="FFFFFF" w:fill="auto"/>
          </w:tcPr>
          <w:p w14:paraId="3F290051" w14:textId="2B7128CB" w:rsidR="0000058C" w:rsidRDefault="0000058C" w:rsidP="0000058C">
            <w:pPr>
              <w:pStyle w:val="TAR"/>
              <w:jc w:val="center"/>
              <w:rPr>
                <w:sz w:val="16"/>
                <w:szCs w:val="16"/>
              </w:rPr>
            </w:pPr>
            <w:r>
              <w:rPr>
                <w:sz w:val="16"/>
                <w:szCs w:val="16"/>
              </w:rPr>
              <w:t>-</w:t>
            </w:r>
          </w:p>
        </w:tc>
        <w:tc>
          <w:tcPr>
            <w:tcW w:w="532" w:type="dxa"/>
            <w:shd w:val="solid" w:color="FFFFFF" w:fill="auto"/>
          </w:tcPr>
          <w:p w14:paraId="22FE07FB" w14:textId="6EEF41B6" w:rsidR="0000058C" w:rsidRDefault="0000058C" w:rsidP="0000058C">
            <w:pPr>
              <w:pStyle w:val="TAC"/>
              <w:rPr>
                <w:sz w:val="16"/>
                <w:szCs w:val="16"/>
              </w:rPr>
            </w:pPr>
            <w:r>
              <w:rPr>
                <w:sz w:val="16"/>
                <w:szCs w:val="16"/>
              </w:rPr>
              <w:t>F</w:t>
            </w:r>
          </w:p>
        </w:tc>
        <w:tc>
          <w:tcPr>
            <w:tcW w:w="4689" w:type="dxa"/>
            <w:shd w:val="solid" w:color="FFFFFF" w:fill="auto"/>
          </w:tcPr>
          <w:p w14:paraId="0684F8E3" w14:textId="1265717C" w:rsidR="0000058C" w:rsidRPr="00AA50FA" w:rsidRDefault="0000058C" w:rsidP="0000058C">
            <w:pPr>
              <w:pStyle w:val="TAL"/>
              <w:rPr>
                <w:sz w:val="16"/>
                <w:szCs w:val="16"/>
              </w:rPr>
            </w:pPr>
            <w:r w:rsidRPr="00FF5412">
              <w:rPr>
                <w:sz w:val="16"/>
                <w:szCs w:val="16"/>
              </w:rPr>
              <w:t>29.562 Rel-18 API version and External doc update</w:t>
            </w:r>
          </w:p>
        </w:tc>
        <w:tc>
          <w:tcPr>
            <w:tcW w:w="708" w:type="dxa"/>
            <w:shd w:val="solid" w:color="FFFFFF" w:fill="auto"/>
          </w:tcPr>
          <w:p w14:paraId="364CC1A1" w14:textId="3FB0DAE8" w:rsidR="0000058C" w:rsidRDefault="0000058C" w:rsidP="0000058C">
            <w:pPr>
              <w:pStyle w:val="TAC"/>
              <w:jc w:val="left"/>
              <w:rPr>
                <w:sz w:val="16"/>
                <w:szCs w:val="16"/>
              </w:rPr>
            </w:pPr>
            <w:r>
              <w:rPr>
                <w:sz w:val="16"/>
                <w:szCs w:val="16"/>
              </w:rPr>
              <w:t>18.5.0</w:t>
            </w:r>
          </w:p>
        </w:tc>
      </w:tr>
      <w:tr w:rsidR="00790970" w:rsidRPr="00F91D2F" w14:paraId="65806D61" w14:textId="77777777" w:rsidTr="009C171C">
        <w:tc>
          <w:tcPr>
            <w:tcW w:w="840" w:type="dxa"/>
            <w:shd w:val="solid" w:color="FFFFFF" w:fill="auto"/>
          </w:tcPr>
          <w:p w14:paraId="694D83E7" w14:textId="6CCE1BF5" w:rsidR="00790970" w:rsidRDefault="00790970" w:rsidP="00790970">
            <w:pPr>
              <w:pStyle w:val="TAC"/>
              <w:jc w:val="left"/>
              <w:rPr>
                <w:sz w:val="16"/>
                <w:szCs w:val="16"/>
              </w:rPr>
            </w:pPr>
            <w:r>
              <w:rPr>
                <w:sz w:val="16"/>
                <w:szCs w:val="16"/>
              </w:rPr>
              <w:t>2024-12</w:t>
            </w:r>
          </w:p>
        </w:tc>
        <w:tc>
          <w:tcPr>
            <w:tcW w:w="760" w:type="dxa"/>
            <w:shd w:val="solid" w:color="FFFFFF" w:fill="auto"/>
          </w:tcPr>
          <w:p w14:paraId="5DCA3186" w14:textId="071CCEBF" w:rsidR="00790970" w:rsidRDefault="00790970" w:rsidP="00790970">
            <w:pPr>
              <w:pStyle w:val="TAC"/>
              <w:jc w:val="left"/>
              <w:rPr>
                <w:sz w:val="16"/>
                <w:szCs w:val="16"/>
              </w:rPr>
            </w:pPr>
            <w:r>
              <w:rPr>
                <w:sz w:val="16"/>
                <w:szCs w:val="16"/>
              </w:rPr>
              <w:t>CT#106</w:t>
            </w:r>
          </w:p>
        </w:tc>
        <w:tc>
          <w:tcPr>
            <w:tcW w:w="1060" w:type="dxa"/>
            <w:shd w:val="solid" w:color="FFFFFF" w:fill="auto"/>
          </w:tcPr>
          <w:p w14:paraId="30DABE24" w14:textId="77408EF3" w:rsidR="00790970" w:rsidRPr="00D12D1F" w:rsidRDefault="00790970" w:rsidP="00790970">
            <w:pPr>
              <w:pStyle w:val="TAC"/>
              <w:jc w:val="left"/>
              <w:rPr>
                <w:sz w:val="16"/>
                <w:szCs w:val="16"/>
              </w:rPr>
            </w:pPr>
            <w:r>
              <w:rPr>
                <w:sz w:val="16"/>
                <w:szCs w:val="16"/>
              </w:rPr>
              <w:t>CP-243022</w:t>
            </w:r>
          </w:p>
        </w:tc>
        <w:tc>
          <w:tcPr>
            <w:tcW w:w="630" w:type="dxa"/>
            <w:shd w:val="solid" w:color="FFFFFF" w:fill="auto"/>
          </w:tcPr>
          <w:p w14:paraId="52BD4A76" w14:textId="319CD902" w:rsidR="00790970" w:rsidRDefault="00790970" w:rsidP="00790970">
            <w:pPr>
              <w:pStyle w:val="TAL"/>
              <w:rPr>
                <w:sz w:val="16"/>
                <w:szCs w:val="16"/>
              </w:rPr>
            </w:pPr>
            <w:r>
              <w:rPr>
                <w:sz w:val="16"/>
                <w:szCs w:val="16"/>
              </w:rPr>
              <w:t>0154</w:t>
            </w:r>
          </w:p>
        </w:tc>
        <w:tc>
          <w:tcPr>
            <w:tcW w:w="420" w:type="dxa"/>
            <w:shd w:val="solid" w:color="FFFFFF" w:fill="auto"/>
          </w:tcPr>
          <w:p w14:paraId="42DE7379" w14:textId="4DC9ECD9" w:rsidR="00790970" w:rsidRDefault="00790970" w:rsidP="00790970">
            <w:pPr>
              <w:pStyle w:val="TAR"/>
              <w:jc w:val="center"/>
              <w:rPr>
                <w:sz w:val="16"/>
                <w:szCs w:val="16"/>
              </w:rPr>
            </w:pPr>
            <w:r>
              <w:rPr>
                <w:sz w:val="16"/>
                <w:szCs w:val="16"/>
              </w:rPr>
              <w:t>1</w:t>
            </w:r>
          </w:p>
        </w:tc>
        <w:tc>
          <w:tcPr>
            <w:tcW w:w="532" w:type="dxa"/>
            <w:shd w:val="solid" w:color="FFFFFF" w:fill="auto"/>
          </w:tcPr>
          <w:p w14:paraId="6B00C44B" w14:textId="238F3988" w:rsidR="00790970" w:rsidRDefault="00790970" w:rsidP="00790970">
            <w:pPr>
              <w:pStyle w:val="TAC"/>
              <w:rPr>
                <w:sz w:val="16"/>
                <w:szCs w:val="16"/>
              </w:rPr>
            </w:pPr>
            <w:r>
              <w:rPr>
                <w:sz w:val="16"/>
                <w:szCs w:val="16"/>
              </w:rPr>
              <w:t>F</w:t>
            </w:r>
          </w:p>
        </w:tc>
        <w:tc>
          <w:tcPr>
            <w:tcW w:w="4689" w:type="dxa"/>
            <w:shd w:val="solid" w:color="FFFFFF" w:fill="auto"/>
          </w:tcPr>
          <w:p w14:paraId="17775B33" w14:textId="08D1518A" w:rsidR="00790970" w:rsidRPr="00FF5412" w:rsidRDefault="00790970" w:rsidP="00790970">
            <w:pPr>
              <w:pStyle w:val="TAL"/>
              <w:rPr>
                <w:sz w:val="16"/>
                <w:szCs w:val="16"/>
              </w:rPr>
            </w:pPr>
            <w:r w:rsidRPr="00DD48F8">
              <w:rPr>
                <w:sz w:val="16"/>
                <w:szCs w:val="16"/>
              </w:rPr>
              <w:t>Reference correction</w:t>
            </w:r>
          </w:p>
        </w:tc>
        <w:tc>
          <w:tcPr>
            <w:tcW w:w="708" w:type="dxa"/>
            <w:shd w:val="solid" w:color="FFFFFF" w:fill="auto"/>
          </w:tcPr>
          <w:p w14:paraId="58F26102" w14:textId="696B1EEC" w:rsidR="00790970" w:rsidRDefault="00790970" w:rsidP="00790970">
            <w:pPr>
              <w:pStyle w:val="TAC"/>
              <w:jc w:val="left"/>
              <w:rPr>
                <w:sz w:val="16"/>
                <w:szCs w:val="16"/>
              </w:rPr>
            </w:pPr>
            <w:r>
              <w:rPr>
                <w:sz w:val="16"/>
                <w:szCs w:val="16"/>
              </w:rPr>
              <w:t>18.6.0</w:t>
            </w:r>
          </w:p>
        </w:tc>
      </w:tr>
      <w:tr w:rsidR="00790970" w:rsidRPr="00F91D2F" w14:paraId="1423C390" w14:textId="77777777" w:rsidTr="009C171C">
        <w:tc>
          <w:tcPr>
            <w:tcW w:w="840" w:type="dxa"/>
            <w:shd w:val="solid" w:color="FFFFFF" w:fill="auto"/>
          </w:tcPr>
          <w:p w14:paraId="2806148A" w14:textId="1C1751B3" w:rsidR="00790970" w:rsidRDefault="00790970" w:rsidP="00790970">
            <w:pPr>
              <w:pStyle w:val="TAC"/>
              <w:jc w:val="left"/>
              <w:rPr>
                <w:sz w:val="16"/>
                <w:szCs w:val="16"/>
              </w:rPr>
            </w:pPr>
            <w:r>
              <w:rPr>
                <w:sz w:val="16"/>
                <w:szCs w:val="16"/>
              </w:rPr>
              <w:t>2024-12</w:t>
            </w:r>
          </w:p>
        </w:tc>
        <w:tc>
          <w:tcPr>
            <w:tcW w:w="760" w:type="dxa"/>
            <w:shd w:val="solid" w:color="FFFFFF" w:fill="auto"/>
          </w:tcPr>
          <w:p w14:paraId="0C4EB4BF" w14:textId="45A5F30E" w:rsidR="00790970" w:rsidRDefault="00790970" w:rsidP="00790970">
            <w:pPr>
              <w:pStyle w:val="TAC"/>
              <w:jc w:val="left"/>
              <w:rPr>
                <w:sz w:val="16"/>
                <w:szCs w:val="16"/>
              </w:rPr>
            </w:pPr>
            <w:r>
              <w:rPr>
                <w:sz w:val="16"/>
                <w:szCs w:val="16"/>
              </w:rPr>
              <w:t>CT#106</w:t>
            </w:r>
          </w:p>
        </w:tc>
        <w:tc>
          <w:tcPr>
            <w:tcW w:w="1060" w:type="dxa"/>
            <w:shd w:val="solid" w:color="FFFFFF" w:fill="auto"/>
          </w:tcPr>
          <w:p w14:paraId="4278C938" w14:textId="0E8DBDD9" w:rsidR="00790970" w:rsidRDefault="00790970" w:rsidP="00790970">
            <w:pPr>
              <w:pStyle w:val="TAC"/>
              <w:jc w:val="left"/>
              <w:rPr>
                <w:sz w:val="16"/>
                <w:szCs w:val="16"/>
              </w:rPr>
            </w:pPr>
            <w:r>
              <w:rPr>
                <w:sz w:val="16"/>
                <w:szCs w:val="16"/>
              </w:rPr>
              <w:t>CP-243045</w:t>
            </w:r>
          </w:p>
        </w:tc>
        <w:tc>
          <w:tcPr>
            <w:tcW w:w="630" w:type="dxa"/>
            <w:shd w:val="solid" w:color="FFFFFF" w:fill="auto"/>
          </w:tcPr>
          <w:p w14:paraId="2ECC4E46" w14:textId="5E0ED1C5" w:rsidR="00790970" w:rsidRDefault="00790970" w:rsidP="00790970">
            <w:pPr>
              <w:pStyle w:val="TAL"/>
              <w:rPr>
                <w:sz w:val="16"/>
                <w:szCs w:val="16"/>
              </w:rPr>
            </w:pPr>
            <w:r>
              <w:rPr>
                <w:sz w:val="16"/>
                <w:szCs w:val="16"/>
              </w:rPr>
              <w:t>0155</w:t>
            </w:r>
          </w:p>
        </w:tc>
        <w:tc>
          <w:tcPr>
            <w:tcW w:w="420" w:type="dxa"/>
            <w:shd w:val="solid" w:color="FFFFFF" w:fill="auto"/>
          </w:tcPr>
          <w:p w14:paraId="6EE3A09A" w14:textId="708A00B9" w:rsidR="00790970" w:rsidRDefault="00790970" w:rsidP="00790970">
            <w:pPr>
              <w:pStyle w:val="TAR"/>
              <w:jc w:val="center"/>
              <w:rPr>
                <w:sz w:val="16"/>
                <w:szCs w:val="16"/>
              </w:rPr>
            </w:pPr>
            <w:r>
              <w:rPr>
                <w:sz w:val="16"/>
                <w:szCs w:val="16"/>
              </w:rPr>
              <w:t>1</w:t>
            </w:r>
          </w:p>
        </w:tc>
        <w:tc>
          <w:tcPr>
            <w:tcW w:w="532" w:type="dxa"/>
            <w:shd w:val="solid" w:color="FFFFFF" w:fill="auto"/>
          </w:tcPr>
          <w:p w14:paraId="2D953799" w14:textId="2BCEE440" w:rsidR="00790970" w:rsidRDefault="00790970" w:rsidP="00790970">
            <w:pPr>
              <w:pStyle w:val="TAC"/>
              <w:rPr>
                <w:sz w:val="16"/>
                <w:szCs w:val="16"/>
              </w:rPr>
            </w:pPr>
            <w:r>
              <w:rPr>
                <w:sz w:val="16"/>
                <w:szCs w:val="16"/>
              </w:rPr>
              <w:t>B</w:t>
            </w:r>
          </w:p>
        </w:tc>
        <w:tc>
          <w:tcPr>
            <w:tcW w:w="4689" w:type="dxa"/>
            <w:shd w:val="solid" w:color="FFFFFF" w:fill="auto"/>
          </w:tcPr>
          <w:p w14:paraId="5082A19A" w14:textId="2DB24C1D" w:rsidR="00790970" w:rsidRPr="00DD48F8" w:rsidRDefault="00790970" w:rsidP="00790970">
            <w:pPr>
              <w:pStyle w:val="TAL"/>
              <w:rPr>
                <w:sz w:val="16"/>
                <w:szCs w:val="16"/>
              </w:rPr>
            </w:pPr>
            <w:r w:rsidRPr="00AA476A">
              <w:rPr>
                <w:sz w:val="16"/>
                <w:szCs w:val="16"/>
              </w:rPr>
              <w:t>Support of IMS subscribe and Notify framework in HSS</w:t>
            </w:r>
          </w:p>
        </w:tc>
        <w:tc>
          <w:tcPr>
            <w:tcW w:w="708" w:type="dxa"/>
            <w:shd w:val="solid" w:color="FFFFFF" w:fill="auto"/>
          </w:tcPr>
          <w:p w14:paraId="3E7E738D" w14:textId="27C4B04D" w:rsidR="00790970" w:rsidRDefault="00790970" w:rsidP="00790970">
            <w:pPr>
              <w:pStyle w:val="TAC"/>
              <w:jc w:val="left"/>
              <w:rPr>
                <w:sz w:val="16"/>
                <w:szCs w:val="16"/>
              </w:rPr>
            </w:pPr>
            <w:r>
              <w:rPr>
                <w:sz w:val="16"/>
                <w:szCs w:val="16"/>
              </w:rPr>
              <w:t>19.0.0</w:t>
            </w:r>
          </w:p>
        </w:tc>
      </w:tr>
      <w:tr w:rsidR="00790970" w:rsidRPr="00F91D2F" w14:paraId="2AAD6C0C" w14:textId="77777777" w:rsidTr="009C171C">
        <w:tc>
          <w:tcPr>
            <w:tcW w:w="840" w:type="dxa"/>
            <w:shd w:val="solid" w:color="FFFFFF" w:fill="auto"/>
          </w:tcPr>
          <w:p w14:paraId="78873CFD" w14:textId="063DC972" w:rsidR="00790970" w:rsidRDefault="00790970" w:rsidP="00790970">
            <w:pPr>
              <w:pStyle w:val="TAC"/>
              <w:jc w:val="left"/>
              <w:rPr>
                <w:sz w:val="16"/>
                <w:szCs w:val="16"/>
              </w:rPr>
            </w:pPr>
            <w:r>
              <w:rPr>
                <w:sz w:val="16"/>
                <w:szCs w:val="16"/>
              </w:rPr>
              <w:t>2024-12</w:t>
            </w:r>
          </w:p>
        </w:tc>
        <w:tc>
          <w:tcPr>
            <w:tcW w:w="760" w:type="dxa"/>
            <w:shd w:val="solid" w:color="FFFFFF" w:fill="auto"/>
          </w:tcPr>
          <w:p w14:paraId="773BAF24" w14:textId="0B65E067" w:rsidR="00790970" w:rsidRDefault="00790970" w:rsidP="00790970">
            <w:pPr>
              <w:pStyle w:val="TAC"/>
              <w:jc w:val="left"/>
              <w:rPr>
                <w:sz w:val="16"/>
                <w:szCs w:val="16"/>
              </w:rPr>
            </w:pPr>
            <w:r>
              <w:rPr>
                <w:sz w:val="16"/>
                <w:szCs w:val="16"/>
              </w:rPr>
              <w:t>CT#106</w:t>
            </w:r>
          </w:p>
        </w:tc>
        <w:tc>
          <w:tcPr>
            <w:tcW w:w="1060" w:type="dxa"/>
            <w:shd w:val="solid" w:color="FFFFFF" w:fill="auto"/>
          </w:tcPr>
          <w:p w14:paraId="47BAF462" w14:textId="45C81AF4" w:rsidR="00790970" w:rsidRDefault="00790970" w:rsidP="00790970">
            <w:pPr>
              <w:pStyle w:val="TAC"/>
              <w:jc w:val="left"/>
              <w:rPr>
                <w:sz w:val="16"/>
                <w:szCs w:val="16"/>
              </w:rPr>
            </w:pPr>
            <w:r>
              <w:rPr>
                <w:sz w:val="16"/>
                <w:szCs w:val="16"/>
              </w:rPr>
              <w:t>CP-243055</w:t>
            </w:r>
          </w:p>
        </w:tc>
        <w:tc>
          <w:tcPr>
            <w:tcW w:w="630" w:type="dxa"/>
            <w:shd w:val="solid" w:color="FFFFFF" w:fill="auto"/>
          </w:tcPr>
          <w:p w14:paraId="6A3E3AA0" w14:textId="6B95BBBD" w:rsidR="00790970" w:rsidRDefault="00790970" w:rsidP="00790970">
            <w:pPr>
              <w:pStyle w:val="TAL"/>
              <w:rPr>
                <w:sz w:val="16"/>
                <w:szCs w:val="16"/>
              </w:rPr>
            </w:pPr>
            <w:r>
              <w:rPr>
                <w:sz w:val="16"/>
                <w:szCs w:val="16"/>
              </w:rPr>
              <w:t>0157</w:t>
            </w:r>
          </w:p>
        </w:tc>
        <w:tc>
          <w:tcPr>
            <w:tcW w:w="420" w:type="dxa"/>
            <w:shd w:val="solid" w:color="FFFFFF" w:fill="auto"/>
          </w:tcPr>
          <w:p w14:paraId="705C02F5" w14:textId="382E4B27" w:rsidR="00790970" w:rsidRDefault="00790970" w:rsidP="00790970">
            <w:pPr>
              <w:pStyle w:val="TAR"/>
              <w:jc w:val="center"/>
              <w:rPr>
                <w:sz w:val="16"/>
                <w:szCs w:val="16"/>
              </w:rPr>
            </w:pPr>
            <w:r>
              <w:rPr>
                <w:sz w:val="16"/>
                <w:szCs w:val="16"/>
              </w:rPr>
              <w:t>2</w:t>
            </w:r>
          </w:p>
        </w:tc>
        <w:tc>
          <w:tcPr>
            <w:tcW w:w="532" w:type="dxa"/>
            <w:shd w:val="solid" w:color="FFFFFF" w:fill="auto"/>
          </w:tcPr>
          <w:p w14:paraId="14EA745B" w14:textId="3B172864" w:rsidR="00790970" w:rsidRDefault="00790970" w:rsidP="00790970">
            <w:pPr>
              <w:pStyle w:val="TAC"/>
              <w:rPr>
                <w:sz w:val="16"/>
                <w:szCs w:val="16"/>
              </w:rPr>
            </w:pPr>
            <w:r>
              <w:rPr>
                <w:sz w:val="16"/>
                <w:szCs w:val="16"/>
              </w:rPr>
              <w:t>B</w:t>
            </w:r>
          </w:p>
        </w:tc>
        <w:tc>
          <w:tcPr>
            <w:tcW w:w="4689" w:type="dxa"/>
            <w:shd w:val="solid" w:color="FFFFFF" w:fill="auto"/>
          </w:tcPr>
          <w:p w14:paraId="017E8A93" w14:textId="35401CFB" w:rsidR="00790970" w:rsidRPr="00DD48F8" w:rsidRDefault="00790970" w:rsidP="00790970">
            <w:pPr>
              <w:pStyle w:val="TAL"/>
              <w:rPr>
                <w:sz w:val="16"/>
                <w:szCs w:val="16"/>
              </w:rPr>
            </w:pPr>
            <w:r w:rsidRPr="00AA476A">
              <w:rPr>
                <w:sz w:val="16"/>
                <w:szCs w:val="16"/>
              </w:rPr>
              <w:t>29.562 MPS for IMS Messaging Indication on Nhss</w:t>
            </w:r>
          </w:p>
        </w:tc>
        <w:tc>
          <w:tcPr>
            <w:tcW w:w="708" w:type="dxa"/>
            <w:shd w:val="solid" w:color="FFFFFF" w:fill="auto"/>
          </w:tcPr>
          <w:p w14:paraId="6E96CFC3" w14:textId="0858FEB3" w:rsidR="00790970" w:rsidRDefault="00790970" w:rsidP="00790970">
            <w:pPr>
              <w:pStyle w:val="TAC"/>
              <w:jc w:val="left"/>
              <w:rPr>
                <w:sz w:val="16"/>
                <w:szCs w:val="16"/>
              </w:rPr>
            </w:pPr>
            <w:r>
              <w:rPr>
                <w:sz w:val="16"/>
                <w:szCs w:val="16"/>
              </w:rPr>
              <w:t>19.0.0</w:t>
            </w:r>
          </w:p>
        </w:tc>
      </w:tr>
      <w:tr w:rsidR="00790970" w:rsidRPr="00F91D2F" w14:paraId="3EFADBFC" w14:textId="77777777" w:rsidTr="009C171C">
        <w:tc>
          <w:tcPr>
            <w:tcW w:w="840" w:type="dxa"/>
            <w:shd w:val="solid" w:color="FFFFFF" w:fill="auto"/>
          </w:tcPr>
          <w:p w14:paraId="18EE0654" w14:textId="4AE21DDF" w:rsidR="00790970" w:rsidRDefault="00790970" w:rsidP="00790970">
            <w:pPr>
              <w:pStyle w:val="TAC"/>
              <w:jc w:val="left"/>
              <w:rPr>
                <w:sz w:val="16"/>
                <w:szCs w:val="16"/>
              </w:rPr>
            </w:pPr>
            <w:r>
              <w:rPr>
                <w:sz w:val="16"/>
                <w:szCs w:val="16"/>
              </w:rPr>
              <w:t>2024-12</w:t>
            </w:r>
          </w:p>
        </w:tc>
        <w:tc>
          <w:tcPr>
            <w:tcW w:w="760" w:type="dxa"/>
            <w:shd w:val="solid" w:color="FFFFFF" w:fill="auto"/>
          </w:tcPr>
          <w:p w14:paraId="7E758BFE" w14:textId="5FA0D56B" w:rsidR="00790970" w:rsidRDefault="00790970" w:rsidP="00790970">
            <w:pPr>
              <w:pStyle w:val="TAC"/>
              <w:jc w:val="left"/>
              <w:rPr>
                <w:sz w:val="16"/>
                <w:szCs w:val="16"/>
              </w:rPr>
            </w:pPr>
            <w:r>
              <w:rPr>
                <w:sz w:val="16"/>
                <w:szCs w:val="16"/>
              </w:rPr>
              <w:t>CT#106</w:t>
            </w:r>
          </w:p>
        </w:tc>
        <w:tc>
          <w:tcPr>
            <w:tcW w:w="1060" w:type="dxa"/>
            <w:shd w:val="solid" w:color="FFFFFF" w:fill="auto"/>
          </w:tcPr>
          <w:p w14:paraId="7E889A69" w14:textId="3AA4C8CF" w:rsidR="00790970" w:rsidRDefault="00790970" w:rsidP="00790970">
            <w:pPr>
              <w:pStyle w:val="TAC"/>
              <w:jc w:val="left"/>
              <w:rPr>
                <w:sz w:val="16"/>
                <w:szCs w:val="16"/>
              </w:rPr>
            </w:pPr>
            <w:r>
              <w:rPr>
                <w:sz w:val="16"/>
                <w:szCs w:val="16"/>
              </w:rPr>
              <w:t>CP-243247</w:t>
            </w:r>
          </w:p>
        </w:tc>
        <w:tc>
          <w:tcPr>
            <w:tcW w:w="630" w:type="dxa"/>
            <w:shd w:val="solid" w:color="FFFFFF" w:fill="auto"/>
          </w:tcPr>
          <w:p w14:paraId="5998BA2F" w14:textId="091787FC" w:rsidR="00790970" w:rsidRDefault="00790970" w:rsidP="00790970">
            <w:pPr>
              <w:pStyle w:val="TAL"/>
              <w:rPr>
                <w:sz w:val="16"/>
                <w:szCs w:val="16"/>
              </w:rPr>
            </w:pPr>
            <w:r>
              <w:rPr>
                <w:sz w:val="16"/>
                <w:szCs w:val="16"/>
              </w:rPr>
              <w:t>0158</w:t>
            </w:r>
          </w:p>
        </w:tc>
        <w:tc>
          <w:tcPr>
            <w:tcW w:w="420" w:type="dxa"/>
            <w:shd w:val="solid" w:color="FFFFFF" w:fill="auto"/>
          </w:tcPr>
          <w:p w14:paraId="532B89A5" w14:textId="1EB0E776" w:rsidR="00790970" w:rsidRDefault="00790970" w:rsidP="00790970">
            <w:pPr>
              <w:pStyle w:val="TAR"/>
              <w:jc w:val="center"/>
              <w:rPr>
                <w:sz w:val="16"/>
                <w:szCs w:val="16"/>
              </w:rPr>
            </w:pPr>
            <w:r>
              <w:rPr>
                <w:sz w:val="16"/>
                <w:szCs w:val="16"/>
              </w:rPr>
              <w:t>3</w:t>
            </w:r>
          </w:p>
        </w:tc>
        <w:tc>
          <w:tcPr>
            <w:tcW w:w="532" w:type="dxa"/>
            <w:shd w:val="solid" w:color="FFFFFF" w:fill="auto"/>
          </w:tcPr>
          <w:p w14:paraId="484C6059" w14:textId="1831CA19" w:rsidR="00790970" w:rsidRDefault="00790970" w:rsidP="00790970">
            <w:pPr>
              <w:pStyle w:val="TAC"/>
              <w:rPr>
                <w:sz w:val="16"/>
                <w:szCs w:val="16"/>
              </w:rPr>
            </w:pPr>
            <w:r>
              <w:rPr>
                <w:sz w:val="16"/>
                <w:szCs w:val="16"/>
              </w:rPr>
              <w:t>B</w:t>
            </w:r>
          </w:p>
        </w:tc>
        <w:tc>
          <w:tcPr>
            <w:tcW w:w="4689" w:type="dxa"/>
            <w:shd w:val="solid" w:color="FFFFFF" w:fill="auto"/>
          </w:tcPr>
          <w:p w14:paraId="35191544" w14:textId="1DCF068B" w:rsidR="00790970" w:rsidRPr="00DD48F8" w:rsidRDefault="00790970" w:rsidP="00790970">
            <w:pPr>
              <w:pStyle w:val="TAL"/>
              <w:rPr>
                <w:sz w:val="16"/>
                <w:szCs w:val="16"/>
              </w:rPr>
            </w:pPr>
            <w:r w:rsidRPr="00AA476A">
              <w:rPr>
                <w:sz w:val="16"/>
                <w:szCs w:val="16"/>
              </w:rPr>
              <w:t>Support of IMS AS registration to HSS</w:t>
            </w:r>
          </w:p>
        </w:tc>
        <w:tc>
          <w:tcPr>
            <w:tcW w:w="708" w:type="dxa"/>
            <w:shd w:val="solid" w:color="FFFFFF" w:fill="auto"/>
          </w:tcPr>
          <w:p w14:paraId="1E51B0DD" w14:textId="2E441258" w:rsidR="00790970" w:rsidRDefault="00790970" w:rsidP="00790970">
            <w:pPr>
              <w:pStyle w:val="TAC"/>
              <w:jc w:val="left"/>
              <w:rPr>
                <w:sz w:val="16"/>
                <w:szCs w:val="16"/>
              </w:rPr>
            </w:pPr>
            <w:r>
              <w:rPr>
                <w:sz w:val="16"/>
                <w:szCs w:val="16"/>
              </w:rPr>
              <w:t>19.0.0</w:t>
            </w:r>
          </w:p>
        </w:tc>
      </w:tr>
      <w:tr w:rsidR="00790970" w:rsidRPr="00F91D2F" w14:paraId="7E9223BA" w14:textId="77777777" w:rsidTr="009C171C">
        <w:tc>
          <w:tcPr>
            <w:tcW w:w="840" w:type="dxa"/>
            <w:shd w:val="solid" w:color="FFFFFF" w:fill="auto"/>
          </w:tcPr>
          <w:p w14:paraId="6C2FBF94" w14:textId="66A08BAF" w:rsidR="00790970" w:rsidRDefault="00790970" w:rsidP="00790970">
            <w:pPr>
              <w:pStyle w:val="TAC"/>
              <w:jc w:val="left"/>
              <w:rPr>
                <w:sz w:val="16"/>
                <w:szCs w:val="16"/>
              </w:rPr>
            </w:pPr>
            <w:r>
              <w:rPr>
                <w:sz w:val="16"/>
                <w:szCs w:val="16"/>
              </w:rPr>
              <w:t>2024-12</w:t>
            </w:r>
          </w:p>
        </w:tc>
        <w:tc>
          <w:tcPr>
            <w:tcW w:w="760" w:type="dxa"/>
            <w:shd w:val="solid" w:color="FFFFFF" w:fill="auto"/>
          </w:tcPr>
          <w:p w14:paraId="7ED58966" w14:textId="381BAA77" w:rsidR="00790970" w:rsidRDefault="00790970" w:rsidP="00790970">
            <w:pPr>
              <w:pStyle w:val="TAC"/>
              <w:jc w:val="left"/>
              <w:rPr>
                <w:sz w:val="16"/>
                <w:szCs w:val="16"/>
              </w:rPr>
            </w:pPr>
            <w:r>
              <w:rPr>
                <w:sz w:val="16"/>
                <w:szCs w:val="16"/>
              </w:rPr>
              <w:t>CT#106</w:t>
            </w:r>
          </w:p>
        </w:tc>
        <w:tc>
          <w:tcPr>
            <w:tcW w:w="1060" w:type="dxa"/>
            <w:shd w:val="solid" w:color="FFFFFF" w:fill="auto"/>
          </w:tcPr>
          <w:p w14:paraId="6104F8FA" w14:textId="65F3B564" w:rsidR="00790970" w:rsidRDefault="00790970" w:rsidP="00790970">
            <w:pPr>
              <w:pStyle w:val="TAC"/>
              <w:jc w:val="left"/>
              <w:rPr>
                <w:sz w:val="16"/>
                <w:szCs w:val="16"/>
              </w:rPr>
            </w:pPr>
            <w:r>
              <w:rPr>
                <w:sz w:val="16"/>
                <w:szCs w:val="16"/>
              </w:rPr>
              <w:t>CP-243069</w:t>
            </w:r>
          </w:p>
        </w:tc>
        <w:tc>
          <w:tcPr>
            <w:tcW w:w="630" w:type="dxa"/>
            <w:shd w:val="solid" w:color="FFFFFF" w:fill="auto"/>
          </w:tcPr>
          <w:p w14:paraId="16D07074" w14:textId="01987D0A" w:rsidR="00790970" w:rsidRDefault="00790970" w:rsidP="00790970">
            <w:pPr>
              <w:pStyle w:val="TAL"/>
              <w:rPr>
                <w:sz w:val="16"/>
                <w:szCs w:val="16"/>
              </w:rPr>
            </w:pPr>
            <w:r>
              <w:rPr>
                <w:sz w:val="16"/>
                <w:szCs w:val="16"/>
              </w:rPr>
              <w:t>0161</w:t>
            </w:r>
          </w:p>
        </w:tc>
        <w:tc>
          <w:tcPr>
            <w:tcW w:w="420" w:type="dxa"/>
            <w:shd w:val="solid" w:color="FFFFFF" w:fill="auto"/>
          </w:tcPr>
          <w:p w14:paraId="5576DF9E" w14:textId="7845E4C5" w:rsidR="00790970" w:rsidRDefault="00790970" w:rsidP="00790970">
            <w:pPr>
              <w:pStyle w:val="TAR"/>
              <w:jc w:val="center"/>
              <w:rPr>
                <w:sz w:val="16"/>
                <w:szCs w:val="16"/>
              </w:rPr>
            </w:pPr>
            <w:r>
              <w:rPr>
                <w:sz w:val="16"/>
                <w:szCs w:val="16"/>
              </w:rPr>
              <w:t>-</w:t>
            </w:r>
          </w:p>
        </w:tc>
        <w:tc>
          <w:tcPr>
            <w:tcW w:w="532" w:type="dxa"/>
            <w:shd w:val="solid" w:color="FFFFFF" w:fill="auto"/>
          </w:tcPr>
          <w:p w14:paraId="4C6D8332" w14:textId="764981D0" w:rsidR="00790970" w:rsidRDefault="00790970" w:rsidP="00790970">
            <w:pPr>
              <w:pStyle w:val="TAC"/>
              <w:rPr>
                <w:sz w:val="16"/>
                <w:szCs w:val="16"/>
              </w:rPr>
            </w:pPr>
            <w:r>
              <w:rPr>
                <w:sz w:val="16"/>
                <w:szCs w:val="16"/>
              </w:rPr>
              <w:t>F</w:t>
            </w:r>
          </w:p>
        </w:tc>
        <w:tc>
          <w:tcPr>
            <w:tcW w:w="4689" w:type="dxa"/>
            <w:shd w:val="solid" w:color="FFFFFF" w:fill="auto"/>
          </w:tcPr>
          <w:p w14:paraId="204EE3FE" w14:textId="1176E804" w:rsidR="00790970" w:rsidRPr="00DD48F8" w:rsidRDefault="00790970" w:rsidP="00790970">
            <w:pPr>
              <w:pStyle w:val="TAL"/>
              <w:rPr>
                <w:sz w:val="16"/>
                <w:szCs w:val="16"/>
              </w:rPr>
            </w:pPr>
            <w:r w:rsidRPr="00AA476A">
              <w:rPr>
                <w:sz w:val="16"/>
                <w:szCs w:val="16"/>
              </w:rPr>
              <w:t>API version and External doc update</w:t>
            </w:r>
          </w:p>
        </w:tc>
        <w:tc>
          <w:tcPr>
            <w:tcW w:w="708" w:type="dxa"/>
            <w:shd w:val="solid" w:color="FFFFFF" w:fill="auto"/>
          </w:tcPr>
          <w:p w14:paraId="0D8D3E0D" w14:textId="24B5998E" w:rsidR="00790970" w:rsidRDefault="00790970" w:rsidP="00790970">
            <w:pPr>
              <w:pStyle w:val="TAC"/>
              <w:jc w:val="left"/>
              <w:rPr>
                <w:sz w:val="16"/>
                <w:szCs w:val="16"/>
              </w:rPr>
            </w:pPr>
            <w:r>
              <w:rPr>
                <w:sz w:val="16"/>
                <w:szCs w:val="16"/>
              </w:rPr>
              <w:t>19.0.0</w:t>
            </w:r>
          </w:p>
        </w:tc>
      </w:tr>
      <w:tr w:rsidR="006154D9" w:rsidRPr="00F91D2F" w14:paraId="66D913A8" w14:textId="77777777" w:rsidTr="009C171C">
        <w:tc>
          <w:tcPr>
            <w:tcW w:w="840" w:type="dxa"/>
            <w:shd w:val="solid" w:color="FFFFFF" w:fill="auto"/>
          </w:tcPr>
          <w:p w14:paraId="132F1304" w14:textId="512BD8DB" w:rsidR="006154D9" w:rsidRDefault="006154D9" w:rsidP="006154D9">
            <w:pPr>
              <w:pStyle w:val="TAC"/>
              <w:jc w:val="left"/>
              <w:rPr>
                <w:sz w:val="16"/>
                <w:szCs w:val="16"/>
              </w:rPr>
            </w:pPr>
            <w:r>
              <w:rPr>
                <w:sz w:val="16"/>
                <w:szCs w:val="16"/>
              </w:rPr>
              <w:t>2025-03</w:t>
            </w:r>
          </w:p>
        </w:tc>
        <w:tc>
          <w:tcPr>
            <w:tcW w:w="760" w:type="dxa"/>
            <w:shd w:val="solid" w:color="FFFFFF" w:fill="auto"/>
          </w:tcPr>
          <w:p w14:paraId="0FF94A7C" w14:textId="37FB5A26" w:rsidR="006154D9" w:rsidRDefault="006154D9" w:rsidP="006154D9">
            <w:pPr>
              <w:pStyle w:val="TAC"/>
              <w:jc w:val="left"/>
              <w:rPr>
                <w:sz w:val="16"/>
                <w:szCs w:val="16"/>
              </w:rPr>
            </w:pPr>
            <w:r>
              <w:rPr>
                <w:sz w:val="16"/>
                <w:szCs w:val="16"/>
              </w:rPr>
              <w:t>CT#107</w:t>
            </w:r>
          </w:p>
        </w:tc>
        <w:tc>
          <w:tcPr>
            <w:tcW w:w="1060" w:type="dxa"/>
            <w:shd w:val="solid" w:color="FFFFFF" w:fill="auto"/>
          </w:tcPr>
          <w:p w14:paraId="69AB3C34" w14:textId="4E33F934"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032</w:t>
            </w:r>
          </w:p>
        </w:tc>
        <w:tc>
          <w:tcPr>
            <w:tcW w:w="630" w:type="dxa"/>
            <w:shd w:val="solid" w:color="FFFFFF" w:fill="auto"/>
          </w:tcPr>
          <w:p w14:paraId="693189D4" w14:textId="1BD46D72" w:rsidR="006154D9" w:rsidRDefault="006154D9" w:rsidP="006154D9">
            <w:pPr>
              <w:pStyle w:val="TAL"/>
              <w:rPr>
                <w:sz w:val="16"/>
                <w:szCs w:val="16"/>
              </w:rPr>
            </w:pPr>
            <w:r>
              <w:rPr>
                <w:sz w:val="16"/>
                <w:szCs w:val="16"/>
              </w:rPr>
              <w:t>0162</w:t>
            </w:r>
          </w:p>
        </w:tc>
        <w:tc>
          <w:tcPr>
            <w:tcW w:w="420" w:type="dxa"/>
            <w:shd w:val="solid" w:color="FFFFFF" w:fill="auto"/>
          </w:tcPr>
          <w:p w14:paraId="2C817C48" w14:textId="04A53B11" w:rsidR="006154D9" w:rsidRDefault="006154D9" w:rsidP="006154D9">
            <w:pPr>
              <w:pStyle w:val="TAR"/>
              <w:jc w:val="center"/>
              <w:rPr>
                <w:sz w:val="16"/>
                <w:szCs w:val="16"/>
              </w:rPr>
            </w:pPr>
            <w:r>
              <w:rPr>
                <w:sz w:val="16"/>
                <w:szCs w:val="16"/>
              </w:rPr>
              <w:t>-</w:t>
            </w:r>
          </w:p>
        </w:tc>
        <w:tc>
          <w:tcPr>
            <w:tcW w:w="532" w:type="dxa"/>
            <w:shd w:val="solid" w:color="FFFFFF" w:fill="auto"/>
          </w:tcPr>
          <w:p w14:paraId="7E89B011" w14:textId="30CF4C02" w:rsidR="006154D9" w:rsidRDefault="006154D9" w:rsidP="006154D9">
            <w:pPr>
              <w:pStyle w:val="TAC"/>
              <w:rPr>
                <w:sz w:val="16"/>
                <w:szCs w:val="16"/>
              </w:rPr>
            </w:pPr>
            <w:r>
              <w:rPr>
                <w:sz w:val="16"/>
                <w:szCs w:val="16"/>
              </w:rPr>
              <w:t>F</w:t>
            </w:r>
          </w:p>
        </w:tc>
        <w:tc>
          <w:tcPr>
            <w:tcW w:w="4689" w:type="dxa"/>
            <w:shd w:val="solid" w:color="FFFFFF" w:fill="auto"/>
          </w:tcPr>
          <w:p w14:paraId="03347B2F" w14:textId="7B670508" w:rsidR="006154D9" w:rsidRPr="00AA476A" w:rsidRDefault="006154D9" w:rsidP="006154D9">
            <w:pPr>
              <w:pStyle w:val="TAL"/>
              <w:rPr>
                <w:sz w:val="16"/>
                <w:szCs w:val="16"/>
              </w:rPr>
            </w:pPr>
            <w:r w:rsidRPr="00A07BEA">
              <w:rPr>
                <w:sz w:val="16"/>
                <w:szCs w:val="16"/>
              </w:rPr>
              <w:t>Query parameter correction</w:t>
            </w:r>
          </w:p>
        </w:tc>
        <w:tc>
          <w:tcPr>
            <w:tcW w:w="708" w:type="dxa"/>
            <w:shd w:val="solid" w:color="FFFFFF" w:fill="auto"/>
          </w:tcPr>
          <w:p w14:paraId="0F66690F" w14:textId="68E1AC64" w:rsidR="006154D9" w:rsidRDefault="006154D9" w:rsidP="006154D9">
            <w:pPr>
              <w:pStyle w:val="TAC"/>
              <w:jc w:val="left"/>
              <w:rPr>
                <w:sz w:val="16"/>
                <w:szCs w:val="16"/>
              </w:rPr>
            </w:pPr>
            <w:r>
              <w:rPr>
                <w:sz w:val="16"/>
                <w:szCs w:val="16"/>
              </w:rPr>
              <w:t>19.1.0</w:t>
            </w:r>
          </w:p>
        </w:tc>
      </w:tr>
      <w:tr w:rsidR="006154D9" w:rsidRPr="00F91D2F" w14:paraId="0DA12DFB" w14:textId="77777777" w:rsidTr="009C171C">
        <w:tc>
          <w:tcPr>
            <w:tcW w:w="840" w:type="dxa"/>
            <w:shd w:val="solid" w:color="FFFFFF" w:fill="auto"/>
          </w:tcPr>
          <w:p w14:paraId="1D1FD92E" w14:textId="2772214A" w:rsidR="006154D9" w:rsidRDefault="006154D9" w:rsidP="006154D9">
            <w:pPr>
              <w:pStyle w:val="TAC"/>
              <w:jc w:val="left"/>
              <w:rPr>
                <w:sz w:val="16"/>
                <w:szCs w:val="16"/>
              </w:rPr>
            </w:pPr>
            <w:r>
              <w:rPr>
                <w:sz w:val="16"/>
                <w:szCs w:val="16"/>
              </w:rPr>
              <w:t>2025-03</w:t>
            </w:r>
          </w:p>
        </w:tc>
        <w:tc>
          <w:tcPr>
            <w:tcW w:w="760" w:type="dxa"/>
            <w:shd w:val="solid" w:color="FFFFFF" w:fill="auto"/>
          </w:tcPr>
          <w:p w14:paraId="69DB8AC8" w14:textId="40BE479C" w:rsidR="006154D9" w:rsidRDefault="006154D9" w:rsidP="006154D9">
            <w:pPr>
              <w:pStyle w:val="TAC"/>
              <w:jc w:val="left"/>
              <w:rPr>
                <w:sz w:val="16"/>
                <w:szCs w:val="16"/>
              </w:rPr>
            </w:pPr>
            <w:r>
              <w:rPr>
                <w:sz w:val="16"/>
                <w:szCs w:val="16"/>
              </w:rPr>
              <w:t>CT#107</w:t>
            </w:r>
          </w:p>
        </w:tc>
        <w:tc>
          <w:tcPr>
            <w:tcW w:w="1060" w:type="dxa"/>
            <w:shd w:val="solid" w:color="FFFFFF" w:fill="auto"/>
          </w:tcPr>
          <w:p w14:paraId="26680907" w14:textId="0DEBF4E3"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002F1A61" w14:textId="2B621E60" w:rsidR="006154D9" w:rsidRDefault="006154D9" w:rsidP="006154D9">
            <w:pPr>
              <w:pStyle w:val="TAL"/>
              <w:rPr>
                <w:sz w:val="16"/>
                <w:szCs w:val="16"/>
              </w:rPr>
            </w:pPr>
            <w:r>
              <w:rPr>
                <w:sz w:val="16"/>
                <w:szCs w:val="16"/>
              </w:rPr>
              <w:t>0163</w:t>
            </w:r>
          </w:p>
        </w:tc>
        <w:tc>
          <w:tcPr>
            <w:tcW w:w="420" w:type="dxa"/>
            <w:shd w:val="solid" w:color="FFFFFF" w:fill="auto"/>
          </w:tcPr>
          <w:p w14:paraId="2A139DA2" w14:textId="033A7B7F" w:rsidR="006154D9" w:rsidRDefault="006154D9" w:rsidP="006154D9">
            <w:pPr>
              <w:pStyle w:val="TAR"/>
              <w:jc w:val="center"/>
              <w:rPr>
                <w:sz w:val="16"/>
                <w:szCs w:val="16"/>
              </w:rPr>
            </w:pPr>
            <w:r>
              <w:rPr>
                <w:sz w:val="16"/>
                <w:szCs w:val="16"/>
              </w:rPr>
              <w:t>2</w:t>
            </w:r>
          </w:p>
        </w:tc>
        <w:tc>
          <w:tcPr>
            <w:tcW w:w="532" w:type="dxa"/>
            <w:shd w:val="solid" w:color="FFFFFF" w:fill="auto"/>
          </w:tcPr>
          <w:p w14:paraId="4D9311A4" w14:textId="3677DA05" w:rsidR="006154D9" w:rsidRDefault="006154D9" w:rsidP="006154D9">
            <w:pPr>
              <w:pStyle w:val="TAC"/>
              <w:rPr>
                <w:sz w:val="16"/>
                <w:szCs w:val="16"/>
              </w:rPr>
            </w:pPr>
            <w:r>
              <w:rPr>
                <w:sz w:val="16"/>
                <w:szCs w:val="16"/>
              </w:rPr>
              <w:t>B</w:t>
            </w:r>
          </w:p>
        </w:tc>
        <w:tc>
          <w:tcPr>
            <w:tcW w:w="4689" w:type="dxa"/>
            <w:shd w:val="solid" w:color="FFFFFF" w:fill="auto"/>
          </w:tcPr>
          <w:p w14:paraId="1E1894E0" w14:textId="57E4D83B" w:rsidR="006154D9" w:rsidRPr="00AA476A" w:rsidRDefault="006154D9" w:rsidP="006154D9">
            <w:pPr>
              <w:pStyle w:val="TAL"/>
              <w:rPr>
                <w:sz w:val="16"/>
                <w:szCs w:val="16"/>
              </w:rPr>
            </w:pPr>
            <w:r w:rsidRPr="00A07BEA">
              <w:rPr>
                <w:sz w:val="16"/>
                <w:szCs w:val="16"/>
              </w:rPr>
              <w:t>Add Nhss_imsEE service in HSS</w:t>
            </w:r>
          </w:p>
        </w:tc>
        <w:tc>
          <w:tcPr>
            <w:tcW w:w="708" w:type="dxa"/>
            <w:shd w:val="solid" w:color="FFFFFF" w:fill="auto"/>
          </w:tcPr>
          <w:p w14:paraId="3014161D" w14:textId="596B2FC7" w:rsidR="006154D9" w:rsidRDefault="006154D9" w:rsidP="006154D9">
            <w:pPr>
              <w:pStyle w:val="TAC"/>
              <w:jc w:val="left"/>
              <w:rPr>
                <w:sz w:val="16"/>
                <w:szCs w:val="16"/>
              </w:rPr>
            </w:pPr>
            <w:r>
              <w:rPr>
                <w:sz w:val="16"/>
                <w:szCs w:val="16"/>
              </w:rPr>
              <w:t>19.1.0</w:t>
            </w:r>
          </w:p>
        </w:tc>
      </w:tr>
      <w:tr w:rsidR="006154D9" w:rsidRPr="00F91D2F" w14:paraId="7D03E444" w14:textId="77777777" w:rsidTr="009C171C">
        <w:tc>
          <w:tcPr>
            <w:tcW w:w="840" w:type="dxa"/>
            <w:shd w:val="solid" w:color="FFFFFF" w:fill="auto"/>
          </w:tcPr>
          <w:p w14:paraId="72FE8AD0" w14:textId="6AC48C8F" w:rsidR="006154D9" w:rsidRDefault="006154D9" w:rsidP="006154D9">
            <w:pPr>
              <w:pStyle w:val="TAC"/>
              <w:jc w:val="left"/>
              <w:rPr>
                <w:sz w:val="16"/>
                <w:szCs w:val="16"/>
              </w:rPr>
            </w:pPr>
            <w:r>
              <w:rPr>
                <w:sz w:val="16"/>
                <w:szCs w:val="16"/>
              </w:rPr>
              <w:t>2025-03</w:t>
            </w:r>
          </w:p>
        </w:tc>
        <w:tc>
          <w:tcPr>
            <w:tcW w:w="760" w:type="dxa"/>
            <w:shd w:val="solid" w:color="FFFFFF" w:fill="auto"/>
          </w:tcPr>
          <w:p w14:paraId="2A204D64" w14:textId="5ECE0369" w:rsidR="006154D9" w:rsidRDefault="006154D9" w:rsidP="006154D9">
            <w:pPr>
              <w:pStyle w:val="TAC"/>
              <w:jc w:val="left"/>
              <w:rPr>
                <w:sz w:val="16"/>
                <w:szCs w:val="16"/>
              </w:rPr>
            </w:pPr>
            <w:r>
              <w:rPr>
                <w:sz w:val="16"/>
                <w:szCs w:val="16"/>
              </w:rPr>
              <w:t>CT#107</w:t>
            </w:r>
          </w:p>
        </w:tc>
        <w:tc>
          <w:tcPr>
            <w:tcW w:w="1060" w:type="dxa"/>
            <w:shd w:val="solid" w:color="FFFFFF" w:fill="auto"/>
          </w:tcPr>
          <w:p w14:paraId="3445CAAC" w14:textId="16F0C747"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747CFE0D" w14:textId="2B662026" w:rsidR="006154D9" w:rsidRDefault="006154D9" w:rsidP="006154D9">
            <w:pPr>
              <w:pStyle w:val="TAL"/>
              <w:rPr>
                <w:sz w:val="16"/>
                <w:szCs w:val="16"/>
              </w:rPr>
            </w:pPr>
            <w:r>
              <w:rPr>
                <w:sz w:val="16"/>
                <w:szCs w:val="16"/>
              </w:rPr>
              <w:t>0164</w:t>
            </w:r>
          </w:p>
        </w:tc>
        <w:tc>
          <w:tcPr>
            <w:tcW w:w="420" w:type="dxa"/>
            <w:shd w:val="solid" w:color="FFFFFF" w:fill="auto"/>
          </w:tcPr>
          <w:p w14:paraId="7A2B2331" w14:textId="0EDCF739" w:rsidR="006154D9" w:rsidRDefault="006154D9" w:rsidP="006154D9">
            <w:pPr>
              <w:pStyle w:val="TAR"/>
              <w:jc w:val="center"/>
              <w:rPr>
                <w:sz w:val="16"/>
                <w:szCs w:val="16"/>
              </w:rPr>
            </w:pPr>
            <w:r>
              <w:rPr>
                <w:sz w:val="16"/>
                <w:szCs w:val="16"/>
              </w:rPr>
              <w:t>2</w:t>
            </w:r>
          </w:p>
        </w:tc>
        <w:tc>
          <w:tcPr>
            <w:tcW w:w="532" w:type="dxa"/>
            <w:shd w:val="solid" w:color="FFFFFF" w:fill="auto"/>
          </w:tcPr>
          <w:p w14:paraId="63F21359" w14:textId="088B6771" w:rsidR="006154D9" w:rsidRDefault="006154D9" w:rsidP="006154D9">
            <w:pPr>
              <w:pStyle w:val="TAC"/>
              <w:rPr>
                <w:sz w:val="16"/>
                <w:szCs w:val="16"/>
              </w:rPr>
            </w:pPr>
            <w:r>
              <w:rPr>
                <w:sz w:val="16"/>
                <w:szCs w:val="16"/>
              </w:rPr>
              <w:t>B</w:t>
            </w:r>
          </w:p>
        </w:tc>
        <w:tc>
          <w:tcPr>
            <w:tcW w:w="4689" w:type="dxa"/>
            <w:shd w:val="solid" w:color="FFFFFF" w:fill="auto"/>
          </w:tcPr>
          <w:p w14:paraId="58DD239C" w14:textId="53E80CE0" w:rsidR="006154D9" w:rsidRPr="00AA476A" w:rsidRDefault="006154D9" w:rsidP="006154D9">
            <w:pPr>
              <w:pStyle w:val="TAL"/>
              <w:rPr>
                <w:sz w:val="16"/>
                <w:szCs w:val="16"/>
              </w:rPr>
            </w:pPr>
            <w:r w:rsidRPr="00A07BEA">
              <w:rPr>
                <w:sz w:val="16"/>
                <w:szCs w:val="16"/>
              </w:rPr>
              <w:t>Add Nhss_imsUECM_AsInfoGet service operation</w:t>
            </w:r>
          </w:p>
        </w:tc>
        <w:tc>
          <w:tcPr>
            <w:tcW w:w="708" w:type="dxa"/>
            <w:shd w:val="solid" w:color="FFFFFF" w:fill="auto"/>
          </w:tcPr>
          <w:p w14:paraId="36ABEF30" w14:textId="72B6D874" w:rsidR="006154D9" w:rsidRDefault="006154D9" w:rsidP="006154D9">
            <w:pPr>
              <w:pStyle w:val="TAC"/>
              <w:jc w:val="left"/>
              <w:rPr>
                <w:sz w:val="16"/>
                <w:szCs w:val="16"/>
              </w:rPr>
            </w:pPr>
            <w:r>
              <w:rPr>
                <w:sz w:val="16"/>
                <w:szCs w:val="16"/>
              </w:rPr>
              <w:t>19.1.0</w:t>
            </w:r>
          </w:p>
        </w:tc>
      </w:tr>
      <w:tr w:rsidR="006154D9" w:rsidRPr="00F91D2F" w14:paraId="1520CA3B" w14:textId="77777777" w:rsidTr="009C171C">
        <w:tc>
          <w:tcPr>
            <w:tcW w:w="840" w:type="dxa"/>
            <w:shd w:val="solid" w:color="FFFFFF" w:fill="auto"/>
          </w:tcPr>
          <w:p w14:paraId="5316EFE6" w14:textId="05C613B8" w:rsidR="006154D9" w:rsidRDefault="006154D9" w:rsidP="006154D9">
            <w:pPr>
              <w:pStyle w:val="TAC"/>
              <w:jc w:val="left"/>
              <w:rPr>
                <w:sz w:val="16"/>
                <w:szCs w:val="16"/>
              </w:rPr>
            </w:pPr>
            <w:r>
              <w:rPr>
                <w:sz w:val="16"/>
                <w:szCs w:val="16"/>
              </w:rPr>
              <w:t>2025-03</w:t>
            </w:r>
          </w:p>
        </w:tc>
        <w:tc>
          <w:tcPr>
            <w:tcW w:w="760" w:type="dxa"/>
            <w:shd w:val="solid" w:color="FFFFFF" w:fill="auto"/>
          </w:tcPr>
          <w:p w14:paraId="31FE1A21" w14:textId="2065C7E3" w:rsidR="006154D9" w:rsidRDefault="006154D9" w:rsidP="006154D9">
            <w:pPr>
              <w:pStyle w:val="TAC"/>
              <w:jc w:val="left"/>
              <w:rPr>
                <w:sz w:val="16"/>
                <w:szCs w:val="16"/>
              </w:rPr>
            </w:pPr>
            <w:r>
              <w:rPr>
                <w:sz w:val="16"/>
                <w:szCs w:val="16"/>
              </w:rPr>
              <w:t>CT#107</w:t>
            </w:r>
          </w:p>
        </w:tc>
        <w:tc>
          <w:tcPr>
            <w:tcW w:w="1060" w:type="dxa"/>
            <w:shd w:val="solid" w:color="FFFFFF" w:fill="auto"/>
          </w:tcPr>
          <w:p w14:paraId="7C3D3A14" w14:textId="2B5E611D"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53EA0627" w14:textId="5B4344C7" w:rsidR="006154D9" w:rsidRDefault="006154D9" w:rsidP="006154D9">
            <w:pPr>
              <w:pStyle w:val="TAL"/>
              <w:rPr>
                <w:sz w:val="16"/>
                <w:szCs w:val="16"/>
              </w:rPr>
            </w:pPr>
            <w:r>
              <w:rPr>
                <w:sz w:val="16"/>
                <w:szCs w:val="16"/>
              </w:rPr>
              <w:t>0165</w:t>
            </w:r>
          </w:p>
        </w:tc>
        <w:tc>
          <w:tcPr>
            <w:tcW w:w="420" w:type="dxa"/>
            <w:shd w:val="solid" w:color="FFFFFF" w:fill="auto"/>
          </w:tcPr>
          <w:p w14:paraId="53FAEDCB" w14:textId="1BCF12C5" w:rsidR="006154D9" w:rsidRDefault="006154D9" w:rsidP="006154D9">
            <w:pPr>
              <w:pStyle w:val="TAR"/>
              <w:jc w:val="center"/>
              <w:rPr>
                <w:sz w:val="16"/>
                <w:szCs w:val="16"/>
              </w:rPr>
            </w:pPr>
            <w:r>
              <w:rPr>
                <w:sz w:val="16"/>
                <w:szCs w:val="16"/>
              </w:rPr>
              <w:t>1</w:t>
            </w:r>
          </w:p>
        </w:tc>
        <w:tc>
          <w:tcPr>
            <w:tcW w:w="532" w:type="dxa"/>
            <w:shd w:val="solid" w:color="FFFFFF" w:fill="auto"/>
          </w:tcPr>
          <w:p w14:paraId="5C81669A" w14:textId="2E2CE7AA" w:rsidR="006154D9" w:rsidRDefault="006154D9" w:rsidP="006154D9">
            <w:pPr>
              <w:pStyle w:val="TAC"/>
              <w:rPr>
                <w:sz w:val="16"/>
                <w:szCs w:val="16"/>
              </w:rPr>
            </w:pPr>
            <w:r>
              <w:rPr>
                <w:sz w:val="16"/>
                <w:szCs w:val="16"/>
              </w:rPr>
              <w:t>B</w:t>
            </w:r>
          </w:p>
        </w:tc>
        <w:tc>
          <w:tcPr>
            <w:tcW w:w="4689" w:type="dxa"/>
            <w:shd w:val="solid" w:color="FFFFFF" w:fill="auto"/>
          </w:tcPr>
          <w:p w14:paraId="6B4A0453" w14:textId="7534DD86" w:rsidR="006154D9" w:rsidRPr="00AA476A" w:rsidRDefault="006154D9" w:rsidP="006154D9">
            <w:pPr>
              <w:pStyle w:val="TAL"/>
              <w:rPr>
                <w:sz w:val="16"/>
                <w:szCs w:val="16"/>
              </w:rPr>
            </w:pPr>
            <w:r w:rsidRPr="00A07BEA">
              <w:rPr>
                <w:sz w:val="16"/>
                <w:szCs w:val="16"/>
              </w:rPr>
              <w:t>Update the Individual Imsas Registration Resource</w:t>
            </w:r>
          </w:p>
        </w:tc>
        <w:tc>
          <w:tcPr>
            <w:tcW w:w="708" w:type="dxa"/>
            <w:shd w:val="solid" w:color="FFFFFF" w:fill="auto"/>
          </w:tcPr>
          <w:p w14:paraId="1194D0F4" w14:textId="66E39ADA" w:rsidR="006154D9" w:rsidRDefault="006154D9" w:rsidP="006154D9">
            <w:pPr>
              <w:pStyle w:val="TAC"/>
              <w:jc w:val="left"/>
              <w:rPr>
                <w:sz w:val="16"/>
                <w:szCs w:val="16"/>
              </w:rPr>
            </w:pPr>
            <w:r>
              <w:rPr>
                <w:sz w:val="16"/>
                <w:szCs w:val="16"/>
              </w:rPr>
              <w:t>19.1.0</w:t>
            </w:r>
          </w:p>
        </w:tc>
      </w:tr>
      <w:tr w:rsidR="006154D9" w:rsidRPr="00F91D2F" w14:paraId="51FF5AD8" w14:textId="77777777" w:rsidTr="009C171C">
        <w:tc>
          <w:tcPr>
            <w:tcW w:w="840" w:type="dxa"/>
            <w:shd w:val="solid" w:color="FFFFFF" w:fill="auto"/>
          </w:tcPr>
          <w:p w14:paraId="173E6E21" w14:textId="25F43BAC" w:rsidR="006154D9" w:rsidRDefault="006154D9" w:rsidP="006154D9">
            <w:pPr>
              <w:pStyle w:val="TAC"/>
              <w:jc w:val="left"/>
              <w:rPr>
                <w:sz w:val="16"/>
                <w:szCs w:val="16"/>
              </w:rPr>
            </w:pPr>
            <w:r>
              <w:rPr>
                <w:sz w:val="16"/>
                <w:szCs w:val="16"/>
              </w:rPr>
              <w:t>2025-03</w:t>
            </w:r>
          </w:p>
        </w:tc>
        <w:tc>
          <w:tcPr>
            <w:tcW w:w="760" w:type="dxa"/>
            <w:shd w:val="solid" w:color="FFFFFF" w:fill="auto"/>
          </w:tcPr>
          <w:p w14:paraId="51139D1D" w14:textId="7BB202CA" w:rsidR="006154D9" w:rsidRDefault="006154D9" w:rsidP="006154D9">
            <w:pPr>
              <w:pStyle w:val="TAC"/>
              <w:jc w:val="left"/>
              <w:rPr>
                <w:sz w:val="16"/>
                <w:szCs w:val="16"/>
              </w:rPr>
            </w:pPr>
            <w:r>
              <w:rPr>
                <w:sz w:val="16"/>
                <w:szCs w:val="16"/>
              </w:rPr>
              <w:t>CT#107</w:t>
            </w:r>
          </w:p>
        </w:tc>
        <w:tc>
          <w:tcPr>
            <w:tcW w:w="1060" w:type="dxa"/>
            <w:shd w:val="solid" w:color="FFFFFF" w:fill="auto"/>
          </w:tcPr>
          <w:p w14:paraId="787F330E" w14:textId="17D3C3AB"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42D691E7" w14:textId="08AC8908" w:rsidR="006154D9" w:rsidRDefault="006154D9" w:rsidP="006154D9">
            <w:pPr>
              <w:pStyle w:val="TAL"/>
              <w:rPr>
                <w:sz w:val="16"/>
                <w:szCs w:val="16"/>
              </w:rPr>
            </w:pPr>
            <w:r>
              <w:rPr>
                <w:sz w:val="16"/>
                <w:szCs w:val="16"/>
              </w:rPr>
              <w:t>0169</w:t>
            </w:r>
          </w:p>
        </w:tc>
        <w:tc>
          <w:tcPr>
            <w:tcW w:w="420" w:type="dxa"/>
            <w:shd w:val="solid" w:color="FFFFFF" w:fill="auto"/>
          </w:tcPr>
          <w:p w14:paraId="3CA82176" w14:textId="2A528E15" w:rsidR="006154D9" w:rsidRDefault="006154D9" w:rsidP="006154D9">
            <w:pPr>
              <w:pStyle w:val="TAR"/>
              <w:jc w:val="center"/>
              <w:rPr>
                <w:sz w:val="16"/>
                <w:szCs w:val="16"/>
              </w:rPr>
            </w:pPr>
            <w:r>
              <w:rPr>
                <w:sz w:val="16"/>
                <w:szCs w:val="16"/>
              </w:rPr>
              <w:t>4</w:t>
            </w:r>
          </w:p>
        </w:tc>
        <w:tc>
          <w:tcPr>
            <w:tcW w:w="532" w:type="dxa"/>
            <w:shd w:val="solid" w:color="FFFFFF" w:fill="auto"/>
          </w:tcPr>
          <w:p w14:paraId="19187DD7" w14:textId="01D0AD3F" w:rsidR="006154D9" w:rsidRDefault="006154D9" w:rsidP="006154D9">
            <w:pPr>
              <w:pStyle w:val="TAC"/>
              <w:rPr>
                <w:sz w:val="16"/>
                <w:szCs w:val="16"/>
              </w:rPr>
            </w:pPr>
            <w:r>
              <w:rPr>
                <w:sz w:val="16"/>
                <w:szCs w:val="16"/>
              </w:rPr>
              <w:t>B</w:t>
            </w:r>
          </w:p>
        </w:tc>
        <w:tc>
          <w:tcPr>
            <w:tcW w:w="4689" w:type="dxa"/>
            <w:shd w:val="solid" w:color="FFFFFF" w:fill="auto"/>
          </w:tcPr>
          <w:p w14:paraId="5BA07001" w14:textId="44B4ACA3" w:rsidR="006154D9" w:rsidRPr="00AA476A" w:rsidRDefault="006154D9" w:rsidP="006154D9">
            <w:pPr>
              <w:pStyle w:val="TAL"/>
              <w:rPr>
                <w:sz w:val="16"/>
                <w:szCs w:val="16"/>
              </w:rPr>
            </w:pPr>
            <w:r w:rsidRPr="00A07BEA">
              <w:rPr>
                <w:sz w:val="16"/>
                <w:szCs w:val="16"/>
              </w:rPr>
              <w:t>Retrieval of IMS AS registration info from HSS</w:t>
            </w:r>
          </w:p>
        </w:tc>
        <w:tc>
          <w:tcPr>
            <w:tcW w:w="708" w:type="dxa"/>
            <w:shd w:val="solid" w:color="FFFFFF" w:fill="auto"/>
          </w:tcPr>
          <w:p w14:paraId="34F5BA78" w14:textId="4FC3736B" w:rsidR="006154D9" w:rsidRDefault="006154D9" w:rsidP="006154D9">
            <w:pPr>
              <w:pStyle w:val="TAC"/>
              <w:jc w:val="left"/>
              <w:rPr>
                <w:sz w:val="16"/>
                <w:szCs w:val="16"/>
              </w:rPr>
            </w:pPr>
            <w:r>
              <w:rPr>
                <w:sz w:val="16"/>
                <w:szCs w:val="16"/>
              </w:rPr>
              <w:t>19.1.0</w:t>
            </w:r>
          </w:p>
        </w:tc>
      </w:tr>
      <w:tr w:rsidR="006154D9" w:rsidRPr="00F91D2F" w14:paraId="58F73590" w14:textId="77777777" w:rsidTr="009C171C">
        <w:tc>
          <w:tcPr>
            <w:tcW w:w="840" w:type="dxa"/>
            <w:shd w:val="solid" w:color="FFFFFF" w:fill="auto"/>
          </w:tcPr>
          <w:p w14:paraId="230F4B3F" w14:textId="5D049FE7" w:rsidR="006154D9" w:rsidRDefault="006154D9" w:rsidP="006154D9">
            <w:pPr>
              <w:pStyle w:val="TAC"/>
              <w:jc w:val="left"/>
              <w:rPr>
                <w:sz w:val="16"/>
                <w:szCs w:val="16"/>
              </w:rPr>
            </w:pPr>
            <w:r>
              <w:rPr>
                <w:sz w:val="16"/>
                <w:szCs w:val="16"/>
              </w:rPr>
              <w:t>2025-03</w:t>
            </w:r>
          </w:p>
        </w:tc>
        <w:tc>
          <w:tcPr>
            <w:tcW w:w="760" w:type="dxa"/>
            <w:shd w:val="solid" w:color="FFFFFF" w:fill="auto"/>
          </w:tcPr>
          <w:p w14:paraId="1CC66936" w14:textId="7721E97A" w:rsidR="006154D9" w:rsidRDefault="006154D9" w:rsidP="006154D9">
            <w:pPr>
              <w:pStyle w:val="TAC"/>
              <w:jc w:val="left"/>
              <w:rPr>
                <w:sz w:val="16"/>
                <w:szCs w:val="16"/>
              </w:rPr>
            </w:pPr>
            <w:r>
              <w:rPr>
                <w:sz w:val="16"/>
                <w:szCs w:val="16"/>
              </w:rPr>
              <w:t>CT#107</w:t>
            </w:r>
          </w:p>
        </w:tc>
        <w:tc>
          <w:tcPr>
            <w:tcW w:w="1060" w:type="dxa"/>
            <w:shd w:val="solid" w:color="FFFFFF" w:fill="auto"/>
          </w:tcPr>
          <w:p w14:paraId="02BEEE60" w14:textId="3603CE8F"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137</w:t>
            </w:r>
          </w:p>
        </w:tc>
        <w:tc>
          <w:tcPr>
            <w:tcW w:w="630" w:type="dxa"/>
            <w:shd w:val="solid" w:color="FFFFFF" w:fill="auto"/>
          </w:tcPr>
          <w:p w14:paraId="71CB7D5D" w14:textId="3093499F" w:rsidR="006154D9" w:rsidRDefault="006154D9" w:rsidP="006154D9">
            <w:pPr>
              <w:pStyle w:val="TAL"/>
              <w:rPr>
                <w:sz w:val="16"/>
                <w:szCs w:val="16"/>
              </w:rPr>
            </w:pPr>
            <w:r>
              <w:rPr>
                <w:sz w:val="16"/>
                <w:szCs w:val="16"/>
              </w:rPr>
              <w:t>0174</w:t>
            </w:r>
          </w:p>
        </w:tc>
        <w:tc>
          <w:tcPr>
            <w:tcW w:w="420" w:type="dxa"/>
            <w:shd w:val="solid" w:color="FFFFFF" w:fill="auto"/>
          </w:tcPr>
          <w:p w14:paraId="2695443D" w14:textId="6384ADD9" w:rsidR="006154D9" w:rsidRDefault="006154D9" w:rsidP="006154D9">
            <w:pPr>
              <w:pStyle w:val="TAR"/>
              <w:jc w:val="center"/>
              <w:rPr>
                <w:sz w:val="16"/>
                <w:szCs w:val="16"/>
              </w:rPr>
            </w:pPr>
            <w:r>
              <w:rPr>
                <w:sz w:val="16"/>
                <w:szCs w:val="16"/>
              </w:rPr>
              <w:t>-</w:t>
            </w:r>
          </w:p>
        </w:tc>
        <w:tc>
          <w:tcPr>
            <w:tcW w:w="532" w:type="dxa"/>
            <w:shd w:val="solid" w:color="FFFFFF" w:fill="auto"/>
          </w:tcPr>
          <w:p w14:paraId="47678E7C" w14:textId="274F3C6B" w:rsidR="006154D9" w:rsidRDefault="006154D9" w:rsidP="006154D9">
            <w:pPr>
              <w:pStyle w:val="TAC"/>
              <w:rPr>
                <w:sz w:val="16"/>
                <w:szCs w:val="16"/>
              </w:rPr>
            </w:pPr>
            <w:r>
              <w:rPr>
                <w:sz w:val="16"/>
                <w:szCs w:val="16"/>
              </w:rPr>
              <w:t>F</w:t>
            </w:r>
          </w:p>
        </w:tc>
        <w:tc>
          <w:tcPr>
            <w:tcW w:w="4689" w:type="dxa"/>
            <w:shd w:val="solid" w:color="FFFFFF" w:fill="auto"/>
          </w:tcPr>
          <w:p w14:paraId="6AD1F8F8" w14:textId="3C76D1ED" w:rsidR="006154D9" w:rsidRPr="00AA476A" w:rsidRDefault="006154D9" w:rsidP="006154D9">
            <w:pPr>
              <w:pStyle w:val="TAL"/>
              <w:rPr>
                <w:sz w:val="16"/>
                <w:szCs w:val="16"/>
              </w:rPr>
            </w:pPr>
            <w:r w:rsidRPr="00A07BEA">
              <w:rPr>
                <w:sz w:val="16"/>
                <w:szCs w:val="16"/>
              </w:rPr>
              <w:t>API version and External doc update</w:t>
            </w:r>
          </w:p>
        </w:tc>
        <w:tc>
          <w:tcPr>
            <w:tcW w:w="708" w:type="dxa"/>
            <w:shd w:val="solid" w:color="FFFFFF" w:fill="auto"/>
          </w:tcPr>
          <w:p w14:paraId="14493EB4" w14:textId="1D18537E" w:rsidR="006154D9" w:rsidRDefault="006154D9" w:rsidP="006154D9">
            <w:pPr>
              <w:pStyle w:val="TAC"/>
              <w:jc w:val="left"/>
              <w:rPr>
                <w:sz w:val="16"/>
                <w:szCs w:val="16"/>
              </w:rPr>
            </w:pPr>
            <w:r>
              <w:rPr>
                <w:sz w:val="16"/>
                <w:szCs w:val="16"/>
              </w:rPr>
              <w:t>19.1.0</w:t>
            </w:r>
          </w:p>
        </w:tc>
      </w:tr>
      <w:tr w:rsidR="002419D3" w:rsidRPr="00F91D2F" w14:paraId="3C3E9A6D" w14:textId="77777777" w:rsidTr="009C171C">
        <w:tc>
          <w:tcPr>
            <w:tcW w:w="840" w:type="dxa"/>
            <w:shd w:val="solid" w:color="FFFFFF" w:fill="auto"/>
          </w:tcPr>
          <w:p w14:paraId="24EE95DA" w14:textId="7B60EE36" w:rsidR="002419D3" w:rsidRDefault="002419D3" w:rsidP="002419D3">
            <w:pPr>
              <w:pStyle w:val="TAC"/>
              <w:jc w:val="left"/>
              <w:rPr>
                <w:sz w:val="16"/>
                <w:szCs w:val="16"/>
              </w:rPr>
            </w:pPr>
            <w:r>
              <w:rPr>
                <w:sz w:val="16"/>
                <w:szCs w:val="16"/>
              </w:rPr>
              <w:t>2025-06</w:t>
            </w:r>
          </w:p>
        </w:tc>
        <w:tc>
          <w:tcPr>
            <w:tcW w:w="760" w:type="dxa"/>
            <w:shd w:val="solid" w:color="FFFFFF" w:fill="auto"/>
          </w:tcPr>
          <w:p w14:paraId="6FF78D61" w14:textId="1D38DDA9" w:rsidR="002419D3" w:rsidRDefault="002419D3" w:rsidP="002419D3">
            <w:pPr>
              <w:pStyle w:val="TAC"/>
              <w:jc w:val="left"/>
              <w:rPr>
                <w:sz w:val="16"/>
                <w:szCs w:val="16"/>
              </w:rPr>
            </w:pPr>
            <w:r>
              <w:rPr>
                <w:sz w:val="16"/>
                <w:szCs w:val="16"/>
              </w:rPr>
              <w:t>CT#108</w:t>
            </w:r>
          </w:p>
        </w:tc>
        <w:tc>
          <w:tcPr>
            <w:tcW w:w="1060" w:type="dxa"/>
            <w:shd w:val="solid" w:color="FFFFFF" w:fill="auto"/>
          </w:tcPr>
          <w:p w14:paraId="06F7C37E" w14:textId="218EEB53"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6A1378FC" w14:textId="56DC6405" w:rsidR="002419D3" w:rsidRDefault="002419D3" w:rsidP="002419D3">
            <w:pPr>
              <w:pStyle w:val="TAL"/>
              <w:rPr>
                <w:sz w:val="16"/>
                <w:szCs w:val="16"/>
              </w:rPr>
            </w:pPr>
            <w:r>
              <w:rPr>
                <w:sz w:val="16"/>
                <w:szCs w:val="16"/>
              </w:rPr>
              <w:t>0175</w:t>
            </w:r>
          </w:p>
        </w:tc>
        <w:tc>
          <w:tcPr>
            <w:tcW w:w="420" w:type="dxa"/>
            <w:shd w:val="solid" w:color="FFFFFF" w:fill="auto"/>
          </w:tcPr>
          <w:p w14:paraId="08154EF1" w14:textId="61F0341C" w:rsidR="002419D3" w:rsidRDefault="002419D3" w:rsidP="002419D3">
            <w:pPr>
              <w:pStyle w:val="TAR"/>
              <w:jc w:val="center"/>
              <w:rPr>
                <w:sz w:val="16"/>
                <w:szCs w:val="16"/>
              </w:rPr>
            </w:pPr>
            <w:r>
              <w:rPr>
                <w:sz w:val="16"/>
                <w:szCs w:val="16"/>
              </w:rPr>
              <w:t>1</w:t>
            </w:r>
          </w:p>
        </w:tc>
        <w:tc>
          <w:tcPr>
            <w:tcW w:w="532" w:type="dxa"/>
            <w:shd w:val="solid" w:color="FFFFFF" w:fill="auto"/>
          </w:tcPr>
          <w:p w14:paraId="34821C8A" w14:textId="57B7D3AB" w:rsidR="002419D3" w:rsidRDefault="002419D3" w:rsidP="002419D3">
            <w:pPr>
              <w:pStyle w:val="TAC"/>
              <w:rPr>
                <w:sz w:val="16"/>
                <w:szCs w:val="16"/>
              </w:rPr>
            </w:pPr>
            <w:r>
              <w:rPr>
                <w:sz w:val="16"/>
                <w:szCs w:val="16"/>
              </w:rPr>
              <w:t>F</w:t>
            </w:r>
          </w:p>
        </w:tc>
        <w:tc>
          <w:tcPr>
            <w:tcW w:w="4689" w:type="dxa"/>
            <w:shd w:val="solid" w:color="FFFFFF" w:fill="auto"/>
          </w:tcPr>
          <w:p w14:paraId="7E8D9B51" w14:textId="7F6007FE" w:rsidR="002419D3" w:rsidRPr="00A07BEA" w:rsidRDefault="002419D3" w:rsidP="002419D3">
            <w:pPr>
              <w:pStyle w:val="TAL"/>
              <w:rPr>
                <w:sz w:val="16"/>
                <w:szCs w:val="16"/>
              </w:rPr>
            </w:pPr>
            <w:r w:rsidRPr="00D1217A">
              <w:rPr>
                <w:sz w:val="16"/>
                <w:szCs w:val="16"/>
              </w:rPr>
              <w:t>Update Nhss_imsEE Service</w:t>
            </w:r>
          </w:p>
        </w:tc>
        <w:tc>
          <w:tcPr>
            <w:tcW w:w="708" w:type="dxa"/>
            <w:shd w:val="solid" w:color="FFFFFF" w:fill="auto"/>
          </w:tcPr>
          <w:p w14:paraId="198C73AE" w14:textId="5A76BD16" w:rsidR="002419D3" w:rsidRDefault="002419D3" w:rsidP="002419D3">
            <w:pPr>
              <w:pStyle w:val="TAC"/>
              <w:jc w:val="left"/>
              <w:rPr>
                <w:sz w:val="16"/>
                <w:szCs w:val="16"/>
              </w:rPr>
            </w:pPr>
            <w:r>
              <w:rPr>
                <w:sz w:val="16"/>
                <w:szCs w:val="16"/>
              </w:rPr>
              <w:t>19.2.0</w:t>
            </w:r>
          </w:p>
        </w:tc>
      </w:tr>
      <w:tr w:rsidR="002419D3" w:rsidRPr="00F91D2F" w14:paraId="54E90EB3" w14:textId="77777777" w:rsidTr="009C171C">
        <w:tc>
          <w:tcPr>
            <w:tcW w:w="840" w:type="dxa"/>
            <w:shd w:val="solid" w:color="FFFFFF" w:fill="auto"/>
          </w:tcPr>
          <w:p w14:paraId="17558C41" w14:textId="1D7FBCDB" w:rsidR="002419D3" w:rsidRDefault="002419D3" w:rsidP="002419D3">
            <w:pPr>
              <w:pStyle w:val="TAC"/>
              <w:jc w:val="left"/>
              <w:rPr>
                <w:sz w:val="16"/>
                <w:szCs w:val="16"/>
              </w:rPr>
            </w:pPr>
            <w:r>
              <w:rPr>
                <w:sz w:val="16"/>
                <w:szCs w:val="16"/>
              </w:rPr>
              <w:t>2025-06</w:t>
            </w:r>
          </w:p>
        </w:tc>
        <w:tc>
          <w:tcPr>
            <w:tcW w:w="760" w:type="dxa"/>
            <w:shd w:val="solid" w:color="FFFFFF" w:fill="auto"/>
          </w:tcPr>
          <w:p w14:paraId="47F246B8" w14:textId="487CDBD3" w:rsidR="002419D3" w:rsidRDefault="002419D3" w:rsidP="002419D3">
            <w:pPr>
              <w:pStyle w:val="TAC"/>
              <w:jc w:val="left"/>
              <w:rPr>
                <w:sz w:val="16"/>
                <w:szCs w:val="16"/>
              </w:rPr>
            </w:pPr>
            <w:r>
              <w:rPr>
                <w:sz w:val="16"/>
                <w:szCs w:val="16"/>
              </w:rPr>
              <w:t>CT#108</w:t>
            </w:r>
          </w:p>
        </w:tc>
        <w:tc>
          <w:tcPr>
            <w:tcW w:w="1060" w:type="dxa"/>
            <w:shd w:val="solid" w:color="FFFFFF" w:fill="auto"/>
          </w:tcPr>
          <w:p w14:paraId="348FE805" w14:textId="607EA88A"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0FC4E63B" w14:textId="459B7E21" w:rsidR="002419D3" w:rsidRDefault="002419D3" w:rsidP="002419D3">
            <w:pPr>
              <w:pStyle w:val="TAL"/>
              <w:rPr>
                <w:sz w:val="16"/>
                <w:szCs w:val="16"/>
              </w:rPr>
            </w:pPr>
            <w:r>
              <w:rPr>
                <w:sz w:val="16"/>
                <w:szCs w:val="16"/>
              </w:rPr>
              <w:t>0176</w:t>
            </w:r>
          </w:p>
        </w:tc>
        <w:tc>
          <w:tcPr>
            <w:tcW w:w="420" w:type="dxa"/>
            <w:shd w:val="solid" w:color="FFFFFF" w:fill="auto"/>
          </w:tcPr>
          <w:p w14:paraId="0FC113D1" w14:textId="29A9ADC1" w:rsidR="002419D3" w:rsidRDefault="002419D3" w:rsidP="002419D3">
            <w:pPr>
              <w:pStyle w:val="TAR"/>
              <w:jc w:val="center"/>
              <w:rPr>
                <w:sz w:val="16"/>
                <w:szCs w:val="16"/>
              </w:rPr>
            </w:pPr>
            <w:r>
              <w:rPr>
                <w:sz w:val="16"/>
                <w:szCs w:val="16"/>
              </w:rPr>
              <w:t>-</w:t>
            </w:r>
          </w:p>
        </w:tc>
        <w:tc>
          <w:tcPr>
            <w:tcW w:w="532" w:type="dxa"/>
            <w:shd w:val="solid" w:color="FFFFFF" w:fill="auto"/>
          </w:tcPr>
          <w:p w14:paraId="7D21FD1B" w14:textId="42402036" w:rsidR="002419D3" w:rsidRDefault="002419D3" w:rsidP="002419D3">
            <w:pPr>
              <w:pStyle w:val="TAC"/>
              <w:rPr>
                <w:sz w:val="16"/>
                <w:szCs w:val="16"/>
              </w:rPr>
            </w:pPr>
            <w:r>
              <w:rPr>
                <w:sz w:val="16"/>
                <w:szCs w:val="16"/>
              </w:rPr>
              <w:t>F</w:t>
            </w:r>
          </w:p>
        </w:tc>
        <w:tc>
          <w:tcPr>
            <w:tcW w:w="4689" w:type="dxa"/>
            <w:shd w:val="solid" w:color="FFFFFF" w:fill="auto"/>
          </w:tcPr>
          <w:p w14:paraId="1BF80041" w14:textId="0EC8F5CB" w:rsidR="002419D3" w:rsidRPr="00A07BEA" w:rsidRDefault="002419D3" w:rsidP="002419D3">
            <w:pPr>
              <w:pStyle w:val="TAL"/>
              <w:rPr>
                <w:sz w:val="16"/>
                <w:szCs w:val="16"/>
              </w:rPr>
            </w:pPr>
            <w:r w:rsidRPr="00D1217A">
              <w:rPr>
                <w:sz w:val="16"/>
                <w:szCs w:val="16"/>
              </w:rPr>
              <w:t>IMS AS registration of the same IMS AS type</w:t>
            </w:r>
          </w:p>
        </w:tc>
        <w:tc>
          <w:tcPr>
            <w:tcW w:w="708" w:type="dxa"/>
            <w:shd w:val="solid" w:color="FFFFFF" w:fill="auto"/>
          </w:tcPr>
          <w:p w14:paraId="142E7271" w14:textId="790A0551" w:rsidR="002419D3" w:rsidRDefault="002419D3" w:rsidP="002419D3">
            <w:pPr>
              <w:pStyle w:val="TAC"/>
              <w:jc w:val="left"/>
              <w:rPr>
                <w:sz w:val="16"/>
                <w:szCs w:val="16"/>
              </w:rPr>
            </w:pPr>
            <w:r>
              <w:rPr>
                <w:sz w:val="16"/>
                <w:szCs w:val="16"/>
              </w:rPr>
              <w:t>19.2.0</w:t>
            </w:r>
          </w:p>
        </w:tc>
      </w:tr>
      <w:tr w:rsidR="002419D3" w:rsidRPr="00F91D2F" w14:paraId="276C589A" w14:textId="77777777" w:rsidTr="009C171C">
        <w:tc>
          <w:tcPr>
            <w:tcW w:w="840" w:type="dxa"/>
            <w:shd w:val="solid" w:color="FFFFFF" w:fill="auto"/>
          </w:tcPr>
          <w:p w14:paraId="14991496" w14:textId="05A13672" w:rsidR="002419D3" w:rsidRDefault="002419D3" w:rsidP="002419D3">
            <w:pPr>
              <w:pStyle w:val="TAC"/>
              <w:jc w:val="left"/>
              <w:rPr>
                <w:sz w:val="16"/>
                <w:szCs w:val="16"/>
              </w:rPr>
            </w:pPr>
            <w:r>
              <w:rPr>
                <w:sz w:val="16"/>
                <w:szCs w:val="16"/>
              </w:rPr>
              <w:t>2025-06</w:t>
            </w:r>
          </w:p>
        </w:tc>
        <w:tc>
          <w:tcPr>
            <w:tcW w:w="760" w:type="dxa"/>
            <w:shd w:val="solid" w:color="FFFFFF" w:fill="auto"/>
          </w:tcPr>
          <w:p w14:paraId="4FB77FC1" w14:textId="14B258E2" w:rsidR="002419D3" w:rsidRDefault="002419D3" w:rsidP="002419D3">
            <w:pPr>
              <w:pStyle w:val="TAC"/>
              <w:jc w:val="left"/>
              <w:rPr>
                <w:sz w:val="16"/>
                <w:szCs w:val="16"/>
              </w:rPr>
            </w:pPr>
            <w:r>
              <w:rPr>
                <w:sz w:val="16"/>
                <w:szCs w:val="16"/>
              </w:rPr>
              <w:t>CT#108</w:t>
            </w:r>
          </w:p>
        </w:tc>
        <w:tc>
          <w:tcPr>
            <w:tcW w:w="1060" w:type="dxa"/>
            <w:shd w:val="solid" w:color="FFFFFF" w:fill="auto"/>
          </w:tcPr>
          <w:p w14:paraId="4DACF0F8" w14:textId="0DC76D6E"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7EA53C79" w14:textId="7FC8631B" w:rsidR="002419D3" w:rsidRDefault="002419D3" w:rsidP="002419D3">
            <w:pPr>
              <w:pStyle w:val="TAL"/>
              <w:rPr>
                <w:sz w:val="16"/>
                <w:szCs w:val="16"/>
              </w:rPr>
            </w:pPr>
            <w:r>
              <w:rPr>
                <w:sz w:val="16"/>
                <w:szCs w:val="16"/>
              </w:rPr>
              <w:t>0177</w:t>
            </w:r>
          </w:p>
        </w:tc>
        <w:tc>
          <w:tcPr>
            <w:tcW w:w="420" w:type="dxa"/>
            <w:shd w:val="solid" w:color="FFFFFF" w:fill="auto"/>
          </w:tcPr>
          <w:p w14:paraId="240DDAC1" w14:textId="78CC1732" w:rsidR="002419D3" w:rsidRDefault="002419D3" w:rsidP="002419D3">
            <w:pPr>
              <w:pStyle w:val="TAR"/>
              <w:jc w:val="center"/>
              <w:rPr>
                <w:sz w:val="16"/>
                <w:szCs w:val="16"/>
              </w:rPr>
            </w:pPr>
            <w:r>
              <w:rPr>
                <w:sz w:val="16"/>
                <w:szCs w:val="16"/>
              </w:rPr>
              <w:t>1</w:t>
            </w:r>
          </w:p>
        </w:tc>
        <w:tc>
          <w:tcPr>
            <w:tcW w:w="532" w:type="dxa"/>
            <w:shd w:val="solid" w:color="FFFFFF" w:fill="auto"/>
          </w:tcPr>
          <w:p w14:paraId="428DEE10" w14:textId="6C0D0C5F" w:rsidR="002419D3" w:rsidRDefault="002419D3" w:rsidP="002419D3">
            <w:pPr>
              <w:pStyle w:val="TAC"/>
              <w:rPr>
                <w:sz w:val="16"/>
                <w:szCs w:val="16"/>
              </w:rPr>
            </w:pPr>
            <w:r>
              <w:rPr>
                <w:sz w:val="16"/>
                <w:szCs w:val="16"/>
              </w:rPr>
              <w:t>B</w:t>
            </w:r>
          </w:p>
        </w:tc>
        <w:tc>
          <w:tcPr>
            <w:tcW w:w="4689" w:type="dxa"/>
            <w:shd w:val="solid" w:color="FFFFFF" w:fill="auto"/>
          </w:tcPr>
          <w:p w14:paraId="59F2AE62" w14:textId="01DAA5D4" w:rsidR="002419D3" w:rsidRPr="00A07BEA" w:rsidRDefault="002419D3" w:rsidP="002419D3">
            <w:pPr>
              <w:pStyle w:val="TAL"/>
              <w:rPr>
                <w:sz w:val="16"/>
                <w:szCs w:val="16"/>
              </w:rPr>
            </w:pPr>
            <w:r w:rsidRPr="00D1217A">
              <w:rPr>
                <w:sz w:val="16"/>
                <w:szCs w:val="16"/>
              </w:rPr>
              <w:t>Immediate report in Nhss_imsEE subscribe response</w:t>
            </w:r>
          </w:p>
        </w:tc>
        <w:tc>
          <w:tcPr>
            <w:tcW w:w="708" w:type="dxa"/>
            <w:shd w:val="solid" w:color="FFFFFF" w:fill="auto"/>
          </w:tcPr>
          <w:p w14:paraId="4E18C5E2" w14:textId="190882B0" w:rsidR="002419D3" w:rsidRDefault="002419D3" w:rsidP="002419D3">
            <w:pPr>
              <w:pStyle w:val="TAC"/>
              <w:jc w:val="left"/>
              <w:rPr>
                <w:sz w:val="16"/>
                <w:szCs w:val="16"/>
              </w:rPr>
            </w:pPr>
            <w:r>
              <w:rPr>
                <w:sz w:val="16"/>
                <w:szCs w:val="16"/>
              </w:rPr>
              <w:t>19.2.0</w:t>
            </w:r>
          </w:p>
        </w:tc>
      </w:tr>
      <w:tr w:rsidR="002419D3" w:rsidRPr="00F91D2F" w14:paraId="1037E3CC" w14:textId="77777777" w:rsidTr="009C171C">
        <w:tc>
          <w:tcPr>
            <w:tcW w:w="840" w:type="dxa"/>
            <w:shd w:val="solid" w:color="FFFFFF" w:fill="auto"/>
          </w:tcPr>
          <w:p w14:paraId="5914D665" w14:textId="3F2BF9C4" w:rsidR="002419D3" w:rsidRDefault="002419D3" w:rsidP="002419D3">
            <w:pPr>
              <w:pStyle w:val="TAC"/>
              <w:jc w:val="left"/>
              <w:rPr>
                <w:sz w:val="16"/>
                <w:szCs w:val="16"/>
              </w:rPr>
            </w:pPr>
            <w:r>
              <w:rPr>
                <w:sz w:val="16"/>
                <w:szCs w:val="16"/>
              </w:rPr>
              <w:t>2025-06</w:t>
            </w:r>
          </w:p>
        </w:tc>
        <w:tc>
          <w:tcPr>
            <w:tcW w:w="760" w:type="dxa"/>
            <w:shd w:val="solid" w:color="FFFFFF" w:fill="auto"/>
          </w:tcPr>
          <w:p w14:paraId="0F71C121" w14:textId="1519B4DD" w:rsidR="002419D3" w:rsidRDefault="002419D3" w:rsidP="002419D3">
            <w:pPr>
              <w:pStyle w:val="TAC"/>
              <w:jc w:val="left"/>
              <w:rPr>
                <w:sz w:val="16"/>
                <w:szCs w:val="16"/>
              </w:rPr>
            </w:pPr>
            <w:r>
              <w:rPr>
                <w:sz w:val="16"/>
                <w:szCs w:val="16"/>
              </w:rPr>
              <w:t>CT#108</w:t>
            </w:r>
          </w:p>
        </w:tc>
        <w:tc>
          <w:tcPr>
            <w:tcW w:w="1060" w:type="dxa"/>
            <w:shd w:val="solid" w:color="FFFFFF" w:fill="auto"/>
          </w:tcPr>
          <w:p w14:paraId="1A0AB9B3" w14:textId="28C24DBE"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2882D009" w14:textId="7CE529AF" w:rsidR="002419D3" w:rsidRDefault="002419D3" w:rsidP="002419D3">
            <w:pPr>
              <w:pStyle w:val="TAL"/>
              <w:rPr>
                <w:sz w:val="16"/>
                <w:szCs w:val="16"/>
              </w:rPr>
            </w:pPr>
            <w:r>
              <w:rPr>
                <w:sz w:val="16"/>
                <w:szCs w:val="16"/>
              </w:rPr>
              <w:t>0179</w:t>
            </w:r>
          </w:p>
        </w:tc>
        <w:tc>
          <w:tcPr>
            <w:tcW w:w="420" w:type="dxa"/>
            <w:shd w:val="solid" w:color="FFFFFF" w:fill="auto"/>
          </w:tcPr>
          <w:p w14:paraId="3D73B21A" w14:textId="48A2D82B" w:rsidR="002419D3" w:rsidRDefault="002419D3" w:rsidP="002419D3">
            <w:pPr>
              <w:pStyle w:val="TAR"/>
              <w:jc w:val="center"/>
              <w:rPr>
                <w:sz w:val="16"/>
                <w:szCs w:val="16"/>
              </w:rPr>
            </w:pPr>
            <w:r>
              <w:rPr>
                <w:sz w:val="16"/>
                <w:szCs w:val="16"/>
              </w:rPr>
              <w:t>2</w:t>
            </w:r>
          </w:p>
        </w:tc>
        <w:tc>
          <w:tcPr>
            <w:tcW w:w="532" w:type="dxa"/>
            <w:shd w:val="solid" w:color="FFFFFF" w:fill="auto"/>
          </w:tcPr>
          <w:p w14:paraId="1A845834" w14:textId="4BA08E60" w:rsidR="002419D3" w:rsidRDefault="002419D3" w:rsidP="002419D3">
            <w:pPr>
              <w:pStyle w:val="TAC"/>
              <w:rPr>
                <w:sz w:val="16"/>
                <w:szCs w:val="16"/>
              </w:rPr>
            </w:pPr>
            <w:r>
              <w:rPr>
                <w:sz w:val="16"/>
                <w:szCs w:val="16"/>
              </w:rPr>
              <w:t>B</w:t>
            </w:r>
          </w:p>
        </w:tc>
        <w:tc>
          <w:tcPr>
            <w:tcW w:w="4689" w:type="dxa"/>
            <w:shd w:val="solid" w:color="FFFFFF" w:fill="auto"/>
          </w:tcPr>
          <w:p w14:paraId="623884AD" w14:textId="3E882849" w:rsidR="002419D3" w:rsidRPr="00A07BEA" w:rsidRDefault="002419D3" w:rsidP="002419D3">
            <w:pPr>
              <w:pStyle w:val="TAL"/>
              <w:rPr>
                <w:sz w:val="16"/>
                <w:szCs w:val="16"/>
              </w:rPr>
            </w:pPr>
            <w:r w:rsidRPr="00D1217A">
              <w:rPr>
                <w:sz w:val="16"/>
                <w:szCs w:val="16"/>
              </w:rPr>
              <w:t>AF Identifier in ImsEeSubscription</w:t>
            </w:r>
          </w:p>
        </w:tc>
        <w:tc>
          <w:tcPr>
            <w:tcW w:w="708" w:type="dxa"/>
            <w:shd w:val="solid" w:color="FFFFFF" w:fill="auto"/>
          </w:tcPr>
          <w:p w14:paraId="2D46CD1F" w14:textId="163C41E7" w:rsidR="002419D3" w:rsidRDefault="002419D3" w:rsidP="002419D3">
            <w:pPr>
              <w:pStyle w:val="TAC"/>
              <w:jc w:val="left"/>
              <w:rPr>
                <w:sz w:val="16"/>
                <w:szCs w:val="16"/>
              </w:rPr>
            </w:pPr>
            <w:r>
              <w:rPr>
                <w:sz w:val="16"/>
                <w:szCs w:val="16"/>
              </w:rPr>
              <w:t>19.2.0</w:t>
            </w:r>
          </w:p>
        </w:tc>
      </w:tr>
      <w:tr w:rsidR="002419D3" w:rsidRPr="00F91D2F" w14:paraId="77B8B5C9" w14:textId="77777777" w:rsidTr="009C171C">
        <w:tc>
          <w:tcPr>
            <w:tcW w:w="840" w:type="dxa"/>
            <w:shd w:val="solid" w:color="FFFFFF" w:fill="auto"/>
          </w:tcPr>
          <w:p w14:paraId="65B27488" w14:textId="55602517" w:rsidR="002419D3" w:rsidRDefault="002419D3" w:rsidP="002419D3">
            <w:pPr>
              <w:pStyle w:val="TAC"/>
              <w:jc w:val="left"/>
              <w:rPr>
                <w:sz w:val="16"/>
                <w:szCs w:val="16"/>
              </w:rPr>
            </w:pPr>
            <w:r>
              <w:rPr>
                <w:sz w:val="16"/>
                <w:szCs w:val="16"/>
              </w:rPr>
              <w:t>2025-06</w:t>
            </w:r>
          </w:p>
        </w:tc>
        <w:tc>
          <w:tcPr>
            <w:tcW w:w="760" w:type="dxa"/>
            <w:shd w:val="solid" w:color="FFFFFF" w:fill="auto"/>
          </w:tcPr>
          <w:p w14:paraId="0A2D82EA" w14:textId="647BD159" w:rsidR="002419D3" w:rsidRDefault="002419D3" w:rsidP="002419D3">
            <w:pPr>
              <w:pStyle w:val="TAC"/>
              <w:jc w:val="left"/>
              <w:rPr>
                <w:sz w:val="16"/>
                <w:szCs w:val="16"/>
              </w:rPr>
            </w:pPr>
            <w:r>
              <w:rPr>
                <w:sz w:val="16"/>
                <w:szCs w:val="16"/>
              </w:rPr>
              <w:t>CT#108</w:t>
            </w:r>
          </w:p>
        </w:tc>
        <w:tc>
          <w:tcPr>
            <w:tcW w:w="1060" w:type="dxa"/>
            <w:shd w:val="solid" w:color="FFFFFF" w:fill="auto"/>
          </w:tcPr>
          <w:p w14:paraId="0F040801" w14:textId="7E8E13F1"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28B3BC4C" w14:textId="563C5DB7" w:rsidR="002419D3" w:rsidRDefault="002419D3" w:rsidP="002419D3">
            <w:pPr>
              <w:pStyle w:val="TAL"/>
              <w:rPr>
                <w:sz w:val="16"/>
                <w:szCs w:val="16"/>
              </w:rPr>
            </w:pPr>
            <w:r>
              <w:rPr>
                <w:sz w:val="16"/>
                <w:szCs w:val="16"/>
              </w:rPr>
              <w:t>0180</w:t>
            </w:r>
          </w:p>
        </w:tc>
        <w:tc>
          <w:tcPr>
            <w:tcW w:w="420" w:type="dxa"/>
            <w:shd w:val="solid" w:color="FFFFFF" w:fill="auto"/>
          </w:tcPr>
          <w:p w14:paraId="124B705A" w14:textId="2A4BBEF7" w:rsidR="002419D3" w:rsidRDefault="002419D3" w:rsidP="002419D3">
            <w:pPr>
              <w:pStyle w:val="TAR"/>
              <w:jc w:val="center"/>
              <w:rPr>
                <w:sz w:val="16"/>
                <w:szCs w:val="16"/>
              </w:rPr>
            </w:pPr>
            <w:r>
              <w:rPr>
                <w:sz w:val="16"/>
                <w:szCs w:val="16"/>
              </w:rPr>
              <w:t>2</w:t>
            </w:r>
          </w:p>
        </w:tc>
        <w:tc>
          <w:tcPr>
            <w:tcW w:w="532" w:type="dxa"/>
            <w:shd w:val="solid" w:color="FFFFFF" w:fill="auto"/>
          </w:tcPr>
          <w:p w14:paraId="7321DDC5" w14:textId="6982C812" w:rsidR="002419D3" w:rsidRDefault="002419D3" w:rsidP="002419D3">
            <w:pPr>
              <w:pStyle w:val="TAC"/>
              <w:rPr>
                <w:sz w:val="16"/>
                <w:szCs w:val="16"/>
              </w:rPr>
            </w:pPr>
            <w:r>
              <w:rPr>
                <w:sz w:val="16"/>
                <w:szCs w:val="16"/>
              </w:rPr>
              <w:t>B</w:t>
            </w:r>
          </w:p>
        </w:tc>
        <w:tc>
          <w:tcPr>
            <w:tcW w:w="4689" w:type="dxa"/>
            <w:shd w:val="solid" w:color="FFFFFF" w:fill="auto"/>
          </w:tcPr>
          <w:p w14:paraId="7545CDCB" w14:textId="444D7541" w:rsidR="002419D3" w:rsidRPr="00A07BEA" w:rsidRDefault="002419D3" w:rsidP="002419D3">
            <w:pPr>
              <w:pStyle w:val="TAL"/>
              <w:rPr>
                <w:sz w:val="16"/>
                <w:szCs w:val="16"/>
              </w:rPr>
            </w:pPr>
            <w:r w:rsidRPr="00D1217A">
              <w:rPr>
                <w:sz w:val="16"/>
                <w:szCs w:val="16"/>
              </w:rPr>
              <w:t>Add Nhss_ImsEE OpenAPI</w:t>
            </w:r>
          </w:p>
        </w:tc>
        <w:tc>
          <w:tcPr>
            <w:tcW w:w="708" w:type="dxa"/>
            <w:shd w:val="solid" w:color="FFFFFF" w:fill="auto"/>
          </w:tcPr>
          <w:p w14:paraId="11F4CF13" w14:textId="7D1B360B" w:rsidR="002419D3" w:rsidRDefault="002419D3" w:rsidP="002419D3">
            <w:pPr>
              <w:pStyle w:val="TAC"/>
              <w:jc w:val="left"/>
              <w:rPr>
                <w:sz w:val="16"/>
                <w:szCs w:val="16"/>
              </w:rPr>
            </w:pPr>
            <w:r>
              <w:rPr>
                <w:sz w:val="16"/>
                <w:szCs w:val="16"/>
              </w:rPr>
              <w:t>19.2.0</w:t>
            </w:r>
          </w:p>
        </w:tc>
      </w:tr>
      <w:tr w:rsidR="002419D3" w:rsidRPr="00F91D2F" w14:paraId="04186FBF" w14:textId="77777777" w:rsidTr="009C171C">
        <w:tc>
          <w:tcPr>
            <w:tcW w:w="840" w:type="dxa"/>
            <w:shd w:val="solid" w:color="FFFFFF" w:fill="auto"/>
          </w:tcPr>
          <w:p w14:paraId="58197C1B" w14:textId="4F33838F" w:rsidR="002419D3" w:rsidRDefault="002419D3" w:rsidP="002419D3">
            <w:pPr>
              <w:pStyle w:val="TAC"/>
              <w:jc w:val="left"/>
              <w:rPr>
                <w:sz w:val="16"/>
                <w:szCs w:val="16"/>
              </w:rPr>
            </w:pPr>
            <w:r>
              <w:rPr>
                <w:sz w:val="16"/>
                <w:szCs w:val="16"/>
              </w:rPr>
              <w:t>2025-06</w:t>
            </w:r>
          </w:p>
        </w:tc>
        <w:tc>
          <w:tcPr>
            <w:tcW w:w="760" w:type="dxa"/>
            <w:shd w:val="solid" w:color="FFFFFF" w:fill="auto"/>
          </w:tcPr>
          <w:p w14:paraId="64BB074D" w14:textId="064AEE4D" w:rsidR="002419D3" w:rsidRDefault="002419D3" w:rsidP="002419D3">
            <w:pPr>
              <w:pStyle w:val="TAC"/>
              <w:jc w:val="left"/>
              <w:rPr>
                <w:sz w:val="16"/>
                <w:szCs w:val="16"/>
              </w:rPr>
            </w:pPr>
            <w:r>
              <w:rPr>
                <w:sz w:val="16"/>
                <w:szCs w:val="16"/>
              </w:rPr>
              <w:t>CT#108</w:t>
            </w:r>
          </w:p>
        </w:tc>
        <w:tc>
          <w:tcPr>
            <w:tcW w:w="1060" w:type="dxa"/>
            <w:shd w:val="solid" w:color="FFFFFF" w:fill="auto"/>
          </w:tcPr>
          <w:p w14:paraId="7613F999" w14:textId="3339C500"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775B609C" w14:textId="008AC6B5" w:rsidR="002419D3" w:rsidRDefault="002419D3" w:rsidP="002419D3">
            <w:pPr>
              <w:pStyle w:val="TAL"/>
              <w:rPr>
                <w:sz w:val="16"/>
                <w:szCs w:val="16"/>
              </w:rPr>
            </w:pPr>
            <w:r>
              <w:rPr>
                <w:sz w:val="16"/>
                <w:szCs w:val="16"/>
              </w:rPr>
              <w:t>0181</w:t>
            </w:r>
          </w:p>
        </w:tc>
        <w:tc>
          <w:tcPr>
            <w:tcW w:w="420" w:type="dxa"/>
            <w:shd w:val="solid" w:color="FFFFFF" w:fill="auto"/>
          </w:tcPr>
          <w:p w14:paraId="07962E98" w14:textId="3A940813" w:rsidR="002419D3" w:rsidRDefault="002419D3" w:rsidP="002419D3">
            <w:pPr>
              <w:pStyle w:val="TAR"/>
              <w:jc w:val="center"/>
              <w:rPr>
                <w:sz w:val="16"/>
                <w:szCs w:val="16"/>
              </w:rPr>
            </w:pPr>
            <w:r>
              <w:rPr>
                <w:sz w:val="16"/>
                <w:szCs w:val="16"/>
              </w:rPr>
              <w:t>-</w:t>
            </w:r>
          </w:p>
        </w:tc>
        <w:tc>
          <w:tcPr>
            <w:tcW w:w="532" w:type="dxa"/>
            <w:shd w:val="solid" w:color="FFFFFF" w:fill="auto"/>
          </w:tcPr>
          <w:p w14:paraId="278642AE" w14:textId="41B816ED" w:rsidR="002419D3" w:rsidRDefault="002419D3" w:rsidP="002419D3">
            <w:pPr>
              <w:pStyle w:val="TAC"/>
              <w:rPr>
                <w:sz w:val="16"/>
                <w:szCs w:val="16"/>
              </w:rPr>
            </w:pPr>
            <w:r>
              <w:rPr>
                <w:sz w:val="16"/>
                <w:szCs w:val="16"/>
              </w:rPr>
              <w:t>F</w:t>
            </w:r>
          </w:p>
        </w:tc>
        <w:tc>
          <w:tcPr>
            <w:tcW w:w="4689" w:type="dxa"/>
            <w:shd w:val="solid" w:color="FFFFFF" w:fill="auto"/>
          </w:tcPr>
          <w:p w14:paraId="64B8CF4C" w14:textId="660C85CA" w:rsidR="002419D3" w:rsidRPr="00A07BEA" w:rsidRDefault="002419D3" w:rsidP="002419D3">
            <w:pPr>
              <w:pStyle w:val="TAL"/>
              <w:rPr>
                <w:sz w:val="16"/>
                <w:szCs w:val="16"/>
              </w:rPr>
            </w:pPr>
            <w:r w:rsidRPr="00D1217A">
              <w:rPr>
                <w:sz w:val="16"/>
                <w:szCs w:val="16"/>
              </w:rPr>
              <w:t>Correction on application error of Nhss_ImsUECM service</w:t>
            </w:r>
          </w:p>
        </w:tc>
        <w:tc>
          <w:tcPr>
            <w:tcW w:w="708" w:type="dxa"/>
            <w:shd w:val="solid" w:color="FFFFFF" w:fill="auto"/>
          </w:tcPr>
          <w:p w14:paraId="20F57865" w14:textId="03A4C24A" w:rsidR="002419D3" w:rsidRDefault="002419D3" w:rsidP="002419D3">
            <w:pPr>
              <w:pStyle w:val="TAC"/>
              <w:jc w:val="left"/>
              <w:rPr>
                <w:sz w:val="16"/>
                <w:szCs w:val="16"/>
              </w:rPr>
            </w:pPr>
            <w:r>
              <w:rPr>
                <w:sz w:val="16"/>
                <w:szCs w:val="16"/>
              </w:rPr>
              <w:t>19.2.0</w:t>
            </w:r>
          </w:p>
        </w:tc>
      </w:tr>
      <w:tr w:rsidR="002419D3" w:rsidRPr="00F91D2F" w14:paraId="185A6D09" w14:textId="77777777" w:rsidTr="009C171C">
        <w:tc>
          <w:tcPr>
            <w:tcW w:w="840" w:type="dxa"/>
            <w:shd w:val="solid" w:color="FFFFFF" w:fill="auto"/>
          </w:tcPr>
          <w:p w14:paraId="18AB5250" w14:textId="69847D00" w:rsidR="002419D3" w:rsidRDefault="002419D3" w:rsidP="002419D3">
            <w:pPr>
              <w:pStyle w:val="TAC"/>
              <w:jc w:val="left"/>
              <w:rPr>
                <w:sz w:val="16"/>
                <w:szCs w:val="16"/>
              </w:rPr>
            </w:pPr>
            <w:r>
              <w:rPr>
                <w:sz w:val="16"/>
                <w:szCs w:val="16"/>
              </w:rPr>
              <w:t>2025-06</w:t>
            </w:r>
          </w:p>
        </w:tc>
        <w:tc>
          <w:tcPr>
            <w:tcW w:w="760" w:type="dxa"/>
            <w:shd w:val="solid" w:color="FFFFFF" w:fill="auto"/>
          </w:tcPr>
          <w:p w14:paraId="7F817464" w14:textId="1ABC6B61" w:rsidR="002419D3" w:rsidRDefault="002419D3" w:rsidP="002419D3">
            <w:pPr>
              <w:pStyle w:val="TAC"/>
              <w:jc w:val="left"/>
              <w:rPr>
                <w:sz w:val="16"/>
                <w:szCs w:val="16"/>
              </w:rPr>
            </w:pPr>
            <w:r>
              <w:rPr>
                <w:sz w:val="16"/>
                <w:szCs w:val="16"/>
              </w:rPr>
              <w:t>CT#108</w:t>
            </w:r>
          </w:p>
        </w:tc>
        <w:tc>
          <w:tcPr>
            <w:tcW w:w="1060" w:type="dxa"/>
            <w:shd w:val="solid" w:color="FFFFFF" w:fill="auto"/>
          </w:tcPr>
          <w:p w14:paraId="245B1C69" w14:textId="313F2741" w:rsidR="002419D3" w:rsidRPr="00A07BEA" w:rsidRDefault="002419D3" w:rsidP="002419D3">
            <w:pPr>
              <w:pStyle w:val="TAC"/>
              <w:jc w:val="left"/>
              <w:rPr>
                <w:sz w:val="16"/>
                <w:szCs w:val="16"/>
              </w:rPr>
            </w:pPr>
            <w:r w:rsidRPr="006A2651">
              <w:rPr>
                <w:sz w:val="16"/>
                <w:szCs w:val="16"/>
              </w:rPr>
              <w:t>CP-251060</w:t>
            </w:r>
          </w:p>
        </w:tc>
        <w:tc>
          <w:tcPr>
            <w:tcW w:w="630" w:type="dxa"/>
            <w:shd w:val="solid" w:color="FFFFFF" w:fill="auto"/>
          </w:tcPr>
          <w:p w14:paraId="565DBA31" w14:textId="3E28E294" w:rsidR="002419D3" w:rsidRDefault="002419D3" w:rsidP="002419D3">
            <w:pPr>
              <w:pStyle w:val="TAL"/>
              <w:rPr>
                <w:sz w:val="16"/>
                <w:szCs w:val="16"/>
              </w:rPr>
            </w:pPr>
            <w:r>
              <w:rPr>
                <w:sz w:val="16"/>
                <w:szCs w:val="16"/>
              </w:rPr>
              <w:t>0185</w:t>
            </w:r>
          </w:p>
        </w:tc>
        <w:tc>
          <w:tcPr>
            <w:tcW w:w="420" w:type="dxa"/>
            <w:shd w:val="solid" w:color="FFFFFF" w:fill="auto"/>
          </w:tcPr>
          <w:p w14:paraId="64BCBFAB" w14:textId="45DFD846" w:rsidR="002419D3" w:rsidRDefault="002419D3" w:rsidP="002419D3">
            <w:pPr>
              <w:pStyle w:val="TAR"/>
              <w:jc w:val="center"/>
              <w:rPr>
                <w:sz w:val="16"/>
                <w:szCs w:val="16"/>
              </w:rPr>
            </w:pPr>
            <w:r>
              <w:rPr>
                <w:sz w:val="16"/>
                <w:szCs w:val="16"/>
              </w:rPr>
              <w:t>1</w:t>
            </w:r>
          </w:p>
        </w:tc>
        <w:tc>
          <w:tcPr>
            <w:tcW w:w="532" w:type="dxa"/>
            <w:shd w:val="solid" w:color="FFFFFF" w:fill="auto"/>
          </w:tcPr>
          <w:p w14:paraId="3811E31B" w14:textId="4E545A70" w:rsidR="002419D3" w:rsidRDefault="002419D3" w:rsidP="002419D3">
            <w:pPr>
              <w:pStyle w:val="TAC"/>
              <w:rPr>
                <w:sz w:val="16"/>
                <w:szCs w:val="16"/>
              </w:rPr>
            </w:pPr>
            <w:r>
              <w:rPr>
                <w:sz w:val="16"/>
                <w:szCs w:val="16"/>
              </w:rPr>
              <w:t>F</w:t>
            </w:r>
          </w:p>
        </w:tc>
        <w:tc>
          <w:tcPr>
            <w:tcW w:w="4689" w:type="dxa"/>
            <w:shd w:val="solid" w:color="FFFFFF" w:fill="auto"/>
          </w:tcPr>
          <w:p w14:paraId="21425070" w14:textId="07C91F59" w:rsidR="002419D3" w:rsidRPr="00A07BEA" w:rsidRDefault="002419D3" w:rsidP="002419D3">
            <w:pPr>
              <w:pStyle w:val="TAL"/>
              <w:rPr>
                <w:sz w:val="16"/>
                <w:szCs w:val="16"/>
              </w:rPr>
            </w:pPr>
            <w:r w:rsidRPr="00D1217A">
              <w:rPr>
                <w:sz w:val="16"/>
                <w:szCs w:val="16"/>
              </w:rPr>
              <w:t>29.562 Correction for MPS attribute</w:t>
            </w:r>
          </w:p>
        </w:tc>
        <w:tc>
          <w:tcPr>
            <w:tcW w:w="708" w:type="dxa"/>
            <w:shd w:val="solid" w:color="FFFFFF" w:fill="auto"/>
          </w:tcPr>
          <w:p w14:paraId="0814930F" w14:textId="49701DD0" w:rsidR="002419D3" w:rsidRDefault="002419D3" w:rsidP="002419D3">
            <w:pPr>
              <w:pStyle w:val="TAC"/>
              <w:jc w:val="left"/>
              <w:rPr>
                <w:sz w:val="16"/>
                <w:szCs w:val="16"/>
              </w:rPr>
            </w:pPr>
            <w:r>
              <w:rPr>
                <w:sz w:val="16"/>
                <w:szCs w:val="16"/>
              </w:rPr>
              <w:t>19.2.0</w:t>
            </w:r>
          </w:p>
        </w:tc>
      </w:tr>
      <w:tr w:rsidR="002419D3" w:rsidRPr="00F91D2F" w14:paraId="6F9FFFCB" w14:textId="77777777" w:rsidTr="009C171C">
        <w:tc>
          <w:tcPr>
            <w:tcW w:w="840" w:type="dxa"/>
            <w:shd w:val="solid" w:color="FFFFFF" w:fill="auto"/>
          </w:tcPr>
          <w:p w14:paraId="0380A2C8" w14:textId="21EEC1A5" w:rsidR="002419D3" w:rsidRDefault="002419D3" w:rsidP="002419D3">
            <w:pPr>
              <w:pStyle w:val="TAC"/>
              <w:jc w:val="left"/>
              <w:rPr>
                <w:sz w:val="16"/>
                <w:szCs w:val="16"/>
              </w:rPr>
            </w:pPr>
            <w:r>
              <w:rPr>
                <w:sz w:val="16"/>
                <w:szCs w:val="16"/>
              </w:rPr>
              <w:t>2025-06</w:t>
            </w:r>
          </w:p>
        </w:tc>
        <w:tc>
          <w:tcPr>
            <w:tcW w:w="760" w:type="dxa"/>
            <w:shd w:val="solid" w:color="FFFFFF" w:fill="auto"/>
          </w:tcPr>
          <w:p w14:paraId="78F18C59" w14:textId="5F87ADA2" w:rsidR="002419D3" w:rsidRDefault="002419D3" w:rsidP="002419D3">
            <w:pPr>
              <w:pStyle w:val="TAC"/>
              <w:jc w:val="left"/>
              <w:rPr>
                <w:sz w:val="16"/>
                <w:szCs w:val="16"/>
              </w:rPr>
            </w:pPr>
            <w:r>
              <w:rPr>
                <w:sz w:val="16"/>
                <w:szCs w:val="16"/>
              </w:rPr>
              <w:t>CT#108</w:t>
            </w:r>
          </w:p>
        </w:tc>
        <w:tc>
          <w:tcPr>
            <w:tcW w:w="1060" w:type="dxa"/>
            <w:shd w:val="solid" w:color="FFFFFF" w:fill="auto"/>
          </w:tcPr>
          <w:p w14:paraId="65A22D4A" w14:textId="2BAE40E6" w:rsidR="002419D3" w:rsidRPr="00A07BEA" w:rsidRDefault="002419D3" w:rsidP="002419D3">
            <w:pPr>
              <w:pStyle w:val="TAC"/>
              <w:jc w:val="left"/>
              <w:rPr>
                <w:sz w:val="16"/>
                <w:szCs w:val="16"/>
              </w:rPr>
            </w:pPr>
            <w:r w:rsidRPr="006A2651">
              <w:rPr>
                <w:sz w:val="16"/>
                <w:szCs w:val="16"/>
              </w:rPr>
              <w:t>CP-251079</w:t>
            </w:r>
          </w:p>
        </w:tc>
        <w:tc>
          <w:tcPr>
            <w:tcW w:w="630" w:type="dxa"/>
            <w:shd w:val="solid" w:color="FFFFFF" w:fill="auto"/>
          </w:tcPr>
          <w:p w14:paraId="19B04C92" w14:textId="5AAF6E9D" w:rsidR="002419D3" w:rsidRDefault="002419D3" w:rsidP="002419D3">
            <w:pPr>
              <w:pStyle w:val="TAL"/>
              <w:rPr>
                <w:sz w:val="16"/>
                <w:szCs w:val="16"/>
              </w:rPr>
            </w:pPr>
            <w:r>
              <w:rPr>
                <w:sz w:val="16"/>
                <w:szCs w:val="16"/>
              </w:rPr>
              <w:t>0186</w:t>
            </w:r>
          </w:p>
        </w:tc>
        <w:tc>
          <w:tcPr>
            <w:tcW w:w="420" w:type="dxa"/>
            <w:shd w:val="solid" w:color="FFFFFF" w:fill="auto"/>
          </w:tcPr>
          <w:p w14:paraId="1B764AF8" w14:textId="3778D09E" w:rsidR="002419D3" w:rsidRDefault="002419D3" w:rsidP="002419D3">
            <w:pPr>
              <w:pStyle w:val="TAR"/>
              <w:jc w:val="center"/>
              <w:rPr>
                <w:sz w:val="16"/>
                <w:szCs w:val="16"/>
              </w:rPr>
            </w:pPr>
            <w:r>
              <w:rPr>
                <w:sz w:val="16"/>
                <w:szCs w:val="16"/>
              </w:rPr>
              <w:t>-</w:t>
            </w:r>
          </w:p>
        </w:tc>
        <w:tc>
          <w:tcPr>
            <w:tcW w:w="532" w:type="dxa"/>
            <w:shd w:val="solid" w:color="FFFFFF" w:fill="auto"/>
          </w:tcPr>
          <w:p w14:paraId="2426BBFA" w14:textId="151E5A73" w:rsidR="002419D3" w:rsidRDefault="002419D3" w:rsidP="002419D3">
            <w:pPr>
              <w:pStyle w:val="TAC"/>
              <w:rPr>
                <w:sz w:val="16"/>
                <w:szCs w:val="16"/>
              </w:rPr>
            </w:pPr>
            <w:r>
              <w:rPr>
                <w:sz w:val="16"/>
                <w:szCs w:val="16"/>
              </w:rPr>
              <w:t>F</w:t>
            </w:r>
          </w:p>
        </w:tc>
        <w:tc>
          <w:tcPr>
            <w:tcW w:w="4689" w:type="dxa"/>
            <w:shd w:val="solid" w:color="FFFFFF" w:fill="auto"/>
          </w:tcPr>
          <w:p w14:paraId="7D061BEA" w14:textId="7B0E4407" w:rsidR="002419D3" w:rsidRPr="00A07BEA" w:rsidRDefault="002419D3" w:rsidP="002419D3">
            <w:pPr>
              <w:pStyle w:val="TAL"/>
              <w:rPr>
                <w:sz w:val="16"/>
                <w:szCs w:val="16"/>
              </w:rPr>
            </w:pPr>
            <w:r w:rsidRPr="00D1217A">
              <w:rPr>
                <w:sz w:val="16"/>
                <w:szCs w:val="16"/>
              </w:rPr>
              <w:t>API version and External doc update</w:t>
            </w:r>
          </w:p>
        </w:tc>
        <w:tc>
          <w:tcPr>
            <w:tcW w:w="708" w:type="dxa"/>
            <w:shd w:val="solid" w:color="FFFFFF" w:fill="auto"/>
          </w:tcPr>
          <w:p w14:paraId="6E69E5C1" w14:textId="731CFFC2" w:rsidR="002419D3" w:rsidRDefault="002419D3" w:rsidP="002419D3">
            <w:pPr>
              <w:pStyle w:val="TAC"/>
              <w:jc w:val="left"/>
              <w:rPr>
                <w:sz w:val="16"/>
                <w:szCs w:val="16"/>
              </w:rPr>
            </w:pPr>
            <w:r>
              <w:rPr>
                <w:sz w:val="16"/>
                <w:szCs w:val="16"/>
              </w:rPr>
              <w:t>19.2.0</w:t>
            </w:r>
          </w:p>
        </w:tc>
      </w:tr>
      <w:tr w:rsidR="00C33274" w:rsidRPr="00F91D2F" w14:paraId="2045D43F" w14:textId="77777777" w:rsidTr="009C171C">
        <w:tc>
          <w:tcPr>
            <w:tcW w:w="840" w:type="dxa"/>
            <w:shd w:val="solid" w:color="FFFFFF" w:fill="auto"/>
          </w:tcPr>
          <w:p w14:paraId="0C1D2521" w14:textId="0C3911DB" w:rsidR="00C33274" w:rsidRDefault="00C33274" w:rsidP="00C33274">
            <w:pPr>
              <w:pStyle w:val="TAC"/>
              <w:jc w:val="left"/>
              <w:rPr>
                <w:sz w:val="16"/>
                <w:szCs w:val="16"/>
              </w:rPr>
            </w:pPr>
            <w:r>
              <w:rPr>
                <w:sz w:val="16"/>
                <w:szCs w:val="16"/>
              </w:rPr>
              <w:t>2025-09</w:t>
            </w:r>
          </w:p>
        </w:tc>
        <w:tc>
          <w:tcPr>
            <w:tcW w:w="760" w:type="dxa"/>
            <w:shd w:val="solid" w:color="FFFFFF" w:fill="auto"/>
          </w:tcPr>
          <w:p w14:paraId="552625C0" w14:textId="59557842" w:rsidR="00C33274" w:rsidRDefault="00C33274" w:rsidP="00C33274">
            <w:pPr>
              <w:pStyle w:val="TAC"/>
              <w:jc w:val="left"/>
              <w:rPr>
                <w:sz w:val="16"/>
                <w:szCs w:val="16"/>
              </w:rPr>
            </w:pPr>
            <w:r>
              <w:rPr>
                <w:sz w:val="16"/>
                <w:szCs w:val="16"/>
              </w:rPr>
              <w:t>CT#109</w:t>
            </w:r>
          </w:p>
        </w:tc>
        <w:tc>
          <w:tcPr>
            <w:tcW w:w="1060" w:type="dxa"/>
            <w:shd w:val="solid" w:color="FFFFFF" w:fill="auto"/>
          </w:tcPr>
          <w:p w14:paraId="33830A85" w14:textId="6155B0FF" w:rsidR="00C33274" w:rsidRPr="006A2651" w:rsidRDefault="00C33274" w:rsidP="00C33274">
            <w:pPr>
              <w:pStyle w:val="TAC"/>
              <w:jc w:val="left"/>
              <w:rPr>
                <w:sz w:val="16"/>
                <w:szCs w:val="16"/>
              </w:rPr>
            </w:pPr>
            <w:r w:rsidRPr="005D16DE">
              <w:rPr>
                <w:sz w:val="16"/>
                <w:szCs w:val="16"/>
              </w:rPr>
              <w:t>CP-252050</w:t>
            </w:r>
          </w:p>
        </w:tc>
        <w:tc>
          <w:tcPr>
            <w:tcW w:w="630" w:type="dxa"/>
            <w:shd w:val="solid" w:color="FFFFFF" w:fill="auto"/>
          </w:tcPr>
          <w:p w14:paraId="45376D01" w14:textId="0B03123B" w:rsidR="00C33274" w:rsidRDefault="00C33274" w:rsidP="00C33274">
            <w:pPr>
              <w:pStyle w:val="TAL"/>
              <w:rPr>
                <w:sz w:val="16"/>
                <w:szCs w:val="16"/>
              </w:rPr>
            </w:pPr>
            <w:r>
              <w:rPr>
                <w:sz w:val="16"/>
                <w:szCs w:val="16"/>
              </w:rPr>
              <w:t>0187</w:t>
            </w:r>
          </w:p>
        </w:tc>
        <w:tc>
          <w:tcPr>
            <w:tcW w:w="420" w:type="dxa"/>
            <w:shd w:val="solid" w:color="FFFFFF" w:fill="auto"/>
          </w:tcPr>
          <w:p w14:paraId="7A5D8D49" w14:textId="0C110129" w:rsidR="00C33274" w:rsidRDefault="00C33274" w:rsidP="00C33274">
            <w:pPr>
              <w:pStyle w:val="TAR"/>
              <w:jc w:val="center"/>
              <w:rPr>
                <w:sz w:val="16"/>
                <w:szCs w:val="16"/>
              </w:rPr>
            </w:pPr>
            <w:r>
              <w:rPr>
                <w:sz w:val="16"/>
                <w:szCs w:val="16"/>
              </w:rPr>
              <w:t>-</w:t>
            </w:r>
          </w:p>
        </w:tc>
        <w:tc>
          <w:tcPr>
            <w:tcW w:w="532" w:type="dxa"/>
            <w:shd w:val="solid" w:color="FFFFFF" w:fill="auto"/>
          </w:tcPr>
          <w:p w14:paraId="7202261F" w14:textId="33ED8662" w:rsidR="00C33274" w:rsidRDefault="00C33274" w:rsidP="00C33274">
            <w:pPr>
              <w:pStyle w:val="TAC"/>
              <w:rPr>
                <w:sz w:val="16"/>
                <w:szCs w:val="16"/>
              </w:rPr>
            </w:pPr>
            <w:r>
              <w:rPr>
                <w:sz w:val="16"/>
                <w:szCs w:val="16"/>
              </w:rPr>
              <w:t>F</w:t>
            </w:r>
          </w:p>
        </w:tc>
        <w:tc>
          <w:tcPr>
            <w:tcW w:w="4689" w:type="dxa"/>
            <w:shd w:val="solid" w:color="FFFFFF" w:fill="auto"/>
          </w:tcPr>
          <w:p w14:paraId="577D7629" w14:textId="4872D3E9" w:rsidR="00C33274" w:rsidRPr="00D1217A" w:rsidRDefault="00C33274" w:rsidP="00C33274">
            <w:pPr>
              <w:pStyle w:val="TAL"/>
              <w:rPr>
                <w:sz w:val="16"/>
                <w:szCs w:val="16"/>
              </w:rPr>
            </w:pPr>
            <w:r w:rsidRPr="00C240D1">
              <w:rPr>
                <w:sz w:val="16"/>
                <w:szCs w:val="16"/>
              </w:rPr>
              <w:t>Incorrect "imsUeId" pattern in Nhss_imsEE service</w:t>
            </w:r>
          </w:p>
        </w:tc>
        <w:tc>
          <w:tcPr>
            <w:tcW w:w="708" w:type="dxa"/>
            <w:shd w:val="solid" w:color="FFFFFF" w:fill="auto"/>
          </w:tcPr>
          <w:p w14:paraId="032AE953" w14:textId="6811B7FA" w:rsidR="00C33274" w:rsidRDefault="00C33274" w:rsidP="00C33274">
            <w:pPr>
              <w:pStyle w:val="TAC"/>
              <w:jc w:val="left"/>
              <w:rPr>
                <w:sz w:val="16"/>
                <w:szCs w:val="16"/>
              </w:rPr>
            </w:pPr>
            <w:r>
              <w:rPr>
                <w:sz w:val="16"/>
                <w:szCs w:val="16"/>
              </w:rPr>
              <w:t>19.3.0</w:t>
            </w:r>
          </w:p>
        </w:tc>
      </w:tr>
      <w:tr w:rsidR="00C33274" w:rsidRPr="00F91D2F" w14:paraId="4745DA2A" w14:textId="77777777" w:rsidTr="009C171C">
        <w:tc>
          <w:tcPr>
            <w:tcW w:w="840" w:type="dxa"/>
            <w:shd w:val="solid" w:color="FFFFFF" w:fill="auto"/>
          </w:tcPr>
          <w:p w14:paraId="01CD3CC1" w14:textId="3FB33500" w:rsidR="00C33274" w:rsidRDefault="00C33274" w:rsidP="00C33274">
            <w:pPr>
              <w:pStyle w:val="TAC"/>
              <w:jc w:val="left"/>
              <w:rPr>
                <w:sz w:val="16"/>
                <w:szCs w:val="16"/>
              </w:rPr>
            </w:pPr>
            <w:r>
              <w:rPr>
                <w:sz w:val="16"/>
                <w:szCs w:val="16"/>
              </w:rPr>
              <w:t>2025-09</w:t>
            </w:r>
          </w:p>
        </w:tc>
        <w:tc>
          <w:tcPr>
            <w:tcW w:w="760" w:type="dxa"/>
            <w:shd w:val="solid" w:color="FFFFFF" w:fill="auto"/>
          </w:tcPr>
          <w:p w14:paraId="39A07960" w14:textId="5905190A" w:rsidR="00C33274" w:rsidRDefault="00C33274" w:rsidP="00C33274">
            <w:pPr>
              <w:pStyle w:val="TAC"/>
              <w:jc w:val="left"/>
              <w:rPr>
                <w:sz w:val="16"/>
                <w:szCs w:val="16"/>
              </w:rPr>
            </w:pPr>
            <w:r>
              <w:rPr>
                <w:sz w:val="16"/>
                <w:szCs w:val="16"/>
              </w:rPr>
              <w:t>CT#109</w:t>
            </w:r>
          </w:p>
        </w:tc>
        <w:tc>
          <w:tcPr>
            <w:tcW w:w="1060" w:type="dxa"/>
            <w:shd w:val="solid" w:color="FFFFFF" w:fill="auto"/>
          </w:tcPr>
          <w:p w14:paraId="5C5D39BB" w14:textId="11400E9D" w:rsidR="00C33274" w:rsidRPr="006A2651" w:rsidRDefault="00C33274" w:rsidP="00C33274">
            <w:pPr>
              <w:pStyle w:val="TAC"/>
              <w:jc w:val="left"/>
              <w:rPr>
                <w:sz w:val="16"/>
                <w:szCs w:val="16"/>
              </w:rPr>
            </w:pPr>
            <w:r w:rsidRPr="005D16DE">
              <w:rPr>
                <w:sz w:val="16"/>
                <w:szCs w:val="16"/>
              </w:rPr>
              <w:t>CP-252050</w:t>
            </w:r>
          </w:p>
        </w:tc>
        <w:tc>
          <w:tcPr>
            <w:tcW w:w="630" w:type="dxa"/>
            <w:shd w:val="solid" w:color="FFFFFF" w:fill="auto"/>
          </w:tcPr>
          <w:p w14:paraId="7F7CB450" w14:textId="6CB03D9E" w:rsidR="00C33274" w:rsidRDefault="00C33274" w:rsidP="00C33274">
            <w:pPr>
              <w:pStyle w:val="TAL"/>
              <w:rPr>
                <w:sz w:val="16"/>
                <w:szCs w:val="16"/>
              </w:rPr>
            </w:pPr>
            <w:r>
              <w:rPr>
                <w:sz w:val="16"/>
                <w:szCs w:val="16"/>
              </w:rPr>
              <w:t>0189</w:t>
            </w:r>
          </w:p>
        </w:tc>
        <w:tc>
          <w:tcPr>
            <w:tcW w:w="420" w:type="dxa"/>
            <w:shd w:val="solid" w:color="FFFFFF" w:fill="auto"/>
          </w:tcPr>
          <w:p w14:paraId="6E1E6B27" w14:textId="03B3C29D" w:rsidR="00C33274" w:rsidRDefault="00C33274" w:rsidP="00C33274">
            <w:pPr>
              <w:pStyle w:val="TAR"/>
              <w:jc w:val="center"/>
              <w:rPr>
                <w:sz w:val="16"/>
                <w:szCs w:val="16"/>
              </w:rPr>
            </w:pPr>
            <w:r>
              <w:rPr>
                <w:sz w:val="16"/>
                <w:szCs w:val="16"/>
              </w:rPr>
              <w:t>1</w:t>
            </w:r>
          </w:p>
        </w:tc>
        <w:tc>
          <w:tcPr>
            <w:tcW w:w="532" w:type="dxa"/>
            <w:shd w:val="solid" w:color="FFFFFF" w:fill="auto"/>
          </w:tcPr>
          <w:p w14:paraId="2001AE62" w14:textId="49B36EE6" w:rsidR="00C33274" w:rsidRDefault="00C33274" w:rsidP="00C33274">
            <w:pPr>
              <w:pStyle w:val="TAC"/>
              <w:rPr>
                <w:sz w:val="16"/>
                <w:szCs w:val="16"/>
              </w:rPr>
            </w:pPr>
            <w:r>
              <w:rPr>
                <w:sz w:val="16"/>
                <w:szCs w:val="16"/>
              </w:rPr>
              <w:t>F</w:t>
            </w:r>
          </w:p>
        </w:tc>
        <w:tc>
          <w:tcPr>
            <w:tcW w:w="4689" w:type="dxa"/>
            <w:shd w:val="solid" w:color="FFFFFF" w:fill="auto"/>
          </w:tcPr>
          <w:p w14:paraId="7B8B98C6" w14:textId="054FBB06" w:rsidR="00C33274" w:rsidRPr="00D1217A" w:rsidRDefault="00C33274" w:rsidP="00C33274">
            <w:pPr>
              <w:pStyle w:val="TAL"/>
              <w:rPr>
                <w:sz w:val="16"/>
                <w:szCs w:val="16"/>
              </w:rPr>
            </w:pPr>
            <w:r w:rsidRPr="00C240D1">
              <w:rPr>
                <w:sz w:val="16"/>
                <w:szCs w:val="16"/>
              </w:rPr>
              <w:t>Add 403 Forbidden in data structure of IMS AS registration in Nimsas_ImsUECM</w:t>
            </w:r>
          </w:p>
        </w:tc>
        <w:tc>
          <w:tcPr>
            <w:tcW w:w="708" w:type="dxa"/>
            <w:shd w:val="solid" w:color="FFFFFF" w:fill="auto"/>
          </w:tcPr>
          <w:p w14:paraId="3570E675" w14:textId="339E7EE2" w:rsidR="00C33274" w:rsidRDefault="00C33274" w:rsidP="00C33274">
            <w:pPr>
              <w:pStyle w:val="TAC"/>
              <w:jc w:val="left"/>
              <w:rPr>
                <w:sz w:val="16"/>
                <w:szCs w:val="16"/>
              </w:rPr>
            </w:pPr>
            <w:r>
              <w:rPr>
                <w:sz w:val="16"/>
                <w:szCs w:val="16"/>
              </w:rPr>
              <w:t>19.3.0</w:t>
            </w:r>
          </w:p>
        </w:tc>
      </w:tr>
      <w:tr w:rsidR="00C33274" w:rsidRPr="00F91D2F" w14:paraId="12F1FC8F" w14:textId="77777777" w:rsidTr="009C171C">
        <w:tc>
          <w:tcPr>
            <w:tcW w:w="840" w:type="dxa"/>
            <w:shd w:val="solid" w:color="FFFFFF" w:fill="auto"/>
          </w:tcPr>
          <w:p w14:paraId="77DBB373" w14:textId="172CD3B3" w:rsidR="00C33274" w:rsidRDefault="00C33274" w:rsidP="00C33274">
            <w:pPr>
              <w:pStyle w:val="TAC"/>
              <w:jc w:val="left"/>
              <w:rPr>
                <w:sz w:val="16"/>
                <w:szCs w:val="16"/>
              </w:rPr>
            </w:pPr>
            <w:r>
              <w:rPr>
                <w:sz w:val="16"/>
                <w:szCs w:val="16"/>
              </w:rPr>
              <w:t>2025-09</w:t>
            </w:r>
          </w:p>
        </w:tc>
        <w:tc>
          <w:tcPr>
            <w:tcW w:w="760" w:type="dxa"/>
            <w:shd w:val="solid" w:color="FFFFFF" w:fill="auto"/>
          </w:tcPr>
          <w:p w14:paraId="428034AB" w14:textId="2DC243AF" w:rsidR="00C33274" w:rsidRDefault="00C33274" w:rsidP="00C33274">
            <w:pPr>
              <w:pStyle w:val="TAC"/>
              <w:jc w:val="left"/>
              <w:rPr>
                <w:sz w:val="16"/>
                <w:szCs w:val="16"/>
              </w:rPr>
            </w:pPr>
            <w:r>
              <w:rPr>
                <w:sz w:val="16"/>
                <w:szCs w:val="16"/>
              </w:rPr>
              <w:t>CT#109</w:t>
            </w:r>
          </w:p>
        </w:tc>
        <w:tc>
          <w:tcPr>
            <w:tcW w:w="1060" w:type="dxa"/>
            <w:shd w:val="solid" w:color="FFFFFF" w:fill="auto"/>
          </w:tcPr>
          <w:p w14:paraId="4B71618E" w14:textId="229A1FD4" w:rsidR="00C33274" w:rsidRPr="006A2651" w:rsidRDefault="00C33274" w:rsidP="00C33274">
            <w:pPr>
              <w:pStyle w:val="TAC"/>
              <w:jc w:val="left"/>
              <w:rPr>
                <w:sz w:val="16"/>
                <w:szCs w:val="16"/>
              </w:rPr>
            </w:pPr>
            <w:r w:rsidRPr="005D16DE">
              <w:rPr>
                <w:sz w:val="16"/>
                <w:szCs w:val="16"/>
              </w:rPr>
              <w:t>CP-252176</w:t>
            </w:r>
          </w:p>
        </w:tc>
        <w:tc>
          <w:tcPr>
            <w:tcW w:w="630" w:type="dxa"/>
            <w:shd w:val="solid" w:color="FFFFFF" w:fill="auto"/>
          </w:tcPr>
          <w:p w14:paraId="57B871D5" w14:textId="32377437" w:rsidR="00C33274" w:rsidRDefault="00C33274" w:rsidP="00C33274">
            <w:pPr>
              <w:pStyle w:val="TAL"/>
              <w:rPr>
                <w:sz w:val="16"/>
                <w:szCs w:val="16"/>
              </w:rPr>
            </w:pPr>
            <w:r>
              <w:rPr>
                <w:sz w:val="16"/>
                <w:szCs w:val="16"/>
              </w:rPr>
              <w:t>0190</w:t>
            </w:r>
          </w:p>
        </w:tc>
        <w:tc>
          <w:tcPr>
            <w:tcW w:w="420" w:type="dxa"/>
            <w:shd w:val="solid" w:color="FFFFFF" w:fill="auto"/>
          </w:tcPr>
          <w:p w14:paraId="59F3CBC6" w14:textId="01BE1D4E" w:rsidR="00C33274" w:rsidRDefault="00C33274" w:rsidP="00C33274">
            <w:pPr>
              <w:pStyle w:val="TAR"/>
              <w:jc w:val="center"/>
              <w:rPr>
                <w:sz w:val="16"/>
                <w:szCs w:val="16"/>
              </w:rPr>
            </w:pPr>
            <w:r>
              <w:rPr>
                <w:sz w:val="16"/>
                <w:szCs w:val="16"/>
              </w:rPr>
              <w:t>-</w:t>
            </w:r>
          </w:p>
        </w:tc>
        <w:tc>
          <w:tcPr>
            <w:tcW w:w="532" w:type="dxa"/>
            <w:shd w:val="solid" w:color="FFFFFF" w:fill="auto"/>
          </w:tcPr>
          <w:p w14:paraId="78DD4B22" w14:textId="3E50B7C9" w:rsidR="00C33274" w:rsidRDefault="00C33274" w:rsidP="00C33274">
            <w:pPr>
              <w:pStyle w:val="TAC"/>
              <w:rPr>
                <w:sz w:val="16"/>
                <w:szCs w:val="16"/>
              </w:rPr>
            </w:pPr>
            <w:r>
              <w:rPr>
                <w:sz w:val="16"/>
                <w:szCs w:val="16"/>
              </w:rPr>
              <w:t>F</w:t>
            </w:r>
          </w:p>
        </w:tc>
        <w:tc>
          <w:tcPr>
            <w:tcW w:w="4689" w:type="dxa"/>
            <w:shd w:val="solid" w:color="FFFFFF" w:fill="auto"/>
          </w:tcPr>
          <w:p w14:paraId="5C98603E" w14:textId="3B74181F" w:rsidR="00C33274" w:rsidRPr="00D1217A" w:rsidRDefault="00C33274" w:rsidP="00C33274">
            <w:pPr>
              <w:pStyle w:val="TAL"/>
              <w:rPr>
                <w:sz w:val="16"/>
                <w:szCs w:val="16"/>
              </w:rPr>
            </w:pPr>
            <w:r w:rsidRPr="00C240D1">
              <w:rPr>
                <w:sz w:val="16"/>
                <w:szCs w:val="16"/>
              </w:rPr>
              <w:t>API version and External doc update</w:t>
            </w:r>
          </w:p>
        </w:tc>
        <w:tc>
          <w:tcPr>
            <w:tcW w:w="708" w:type="dxa"/>
            <w:shd w:val="solid" w:color="FFFFFF" w:fill="auto"/>
          </w:tcPr>
          <w:p w14:paraId="5CB12554" w14:textId="10AB5942" w:rsidR="00C33274" w:rsidRDefault="00C33274" w:rsidP="00C33274">
            <w:pPr>
              <w:pStyle w:val="TAC"/>
              <w:jc w:val="left"/>
              <w:rPr>
                <w:sz w:val="16"/>
                <w:szCs w:val="16"/>
              </w:rPr>
            </w:pPr>
            <w:r>
              <w:rPr>
                <w:sz w:val="16"/>
                <w:szCs w:val="16"/>
              </w:rPr>
              <w:t>19.3.0</w:t>
            </w:r>
          </w:p>
        </w:tc>
      </w:tr>
      <w:tr w:rsidR="00F61DA9" w:rsidRPr="00F91D2F" w14:paraId="142C99E8" w14:textId="77777777" w:rsidTr="009C171C">
        <w:tc>
          <w:tcPr>
            <w:tcW w:w="840" w:type="dxa"/>
            <w:shd w:val="solid" w:color="FFFFFF" w:fill="auto"/>
          </w:tcPr>
          <w:p w14:paraId="15FE0663" w14:textId="517756D9" w:rsidR="00F61DA9" w:rsidRDefault="00F61DA9" w:rsidP="00F61DA9">
            <w:pPr>
              <w:pStyle w:val="TAC"/>
              <w:jc w:val="left"/>
              <w:rPr>
                <w:sz w:val="16"/>
                <w:szCs w:val="16"/>
              </w:rPr>
            </w:pPr>
            <w:r>
              <w:rPr>
                <w:sz w:val="16"/>
                <w:szCs w:val="16"/>
              </w:rPr>
              <w:t>2025-12</w:t>
            </w:r>
          </w:p>
        </w:tc>
        <w:tc>
          <w:tcPr>
            <w:tcW w:w="760" w:type="dxa"/>
            <w:shd w:val="solid" w:color="FFFFFF" w:fill="auto"/>
          </w:tcPr>
          <w:p w14:paraId="4D47B066" w14:textId="04629240" w:rsidR="00F61DA9" w:rsidRDefault="00F61DA9" w:rsidP="00F61DA9">
            <w:pPr>
              <w:pStyle w:val="TAC"/>
              <w:jc w:val="left"/>
              <w:rPr>
                <w:sz w:val="16"/>
                <w:szCs w:val="16"/>
              </w:rPr>
            </w:pPr>
            <w:r>
              <w:rPr>
                <w:sz w:val="16"/>
                <w:szCs w:val="16"/>
              </w:rPr>
              <w:t>CT#110</w:t>
            </w:r>
          </w:p>
        </w:tc>
        <w:tc>
          <w:tcPr>
            <w:tcW w:w="1060" w:type="dxa"/>
            <w:shd w:val="solid" w:color="FFFFFF" w:fill="auto"/>
          </w:tcPr>
          <w:p w14:paraId="524707E1" w14:textId="37AD4BC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0A061FE1" w14:textId="7A0BB71C" w:rsidR="00F61DA9" w:rsidRDefault="00F61DA9" w:rsidP="00F61DA9">
            <w:pPr>
              <w:pStyle w:val="TAL"/>
              <w:rPr>
                <w:sz w:val="16"/>
                <w:szCs w:val="16"/>
              </w:rPr>
            </w:pPr>
            <w:r>
              <w:rPr>
                <w:sz w:val="16"/>
                <w:szCs w:val="16"/>
              </w:rPr>
              <w:t>0191</w:t>
            </w:r>
          </w:p>
        </w:tc>
        <w:tc>
          <w:tcPr>
            <w:tcW w:w="420" w:type="dxa"/>
            <w:shd w:val="solid" w:color="FFFFFF" w:fill="auto"/>
          </w:tcPr>
          <w:p w14:paraId="2801A5C0" w14:textId="18662A5F" w:rsidR="00F61DA9" w:rsidRDefault="00F61DA9" w:rsidP="00F61DA9">
            <w:pPr>
              <w:pStyle w:val="TAR"/>
              <w:jc w:val="center"/>
              <w:rPr>
                <w:sz w:val="16"/>
                <w:szCs w:val="16"/>
              </w:rPr>
            </w:pPr>
            <w:r>
              <w:rPr>
                <w:sz w:val="16"/>
                <w:szCs w:val="16"/>
              </w:rPr>
              <w:t>1</w:t>
            </w:r>
          </w:p>
        </w:tc>
        <w:tc>
          <w:tcPr>
            <w:tcW w:w="532" w:type="dxa"/>
            <w:shd w:val="solid" w:color="FFFFFF" w:fill="auto"/>
          </w:tcPr>
          <w:p w14:paraId="62407444" w14:textId="643A882C" w:rsidR="00F61DA9" w:rsidRDefault="00F61DA9" w:rsidP="00F61DA9">
            <w:pPr>
              <w:pStyle w:val="TAC"/>
              <w:rPr>
                <w:sz w:val="16"/>
                <w:szCs w:val="16"/>
              </w:rPr>
            </w:pPr>
            <w:r>
              <w:rPr>
                <w:sz w:val="16"/>
                <w:szCs w:val="16"/>
              </w:rPr>
              <w:t>B</w:t>
            </w:r>
          </w:p>
        </w:tc>
        <w:tc>
          <w:tcPr>
            <w:tcW w:w="4689" w:type="dxa"/>
            <w:shd w:val="solid" w:color="FFFFFF" w:fill="auto"/>
          </w:tcPr>
          <w:p w14:paraId="5DB93369" w14:textId="625E517D" w:rsidR="00F61DA9" w:rsidRPr="00C240D1" w:rsidRDefault="00F61DA9" w:rsidP="00F61DA9">
            <w:pPr>
              <w:pStyle w:val="TAL"/>
              <w:rPr>
                <w:sz w:val="16"/>
                <w:szCs w:val="16"/>
              </w:rPr>
            </w:pPr>
            <w:r w:rsidRPr="009D124B">
              <w:rPr>
                <w:sz w:val="16"/>
                <w:szCs w:val="16"/>
              </w:rPr>
              <w:t>Update the name of ImsasRegistrationInfoGet service operation</w:t>
            </w:r>
          </w:p>
        </w:tc>
        <w:tc>
          <w:tcPr>
            <w:tcW w:w="708" w:type="dxa"/>
            <w:shd w:val="solid" w:color="FFFFFF" w:fill="auto"/>
          </w:tcPr>
          <w:p w14:paraId="24F633C4" w14:textId="144B3B47" w:rsidR="00F61DA9" w:rsidRDefault="00F61DA9" w:rsidP="00F61DA9">
            <w:pPr>
              <w:pStyle w:val="TAC"/>
              <w:jc w:val="left"/>
              <w:rPr>
                <w:sz w:val="16"/>
                <w:szCs w:val="16"/>
              </w:rPr>
            </w:pPr>
            <w:r>
              <w:rPr>
                <w:sz w:val="16"/>
                <w:szCs w:val="16"/>
              </w:rPr>
              <w:t>19.4.0</w:t>
            </w:r>
          </w:p>
        </w:tc>
      </w:tr>
      <w:tr w:rsidR="00F61DA9" w:rsidRPr="00F91D2F" w14:paraId="1637B03E" w14:textId="77777777" w:rsidTr="009C171C">
        <w:tc>
          <w:tcPr>
            <w:tcW w:w="840" w:type="dxa"/>
            <w:shd w:val="solid" w:color="FFFFFF" w:fill="auto"/>
          </w:tcPr>
          <w:p w14:paraId="5C057E8A" w14:textId="33AAED57" w:rsidR="00F61DA9" w:rsidRDefault="00F61DA9" w:rsidP="00F61DA9">
            <w:pPr>
              <w:pStyle w:val="TAC"/>
              <w:jc w:val="left"/>
              <w:rPr>
                <w:sz w:val="16"/>
                <w:szCs w:val="16"/>
              </w:rPr>
            </w:pPr>
            <w:r>
              <w:rPr>
                <w:sz w:val="16"/>
                <w:szCs w:val="16"/>
              </w:rPr>
              <w:t>2025-12</w:t>
            </w:r>
          </w:p>
        </w:tc>
        <w:tc>
          <w:tcPr>
            <w:tcW w:w="760" w:type="dxa"/>
            <w:shd w:val="solid" w:color="FFFFFF" w:fill="auto"/>
          </w:tcPr>
          <w:p w14:paraId="59D462A7" w14:textId="3F600476" w:rsidR="00F61DA9" w:rsidRDefault="00F61DA9" w:rsidP="00F61DA9">
            <w:pPr>
              <w:pStyle w:val="TAC"/>
              <w:jc w:val="left"/>
              <w:rPr>
                <w:sz w:val="16"/>
                <w:szCs w:val="16"/>
              </w:rPr>
            </w:pPr>
            <w:r>
              <w:rPr>
                <w:sz w:val="16"/>
                <w:szCs w:val="16"/>
              </w:rPr>
              <w:t>CT#110</w:t>
            </w:r>
          </w:p>
        </w:tc>
        <w:tc>
          <w:tcPr>
            <w:tcW w:w="1060" w:type="dxa"/>
            <w:shd w:val="solid" w:color="FFFFFF" w:fill="auto"/>
          </w:tcPr>
          <w:p w14:paraId="43D982E6" w14:textId="7B10B62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0A7F906B" w14:textId="187CA3C6" w:rsidR="00F61DA9" w:rsidRDefault="00F61DA9" w:rsidP="00F61DA9">
            <w:pPr>
              <w:pStyle w:val="TAL"/>
              <w:rPr>
                <w:sz w:val="16"/>
                <w:szCs w:val="16"/>
              </w:rPr>
            </w:pPr>
            <w:r>
              <w:rPr>
                <w:sz w:val="16"/>
                <w:szCs w:val="16"/>
              </w:rPr>
              <w:t>0192</w:t>
            </w:r>
          </w:p>
        </w:tc>
        <w:tc>
          <w:tcPr>
            <w:tcW w:w="420" w:type="dxa"/>
            <w:shd w:val="solid" w:color="FFFFFF" w:fill="auto"/>
          </w:tcPr>
          <w:p w14:paraId="5AD40AB2" w14:textId="22743F24" w:rsidR="00F61DA9" w:rsidRDefault="00F61DA9" w:rsidP="00F61DA9">
            <w:pPr>
              <w:pStyle w:val="TAR"/>
              <w:jc w:val="center"/>
              <w:rPr>
                <w:sz w:val="16"/>
                <w:szCs w:val="16"/>
              </w:rPr>
            </w:pPr>
            <w:r>
              <w:rPr>
                <w:sz w:val="16"/>
                <w:szCs w:val="16"/>
              </w:rPr>
              <w:t>3</w:t>
            </w:r>
          </w:p>
        </w:tc>
        <w:tc>
          <w:tcPr>
            <w:tcW w:w="532" w:type="dxa"/>
            <w:shd w:val="solid" w:color="FFFFFF" w:fill="auto"/>
          </w:tcPr>
          <w:p w14:paraId="13AB46DA" w14:textId="3486F241" w:rsidR="00F61DA9" w:rsidRDefault="00F61DA9" w:rsidP="00F61DA9">
            <w:pPr>
              <w:pStyle w:val="TAC"/>
              <w:rPr>
                <w:sz w:val="16"/>
                <w:szCs w:val="16"/>
              </w:rPr>
            </w:pPr>
            <w:r>
              <w:rPr>
                <w:sz w:val="16"/>
                <w:szCs w:val="16"/>
              </w:rPr>
              <w:t>B</w:t>
            </w:r>
          </w:p>
        </w:tc>
        <w:tc>
          <w:tcPr>
            <w:tcW w:w="4689" w:type="dxa"/>
            <w:shd w:val="solid" w:color="FFFFFF" w:fill="auto"/>
          </w:tcPr>
          <w:p w14:paraId="2CC9DA29" w14:textId="7A6FF5CB" w:rsidR="00F61DA9" w:rsidRPr="00C240D1" w:rsidRDefault="00F61DA9" w:rsidP="00F61DA9">
            <w:pPr>
              <w:pStyle w:val="TAL"/>
              <w:rPr>
                <w:sz w:val="16"/>
                <w:szCs w:val="16"/>
              </w:rPr>
            </w:pPr>
            <w:r w:rsidRPr="009D124B">
              <w:rPr>
                <w:sz w:val="16"/>
                <w:szCs w:val="16"/>
              </w:rPr>
              <w:t>Cancel procedure for subscriber specific IMS Events</w:t>
            </w:r>
          </w:p>
        </w:tc>
        <w:tc>
          <w:tcPr>
            <w:tcW w:w="708" w:type="dxa"/>
            <w:shd w:val="solid" w:color="FFFFFF" w:fill="auto"/>
          </w:tcPr>
          <w:p w14:paraId="56C31CE0" w14:textId="6198053F" w:rsidR="00F61DA9" w:rsidRDefault="00F61DA9" w:rsidP="00F61DA9">
            <w:pPr>
              <w:pStyle w:val="TAC"/>
              <w:jc w:val="left"/>
              <w:rPr>
                <w:sz w:val="16"/>
                <w:szCs w:val="16"/>
              </w:rPr>
            </w:pPr>
            <w:r>
              <w:rPr>
                <w:sz w:val="16"/>
                <w:szCs w:val="16"/>
              </w:rPr>
              <w:t>19.4.0</w:t>
            </w:r>
          </w:p>
        </w:tc>
      </w:tr>
      <w:tr w:rsidR="00F61DA9" w:rsidRPr="00F91D2F" w14:paraId="677F22DE" w14:textId="77777777" w:rsidTr="009C171C">
        <w:tc>
          <w:tcPr>
            <w:tcW w:w="840" w:type="dxa"/>
            <w:shd w:val="solid" w:color="FFFFFF" w:fill="auto"/>
          </w:tcPr>
          <w:p w14:paraId="77CEA9AC" w14:textId="53DAEC09" w:rsidR="00F61DA9" w:rsidRDefault="00F61DA9" w:rsidP="00F61DA9">
            <w:pPr>
              <w:pStyle w:val="TAC"/>
              <w:jc w:val="left"/>
              <w:rPr>
                <w:sz w:val="16"/>
                <w:szCs w:val="16"/>
              </w:rPr>
            </w:pPr>
            <w:r>
              <w:rPr>
                <w:sz w:val="16"/>
                <w:szCs w:val="16"/>
              </w:rPr>
              <w:t>2025-12</w:t>
            </w:r>
          </w:p>
        </w:tc>
        <w:tc>
          <w:tcPr>
            <w:tcW w:w="760" w:type="dxa"/>
            <w:shd w:val="solid" w:color="FFFFFF" w:fill="auto"/>
          </w:tcPr>
          <w:p w14:paraId="4E5029BD" w14:textId="109DECA4" w:rsidR="00F61DA9" w:rsidRDefault="00F61DA9" w:rsidP="00F61DA9">
            <w:pPr>
              <w:pStyle w:val="TAC"/>
              <w:jc w:val="left"/>
              <w:rPr>
                <w:sz w:val="16"/>
                <w:szCs w:val="16"/>
              </w:rPr>
            </w:pPr>
            <w:r>
              <w:rPr>
                <w:sz w:val="16"/>
                <w:szCs w:val="16"/>
              </w:rPr>
              <w:t>CT#110</w:t>
            </w:r>
          </w:p>
        </w:tc>
        <w:tc>
          <w:tcPr>
            <w:tcW w:w="1060" w:type="dxa"/>
            <w:shd w:val="solid" w:color="FFFFFF" w:fill="auto"/>
          </w:tcPr>
          <w:p w14:paraId="745E140B" w14:textId="0B6FABB2"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3134</w:t>
            </w:r>
          </w:p>
        </w:tc>
        <w:tc>
          <w:tcPr>
            <w:tcW w:w="630" w:type="dxa"/>
            <w:shd w:val="solid" w:color="FFFFFF" w:fill="auto"/>
          </w:tcPr>
          <w:p w14:paraId="5833E8C6" w14:textId="434993C5" w:rsidR="00F61DA9" w:rsidRDefault="00F61DA9" w:rsidP="00F61DA9">
            <w:pPr>
              <w:pStyle w:val="TAL"/>
              <w:rPr>
                <w:sz w:val="16"/>
                <w:szCs w:val="16"/>
              </w:rPr>
            </w:pPr>
            <w:r>
              <w:rPr>
                <w:sz w:val="16"/>
                <w:szCs w:val="16"/>
              </w:rPr>
              <w:t>0196</w:t>
            </w:r>
          </w:p>
        </w:tc>
        <w:tc>
          <w:tcPr>
            <w:tcW w:w="420" w:type="dxa"/>
            <w:shd w:val="solid" w:color="FFFFFF" w:fill="auto"/>
          </w:tcPr>
          <w:p w14:paraId="5A75DAA8" w14:textId="60A701E2" w:rsidR="00F61DA9" w:rsidRDefault="00F61DA9" w:rsidP="00F61DA9">
            <w:pPr>
              <w:pStyle w:val="TAR"/>
              <w:jc w:val="center"/>
              <w:rPr>
                <w:sz w:val="16"/>
                <w:szCs w:val="16"/>
              </w:rPr>
            </w:pPr>
            <w:r>
              <w:rPr>
                <w:sz w:val="16"/>
                <w:szCs w:val="16"/>
              </w:rPr>
              <w:t>1</w:t>
            </w:r>
          </w:p>
        </w:tc>
        <w:tc>
          <w:tcPr>
            <w:tcW w:w="532" w:type="dxa"/>
            <w:shd w:val="solid" w:color="FFFFFF" w:fill="auto"/>
          </w:tcPr>
          <w:p w14:paraId="765239FE" w14:textId="540CF42E" w:rsidR="00F61DA9" w:rsidRDefault="00F61DA9" w:rsidP="00F61DA9">
            <w:pPr>
              <w:pStyle w:val="TAC"/>
              <w:rPr>
                <w:sz w:val="16"/>
                <w:szCs w:val="16"/>
              </w:rPr>
            </w:pPr>
            <w:r>
              <w:rPr>
                <w:sz w:val="16"/>
                <w:szCs w:val="16"/>
              </w:rPr>
              <w:t>A</w:t>
            </w:r>
          </w:p>
        </w:tc>
        <w:tc>
          <w:tcPr>
            <w:tcW w:w="4689" w:type="dxa"/>
            <w:shd w:val="solid" w:color="FFFFFF" w:fill="auto"/>
          </w:tcPr>
          <w:p w14:paraId="4B87B2BE" w14:textId="21552753" w:rsidR="00F61DA9" w:rsidRPr="00C240D1" w:rsidRDefault="00F61DA9" w:rsidP="00F61DA9">
            <w:pPr>
              <w:pStyle w:val="TAL"/>
              <w:rPr>
                <w:sz w:val="16"/>
                <w:szCs w:val="16"/>
              </w:rPr>
            </w:pPr>
            <w:r w:rsidRPr="009D124B">
              <w:rPr>
                <w:sz w:val="16"/>
                <w:szCs w:val="16"/>
              </w:rPr>
              <w:t>S-CSCF Deregistration Notification</w:t>
            </w:r>
          </w:p>
        </w:tc>
        <w:tc>
          <w:tcPr>
            <w:tcW w:w="708" w:type="dxa"/>
            <w:shd w:val="solid" w:color="FFFFFF" w:fill="auto"/>
          </w:tcPr>
          <w:p w14:paraId="2FE10B66" w14:textId="158BFB1D" w:rsidR="00F61DA9" w:rsidRDefault="00F61DA9" w:rsidP="00F61DA9">
            <w:pPr>
              <w:pStyle w:val="TAC"/>
              <w:jc w:val="left"/>
              <w:rPr>
                <w:sz w:val="16"/>
                <w:szCs w:val="16"/>
              </w:rPr>
            </w:pPr>
            <w:r>
              <w:rPr>
                <w:sz w:val="16"/>
                <w:szCs w:val="16"/>
              </w:rPr>
              <w:t>19.4.0</w:t>
            </w:r>
          </w:p>
        </w:tc>
      </w:tr>
      <w:tr w:rsidR="00F61DA9" w:rsidRPr="00F91D2F" w14:paraId="69C63EB8" w14:textId="77777777" w:rsidTr="009C171C">
        <w:tc>
          <w:tcPr>
            <w:tcW w:w="840" w:type="dxa"/>
            <w:shd w:val="solid" w:color="FFFFFF" w:fill="auto"/>
          </w:tcPr>
          <w:p w14:paraId="63151B8B" w14:textId="7945BE66" w:rsidR="00F61DA9" w:rsidRDefault="00F61DA9" w:rsidP="00F61DA9">
            <w:pPr>
              <w:pStyle w:val="TAC"/>
              <w:jc w:val="left"/>
              <w:rPr>
                <w:sz w:val="16"/>
                <w:szCs w:val="16"/>
              </w:rPr>
            </w:pPr>
            <w:r>
              <w:rPr>
                <w:sz w:val="16"/>
                <w:szCs w:val="16"/>
              </w:rPr>
              <w:t>2025-12</w:t>
            </w:r>
          </w:p>
        </w:tc>
        <w:tc>
          <w:tcPr>
            <w:tcW w:w="760" w:type="dxa"/>
            <w:shd w:val="solid" w:color="FFFFFF" w:fill="auto"/>
          </w:tcPr>
          <w:p w14:paraId="3BCE96BA" w14:textId="03A63736" w:rsidR="00F61DA9" w:rsidRDefault="00F61DA9" w:rsidP="00F61DA9">
            <w:pPr>
              <w:pStyle w:val="TAC"/>
              <w:jc w:val="left"/>
              <w:rPr>
                <w:sz w:val="16"/>
                <w:szCs w:val="16"/>
              </w:rPr>
            </w:pPr>
            <w:r>
              <w:rPr>
                <w:sz w:val="16"/>
                <w:szCs w:val="16"/>
              </w:rPr>
              <w:t>CT#110</w:t>
            </w:r>
          </w:p>
        </w:tc>
        <w:tc>
          <w:tcPr>
            <w:tcW w:w="1060" w:type="dxa"/>
            <w:shd w:val="solid" w:color="FFFFFF" w:fill="auto"/>
          </w:tcPr>
          <w:p w14:paraId="7F79360F" w14:textId="4FB20F17"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3158</w:t>
            </w:r>
          </w:p>
        </w:tc>
        <w:tc>
          <w:tcPr>
            <w:tcW w:w="630" w:type="dxa"/>
            <w:shd w:val="solid" w:color="FFFFFF" w:fill="auto"/>
          </w:tcPr>
          <w:p w14:paraId="681BCB24" w14:textId="5883817C" w:rsidR="00F61DA9" w:rsidRDefault="00F61DA9" w:rsidP="00F61DA9">
            <w:pPr>
              <w:pStyle w:val="TAL"/>
              <w:rPr>
                <w:sz w:val="16"/>
                <w:szCs w:val="16"/>
              </w:rPr>
            </w:pPr>
            <w:r>
              <w:rPr>
                <w:sz w:val="16"/>
                <w:szCs w:val="16"/>
              </w:rPr>
              <w:t>0197</w:t>
            </w:r>
          </w:p>
        </w:tc>
        <w:tc>
          <w:tcPr>
            <w:tcW w:w="420" w:type="dxa"/>
            <w:shd w:val="solid" w:color="FFFFFF" w:fill="auto"/>
          </w:tcPr>
          <w:p w14:paraId="0D4D2149" w14:textId="02002D55" w:rsidR="00F61DA9" w:rsidRDefault="00F61DA9" w:rsidP="00F61DA9">
            <w:pPr>
              <w:pStyle w:val="TAR"/>
              <w:jc w:val="center"/>
              <w:rPr>
                <w:sz w:val="16"/>
                <w:szCs w:val="16"/>
              </w:rPr>
            </w:pPr>
            <w:r>
              <w:rPr>
                <w:sz w:val="16"/>
                <w:szCs w:val="16"/>
              </w:rPr>
              <w:t>1</w:t>
            </w:r>
          </w:p>
        </w:tc>
        <w:tc>
          <w:tcPr>
            <w:tcW w:w="532" w:type="dxa"/>
            <w:shd w:val="solid" w:color="FFFFFF" w:fill="auto"/>
          </w:tcPr>
          <w:p w14:paraId="6302B500" w14:textId="5BF3383E" w:rsidR="00F61DA9" w:rsidRDefault="00F61DA9" w:rsidP="00F61DA9">
            <w:pPr>
              <w:pStyle w:val="TAC"/>
              <w:rPr>
                <w:sz w:val="16"/>
                <w:szCs w:val="16"/>
              </w:rPr>
            </w:pPr>
            <w:r>
              <w:rPr>
                <w:sz w:val="16"/>
                <w:szCs w:val="16"/>
              </w:rPr>
              <w:t>B</w:t>
            </w:r>
          </w:p>
        </w:tc>
        <w:tc>
          <w:tcPr>
            <w:tcW w:w="4689" w:type="dxa"/>
            <w:shd w:val="solid" w:color="FFFFFF" w:fill="auto"/>
          </w:tcPr>
          <w:p w14:paraId="79E6A5C6" w14:textId="4C4A5B98" w:rsidR="00F61DA9" w:rsidRPr="00C240D1" w:rsidRDefault="00F61DA9" w:rsidP="00F61DA9">
            <w:pPr>
              <w:pStyle w:val="TAL"/>
              <w:rPr>
                <w:sz w:val="16"/>
                <w:szCs w:val="16"/>
              </w:rPr>
            </w:pPr>
            <w:r w:rsidRPr="009D124B">
              <w:rPr>
                <w:sz w:val="16"/>
                <w:szCs w:val="16"/>
              </w:rPr>
              <w:t>Registration Timer Extension</w:t>
            </w:r>
          </w:p>
        </w:tc>
        <w:tc>
          <w:tcPr>
            <w:tcW w:w="708" w:type="dxa"/>
            <w:shd w:val="solid" w:color="FFFFFF" w:fill="auto"/>
          </w:tcPr>
          <w:p w14:paraId="2072A8E6" w14:textId="1AA0B251" w:rsidR="00F61DA9" w:rsidRDefault="00F61DA9" w:rsidP="00F61DA9">
            <w:pPr>
              <w:pStyle w:val="TAC"/>
              <w:jc w:val="left"/>
              <w:rPr>
                <w:sz w:val="16"/>
                <w:szCs w:val="16"/>
              </w:rPr>
            </w:pPr>
            <w:r>
              <w:rPr>
                <w:sz w:val="16"/>
                <w:szCs w:val="16"/>
              </w:rPr>
              <w:t>19.4.0</w:t>
            </w:r>
          </w:p>
        </w:tc>
      </w:tr>
      <w:tr w:rsidR="00F61DA9" w:rsidRPr="00F91D2F" w14:paraId="5B46B33F" w14:textId="77777777" w:rsidTr="009C171C">
        <w:tc>
          <w:tcPr>
            <w:tcW w:w="840" w:type="dxa"/>
            <w:shd w:val="solid" w:color="FFFFFF" w:fill="auto"/>
          </w:tcPr>
          <w:p w14:paraId="169239C6" w14:textId="1D3B4842" w:rsidR="00F61DA9" w:rsidRDefault="00F61DA9" w:rsidP="00F61DA9">
            <w:pPr>
              <w:pStyle w:val="TAC"/>
              <w:jc w:val="left"/>
              <w:rPr>
                <w:sz w:val="16"/>
                <w:szCs w:val="16"/>
              </w:rPr>
            </w:pPr>
            <w:r>
              <w:rPr>
                <w:sz w:val="16"/>
                <w:szCs w:val="16"/>
              </w:rPr>
              <w:t>2025-12</w:t>
            </w:r>
          </w:p>
        </w:tc>
        <w:tc>
          <w:tcPr>
            <w:tcW w:w="760" w:type="dxa"/>
            <w:shd w:val="solid" w:color="FFFFFF" w:fill="auto"/>
          </w:tcPr>
          <w:p w14:paraId="02BF24E5" w14:textId="064FCC0B" w:rsidR="00F61DA9" w:rsidRDefault="00F61DA9" w:rsidP="00F61DA9">
            <w:pPr>
              <w:pStyle w:val="TAC"/>
              <w:jc w:val="left"/>
              <w:rPr>
                <w:sz w:val="16"/>
                <w:szCs w:val="16"/>
              </w:rPr>
            </w:pPr>
            <w:r>
              <w:rPr>
                <w:sz w:val="16"/>
                <w:szCs w:val="16"/>
              </w:rPr>
              <w:t>CT#110</w:t>
            </w:r>
          </w:p>
        </w:tc>
        <w:tc>
          <w:tcPr>
            <w:tcW w:w="1060" w:type="dxa"/>
            <w:shd w:val="solid" w:color="FFFFFF" w:fill="auto"/>
          </w:tcPr>
          <w:p w14:paraId="79F70F00" w14:textId="128225D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16075A7B" w14:textId="245E203E" w:rsidR="00F61DA9" w:rsidRDefault="00F61DA9" w:rsidP="00F61DA9">
            <w:pPr>
              <w:pStyle w:val="TAL"/>
              <w:rPr>
                <w:sz w:val="16"/>
                <w:szCs w:val="16"/>
              </w:rPr>
            </w:pPr>
            <w:r>
              <w:rPr>
                <w:sz w:val="16"/>
                <w:szCs w:val="16"/>
              </w:rPr>
              <w:t>0198</w:t>
            </w:r>
          </w:p>
        </w:tc>
        <w:tc>
          <w:tcPr>
            <w:tcW w:w="420" w:type="dxa"/>
            <w:shd w:val="solid" w:color="FFFFFF" w:fill="auto"/>
          </w:tcPr>
          <w:p w14:paraId="3326E53E" w14:textId="5BD7D92A" w:rsidR="00F61DA9" w:rsidRDefault="00F61DA9" w:rsidP="00F61DA9">
            <w:pPr>
              <w:pStyle w:val="TAR"/>
              <w:jc w:val="center"/>
              <w:rPr>
                <w:sz w:val="16"/>
                <w:szCs w:val="16"/>
              </w:rPr>
            </w:pPr>
            <w:r>
              <w:rPr>
                <w:sz w:val="16"/>
                <w:szCs w:val="16"/>
              </w:rPr>
              <w:t>1</w:t>
            </w:r>
          </w:p>
        </w:tc>
        <w:tc>
          <w:tcPr>
            <w:tcW w:w="532" w:type="dxa"/>
            <w:shd w:val="solid" w:color="FFFFFF" w:fill="auto"/>
          </w:tcPr>
          <w:p w14:paraId="76355D14" w14:textId="1CC19BE9" w:rsidR="00F61DA9" w:rsidRDefault="00F61DA9" w:rsidP="00F61DA9">
            <w:pPr>
              <w:pStyle w:val="TAC"/>
              <w:rPr>
                <w:sz w:val="16"/>
                <w:szCs w:val="16"/>
              </w:rPr>
            </w:pPr>
            <w:r>
              <w:rPr>
                <w:sz w:val="16"/>
                <w:szCs w:val="16"/>
              </w:rPr>
              <w:t>B</w:t>
            </w:r>
          </w:p>
        </w:tc>
        <w:tc>
          <w:tcPr>
            <w:tcW w:w="4689" w:type="dxa"/>
            <w:shd w:val="solid" w:color="FFFFFF" w:fill="auto"/>
          </w:tcPr>
          <w:p w14:paraId="7840B522" w14:textId="0AF3B7D0" w:rsidR="00F61DA9" w:rsidRPr="00C240D1" w:rsidRDefault="00F61DA9" w:rsidP="00F61DA9">
            <w:pPr>
              <w:pStyle w:val="TAL"/>
              <w:rPr>
                <w:sz w:val="16"/>
                <w:szCs w:val="16"/>
              </w:rPr>
            </w:pPr>
            <w:r w:rsidRPr="009D124B">
              <w:rPr>
                <w:sz w:val="16"/>
                <w:szCs w:val="16"/>
              </w:rPr>
              <w:t>HSS initiated IMS AS De-registration procedure</w:t>
            </w:r>
          </w:p>
        </w:tc>
        <w:tc>
          <w:tcPr>
            <w:tcW w:w="708" w:type="dxa"/>
            <w:shd w:val="solid" w:color="FFFFFF" w:fill="auto"/>
          </w:tcPr>
          <w:p w14:paraId="6571D6B4" w14:textId="3E538116" w:rsidR="00F61DA9" w:rsidRDefault="00F61DA9" w:rsidP="00F61DA9">
            <w:pPr>
              <w:pStyle w:val="TAC"/>
              <w:jc w:val="left"/>
              <w:rPr>
                <w:sz w:val="16"/>
                <w:szCs w:val="16"/>
              </w:rPr>
            </w:pPr>
            <w:r>
              <w:rPr>
                <w:sz w:val="16"/>
                <w:szCs w:val="16"/>
              </w:rPr>
              <w:t>19.4.0</w:t>
            </w:r>
          </w:p>
        </w:tc>
      </w:tr>
      <w:tr w:rsidR="00F61DA9" w:rsidRPr="00F91D2F" w14:paraId="76459152" w14:textId="77777777" w:rsidTr="009C171C">
        <w:tc>
          <w:tcPr>
            <w:tcW w:w="840" w:type="dxa"/>
            <w:shd w:val="solid" w:color="FFFFFF" w:fill="auto"/>
          </w:tcPr>
          <w:p w14:paraId="115DAFD1" w14:textId="78A65671" w:rsidR="00F61DA9" w:rsidRDefault="00F61DA9" w:rsidP="00F61DA9">
            <w:pPr>
              <w:pStyle w:val="TAC"/>
              <w:jc w:val="left"/>
              <w:rPr>
                <w:sz w:val="16"/>
                <w:szCs w:val="16"/>
              </w:rPr>
            </w:pPr>
            <w:r>
              <w:rPr>
                <w:sz w:val="16"/>
                <w:szCs w:val="16"/>
              </w:rPr>
              <w:t>2025-12</w:t>
            </w:r>
          </w:p>
        </w:tc>
        <w:tc>
          <w:tcPr>
            <w:tcW w:w="760" w:type="dxa"/>
            <w:shd w:val="solid" w:color="FFFFFF" w:fill="auto"/>
          </w:tcPr>
          <w:p w14:paraId="522EA49D" w14:textId="204F386B" w:rsidR="00F61DA9" w:rsidRDefault="00F61DA9" w:rsidP="00F61DA9">
            <w:pPr>
              <w:pStyle w:val="TAC"/>
              <w:jc w:val="left"/>
              <w:rPr>
                <w:sz w:val="16"/>
                <w:szCs w:val="16"/>
              </w:rPr>
            </w:pPr>
            <w:r>
              <w:rPr>
                <w:sz w:val="16"/>
                <w:szCs w:val="16"/>
              </w:rPr>
              <w:t>CT#110</w:t>
            </w:r>
          </w:p>
        </w:tc>
        <w:tc>
          <w:tcPr>
            <w:tcW w:w="1060" w:type="dxa"/>
            <w:shd w:val="solid" w:color="FFFFFF" w:fill="auto"/>
          </w:tcPr>
          <w:p w14:paraId="626E0402" w14:textId="6DD3D9A3"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319CACED" w14:textId="10E2216B" w:rsidR="00F61DA9" w:rsidRDefault="00F61DA9" w:rsidP="00F61DA9">
            <w:pPr>
              <w:pStyle w:val="TAL"/>
              <w:rPr>
                <w:sz w:val="16"/>
                <w:szCs w:val="16"/>
              </w:rPr>
            </w:pPr>
            <w:r>
              <w:rPr>
                <w:sz w:val="16"/>
                <w:szCs w:val="16"/>
              </w:rPr>
              <w:t>0199</w:t>
            </w:r>
          </w:p>
        </w:tc>
        <w:tc>
          <w:tcPr>
            <w:tcW w:w="420" w:type="dxa"/>
            <w:shd w:val="solid" w:color="FFFFFF" w:fill="auto"/>
          </w:tcPr>
          <w:p w14:paraId="62A2BEA9" w14:textId="02B2FE73" w:rsidR="00F61DA9" w:rsidRDefault="00F61DA9" w:rsidP="00F61DA9">
            <w:pPr>
              <w:pStyle w:val="TAR"/>
              <w:jc w:val="center"/>
              <w:rPr>
                <w:sz w:val="16"/>
                <w:szCs w:val="16"/>
              </w:rPr>
            </w:pPr>
            <w:r>
              <w:rPr>
                <w:sz w:val="16"/>
                <w:szCs w:val="16"/>
              </w:rPr>
              <w:t>1</w:t>
            </w:r>
          </w:p>
        </w:tc>
        <w:tc>
          <w:tcPr>
            <w:tcW w:w="532" w:type="dxa"/>
            <w:shd w:val="solid" w:color="FFFFFF" w:fill="auto"/>
          </w:tcPr>
          <w:p w14:paraId="18794CF0" w14:textId="4A86F703" w:rsidR="00F61DA9" w:rsidRDefault="00F61DA9" w:rsidP="00F61DA9">
            <w:pPr>
              <w:pStyle w:val="TAC"/>
              <w:rPr>
                <w:sz w:val="16"/>
                <w:szCs w:val="16"/>
              </w:rPr>
            </w:pPr>
            <w:r>
              <w:rPr>
                <w:sz w:val="16"/>
                <w:szCs w:val="16"/>
              </w:rPr>
              <w:t>B</w:t>
            </w:r>
          </w:p>
        </w:tc>
        <w:tc>
          <w:tcPr>
            <w:tcW w:w="4689" w:type="dxa"/>
            <w:shd w:val="solid" w:color="FFFFFF" w:fill="auto"/>
          </w:tcPr>
          <w:p w14:paraId="00894A1D" w14:textId="6C0B5E52" w:rsidR="00F61DA9" w:rsidRPr="00C240D1" w:rsidRDefault="00F61DA9" w:rsidP="00F61DA9">
            <w:pPr>
              <w:pStyle w:val="TAL"/>
              <w:rPr>
                <w:sz w:val="16"/>
                <w:szCs w:val="16"/>
              </w:rPr>
            </w:pPr>
            <w:r w:rsidRPr="009D124B">
              <w:rPr>
                <w:sz w:val="16"/>
                <w:szCs w:val="16"/>
              </w:rPr>
              <w:t>IMS AS registration with re-assignment for new sessions</w:t>
            </w:r>
          </w:p>
        </w:tc>
        <w:tc>
          <w:tcPr>
            <w:tcW w:w="708" w:type="dxa"/>
            <w:shd w:val="solid" w:color="FFFFFF" w:fill="auto"/>
          </w:tcPr>
          <w:p w14:paraId="2DECF37B" w14:textId="1A343505" w:rsidR="00F61DA9" w:rsidRDefault="00F61DA9" w:rsidP="00F61DA9">
            <w:pPr>
              <w:pStyle w:val="TAC"/>
              <w:jc w:val="left"/>
              <w:rPr>
                <w:sz w:val="16"/>
                <w:szCs w:val="16"/>
              </w:rPr>
            </w:pPr>
            <w:r>
              <w:rPr>
                <w:sz w:val="16"/>
                <w:szCs w:val="16"/>
              </w:rPr>
              <w:t>19.4.0</w:t>
            </w:r>
          </w:p>
        </w:tc>
      </w:tr>
      <w:tr w:rsidR="00F61DA9" w:rsidRPr="00F91D2F" w14:paraId="562709B8" w14:textId="77777777" w:rsidTr="009C171C">
        <w:tc>
          <w:tcPr>
            <w:tcW w:w="840" w:type="dxa"/>
            <w:shd w:val="solid" w:color="FFFFFF" w:fill="auto"/>
          </w:tcPr>
          <w:p w14:paraId="46A77EDE" w14:textId="6B8C5B69" w:rsidR="00F61DA9" w:rsidRDefault="00F61DA9" w:rsidP="00F61DA9">
            <w:pPr>
              <w:pStyle w:val="TAC"/>
              <w:jc w:val="left"/>
              <w:rPr>
                <w:sz w:val="16"/>
                <w:szCs w:val="16"/>
              </w:rPr>
            </w:pPr>
            <w:r>
              <w:rPr>
                <w:sz w:val="16"/>
                <w:szCs w:val="16"/>
              </w:rPr>
              <w:t>2025-12</w:t>
            </w:r>
          </w:p>
        </w:tc>
        <w:tc>
          <w:tcPr>
            <w:tcW w:w="760" w:type="dxa"/>
            <w:shd w:val="solid" w:color="FFFFFF" w:fill="auto"/>
          </w:tcPr>
          <w:p w14:paraId="22BAE4CA" w14:textId="029BB506" w:rsidR="00F61DA9" w:rsidRDefault="00F61DA9" w:rsidP="00F61DA9">
            <w:pPr>
              <w:pStyle w:val="TAC"/>
              <w:jc w:val="left"/>
              <w:rPr>
                <w:sz w:val="16"/>
                <w:szCs w:val="16"/>
              </w:rPr>
            </w:pPr>
            <w:r>
              <w:rPr>
                <w:sz w:val="16"/>
                <w:szCs w:val="16"/>
              </w:rPr>
              <w:t>CT#110</w:t>
            </w:r>
          </w:p>
        </w:tc>
        <w:tc>
          <w:tcPr>
            <w:tcW w:w="1060" w:type="dxa"/>
            <w:shd w:val="solid" w:color="FFFFFF" w:fill="auto"/>
          </w:tcPr>
          <w:p w14:paraId="76E7E090" w14:textId="0F8A9354"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3153</w:t>
            </w:r>
          </w:p>
        </w:tc>
        <w:tc>
          <w:tcPr>
            <w:tcW w:w="630" w:type="dxa"/>
            <w:shd w:val="solid" w:color="FFFFFF" w:fill="auto"/>
          </w:tcPr>
          <w:p w14:paraId="389EE395" w14:textId="26E21683" w:rsidR="00F61DA9" w:rsidRDefault="00F61DA9" w:rsidP="00F61DA9">
            <w:pPr>
              <w:pStyle w:val="TAL"/>
              <w:rPr>
                <w:sz w:val="16"/>
                <w:szCs w:val="16"/>
              </w:rPr>
            </w:pPr>
            <w:r>
              <w:rPr>
                <w:sz w:val="16"/>
                <w:szCs w:val="16"/>
              </w:rPr>
              <w:t>0200</w:t>
            </w:r>
          </w:p>
        </w:tc>
        <w:tc>
          <w:tcPr>
            <w:tcW w:w="420" w:type="dxa"/>
            <w:shd w:val="solid" w:color="FFFFFF" w:fill="auto"/>
          </w:tcPr>
          <w:p w14:paraId="428D9AED" w14:textId="27D83242" w:rsidR="00F61DA9" w:rsidRDefault="00F61DA9" w:rsidP="00F61DA9">
            <w:pPr>
              <w:pStyle w:val="TAR"/>
              <w:jc w:val="center"/>
              <w:rPr>
                <w:sz w:val="16"/>
                <w:szCs w:val="16"/>
              </w:rPr>
            </w:pPr>
            <w:r>
              <w:rPr>
                <w:sz w:val="16"/>
                <w:szCs w:val="16"/>
              </w:rPr>
              <w:t>-</w:t>
            </w:r>
          </w:p>
        </w:tc>
        <w:tc>
          <w:tcPr>
            <w:tcW w:w="532" w:type="dxa"/>
            <w:shd w:val="solid" w:color="FFFFFF" w:fill="auto"/>
          </w:tcPr>
          <w:p w14:paraId="4D7D6118" w14:textId="239BAB49" w:rsidR="00F61DA9" w:rsidRDefault="00F61DA9" w:rsidP="00F61DA9">
            <w:pPr>
              <w:pStyle w:val="TAC"/>
              <w:rPr>
                <w:sz w:val="16"/>
                <w:szCs w:val="16"/>
              </w:rPr>
            </w:pPr>
            <w:r>
              <w:rPr>
                <w:sz w:val="16"/>
                <w:szCs w:val="16"/>
              </w:rPr>
              <w:t>F</w:t>
            </w:r>
          </w:p>
        </w:tc>
        <w:tc>
          <w:tcPr>
            <w:tcW w:w="4689" w:type="dxa"/>
            <w:shd w:val="solid" w:color="FFFFFF" w:fill="auto"/>
          </w:tcPr>
          <w:p w14:paraId="5E02BE3E" w14:textId="37E59751" w:rsidR="00F61DA9" w:rsidRPr="00C240D1" w:rsidRDefault="00F61DA9" w:rsidP="00F61DA9">
            <w:pPr>
              <w:pStyle w:val="TAL"/>
              <w:rPr>
                <w:sz w:val="16"/>
                <w:szCs w:val="16"/>
              </w:rPr>
            </w:pPr>
            <w:r w:rsidRPr="009D124B">
              <w:rPr>
                <w:sz w:val="16"/>
                <w:szCs w:val="16"/>
              </w:rPr>
              <w:t>Correction on S-CSCF registration procedure in Nhss_imsUECM</w:t>
            </w:r>
          </w:p>
        </w:tc>
        <w:tc>
          <w:tcPr>
            <w:tcW w:w="708" w:type="dxa"/>
            <w:shd w:val="solid" w:color="FFFFFF" w:fill="auto"/>
          </w:tcPr>
          <w:p w14:paraId="2A493946" w14:textId="2A7C4D9F" w:rsidR="00F61DA9" w:rsidRDefault="00F61DA9" w:rsidP="00F61DA9">
            <w:pPr>
              <w:pStyle w:val="TAC"/>
              <w:jc w:val="left"/>
              <w:rPr>
                <w:sz w:val="16"/>
                <w:szCs w:val="16"/>
              </w:rPr>
            </w:pPr>
            <w:r>
              <w:rPr>
                <w:sz w:val="16"/>
                <w:szCs w:val="16"/>
              </w:rPr>
              <w:t>19.4.0</w:t>
            </w:r>
          </w:p>
        </w:tc>
      </w:tr>
      <w:tr w:rsidR="00F61DA9" w:rsidRPr="00F91D2F" w14:paraId="570160DF" w14:textId="77777777" w:rsidTr="009C171C">
        <w:tc>
          <w:tcPr>
            <w:tcW w:w="840" w:type="dxa"/>
            <w:shd w:val="solid" w:color="FFFFFF" w:fill="auto"/>
          </w:tcPr>
          <w:p w14:paraId="4CEB49C6" w14:textId="777220FF" w:rsidR="00F61DA9" w:rsidRDefault="00F61DA9" w:rsidP="00F61DA9">
            <w:pPr>
              <w:pStyle w:val="TAC"/>
              <w:jc w:val="left"/>
              <w:rPr>
                <w:sz w:val="16"/>
                <w:szCs w:val="16"/>
              </w:rPr>
            </w:pPr>
            <w:r>
              <w:rPr>
                <w:sz w:val="16"/>
                <w:szCs w:val="16"/>
              </w:rPr>
              <w:t>2025-12</w:t>
            </w:r>
          </w:p>
        </w:tc>
        <w:tc>
          <w:tcPr>
            <w:tcW w:w="760" w:type="dxa"/>
            <w:shd w:val="solid" w:color="FFFFFF" w:fill="auto"/>
          </w:tcPr>
          <w:p w14:paraId="797A1A33" w14:textId="7068CF58" w:rsidR="00F61DA9" w:rsidRDefault="00F61DA9" w:rsidP="00F61DA9">
            <w:pPr>
              <w:pStyle w:val="TAC"/>
              <w:jc w:val="left"/>
              <w:rPr>
                <w:sz w:val="16"/>
                <w:szCs w:val="16"/>
              </w:rPr>
            </w:pPr>
            <w:r>
              <w:rPr>
                <w:sz w:val="16"/>
                <w:szCs w:val="16"/>
              </w:rPr>
              <w:t>CT#110</w:t>
            </w:r>
          </w:p>
        </w:tc>
        <w:tc>
          <w:tcPr>
            <w:tcW w:w="1060" w:type="dxa"/>
            <w:shd w:val="solid" w:color="FFFFFF" w:fill="auto"/>
          </w:tcPr>
          <w:p w14:paraId="5C4C1E99" w14:textId="641C8B7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3167</w:t>
            </w:r>
          </w:p>
        </w:tc>
        <w:tc>
          <w:tcPr>
            <w:tcW w:w="630" w:type="dxa"/>
            <w:shd w:val="solid" w:color="FFFFFF" w:fill="auto"/>
          </w:tcPr>
          <w:p w14:paraId="6F3EA806" w14:textId="008CD600" w:rsidR="00F61DA9" w:rsidRDefault="00F61DA9" w:rsidP="00F61DA9">
            <w:pPr>
              <w:pStyle w:val="TAL"/>
              <w:rPr>
                <w:sz w:val="16"/>
                <w:szCs w:val="16"/>
              </w:rPr>
            </w:pPr>
            <w:r>
              <w:rPr>
                <w:sz w:val="16"/>
                <w:szCs w:val="16"/>
              </w:rPr>
              <w:t>0204</w:t>
            </w:r>
          </w:p>
        </w:tc>
        <w:tc>
          <w:tcPr>
            <w:tcW w:w="420" w:type="dxa"/>
            <w:shd w:val="solid" w:color="FFFFFF" w:fill="auto"/>
          </w:tcPr>
          <w:p w14:paraId="51C0E338" w14:textId="2C0CD576" w:rsidR="00F61DA9" w:rsidRDefault="00F61DA9" w:rsidP="00F61DA9">
            <w:pPr>
              <w:pStyle w:val="TAR"/>
              <w:jc w:val="center"/>
              <w:rPr>
                <w:sz w:val="16"/>
                <w:szCs w:val="16"/>
              </w:rPr>
            </w:pPr>
            <w:r>
              <w:rPr>
                <w:sz w:val="16"/>
                <w:szCs w:val="16"/>
              </w:rPr>
              <w:t>-</w:t>
            </w:r>
          </w:p>
        </w:tc>
        <w:tc>
          <w:tcPr>
            <w:tcW w:w="532" w:type="dxa"/>
            <w:shd w:val="solid" w:color="FFFFFF" w:fill="auto"/>
          </w:tcPr>
          <w:p w14:paraId="6FD9AAB1" w14:textId="2606D907" w:rsidR="00F61DA9" w:rsidRDefault="00F61DA9" w:rsidP="00F61DA9">
            <w:pPr>
              <w:pStyle w:val="TAC"/>
              <w:rPr>
                <w:sz w:val="16"/>
                <w:szCs w:val="16"/>
              </w:rPr>
            </w:pPr>
            <w:r>
              <w:rPr>
                <w:sz w:val="16"/>
                <w:szCs w:val="16"/>
              </w:rPr>
              <w:t>F</w:t>
            </w:r>
          </w:p>
        </w:tc>
        <w:tc>
          <w:tcPr>
            <w:tcW w:w="4689" w:type="dxa"/>
            <w:shd w:val="solid" w:color="FFFFFF" w:fill="auto"/>
          </w:tcPr>
          <w:p w14:paraId="0C762FDB" w14:textId="73BE2ACA" w:rsidR="00F61DA9" w:rsidRPr="00C240D1" w:rsidRDefault="00F61DA9" w:rsidP="00F61DA9">
            <w:pPr>
              <w:pStyle w:val="TAL"/>
              <w:rPr>
                <w:sz w:val="16"/>
                <w:szCs w:val="16"/>
              </w:rPr>
            </w:pPr>
            <w:r w:rsidRPr="009D124B">
              <w:rPr>
                <w:sz w:val="16"/>
                <w:szCs w:val="16"/>
              </w:rPr>
              <w:t>API version and External doc update</w:t>
            </w:r>
          </w:p>
        </w:tc>
        <w:tc>
          <w:tcPr>
            <w:tcW w:w="708" w:type="dxa"/>
            <w:shd w:val="solid" w:color="FFFFFF" w:fill="auto"/>
          </w:tcPr>
          <w:p w14:paraId="2D16993C" w14:textId="7FE754C8" w:rsidR="00F61DA9" w:rsidRDefault="00F61DA9" w:rsidP="00F61DA9">
            <w:pPr>
              <w:pStyle w:val="TAC"/>
              <w:jc w:val="left"/>
              <w:rPr>
                <w:sz w:val="16"/>
                <w:szCs w:val="16"/>
              </w:rPr>
            </w:pPr>
            <w:r>
              <w:rPr>
                <w:sz w:val="16"/>
                <w:szCs w:val="16"/>
              </w:rPr>
              <w:t>19.4.0</w:t>
            </w:r>
          </w:p>
        </w:tc>
      </w:tr>
    </w:tbl>
    <w:p w14:paraId="790CF967" w14:textId="77777777" w:rsidR="00080512" w:rsidRDefault="00080512" w:rsidP="00FC4C9C"/>
    <w:sectPr w:rsidR="00080512">
      <w:headerReference w:type="default" r:id="rId165"/>
      <w:footerReference w:type="default" r:id="rId1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153B9B" w14:textId="77777777" w:rsidR="00F453FB" w:rsidRDefault="00F453FB">
      <w:r>
        <w:separator/>
      </w:r>
    </w:p>
  </w:endnote>
  <w:endnote w:type="continuationSeparator" w:id="0">
    <w:p w14:paraId="59078104" w14:textId="77777777" w:rsidR="00F453FB" w:rsidRDefault="00F453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0D2175" w14:textId="77777777" w:rsidR="00F453FB" w:rsidRDefault="00F453FB">
      <w:r>
        <w:separator/>
      </w:r>
    </w:p>
  </w:footnote>
  <w:footnote w:type="continuationSeparator" w:id="0">
    <w:p w14:paraId="45A567E1" w14:textId="77777777" w:rsidR="00F453FB" w:rsidRDefault="00F453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30BE2" w14:textId="0C93FDB5"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61DA9">
      <w:rPr>
        <w:rFonts w:ascii="Arial" w:hAnsi="Arial" w:cs="Arial"/>
        <w:b/>
        <w:noProof/>
        <w:sz w:val="18"/>
        <w:szCs w:val="18"/>
      </w:rPr>
      <w:t>3GPP TS 29.562 V19.4.0 (2025-12)</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456445EB"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61DA9">
      <w:rPr>
        <w:rFonts w:ascii="Arial" w:hAnsi="Arial" w:cs="Arial"/>
        <w:b/>
        <w:noProof/>
        <w:sz w:val="18"/>
        <w:szCs w:val="18"/>
      </w:rPr>
      <w:t>Release 19</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153F355D"/>
    <w:multiLevelType w:val="hybridMultilevel"/>
    <w:tmpl w:val="8D2EB080"/>
    <w:lvl w:ilvl="0" w:tplc="9E34C46A">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14" w15:restartNumberingAfterBreak="0">
    <w:nsid w:val="20922A44"/>
    <w:multiLevelType w:val="hybridMultilevel"/>
    <w:tmpl w:val="1788177A"/>
    <w:lvl w:ilvl="0" w:tplc="AD54ED9C">
      <w:start w:val="40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2803EAF"/>
    <w:multiLevelType w:val="multilevel"/>
    <w:tmpl w:val="22803EAF"/>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3A8C4F6C"/>
    <w:multiLevelType w:val="hybridMultilevel"/>
    <w:tmpl w:val="DC763068"/>
    <w:lvl w:ilvl="0" w:tplc="7B641A06">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3F961B47"/>
    <w:multiLevelType w:val="hybridMultilevel"/>
    <w:tmpl w:val="9696938A"/>
    <w:lvl w:ilvl="0" w:tplc="4C98EF5E">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20"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4C495667"/>
    <w:multiLevelType w:val="hybridMultilevel"/>
    <w:tmpl w:val="64E051EA"/>
    <w:lvl w:ilvl="0" w:tplc="D32AB1E0">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2"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BB5536D"/>
    <w:multiLevelType w:val="hybridMultilevel"/>
    <w:tmpl w:val="31E69856"/>
    <w:lvl w:ilvl="0" w:tplc="DC786BA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6" w15:restartNumberingAfterBreak="0">
    <w:nsid w:val="6C135B28"/>
    <w:multiLevelType w:val="hybridMultilevel"/>
    <w:tmpl w:val="28A6E0C8"/>
    <w:lvl w:ilvl="0" w:tplc="6B26FCF6">
      <w:start w:val="14"/>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7"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7A0D1C59"/>
    <w:multiLevelType w:val="hybridMultilevel"/>
    <w:tmpl w:val="5BA67A8A"/>
    <w:lvl w:ilvl="0" w:tplc="8B78E31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904337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20188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5481825">
    <w:abstractNumId w:val="11"/>
  </w:num>
  <w:num w:numId="4" w16cid:durableId="1627539352">
    <w:abstractNumId w:val="24"/>
  </w:num>
  <w:num w:numId="5" w16cid:durableId="785122061">
    <w:abstractNumId w:val="23"/>
  </w:num>
  <w:num w:numId="6" w16cid:durableId="798182497">
    <w:abstractNumId w:val="22"/>
  </w:num>
  <w:num w:numId="7" w16cid:durableId="291862050">
    <w:abstractNumId w:val="12"/>
  </w:num>
  <w:num w:numId="8" w16cid:durableId="358237463">
    <w:abstractNumId w:val="19"/>
  </w:num>
  <w:num w:numId="9" w16cid:durableId="535700275">
    <w:abstractNumId w:val="27"/>
  </w:num>
  <w:num w:numId="10" w16cid:durableId="1041706148">
    <w:abstractNumId w:val="20"/>
  </w:num>
  <w:num w:numId="11" w16cid:durableId="1518806051">
    <w:abstractNumId w:val="16"/>
  </w:num>
  <w:num w:numId="12" w16cid:durableId="1109085414">
    <w:abstractNumId w:val="7"/>
  </w:num>
  <w:num w:numId="13" w16cid:durableId="541328429">
    <w:abstractNumId w:val="6"/>
  </w:num>
  <w:num w:numId="14" w16cid:durableId="1761876504">
    <w:abstractNumId w:val="5"/>
  </w:num>
  <w:num w:numId="15" w16cid:durableId="971207340">
    <w:abstractNumId w:val="4"/>
  </w:num>
  <w:num w:numId="16" w16cid:durableId="1791430556">
    <w:abstractNumId w:val="8"/>
  </w:num>
  <w:num w:numId="17" w16cid:durableId="1813868392">
    <w:abstractNumId w:val="3"/>
  </w:num>
  <w:num w:numId="18" w16cid:durableId="2136365375">
    <w:abstractNumId w:val="2"/>
  </w:num>
  <w:num w:numId="19" w16cid:durableId="954559513">
    <w:abstractNumId w:val="1"/>
  </w:num>
  <w:num w:numId="20" w16cid:durableId="1275821125">
    <w:abstractNumId w:val="0"/>
  </w:num>
  <w:num w:numId="21" w16cid:durableId="801534162">
    <w:abstractNumId w:val="9"/>
  </w:num>
  <w:num w:numId="22" w16cid:durableId="1720402282">
    <w:abstractNumId w:val="26"/>
  </w:num>
  <w:num w:numId="23" w16cid:durableId="35811564">
    <w:abstractNumId w:val="15"/>
  </w:num>
  <w:num w:numId="24" w16cid:durableId="40830949">
    <w:abstractNumId w:val="13"/>
  </w:num>
  <w:num w:numId="25" w16cid:durableId="174926292">
    <w:abstractNumId w:val="18"/>
  </w:num>
  <w:num w:numId="26" w16cid:durableId="1801337233">
    <w:abstractNumId w:val="28"/>
  </w:num>
  <w:num w:numId="27" w16cid:durableId="852232729">
    <w:abstractNumId w:val="25"/>
  </w:num>
  <w:num w:numId="28" w16cid:durableId="1695960267">
    <w:abstractNumId w:val="14"/>
  </w:num>
  <w:num w:numId="29" w16cid:durableId="1392730776">
    <w:abstractNumId w:val="17"/>
  </w:num>
  <w:num w:numId="30" w16cid:durableId="65229849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0058C"/>
    <w:rsid w:val="000010DD"/>
    <w:rsid w:val="00026AC9"/>
    <w:rsid w:val="00033397"/>
    <w:rsid w:val="000334C8"/>
    <w:rsid w:val="0003669C"/>
    <w:rsid w:val="00040095"/>
    <w:rsid w:val="00040643"/>
    <w:rsid w:val="00044F0B"/>
    <w:rsid w:val="00045B7C"/>
    <w:rsid w:val="00051834"/>
    <w:rsid w:val="00054731"/>
    <w:rsid w:val="00054A22"/>
    <w:rsid w:val="0005748D"/>
    <w:rsid w:val="00061564"/>
    <w:rsid w:val="00062023"/>
    <w:rsid w:val="000655A6"/>
    <w:rsid w:val="00075841"/>
    <w:rsid w:val="00077F81"/>
    <w:rsid w:val="00080512"/>
    <w:rsid w:val="0008505D"/>
    <w:rsid w:val="00090EEB"/>
    <w:rsid w:val="00093D8E"/>
    <w:rsid w:val="0009429A"/>
    <w:rsid w:val="0009718D"/>
    <w:rsid w:val="000A0663"/>
    <w:rsid w:val="000A2CE7"/>
    <w:rsid w:val="000A7519"/>
    <w:rsid w:val="000B5906"/>
    <w:rsid w:val="000C47C3"/>
    <w:rsid w:val="000C5347"/>
    <w:rsid w:val="000C5926"/>
    <w:rsid w:val="000D4E60"/>
    <w:rsid w:val="000D4FC2"/>
    <w:rsid w:val="000D58AB"/>
    <w:rsid w:val="000D5DCE"/>
    <w:rsid w:val="000D634C"/>
    <w:rsid w:val="000D638B"/>
    <w:rsid w:val="000D7DEF"/>
    <w:rsid w:val="000E0F97"/>
    <w:rsid w:val="000E239B"/>
    <w:rsid w:val="000E7634"/>
    <w:rsid w:val="000F2AD5"/>
    <w:rsid w:val="000F68C5"/>
    <w:rsid w:val="00100CB3"/>
    <w:rsid w:val="00112306"/>
    <w:rsid w:val="0011558E"/>
    <w:rsid w:val="00117B87"/>
    <w:rsid w:val="00125FE6"/>
    <w:rsid w:val="00133525"/>
    <w:rsid w:val="00135C99"/>
    <w:rsid w:val="0013742C"/>
    <w:rsid w:val="0014325B"/>
    <w:rsid w:val="0014560D"/>
    <w:rsid w:val="00145EB1"/>
    <w:rsid w:val="001530C9"/>
    <w:rsid w:val="0016035D"/>
    <w:rsid w:val="001614D8"/>
    <w:rsid w:val="00163416"/>
    <w:rsid w:val="001901CD"/>
    <w:rsid w:val="001919B9"/>
    <w:rsid w:val="00191D4B"/>
    <w:rsid w:val="001922AC"/>
    <w:rsid w:val="00193576"/>
    <w:rsid w:val="00194FF9"/>
    <w:rsid w:val="001A4C42"/>
    <w:rsid w:val="001A5BBB"/>
    <w:rsid w:val="001A6CCD"/>
    <w:rsid w:val="001A7420"/>
    <w:rsid w:val="001B6637"/>
    <w:rsid w:val="001B6AE9"/>
    <w:rsid w:val="001C05F7"/>
    <w:rsid w:val="001C0E67"/>
    <w:rsid w:val="001C1828"/>
    <w:rsid w:val="001C21C3"/>
    <w:rsid w:val="001C67D5"/>
    <w:rsid w:val="001C6E2A"/>
    <w:rsid w:val="001D02C2"/>
    <w:rsid w:val="001D16F2"/>
    <w:rsid w:val="001D5CC1"/>
    <w:rsid w:val="001D6C06"/>
    <w:rsid w:val="001D6C54"/>
    <w:rsid w:val="001D70F5"/>
    <w:rsid w:val="001E3972"/>
    <w:rsid w:val="001E6DA6"/>
    <w:rsid w:val="001F0C1D"/>
    <w:rsid w:val="001F1132"/>
    <w:rsid w:val="001F168B"/>
    <w:rsid w:val="001F50B4"/>
    <w:rsid w:val="0020000B"/>
    <w:rsid w:val="002013BB"/>
    <w:rsid w:val="00211D99"/>
    <w:rsid w:val="00213191"/>
    <w:rsid w:val="002234A2"/>
    <w:rsid w:val="00226E9A"/>
    <w:rsid w:val="002347A2"/>
    <w:rsid w:val="00236BEE"/>
    <w:rsid w:val="00241797"/>
    <w:rsid w:val="002419D3"/>
    <w:rsid w:val="002458A6"/>
    <w:rsid w:val="002528DD"/>
    <w:rsid w:val="00253F69"/>
    <w:rsid w:val="00257736"/>
    <w:rsid w:val="00264041"/>
    <w:rsid w:val="00265EE1"/>
    <w:rsid w:val="00266DE9"/>
    <w:rsid w:val="002675F0"/>
    <w:rsid w:val="0027456E"/>
    <w:rsid w:val="00276E53"/>
    <w:rsid w:val="00284134"/>
    <w:rsid w:val="0028535E"/>
    <w:rsid w:val="002858C1"/>
    <w:rsid w:val="0028674D"/>
    <w:rsid w:val="00290633"/>
    <w:rsid w:val="002945FE"/>
    <w:rsid w:val="00294B86"/>
    <w:rsid w:val="00294DAA"/>
    <w:rsid w:val="00296290"/>
    <w:rsid w:val="002972F1"/>
    <w:rsid w:val="0029754B"/>
    <w:rsid w:val="002A194B"/>
    <w:rsid w:val="002A6015"/>
    <w:rsid w:val="002B30B6"/>
    <w:rsid w:val="002B3214"/>
    <w:rsid w:val="002B6339"/>
    <w:rsid w:val="002B6358"/>
    <w:rsid w:val="002C0A64"/>
    <w:rsid w:val="002C0C20"/>
    <w:rsid w:val="002C1C02"/>
    <w:rsid w:val="002C29A7"/>
    <w:rsid w:val="002C5AE3"/>
    <w:rsid w:val="002D2858"/>
    <w:rsid w:val="002D37A5"/>
    <w:rsid w:val="002D61A7"/>
    <w:rsid w:val="002E00EE"/>
    <w:rsid w:val="002E1C79"/>
    <w:rsid w:val="002E26A5"/>
    <w:rsid w:val="002E6496"/>
    <w:rsid w:val="002E6D0B"/>
    <w:rsid w:val="002E7863"/>
    <w:rsid w:val="00301308"/>
    <w:rsid w:val="00302A6A"/>
    <w:rsid w:val="00304D06"/>
    <w:rsid w:val="00306082"/>
    <w:rsid w:val="00306EF9"/>
    <w:rsid w:val="00307DC1"/>
    <w:rsid w:val="0031217F"/>
    <w:rsid w:val="003172DC"/>
    <w:rsid w:val="0032560C"/>
    <w:rsid w:val="003305F2"/>
    <w:rsid w:val="00330FFE"/>
    <w:rsid w:val="0034268B"/>
    <w:rsid w:val="0034581D"/>
    <w:rsid w:val="003468AB"/>
    <w:rsid w:val="0035462D"/>
    <w:rsid w:val="00362ECF"/>
    <w:rsid w:val="003712A5"/>
    <w:rsid w:val="00376496"/>
    <w:rsid w:val="003765B8"/>
    <w:rsid w:val="00380421"/>
    <w:rsid w:val="0038143B"/>
    <w:rsid w:val="0038150D"/>
    <w:rsid w:val="0038165E"/>
    <w:rsid w:val="00383FA4"/>
    <w:rsid w:val="00386A5F"/>
    <w:rsid w:val="003872DE"/>
    <w:rsid w:val="00391EC1"/>
    <w:rsid w:val="003A1DFC"/>
    <w:rsid w:val="003A2F7E"/>
    <w:rsid w:val="003A41CA"/>
    <w:rsid w:val="003B3412"/>
    <w:rsid w:val="003B3C03"/>
    <w:rsid w:val="003B50CA"/>
    <w:rsid w:val="003C2CED"/>
    <w:rsid w:val="003C3542"/>
    <w:rsid w:val="003C3971"/>
    <w:rsid w:val="003C42BB"/>
    <w:rsid w:val="003D07C5"/>
    <w:rsid w:val="003D447F"/>
    <w:rsid w:val="003D5BD7"/>
    <w:rsid w:val="003D6774"/>
    <w:rsid w:val="003E10A5"/>
    <w:rsid w:val="003E27AE"/>
    <w:rsid w:val="003E5B4E"/>
    <w:rsid w:val="003F0842"/>
    <w:rsid w:val="003F73AD"/>
    <w:rsid w:val="00401278"/>
    <w:rsid w:val="004067C5"/>
    <w:rsid w:val="00411A82"/>
    <w:rsid w:val="004132EC"/>
    <w:rsid w:val="00414F38"/>
    <w:rsid w:val="004163B6"/>
    <w:rsid w:val="00420E9E"/>
    <w:rsid w:val="00421D1F"/>
    <w:rsid w:val="00423334"/>
    <w:rsid w:val="00431240"/>
    <w:rsid w:val="004345EC"/>
    <w:rsid w:val="00434D07"/>
    <w:rsid w:val="00435F56"/>
    <w:rsid w:val="00436253"/>
    <w:rsid w:val="00437253"/>
    <w:rsid w:val="004432EE"/>
    <w:rsid w:val="0044391B"/>
    <w:rsid w:val="0044732D"/>
    <w:rsid w:val="0045061D"/>
    <w:rsid w:val="00451F33"/>
    <w:rsid w:val="004533F9"/>
    <w:rsid w:val="004548E1"/>
    <w:rsid w:val="004611FF"/>
    <w:rsid w:val="00465515"/>
    <w:rsid w:val="00466A0C"/>
    <w:rsid w:val="00480129"/>
    <w:rsid w:val="00484FDA"/>
    <w:rsid w:val="00487403"/>
    <w:rsid w:val="004946B9"/>
    <w:rsid w:val="00497032"/>
    <w:rsid w:val="004A2448"/>
    <w:rsid w:val="004B77DA"/>
    <w:rsid w:val="004C7B2D"/>
    <w:rsid w:val="004D3578"/>
    <w:rsid w:val="004D4CFE"/>
    <w:rsid w:val="004E14AC"/>
    <w:rsid w:val="004E213A"/>
    <w:rsid w:val="004E3DEE"/>
    <w:rsid w:val="004F0988"/>
    <w:rsid w:val="004F1906"/>
    <w:rsid w:val="004F2C8C"/>
    <w:rsid w:val="004F3340"/>
    <w:rsid w:val="004F4299"/>
    <w:rsid w:val="004F4538"/>
    <w:rsid w:val="004F6065"/>
    <w:rsid w:val="005016AD"/>
    <w:rsid w:val="00502A60"/>
    <w:rsid w:val="00505CE8"/>
    <w:rsid w:val="00507D7D"/>
    <w:rsid w:val="00511ADB"/>
    <w:rsid w:val="00524AC8"/>
    <w:rsid w:val="00527CDD"/>
    <w:rsid w:val="00530D25"/>
    <w:rsid w:val="005310BA"/>
    <w:rsid w:val="005317AE"/>
    <w:rsid w:val="0053388B"/>
    <w:rsid w:val="00535773"/>
    <w:rsid w:val="00543E6C"/>
    <w:rsid w:val="00551B38"/>
    <w:rsid w:val="00553FB9"/>
    <w:rsid w:val="00562867"/>
    <w:rsid w:val="00565087"/>
    <w:rsid w:val="00565643"/>
    <w:rsid w:val="0057284B"/>
    <w:rsid w:val="005812EE"/>
    <w:rsid w:val="005815F6"/>
    <w:rsid w:val="00584D0B"/>
    <w:rsid w:val="00584F6F"/>
    <w:rsid w:val="0058728E"/>
    <w:rsid w:val="005877DF"/>
    <w:rsid w:val="00587D63"/>
    <w:rsid w:val="00594D03"/>
    <w:rsid w:val="00597B11"/>
    <w:rsid w:val="005A130A"/>
    <w:rsid w:val="005A2282"/>
    <w:rsid w:val="005A5E88"/>
    <w:rsid w:val="005A6AF0"/>
    <w:rsid w:val="005B78A6"/>
    <w:rsid w:val="005C06B6"/>
    <w:rsid w:val="005C52D4"/>
    <w:rsid w:val="005C5C08"/>
    <w:rsid w:val="005C77DB"/>
    <w:rsid w:val="005D2E01"/>
    <w:rsid w:val="005D3523"/>
    <w:rsid w:val="005D4300"/>
    <w:rsid w:val="005D7526"/>
    <w:rsid w:val="005D7FF6"/>
    <w:rsid w:val="005E4BB2"/>
    <w:rsid w:val="005E5CD3"/>
    <w:rsid w:val="005E67F1"/>
    <w:rsid w:val="006001F8"/>
    <w:rsid w:val="00602AEA"/>
    <w:rsid w:val="00607A2B"/>
    <w:rsid w:val="00611A31"/>
    <w:rsid w:val="006124A2"/>
    <w:rsid w:val="00612FD1"/>
    <w:rsid w:val="00614BBA"/>
    <w:rsid w:val="00614FDF"/>
    <w:rsid w:val="006154D9"/>
    <w:rsid w:val="006163D7"/>
    <w:rsid w:val="00616CA0"/>
    <w:rsid w:val="0062004D"/>
    <w:rsid w:val="00630B55"/>
    <w:rsid w:val="0063332F"/>
    <w:rsid w:val="0063543D"/>
    <w:rsid w:val="00645EB7"/>
    <w:rsid w:val="00647114"/>
    <w:rsid w:val="0065006A"/>
    <w:rsid w:val="006500D3"/>
    <w:rsid w:val="00651690"/>
    <w:rsid w:val="00652762"/>
    <w:rsid w:val="0065471E"/>
    <w:rsid w:val="00654E5F"/>
    <w:rsid w:val="00655F06"/>
    <w:rsid w:val="00657EAE"/>
    <w:rsid w:val="00672A10"/>
    <w:rsid w:val="006804A6"/>
    <w:rsid w:val="00686284"/>
    <w:rsid w:val="0068639E"/>
    <w:rsid w:val="00691496"/>
    <w:rsid w:val="006924D5"/>
    <w:rsid w:val="00692893"/>
    <w:rsid w:val="006A21D2"/>
    <w:rsid w:val="006A2A96"/>
    <w:rsid w:val="006A323F"/>
    <w:rsid w:val="006A7629"/>
    <w:rsid w:val="006B30D0"/>
    <w:rsid w:val="006B3BB0"/>
    <w:rsid w:val="006C2407"/>
    <w:rsid w:val="006C33D6"/>
    <w:rsid w:val="006C3D95"/>
    <w:rsid w:val="006C77C9"/>
    <w:rsid w:val="006C7B41"/>
    <w:rsid w:val="006D3C3C"/>
    <w:rsid w:val="006D5F45"/>
    <w:rsid w:val="006E5C86"/>
    <w:rsid w:val="006E5F34"/>
    <w:rsid w:val="006F0EBE"/>
    <w:rsid w:val="006F5CA9"/>
    <w:rsid w:val="006F6573"/>
    <w:rsid w:val="00701116"/>
    <w:rsid w:val="007063BD"/>
    <w:rsid w:val="007072ED"/>
    <w:rsid w:val="0071107A"/>
    <w:rsid w:val="00713C44"/>
    <w:rsid w:val="0071623F"/>
    <w:rsid w:val="00717F01"/>
    <w:rsid w:val="00724323"/>
    <w:rsid w:val="007264AB"/>
    <w:rsid w:val="00726CDB"/>
    <w:rsid w:val="00734A5B"/>
    <w:rsid w:val="00735BB9"/>
    <w:rsid w:val="0073630C"/>
    <w:rsid w:val="0074026F"/>
    <w:rsid w:val="00740376"/>
    <w:rsid w:val="007429F6"/>
    <w:rsid w:val="00742ECD"/>
    <w:rsid w:val="00744E76"/>
    <w:rsid w:val="007500AF"/>
    <w:rsid w:val="007513E2"/>
    <w:rsid w:val="00751B25"/>
    <w:rsid w:val="007578BC"/>
    <w:rsid w:val="007600FA"/>
    <w:rsid w:val="00761834"/>
    <w:rsid w:val="00764A41"/>
    <w:rsid w:val="007666B1"/>
    <w:rsid w:val="00774DA4"/>
    <w:rsid w:val="0077523C"/>
    <w:rsid w:val="0077538D"/>
    <w:rsid w:val="00775B2A"/>
    <w:rsid w:val="00776A5F"/>
    <w:rsid w:val="00781F0F"/>
    <w:rsid w:val="00790970"/>
    <w:rsid w:val="007942BB"/>
    <w:rsid w:val="007956F3"/>
    <w:rsid w:val="00795BE4"/>
    <w:rsid w:val="00795F30"/>
    <w:rsid w:val="007A744B"/>
    <w:rsid w:val="007A7831"/>
    <w:rsid w:val="007B21F8"/>
    <w:rsid w:val="007B3BF0"/>
    <w:rsid w:val="007B600E"/>
    <w:rsid w:val="007D0377"/>
    <w:rsid w:val="007D4286"/>
    <w:rsid w:val="007D5229"/>
    <w:rsid w:val="007D64FB"/>
    <w:rsid w:val="007D6ADC"/>
    <w:rsid w:val="007E48BB"/>
    <w:rsid w:val="007E49FF"/>
    <w:rsid w:val="007F0F4A"/>
    <w:rsid w:val="007F1347"/>
    <w:rsid w:val="007F3DA1"/>
    <w:rsid w:val="008028A4"/>
    <w:rsid w:val="00805590"/>
    <w:rsid w:val="00810525"/>
    <w:rsid w:val="00815D67"/>
    <w:rsid w:val="00817169"/>
    <w:rsid w:val="0082373E"/>
    <w:rsid w:val="0082548B"/>
    <w:rsid w:val="00830747"/>
    <w:rsid w:val="00832F8D"/>
    <w:rsid w:val="00837BD3"/>
    <w:rsid w:val="00842365"/>
    <w:rsid w:val="008444C1"/>
    <w:rsid w:val="00851AE5"/>
    <w:rsid w:val="00853B8C"/>
    <w:rsid w:val="00855010"/>
    <w:rsid w:val="00855108"/>
    <w:rsid w:val="0085750E"/>
    <w:rsid w:val="008613FB"/>
    <w:rsid w:val="008636A2"/>
    <w:rsid w:val="00866F74"/>
    <w:rsid w:val="0086732C"/>
    <w:rsid w:val="0086751A"/>
    <w:rsid w:val="0087503F"/>
    <w:rsid w:val="008768CA"/>
    <w:rsid w:val="00876F1D"/>
    <w:rsid w:val="00877334"/>
    <w:rsid w:val="0088216E"/>
    <w:rsid w:val="008873F6"/>
    <w:rsid w:val="00893210"/>
    <w:rsid w:val="008936B4"/>
    <w:rsid w:val="008A11B6"/>
    <w:rsid w:val="008A31E2"/>
    <w:rsid w:val="008A493C"/>
    <w:rsid w:val="008A7A64"/>
    <w:rsid w:val="008B0822"/>
    <w:rsid w:val="008B2972"/>
    <w:rsid w:val="008C384C"/>
    <w:rsid w:val="008C4051"/>
    <w:rsid w:val="008D0014"/>
    <w:rsid w:val="008D1C7E"/>
    <w:rsid w:val="008D5D1F"/>
    <w:rsid w:val="008D759A"/>
    <w:rsid w:val="008E0D4A"/>
    <w:rsid w:val="008E2761"/>
    <w:rsid w:val="008E2F04"/>
    <w:rsid w:val="008E5117"/>
    <w:rsid w:val="008E5F45"/>
    <w:rsid w:val="008E6168"/>
    <w:rsid w:val="008E6524"/>
    <w:rsid w:val="008F4CB3"/>
    <w:rsid w:val="008F5411"/>
    <w:rsid w:val="0090271F"/>
    <w:rsid w:val="0090279E"/>
    <w:rsid w:val="00902E23"/>
    <w:rsid w:val="00904F4A"/>
    <w:rsid w:val="00906CD8"/>
    <w:rsid w:val="009114D7"/>
    <w:rsid w:val="00911CED"/>
    <w:rsid w:val="0091348E"/>
    <w:rsid w:val="00917CCB"/>
    <w:rsid w:val="00921197"/>
    <w:rsid w:val="00924317"/>
    <w:rsid w:val="009262DA"/>
    <w:rsid w:val="009270F2"/>
    <w:rsid w:val="0092713C"/>
    <w:rsid w:val="00936652"/>
    <w:rsid w:val="00936765"/>
    <w:rsid w:val="0094075B"/>
    <w:rsid w:val="00942EC2"/>
    <w:rsid w:val="0094317A"/>
    <w:rsid w:val="00955F65"/>
    <w:rsid w:val="00961785"/>
    <w:rsid w:val="00972850"/>
    <w:rsid w:val="00977929"/>
    <w:rsid w:val="00983C79"/>
    <w:rsid w:val="00986F01"/>
    <w:rsid w:val="00986F18"/>
    <w:rsid w:val="00987A23"/>
    <w:rsid w:val="009932A3"/>
    <w:rsid w:val="00995AE4"/>
    <w:rsid w:val="009B31ED"/>
    <w:rsid w:val="009B6186"/>
    <w:rsid w:val="009C147D"/>
    <w:rsid w:val="009C171C"/>
    <w:rsid w:val="009C7544"/>
    <w:rsid w:val="009D124B"/>
    <w:rsid w:val="009E3203"/>
    <w:rsid w:val="009E53D4"/>
    <w:rsid w:val="009E6392"/>
    <w:rsid w:val="009F37B7"/>
    <w:rsid w:val="00A002E6"/>
    <w:rsid w:val="00A061FF"/>
    <w:rsid w:val="00A07BEA"/>
    <w:rsid w:val="00A07D9A"/>
    <w:rsid w:val="00A10F02"/>
    <w:rsid w:val="00A164B4"/>
    <w:rsid w:val="00A16D3D"/>
    <w:rsid w:val="00A20EF2"/>
    <w:rsid w:val="00A22239"/>
    <w:rsid w:val="00A261A2"/>
    <w:rsid w:val="00A26956"/>
    <w:rsid w:val="00A27486"/>
    <w:rsid w:val="00A33455"/>
    <w:rsid w:val="00A4135F"/>
    <w:rsid w:val="00A443D5"/>
    <w:rsid w:val="00A47601"/>
    <w:rsid w:val="00A517A7"/>
    <w:rsid w:val="00A51DFE"/>
    <w:rsid w:val="00A53724"/>
    <w:rsid w:val="00A56066"/>
    <w:rsid w:val="00A620A7"/>
    <w:rsid w:val="00A73129"/>
    <w:rsid w:val="00A77EB0"/>
    <w:rsid w:val="00A818FB"/>
    <w:rsid w:val="00A82346"/>
    <w:rsid w:val="00A8609A"/>
    <w:rsid w:val="00A86F98"/>
    <w:rsid w:val="00A92BA1"/>
    <w:rsid w:val="00A9410D"/>
    <w:rsid w:val="00A950A9"/>
    <w:rsid w:val="00AA476A"/>
    <w:rsid w:val="00AA50FA"/>
    <w:rsid w:val="00AB1C9D"/>
    <w:rsid w:val="00AB3DF7"/>
    <w:rsid w:val="00AB59C1"/>
    <w:rsid w:val="00AB6728"/>
    <w:rsid w:val="00AC6BC6"/>
    <w:rsid w:val="00AC7D6C"/>
    <w:rsid w:val="00AD087D"/>
    <w:rsid w:val="00AD4FFD"/>
    <w:rsid w:val="00AE6407"/>
    <w:rsid w:val="00AE65E2"/>
    <w:rsid w:val="00AE6F8A"/>
    <w:rsid w:val="00AF32DB"/>
    <w:rsid w:val="00AF4353"/>
    <w:rsid w:val="00B0239D"/>
    <w:rsid w:val="00B1257F"/>
    <w:rsid w:val="00B126F8"/>
    <w:rsid w:val="00B1392B"/>
    <w:rsid w:val="00B14067"/>
    <w:rsid w:val="00B15449"/>
    <w:rsid w:val="00B221EA"/>
    <w:rsid w:val="00B227DD"/>
    <w:rsid w:val="00B22AE4"/>
    <w:rsid w:val="00B23EBC"/>
    <w:rsid w:val="00B3096C"/>
    <w:rsid w:val="00B327E0"/>
    <w:rsid w:val="00B341AA"/>
    <w:rsid w:val="00B409EE"/>
    <w:rsid w:val="00B46DB6"/>
    <w:rsid w:val="00B50209"/>
    <w:rsid w:val="00B52FE0"/>
    <w:rsid w:val="00B532B8"/>
    <w:rsid w:val="00B5331A"/>
    <w:rsid w:val="00B569E6"/>
    <w:rsid w:val="00B61CFB"/>
    <w:rsid w:val="00B61ECD"/>
    <w:rsid w:val="00B649D5"/>
    <w:rsid w:val="00B657C1"/>
    <w:rsid w:val="00B65F44"/>
    <w:rsid w:val="00B70E7B"/>
    <w:rsid w:val="00B764B6"/>
    <w:rsid w:val="00B7782F"/>
    <w:rsid w:val="00B8430A"/>
    <w:rsid w:val="00B85A57"/>
    <w:rsid w:val="00B905F9"/>
    <w:rsid w:val="00B90936"/>
    <w:rsid w:val="00B9134D"/>
    <w:rsid w:val="00B92A6A"/>
    <w:rsid w:val="00B93086"/>
    <w:rsid w:val="00BA0EC5"/>
    <w:rsid w:val="00BA19ED"/>
    <w:rsid w:val="00BA2C51"/>
    <w:rsid w:val="00BA4B8D"/>
    <w:rsid w:val="00BA6701"/>
    <w:rsid w:val="00BA7753"/>
    <w:rsid w:val="00BA7756"/>
    <w:rsid w:val="00BB2E4E"/>
    <w:rsid w:val="00BB5DF9"/>
    <w:rsid w:val="00BB60D1"/>
    <w:rsid w:val="00BC05CA"/>
    <w:rsid w:val="00BC0F7D"/>
    <w:rsid w:val="00BC2734"/>
    <w:rsid w:val="00BC47B0"/>
    <w:rsid w:val="00BD16FE"/>
    <w:rsid w:val="00BD26C5"/>
    <w:rsid w:val="00BD6CE9"/>
    <w:rsid w:val="00BD7D31"/>
    <w:rsid w:val="00BE3255"/>
    <w:rsid w:val="00BE4AE0"/>
    <w:rsid w:val="00BF128E"/>
    <w:rsid w:val="00BF707D"/>
    <w:rsid w:val="00C00826"/>
    <w:rsid w:val="00C04E1F"/>
    <w:rsid w:val="00C074DD"/>
    <w:rsid w:val="00C07E8F"/>
    <w:rsid w:val="00C113C7"/>
    <w:rsid w:val="00C13B18"/>
    <w:rsid w:val="00C1496A"/>
    <w:rsid w:val="00C17A86"/>
    <w:rsid w:val="00C22CF6"/>
    <w:rsid w:val="00C240D1"/>
    <w:rsid w:val="00C30BED"/>
    <w:rsid w:val="00C329C6"/>
    <w:rsid w:val="00C33079"/>
    <w:rsid w:val="00C33274"/>
    <w:rsid w:val="00C340A3"/>
    <w:rsid w:val="00C351FE"/>
    <w:rsid w:val="00C44776"/>
    <w:rsid w:val="00C45231"/>
    <w:rsid w:val="00C4608E"/>
    <w:rsid w:val="00C5102F"/>
    <w:rsid w:val="00C51341"/>
    <w:rsid w:val="00C57482"/>
    <w:rsid w:val="00C6107A"/>
    <w:rsid w:val="00C6298B"/>
    <w:rsid w:val="00C714B9"/>
    <w:rsid w:val="00C72833"/>
    <w:rsid w:val="00C731EE"/>
    <w:rsid w:val="00C76858"/>
    <w:rsid w:val="00C80F1D"/>
    <w:rsid w:val="00C91AF8"/>
    <w:rsid w:val="00C92AAA"/>
    <w:rsid w:val="00C93F40"/>
    <w:rsid w:val="00C95320"/>
    <w:rsid w:val="00C9646A"/>
    <w:rsid w:val="00CA224E"/>
    <w:rsid w:val="00CA29BD"/>
    <w:rsid w:val="00CA35EF"/>
    <w:rsid w:val="00CA3D0C"/>
    <w:rsid w:val="00CA44E9"/>
    <w:rsid w:val="00CA757F"/>
    <w:rsid w:val="00CA7944"/>
    <w:rsid w:val="00CB1EA4"/>
    <w:rsid w:val="00CB590A"/>
    <w:rsid w:val="00CC5F83"/>
    <w:rsid w:val="00CD4EAE"/>
    <w:rsid w:val="00CD5932"/>
    <w:rsid w:val="00CE2671"/>
    <w:rsid w:val="00CE27A0"/>
    <w:rsid w:val="00CF0519"/>
    <w:rsid w:val="00CF1AAB"/>
    <w:rsid w:val="00D0785A"/>
    <w:rsid w:val="00D1217A"/>
    <w:rsid w:val="00D138A6"/>
    <w:rsid w:val="00D204FD"/>
    <w:rsid w:val="00D23A15"/>
    <w:rsid w:val="00D278E9"/>
    <w:rsid w:val="00D279F9"/>
    <w:rsid w:val="00D33D83"/>
    <w:rsid w:val="00D35D05"/>
    <w:rsid w:val="00D379A9"/>
    <w:rsid w:val="00D50462"/>
    <w:rsid w:val="00D5668C"/>
    <w:rsid w:val="00D57972"/>
    <w:rsid w:val="00D603E4"/>
    <w:rsid w:val="00D63506"/>
    <w:rsid w:val="00D675A9"/>
    <w:rsid w:val="00D70AEC"/>
    <w:rsid w:val="00D738D6"/>
    <w:rsid w:val="00D74DBF"/>
    <w:rsid w:val="00D755EB"/>
    <w:rsid w:val="00D76048"/>
    <w:rsid w:val="00D7695C"/>
    <w:rsid w:val="00D76B0E"/>
    <w:rsid w:val="00D76F96"/>
    <w:rsid w:val="00D7726F"/>
    <w:rsid w:val="00D80E60"/>
    <w:rsid w:val="00D87E00"/>
    <w:rsid w:val="00D9081B"/>
    <w:rsid w:val="00D912CC"/>
    <w:rsid w:val="00D9134D"/>
    <w:rsid w:val="00D923F5"/>
    <w:rsid w:val="00D95FFC"/>
    <w:rsid w:val="00DA1C97"/>
    <w:rsid w:val="00DA2E9E"/>
    <w:rsid w:val="00DA3B80"/>
    <w:rsid w:val="00DA5399"/>
    <w:rsid w:val="00DA60C0"/>
    <w:rsid w:val="00DA7A03"/>
    <w:rsid w:val="00DB1818"/>
    <w:rsid w:val="00DB5D6E"/>
    <w:rsid w:val="00DC22E9"/>
    <w:rsid w:val="00DC309B"/>
    <w:rsid w:val="00DC4DA2"/>
    <w:rsid w:val="00DD0BCF"/>
    <w:rsid w:val="00DD0D04"/>
    <w:rsid w:val="00DD1E5A"/>
    <w:rsid w:val="00DD2632"/>
    <w:rsid w:val="00DD2C03"/>
    <w:rsid w:val="00DD36F4"/>
    <w:rsid w:val="00DD48F8"/>
    <w:rsid w:val="00DD4C17"/>
    <w:rsid w:val="00DD5DBA"/>
    <w:rsid w:val="00DD74A5"/>
    <w:rsid w:val="00DD78B8"/>
    <w:rsid w:val="00DE0057"/>
    <w:rsid w:val="00DE62E3"/>
    <w:rsid w:val="00DE7A5E"/>
    <w:rsid w:val="00DF16BC"/>
    <w:rsid w:val="00DF2B1F"/>
    <w:rsid w:val="00DF5F91"/>
    <w:rsid w:val="00DF62CD"/>
    <w:rsid w:val="00DF65B2"/>
    <w:rsid w:val="00E00528"/>
    <w:rsid w:val="00E048DC"/>
    <w:rsid w:val="00E057BC"/>
    <w:rsid w:val="00E07763"/>
    <w:rsid w:val="00E114A5"/>
    <w:rsid w:val="00E1434C"/>
    <w:rsid w:val="00E14B78"/>
    <w:rsid w:val="00E16509"/>
    <w:rsid w:val="00E17B22"/>
    <w:rsid w:val="00E20773"/>
    <w:rsid w:val="00E217F2"/>
    <w:rsid w:val="00E24980"/>
    <w:rsid w:val="00E425B5"/>
    <w:rsid w:val="00E44582"/>
    <w:rsid w:val="00E4737F"/>
    <w:rsid w:val="00E5236C"/>
    <w:rsid w:val="00E540C5"/>
    <w:rsid w:val="00E6037D"/>
    <w:rsid w:val="00E61BF9"/>
    <w:rsid w:val="00E70A4F"/>
    <w:rsid w:val="00E72727"/>
    <w:rsid w:val="00E7469B"/>
    <w:rsid w:val="00E75123"/>
    <w:rsid w:val="00E765B1"/>
    <w:rsid w:val="00E7719C"/>
    <w:rsid w:val="00E77645"/>
    <w:rsid w:val="00E879FE"/>
    <w:rsid w:val="00E943FD"/>
    <w:rsid w:val="00EA095B"/>
    <w:rsid w:val="00EA15B0"/>
    <w:rsid w:val="00EA452B"/>
    <w:rsid w:val="00EA5EA7"/>
    <w:rsid w:val="00EB6C6A"/>
    <w:rsid w:val="00EC1E5F"/>
    <w:rsid w:val="00EC4A25"/>
    <w:rsid w:val="00EC7B4E"/>
    <w:rsid w:val="00ED1017"/>
    <w:rsid w:val="00ED19CD"/>
    <w:rsid w:val="00ED22F1"/>
    <w:rsid w:val="00ED2FBF"/>
    <w:rsid w:val="00ED330D"/>
    <w:rsid w:val="00ED3711"/>
    <w:rsid w:val="00EE4F60"/>
    <w:rsid w:val="00EF235D"/>
    <w:rsid w:val="00EF4D12"/>
    <w:rsid w:val="00EF5936"/>
    <w:rsid w:val="00F025A2"/>
    <w:rsid w:val="00F02C36"/>
    <w:rsid w:val="00F03141"/>
    <w:rsid w:val="00F04712"/>
    <w:rsid w:val="00F12353"/>
    <w:rsid w:val="00F13360"/>
    <w:rsid w:val="00F135D6"/>
    <w:rsid w:val="00F14E2D"/>
    <w:rsid w:val="00F20DF0"/>
    <w:rsid w:val="00F21D74"/>
    <w:rsid w:val="00F22EC7"/>
    <w:rsid w:val="00F24BA6"/>
    <w:rsid w:val="00F31710"/>
    <w:rsid w:val="00F31ACC"/>
    <w:rsid w:val="00F322E6"/>
    <w:rsid w:val="00F325C8"/>
    <w:rsid w:val="00F32935"/>
    <w:rsid w:val="00F32DD4"/>
    <w:rsid w:val="00F367F5"/>
    <w:rsid w:val="00F453FB"/>
    <w:rsid w:val="00F60ED6"/>
    <w:rsid w:val="00F61DA9"/>
    <w:rsid w:val="00F653B8"/>
    <w:rsid w:val="00F674F6"/>
    <w:rsid w:val="00F71398"/>
    <w:rsid w:val="00F9008D"/>
    <w:rsid w:val="00FA1266"/>
    <w:rsid w:val="00FA1A71"/>
    <w:rsid w:val="00FA2343"/>
    <w:rsid w:val="00FA329A"/>
    <w:rsid w:val="00FA3F35"/>
    <w:rsid w:val="00FA5B84"/>
    <w:rsid w:val="00FA6EB7"/>
    <w:rsid w:val="00FB0EA1"/>
    <w:rsid w:val="00FB2858"/>
    <w:rsid w:val="00FB38AF"/>
    <w:rsid w:val="00FC0C8E"/>
    <w:rsid w:val="00FC1192"/>
    <w:rsid w:val="00FC4C9C"/>
    <w:rsid w:val="00FC68D7"/>
    <w:rsid w:val="00FD4E62"/>
    <w:rsid w:val="00FE0860"/>
    <w:rsid w:val="00FE1BB0"/>
    <w:rsid w:val="00FF5412"/>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Strong" w:qFormat="1"/>
    <w:lsdException w:name="Emphasis" w:qFormat="1"/>
    <w:lsdException w:name="Document Map" w:qFormat="1"/>
    <w:lsdException w:name="Plain Text" w:qFormat="1"/>
    <w:lsdException w:name="E-mail Signature" w:qFormat="1"/>
    <w:lsdException w:name="Normal (Web)" w:qFormat="1"/>
    <w:lsdException w:name="HTML Address" w:qFormat="1"/>
    <w:lsdException w:name="HTML Preformatted" w:qFormat="1"/>
    <w:lsdException w:name="HTML Typewriter" w:semiHidden="1" w:unhideWhenUsed="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1901CD"/>
    <w:pPr>
      <w:pBdr>
        <w:top w:val="none" w:sz="0" w:space="0" w:color="auto"/>
      </w:pBdr>
      <w:spacing w:before="180"/>
      <w:outlineLvl w:val="1"/>
    </w:pPr>
    <w:rPr>
      <w:sz w:val="32"/>
    </w:rPr>
  </w:style>
  <w:style w:type="paragraph" w:styleId="Heading3">
    <w:name w:val="heading 3"/>
    <w:basedOn w:val="Heading2"/>
    <w:next w:val="Normal"/>
    <w:link w:val="Heading3Char"/>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link w:val="Heading5Char"/>
    <w:qFormat/>
    <w:rsid w:val="001901CD"/>
    <w:pPr>
      <w:ind w:left="1701" w:hanging="1701"/>
      <w:outlineLvl w:val="4"/>
    </w:pPr>
    <w:rPr>
      <w:sz w:val="22"/>
    </w:rPr>
  </w:style>
  <w:style w:type="paragraph" w:styleId="Heading6">
    <w:name w:val="heading 6"/>
    <w:basedOn w:val="Normal"/>
    <w:next w:val="Normal"/>
    <w:link w:val="Heading6Char"/>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link w:val="Heading8Char"/>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qFormat/>
    <w:rsid w:val="00FC4C9C"/>
    <w:rPr>
      <w:rFonts w:ascii="Arial" w:hAnsi="Arial"/>
      <w:sz w:val="24"/>
      <w:lang w:val="en-GB" w:eastAsia="en-GB"/>
    </w:rPr>
  </w:style>
  <w:style w:type="paragraph" w:styleId="BodyText">
    <w:name w:val="Body Text"/>
    <w:basedOn w:val="Normal"/>
    <w:link w:val="BodyTextChar"/>
    <w:qFormat/>
    <w:rsid w:val="001901CD"/>
    <w:pPr>
      <w:spacing w:after="120"/>
    </w:pPr>
  </w:style>
  <w:style w:type="paragraph" w:styleId="List">
    <w:name w:val="List"/>
    <w:basedOn w:val="Normal"/>
    <w:qFormat/>
    <w:rsid w:val="001901CD"/>
    <w:pPr>
      <w:ind w:left="283" w:hanging="283"/>
      <w:contextualSpacing/>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qFormat/>
    <w:rsid w:val="001901CD"/>
    <w:pPr>
      <w:spacing w:after="0"/>
      <w:ind w:left="200" w:hanging="200"/>
    </w:pPr>
  </w:style>
  <w:style w:type="character" w:customStyle="1" w:styleId="ZGSM">
    <w:name w:val="ZGSM"/>
    <w:qFormat/>
    <w:rsid w:val="001901CD"/>
  </w:style>
  <w:style w:type="paragraph" w:styleId="List2">
    <w:name w:val="List 2"/>
    <w:basedOn w:val="Normal"/>
    <w:qFormat/>
    <w:rsid w:val="001901CD"/>
    <w:pPr>
      <w:ind w:left="566" w:hanging="283"/>
      <w:contextualSpacing/>
    </w:pPr>
  </w:style>
  <w:style w:type="paragraph" w:styleId="List3">
    <w:name w:val="List 3"/>
    <w:basedOn w:val="Normal"/>
    <w:qFormat/>
    <w:rsid w:val="001901CD"/>
    <w:pPr>
      <w:ind w:left="849" w:hanging="283"/>
      <w:contextualSpacing/>
    </w:p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customStyle="1" w:styleId="B4">
    <w:name w:val="B4"/>
    <w:basedOn w:val="List4"/>
    <w:qFormat/>
    <w:rsid w:val="001901CD"/>
    <w:pPr>
      <w:ind w:left="1418" w:hanging="284"/>
      <w:contextualSpacing w:val="0"/>
    </w:pPr>
  </w:style>
  <w:style w:type="paragraph" w:customStyle="1" w:styleId="TT">
    <w:name w:val="TT"/>
    <w:basedOn w:val="Heading1"/>
    <w:next w:val="Normal"/>
    <w:qFormat/>
    <w:rsid w:val="001901CD"/>
    <w:pPr>
      <w:outlineLvl w:val="9"/>
    </w:pPr>
  </w:style>
  <w:style w:type="paragraph" w:styleId="List4">
    <w:name w:val="List 4"/>
    <w:basedOn w:val="Normal"/>
    <w:qFormat/>
    <w:rsid w:val="001901CD"/>
    <w:pPr>
      <w:ind w:left="1132" w:hanging="283"/>
      <w:contextualSpacing/>
    </w:pPr>
  </w:style>
  <w:style w:type="paragraph" w:customStyle="1" w:styleId="NO">
    <w:name w:val="NO"/>
    <w:basedOn w:val="Normal"/>
    <w:link w:val="NOZchn"/>
    <w:qFormat/>
    <w:rsid w:val="001901CD"/>
    <w:pPr>
      <w:keepLines/>
      <w:ind w:left="1135" w:hanging="851"/>
    </w:pPr>
  </w:style>
  <w:style w:type="character" w:customStyle="1" w:styleId="NOZchn">
    <w:name w:val="NO Zchn"/>
    <w:link w:val="NO"/>
    <w:qFormat/>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qFormat/>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qFormat/>
    <w:rsid w:val="001901CD"/>
    <w:pPr>
      <w:ind w:left="1702" w:hanging="284"/>
      <w:contextualSpacing w:val="0"/>
    </w:pPr>
  </w:style>
  <w:style w:type="paragraph" w:customStyle="1" w:styleId="EX">
    <w:name w:val="EX"/>
    <w:basedOn w:val="Normal"/>
    <w:link w:val="EXCar"/>
    <w:qFormat/>
    <w:rsid w:val="001901CD"/>
    <w:pPr>
      <w:keepLines/>
      <w:ind w:left="1702" w:hanging="1418"/>
    </w:pPr>
  </w:style>
  <w:style w:type="character" w:customStyle="1" w:styleId="EXCar">
    <w:name w:val="EX Car"/>
    <w:link w:val="EX"/>
    <w:qFormat/>
    <w:rsid w:val="00FC4C9C"/>
    <w:rPr>
      <w:lang w:val="en-GB" w:eastAsia="en-GB"/>
    </w:rPr>
  </w:style>
  <w:style w:type="paragraph" w:customStyle="1" w:styleId="FP">
    <w:name w:val="FP"/>
    <w:basedOn w:val="Normal"/>
    <w:qFormat/>
    <w:rsid w:val="001901CD"/>
    <w:pPr>
      <w:spacing w:after="0"/>
    </w:pPr>
  </w:style>
  <w:style w:type="paragraph" w:styleId="List5">
    <w:name w:val="List 5"/>
    <w:basedOn w:val="Normal"/>
    <w:qFormat/>
    <w:rsid w:val="001901CD"/>
    <w:pPr>
      <w:ind w:left="1415" w:hanging="283"/>
      <w:contextualSpacing/>
    </w:pPr>
  </w:style>
  <w:style w:type="paragraph" w:customStyle="1" w:styleId="EW">
    <w:name w:val="EW"/>
    <w:basedOn w:val="EX"/>
    <w:qFormat/>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Editor's Noteormal"/>
    <w:basedOn w:val="NO"/>
    <w:link w:val="EditorsNoteChar"/>
    <w:qFormat/>
    <w:rsid w:val="001901CD"/>
    <w:rPr>
      <w:color w:val="FF0000"/>
    </w:rPr>
  </w:style>
  <w:style w:type="character" w:customStyle="1" w:styleId="EditorsNoteChar">
    <w:name w:val="Editor's Note Char"/>
    <w:aliases w:val="EN Char,Editor's Note Char1"/>
    <w:link w:val="EditorsNote"/>
    <w:qFormat/>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qFormat/>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qForma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qFormat/>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1901CD"/>
    <w:pPr>
      <w:ind w:left="851" w:hanging="851"/>
    </w:pPr>
  </w:style>
  <w:style w:type="character" w:customStyle="1" w:styleId="TANChar">
    <w:name w:val="TAN Char"/>
    <w:link w:val="TAN"/>
    <w:qFormat/>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aliases w:val="left"/>
    <w:basedOn w:val="TH"/>
    <w:link w:val="TFChar"/>
    <w:qFormat/>
    <w:rsid w:val="001901CD"/>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C4C9C"/>
    <w:rPr>
      <w:rFonts w:ascii="Arial" w:hAnsi="Arial"/>
      <w:b/>
      <w:lang w:val="en-GB" w:eastAsia="en-GB"/>
    </w:rPr>
  </w:style>
  <w:style w:type="paragraph" w:customStyle="1" w:styleId="H6">
    <w:name w:val="H6"/>
    <w:basedOn w:val="Heading5"/>
    <w:next w:val="Normal"/>
    <w:qFormat/>
    <w:rsid w:val="001901CD"/>
    <w:pPr>
      <w:ind w:left="1985" w:hanging="1985"/>
      <w:outlineLvl w:val="9"/>
    </w:pPr>
    <w:rPr>
      <w:sz w:val="20"/>
    </w:rPr>
  </w:style>
  <w:style w:type="paragraph" w:customStyle="1" w:styleId="B2">
    <w:name w:val="B2"/>
    <w:basedOn w:val="List2"/>
    <w:link w:val="B2Char"/>
    <w:qFormat/>
    <w:rsid w:val="001901CD"/>
    <w:pPr>
      <w:ind w:left="851" w:hanging="284"/>
      <w:contextualSpacing w:val="0"/>
    </w:pPr>
  </w:style>
  <w:style w:type="paragraph" w:customStyle="1" w:styleId="B3">
    <w:name w:val="B3"/>
    <w:basedOn w:val="List3"/>
    <w:link w:val="B3Car"/>
    <w:qFormat/>
    <w:rsid w:val="001901CD"/>
    <w:pPr>
      <w:ind w:left="1135" w:hanging="284"/>
      <w:contextualSpacing w:val="0"/>
    </w:pPr>
  </w:style>
  <w:style w:type="character" w:customStyle="1" w:styleId="BodyTextChar">
    <w:name w:val="Body Text Char"/>
    <w:basedOn w:val="DefaultParagraphFont"/>
    <w:link w:val="BodyText"/>
    <w:qFormat/>
    <w:rsid w:val="001901CD"/>
    <w:rPr>
      <w:lang w:val="en-GB" w:eastAsia="en-GB"/>
    </w:rPr>
  </w:style>
  <w:style w:type="paragraph" w:customStyle="1" w:styleId="LD">
    <w:name w:val="LD"/>
    <w:qFormat/>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qFormat/>
    <w:rsid w:val="001901CD"/>
    <w:pPr>
      <w:keepNext/>
      <w:spacing w:after="0"/>
    </w:pPr>
    <w:rPr>
      <w:rFonts w:ascii="Arial" w:hAnsi="Arial"/>
      <w:sz w:val="18"/>
    </w:rPr>
  </w:style>
  <w:style w:type="paragraph" w:customStyle="1" w:styleId="ZV">
    <w:name w:val="ZV"/>
    <w:basedOn w:val="ZU"/>
    <w:qFormat/>
    <w:rsid w:val="001901CD"/>
    <w:pPr>
      <w:framePr w:wrap="notBeside" w:y="16161"/>
    </w:pPr>
  </w:style>
  <w:style w:type="paragraph" w:customStyle="1" w:styleId="NW">
    <w:name w:val="NW"/>
    <w:basedOn w:val="NO"/>
    <w:qFormat/>
    <w:rsid w:val="001901CD"/>
    <w:pPr>
      <w:spacing w:after="0"/>
    </w:pPr>
  </w:style>
  <w:style w:type="paragraph" w:customStyle="1" w:styleId="Guidance">
    <w:name w:val="Guidance"/>
    <w:basedOn w:val="Normal"/>
    <w:qFormat/>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nhideWhenUsed/>
    <w:qFormat/>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qFormat/>
    <w:rsid w:val="00266DE9"/>
    <w:rPr>
      <w:rFonts w:ascii="Courier New" w:hAnsi="Courier New" w:cs="Courier New"/>
      <w:lang w:val="en-GB"/>
    </w:rPr>
  </w:style>
  <w:style w:type="paragraph" w:styleId="TOC9">
    <w:name w:val="toc 9"/>
    <w:basedOn w:val="Normal"/>
    <w:next w:val="Normal"/>
    <w:uiPriority w:val="39"/>
    <w:unhideWhenUsed/>
    <w:qFormat/>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qFormat/>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qFormat/>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qFormat/>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qFormat/>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qFormat/>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qFormat/>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qFormat/>
    <w:rsid w:val="00DD2C03"/>
    <w:pPr>
      <w:spacing w:after="120"/>
    </w:pPr>
    <w:rPr>
      <w:sz w:val="16"/>
      <w:szCs w:val="16"/>
    </w:rPr>
  </w:style>
  <w:style w:type="character" w:customStyle="1" w:styleId="BodyText3Char">
    <w:name w:val="Body Text 3 Char"/>
    <w:basedOn w:val="DefaultParagraphFont"/>
    <w:link w:val="BodyText3"/>
    <w:qFormat/>
    <w:rsid w:val="00DD2C03"/>
    <w:rPr>
      <w:sz w:val="16"/>
      <w:szCs w:val="16"/>
      <w:lang w:val="en-GB" w:eastAsia="en-GB"/>
    </w:rPr>
  </w:style>
  <w:style w:type="paragraph" w:styleId="BodyTextFirstIndent">
    <w:name w:val="Body Text First Indent"/>
    <w:basedOn w:val="BodyText"/>
    <w:link w:val="BodyTextFirstIndentChar"/>
    <w:qFormat/>
    <w:rsid w:val="00DD2C03"/>
    <w:pPr>
      <w:spacing w:after="180"/>
      <w:ind w:firstLine="360"/>
    </w:pPr>
  </w:style>
  <w:style w:type="character" w:customStyle="1" w:styleId="BodyTextFirstIndentChar">
    <w:name w:val="Body Text First Indent Char"/>
    <w:basedOn w:val="BodyTextChar"/>
    <w:link w:val="BodyTextFirstIndent"/>
    <w:qFormat/>
    <w:rsid w:val="00DD2C03"/>
    <w:rPr>
      <w:lang w:val="en-GB" w:eastAsia="en-GB"/>
    </w:rPr>
  </w:style>
  <w:style w:type="paragraph" w:styleId="BodyTextIndent">
    <w:name w:val="Body Text Indent"/>
    <w:basedOn w:val="Normal"/>
    <w:link w:val="BodyTextIndentChar"/>
    <w:qFormat/>
    <w:rsid w:val="00DD2C03"/>
    <w:pPr>
      <w:spacing w:after="120"/>
      <w:ind w:left="283"/>
    </w:pPr>
  </w:style>
  <w:style w:type="character" w:customStyle="1" w:styleId="BodyTextIndentChar">
    <w:name w:val="Body Text Indent Char"/>
    <w:basedOn w:val="DefaultParagraphFont"/>
    <w:link w:val="BodyTextIndent"/>
    <w:qFormat/>
    <w:rsid w:val="00DD2C03"/>
    <w:rPr>
      <w:lang w:val="en-GB" w:eastAsia="en-GB"/>
    </w:rPr>
  </w:style>
  <w:style w:type="paragraph" w:styleId="BodyTextFirstIndent2">
    <w:name w:val="Body Text First Indent 2"/>
    <w:basedOn w:val="BodyTextIndent"/>
    <w:link w:val="BodyTextFirstIndent2Char"/>
    <w:qFormat/>
    <w:rsid w:val="00DD2C03"/>
    <w:pPr>
      <w:spacing w:after="180"/>
      <w:ind w:left="360" w:firstLine="360"/>
    </w:pPr>
  </w:style>
  <w:style w:type="character" w:customStyle="1" w:styleId="BodyTextFirstIndent2Char">
    <w:name w:val="Body Text First Indent 2 Char"/>
    <w:basedOn w:val="BodyTextIndentChar"/>
    <w:link w:val="BodyTextFirstIndent2"/>
    <w:qFormat/>
    <w:rsid w:val="00DD2C03"/>
    <w:rPr>
      <w:lang w:val="en-GB" w:eastAsia="en-GB"/>
    </w:rPr>
  </w:style>
  <w:style w:type="paragraph" w:styleId="BodyTextIndent2">
    <w:name w:val="Body Text Indent 2"/>
    <w:basedOn w:val="Normal"/>
    <w:link w:val="BodyTextIndent2Char"/>
    <w:qFormat/>
    <w:rsid w:val="00DD2C03"/>
    <w:pPr>
      <w:spacing w:after="120" w:line="480" w:lineRule="auto"/>
      <w:ind w:left="283"/>
    </w:pPr>
  </w:style>
  <w:style w:type="character" w:customStyle="1" w:styleId="BodyTextIndent2Char">
    <w:name w:val="Body Text Indent 2 Char"/>
    <w:basedOn w:val="DefaultParagraphFont"/>
    <w:link w:val="BodyTextIndent2"/>
    <w:qFormat/>
    <w:rsid w:val="00DD2C03"/>
    <w:rPr>
      <w:lang w:val="en-GB" w:eastAsia="en-GB"/>
    </w:rPr>
  </w:style>
  <w:style w:type="paragraph" w:styleId="BodyTextIndent3">
    <w:name w:val="Body Text Indent 3"/>
    <w:basedOn w:val="Normal"/>
    <w:link w:val="BodyTextIndent3Char"/>
    <w:qFormat/>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qFormat/>
    <w:rsid w:val="00DD2C03"/>
    <w:pPr>
      <w:spacing w:after="0"/>
      <w:ind w:left="4252"/>
    </w:pPr>
  </w:style>
  <w:style w:type="character" w:customStyle="1" w:styleId="ClosingChar">
    <w:name w:val="Closing Char"/>
    <w:basedOn w:val="DefaultParagraphFont"/>
    <w:link w:val="Closing"/>
    <w:qFormat/>
    <w:rsid w:val="00DD2C03"/>
    <w:rPr>
      <w:lang w:val="en-GB" w:eastAsia="en-GB"/>
    </w:rPr>
  </w:style>
  <w:style w:type="paragraph" w:styleId="CommentText">
    <w:name w:val="annotation text"/>
    <w:basedOn w:val="Normal"/>
    <w:link w:val="CommentTextChar"/>
    <w:qFormat/>
    <w:rsid w:val="00DD2C03"/>
  </w:style>
  <w:style w:type="character" w:customStyle="1" w:styleId="CommentTextChar">
    <w:name w:val="Comment Text Char"/>
    <w:basedOn w:val="DefaultParagraphFont"/>
    <w:link w:val="CommentText"/>
    <w:qFormat/>
    <w:rsid w:val="00DD2C03"/>
    <w:rPr>
      <w:lang w:val="en-GB" w:eastAsia="en-GB"/>
    </w:rPr>
  </w:style>
  <w:style w:type="paragraph" w:styleId="CommentSubject">
    <w:name w:val="annotation subject"/>
    <w:basedOn w:val="CommentText"/>
    <w:next w:val="CommentText"/>
    <w:link w:val="CommentSubjectChar"/>
    <w:qFormat/>
    <w:rsid w:val="00DD2C03"/>
    <w:rPr>
      <w:b/>
      <w:bCs/>
    </w:rPr>
  </w:style>
  <w:style w:type="character" w:customStyle="1" w:styleId="CommentSubjectChar">
    <w:name w:val="Comment Subject Char"/>
    <w:basedOn w:val="CommentTextChar"/>
    <w:link w:val="CommentSubject"/>
    <w:qFormat/>
    <w:rsid w:val="00DD2C03"/>
    <w:rPr>
      <w:b/>
      <w:bCs/>
      <w:lang w:val="en-GB" w:eastAsia="en-GB"/>
    </w:rPr>
  </w:style>
  <w:style w:type="paragraph" w:styleId="Date">
    <w:name w:val="Date"/>
    <w:basedOn w:val="Normal"/>
    <w:next w:val="Normal"/>
    <w:link w:val="DateChar"/>
    <w:qFormat/>
    <w:rsid w:val="00DD2C03"/>
  </w:style>
  <w:style w:type="character" w:customStyle="1" w:styleId="DateChar">
    <w:name w:val="Date Char"/>
    <w:basedOn w:val="DefaultParagraphFont"/>
    <w:link w:val="Date"/>
    <w:qFormat/>
    <w:rsid w:val="00DD2C03"/>
    <w:rPr>
      <w:lang w:val="en-GB" w:eastAsia="en-GB"/>
    </w:rPr>
  </w:style>
  <w:style w:type="paragraph" w:styleId="DocumentMap">
    <w:name w:val="Document Map"/>
    <w:basedOn w:val="Normal"/>
    <w:link w:val="DocumentMapChar"/>
    <w:qFormat/>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DD2C03"/>
    <w:rPr>
      <w:rFonts w:ascii="Segoe UI" w:hAnsi="Segoe UI" w:cs="Segoe UI"/>
      <w:sz w:val="16"/>
      <w:szCs w:val="16"/>
      <w:lang w:val="en-GB" w:eastAsia="en-GB"/>
    </w:rPr>
  </w:style>
  <w:style w:type="paragraph" w:styleId="E-mailSignature">
    <w:name w:val="E-mail Signature"/>
    <w:basedOn w:val="Normal"/>
    <w:link w:val="E-mailSignatureChar"/>
    <w:qFormat/>
    <w:rsid w:val="00DD2C03"/>
    <w:pPr>
      <w:spacing w:after="0"/>
    </w:pPr>
  </w:style>
  <w:style w:type="character" w:customStyle="1" w:styleId="E-mailSignatureChar">
    <w:name w:val="E-mail Signature Char"/>
    <w:basedOn w:val="DefaultParagraphFont"/>
    <w:link w:val="E-mailSignature"/>
    <w:qFormat/>
    <w:rsid w:val="00DD2C03"/>
    <w:rPr>
      <w:lang w:val="en-GB" w:eastAsia="en-GB"/>
    </w:rPr>
  </w:style>
  <w:style w:type="paragraph" w:styleId="EndnoteText">
    <w:name w:val="endnote text"/>
    <w:basedOn w:val="Normal"/>
    <w:link w:val="EndnoteTextChar"/>
    <w:qFormat/>
    <w:rsid w:val="00DD2C03"/>
    <w:pPr>
      <w:spacing w:after="0"/>
    </w:pPr>
  </w:style>
  <w:style w:type="character" w:customStyle="1" w:styleId="EndnoteTextChar">
    <w:name w:val="Endnote Text Char"/>
    <w:basedOn w:val="DefaultParagraphFont"/>
    <w:link w:val="EndnoteText"/>
    <w:qFormat/>
    <w:rsid w:val="00DD2C03"/>
    <w:rPr>
      <w:lang w:val="en-GB" w:eastAsia="en-GB"/>
    </w:rPr>
  </w:style>
  <w:style w:type="paragraph" w:styleId="EnvelopeAddress">
    <w:name w:val="envelope address"/>
    <w:basedOn w:val="Normal"/>
    <w:qFormat/>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qFormat/>
    <w:rsid w:val="00DD2C03"/>
    <w:pPr>
      <w:spacing w:after="0"/>
    </w:pPr>
    <w:rPr>
      <w:rFonts w:asciiTheme="majorHAnsi" w:eastAsiaTheme="majorEastAsia" w:hAnsiTheme="majorHAnsi" w:cstheme="majorBidi"/>
    </w:rPr>
  </w:style>
  <w:style w:type="paragraph" w:styleId="FootnoteText">
    <w:name w:val="footnote text"/>
    <w:basedOn w:val="Normal"/>
    <w:link w:val="FootnoteTextChar"/>
    <w:qFormat/>
    <w:rsid w:val="00DD2C03"/>
    <w:pPr>
      <w:spacing w:after="0"/>
    </w:pPr>
  </w:style>
  <w:style w:type="character" w:customStyle="1" w:styleId="FootnoteTextChar">
    <w:name w:val="Footnote Text Char"/>
    <w:basedOn w:val="DefaultParagraphFont"/>
    <w:link w:val="FootnoteText"/>
    <w:qFormat/>
    <w:rsid w:val="00DD2C03"/>
    <w:rPr>
      <w:lang w:val="en-GB" w:eastAsia="en-GB"/>
    </w:rPr>
  </w:style>
  <w:style w:type="paragraph" w:styleId="HTMLAddress">
    <w:name w:val="HTML Address"/>
    <w:basedOn w:val="Normal"/>
    <w:link w:val="HTMLAddressChar"/>
    <w:qFormat/>
    <w:rsid w:val="00DD2C03"/>
    <w:pPr>
      <w:spacing w:after="0"/>
    </w:pPr>
    <w:rPr>
      <w:i/>
      <w:iCs/>
    </w:rPr>
  </w:style>
  <w:style w:type="character" w:customStyle="1" w:styleId="HTMLAddressChar">
    <w:name w:val="HTML Address Char"/>
    <w:basedOn w:val="DefaultParagraphFont"/>
    <w:link w:val="HTMLAddress"/>
    <w:qFormat/>
    <w:rsid w:val="00DD2C03"/>
    <w:rPr>
      <w:i/>
      <w:iCs/>
      <w:lang w:val="en-GB" w:eastAsia="en-GB"/>
    </w:rPr>
  </w:style>
  <w:style w:type="paragraph" w:styleId="Index2">
    <w:name w:val="index 2"/>
    <w:basedOn w:val="Normal"/>
    <w:next w:val="Normal"/>
    <w:qFormat/>
    <w:rsid w:val="00DD2C03"/>
    <w:pPr>
      <w:spacing w:after="0"/>
      <w:ind w:left="400" w:hanging="200"/>
    </w:pPr>
  </w:style>
  <w:style w:type="paragraph" w:styleId="Index3">
    <w:name w:val="index 3"/>
    <w:basedOn w:val="Normal"/>
    <w:next w:val="Normal"/>
    <w:qFormat/>
    <w:rsid w:val="00DD2C03"/>
    <w:pPr>
      <w:spacing w:after="0"/>
      <w:ind w:left="600" w:hanging="200"/>
    </w:pPr>
  </w:style>
  <w:style w:type="paragraph" w:styleId="Index4">
    <w:name w:val="index 4"/>
    <w:basedOn w:val="Normal"/>
    <w:next w:val="Normal"/>
    <w:qFormat/>
    <w:rsid w:val="00DD2C03"/>
    <w:pPr>
      <w:spacing w:after="0"/>
      <w:ind w:left="800" w:hanging="200"/>
    </w:pPr>
  </w:style>
  <w:style w:type="paragraph" w:styleId="Index5">
    <w:name w:val="index 5"/>
    <w:basedOn w:val="Normal"/>
    <w:next w:val="Normal"/>
    <w:qFormat/>
    <w:rsid w:val="00DD2C03"/>
    <w:pPr>
      <w:spacing w:after="0"/>
      <w:ind w:left="1000" w:hanging="200"/>
    </w:pPr>
  </w:style>
  <w:style w:type="paragraph" w:styleId="Index6">
    <w:name w:val="index 6"/>
    <w:basedOn w:val="Normal"/>
    <w:next w:val="Normal"/>
    <w:qFormat/>
    <w:rsid w:val="00DD2C03"/>
    <w:pPr>
      <w:spacing w:after="0"/>
      <w:ind w:left="1200" w:hanging="200"/>
    </w:pPr>
  </w:style>
  <w:style w:type="paragraph" w:styleId="Index7">
    <w:name w:val="index 7"/>
    <w:basedOn w:val="Normal"/>
    <w:next w:val="Normal"/>
    <w:qFormat/>
    <w:rsid w:val="00DD2C03"/>
    <w:pPr>
      <w:spacing w:after="0"/>
      <w:ind w:left="1400" w:hanging="200"/>
    </w:pPr>
  </w:style>
  <w:style w:type="paragraph" w:styleId="Index8">
    <w:name w:val="index 8"/>
    <w:basedOn w:val="Normal"/>
    <w:next w:val="Normal"/>
    <w:qFormat/>
    <w:rsid w:val="00DD2C03"/>
    <w:pPr>
      <w:spacing w:after="0"/>
      <w:ind w:left="1600" w:hanging="200"/>
    </w:pPr>
  </w:style>
  <w:style w:type="paragraph" w:styleId="Index9">
    <w:name w:val="index 9"/>
    <w:basedOn w:val="Normal"/>
    <w:next w:val="Normal"/>
    <w:qFormat/>
    <w:rsid w:val="00DD2C03"/>
    <w:pPr>
      <w:spacing w:after="0"/>
      <w:ind w:left="1800" w:hanging="200"/>
    </w:pPr>
  </w:style>
  <w:style w:type="paragraph" w:styleId="IndexHeading">
    <w:name w:val="index heading"/>
    <w:basedOn w:val="Normal"/>
    <w:next w:val="Index1"/>
    <w:qFormat/>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DD2C03"/>
    <w:rPr>
      <w:i/>
      <w:iCs/>
      <w:color w:val="4472C4" w:themeColor="accent1"/>
      <w:lang w:val="en-GB" w:eastAsia="en-GB"/>
    </w:rPr>
  </w:style>
  <w:style w:type="paragraph" w:styleId="ListBullet">
    <w:name w:val="List Bullet"/>
    <w:basedOn w:val="Normal"/>
    <w:qFormat/>
    <w:rsid w:val="00DD2C03"/>
    <w:pPr>
      <w:numPr>
        <w:numId w:val="21"/>
      </w:numPr>
      <w:contextualSpacing/>
    </w:pPr>
  </w:style>
  <w:style w:type="paragraph" w:styleId="ListBullet2">
    <w:name w:val="List Bullet 2"/>
    <w:basedOn w:val="Normal"/>
    <w:qFormat/>
    <w:rsid w:val="00DD2C03"/>
    <w:pPr>
      <w:numPr>
        <w:numId w:val="12"/>
      </w:numPr>
      <w:contextualSpacing/>
    </w:pPr>
  </w:style>
  <w:style w:type="paragraph" w:styleId="ListBullet3">
    <w:name w:val="List Bullet 3"/>
    <w:basedOn w:val="Normal"/>
    <w:qFormat/>
    <w:rsid w:val="00DD2C03"/>
    <w:pPr>
      <w:numPr>
        <w:numId w:val="13"/>
      </w:numPr>
      <w:contextualSpacing/>
    </w:pPr>
  </w:style>
  <w:style w:type="paragraph" w:styleId="ListBullet4">
    <w:name w:val="List Bullet 4"/>
    <w:basedOn w:val="Normal"/>
    <w:qFormat/>
    <w:rsid w:val="00DD2C03"/>
    <w:pPr>
      <w:numPr>
        <w:numId w:val="14"/>
      </w:numPr>
      <w:contextualSpacing/>
    </w:pPr>
  </w:style>
  <w:style w:type="paragraph" w:styleId="ListBullet5">
    <w:name w:val="List Bullet 5"/>
    <w:basedOn w:val="Normal"/>
    <w:qFormat/>
    <w:rsid w:val="00DD2C03"/>
    <w:pPr>
      <w:numPr>
        <w:numId w:val="15"/>
      </w:numPr>
      <w:contextualSpacing/>
    </w:pPr>
  </w:style>
  <w:style w:type="paragraph" w:styleId="ListContinue">
    <w:name w:val="List Continue"/>
    <w:basedOn w:val="Normal"/>
    <w:qFormat/>
    <w:rsid w:val="00DD2C03"/>
    <w:pPr>
      <w:spacing w:after="120"/>
      <w:ind w:left="283"/>
      <w:contextualSpacing/>
    </w:pPr>
  </w:style>
  <w:style w:type="paragraph" w:styleId="ListContinue2">
    <w:name w:val="List Continue 2"/>
    <w:basedOn w:val="Normal"/>
    <w:qFormat/>
    <w:rsid w:val="00DD2C03"/>
    <w:pPr>
      <w:spacing w:after="120"/>
      <w:ind w:left="566"/>
      <w:contextualSpacing/>
    </w:pPr>
  </w:style>
  <w:style w:type="paragraph" w:styleId="ListContinue3">
    <w:name w:val="List Continue 3"/>
    <w:basedOn w:val="Normal"/>
    <w:qFormat/>
    <w:rsid w:val="00DD2C03"/>
    <w:pPr>
      <w:spacing w:after="120"/>
      <w:ind w:left="849"/>
      <w:contextualSpacing/>
    </w:pPr>
  </w:style>
  <w:style w:type="paragraph" w:styleId="ListContinue4">
    <w:name w:val="List Continue 4"/>
    <w:basedOn w:val="Normal"/>
    <w:qFormat/>
    <w:rsid w:val="00DD2C03"/>
    <w:pPr>
      <w:spacing w:after="120"/>
      <w:ind w:left="1132"/>
      <w:contextualSpacing/>
    </w:pPr>
  </w:style>
  <w:style w:type="paragraph" w:styleId="ListContinue5">
    <w:name w:val="List Continue 5"/>
    <w:basedOn w:val="Normal"/>
    <w:qFormat/>
    <w:rsid w:val="00DD2C03"/>
    <w:pPr>
      <w:spacing w:after="120"/>
      <w:ind w:left="1415"/>
      <w:contextualSpacing/>
    </w:pPr>
  </w:style>
  <w:style w:type="paragraph" w:styleId="ListNumber">
    <w:name w:val="List Number"/>
    <w:basedOn w:val="Normal"/>
    <w:qFormat/>
    <w:rsid w:val="00DD2C03"/>
    <w:pPr>
      <w:numPr>
        <w:numId w:val="16"/>
      </w:numPr>
      <w:contextualSpacing/>
    </w:pPr>
  </w:style>
  <w:style w:type="paragraph" w:styleId="ListNumber2">
    <w:name w:val="List Number 2"/>
    <w:basedOn w:val="Normal"/>
    <w:qFormat/>
    <w:rsid w:val="00DD2C03"/>
    <w:pPr>
      <w:numPr>
        <w:numId w:val="17"/>
      </w:numPr>
      <w:contextualSpacing/>
    </w:pPr>
  </w:style>
  <w:style w:type="paragraph" w:styleId="ListNumber3">
    <w:name w:val="List Number 3"/>
    <w:basedOn w:val="Normal"/>
    <w:qFormat/>
    <w:rsid w:val="00DD2C03"/>
    <w:pPr>
      <w:numPr>
        <w:numId w:val="18"/>
      </w:numPr>
      <w:contextualSpacing/>
    </w:pPr>
  </w:style>
  <w:style w:type="paragraph" w:styleId="ListNumber4">
    <w:name w:val="List Number 4"/>
    <w:basedOn w:val="Normal"/>
    <w:qFormat/>
    <w:rsid w:val="00DD2C03"/>
    <w:pPr>
      <w:numPr>
        <w:numId w:val="19"/>
      </w:numPr>
      <w:contextualSpacing/>
    </w:pPr>
  </w:style>
  <w:style w:type="paragraph" w:styleId="ListNumber5">
    <w:name w:val="List Number 5"/>
    <w:basedOn w:val="Normal"/>
    <w:qFormat/>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qFormat/>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qFormat/>
    <w:rsid w:val="00DD2C03"/>
    <w:rPr>
      <w:rFonts w:ascii="Consolas" w:hAnsi="Consolas"/>
      <w:lang w:val="en-GB" w:eastAsia="en-GB"/>
    </w:rPr>
  </w:style>
  <w:style w:type="paragraph" w:styleId="MessageHeader">
    <w:name w:val="Message Header"/>
    <w:basedOn w:val="Normal"/>
    <w:link w:val="MessageHeaderChar"/>
    <w:qFormat/>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qFormat/>
    <w:rsid w:val="00DD2C03"/>
    <w:rPr>
      <w:sz w:val="24"/>
      <w:szCs w:val="24"/>
    </w:rPr>
  </w:style>
  <w:style w:type="paragraph" w:styleId="NormalIndent">
    <w:name w:val="Normal Indent"/>
    <w:basedOn w:val="Normal"/>
    <w:qFormat/>
    <w:rsid w:val="00DD2C03"/>
    <w:pPr>
      <w:ind w:left="720"/>
    </w:pPr>
  </w:style>
  <w:style w:type="paragraph" w:styleId="NoteHeading">
    <w:name w:val="Note Heading"/>
    <w:basedOn w:val="Normal"/>
    <w:next w:val="Normal"/>
    <w:link w:val="NoteHeadingChar"/>
    <w:qFormat/>
    <w:rsid w:val="00DD2C03"/>
    <w:pPr>
      <w:spacing w:after="0"/>
    </w:pPr>
  </w:style>
  <w:style w:type="character" w:customStyle="1" w:styleId="NoteHeadingChar">
    <w:name w:val="Note Heading Char"/>
    <w:basedOn w:val="DefaultParagraphFont"/>
    <w:link w:val="NoteHeading"/>
    <w:qFormat/>
    <w:rsid w:val="00DD2C03"/>
    <w:rPr>
      <w:lang w:val="en-GB" w:eastAsia="en-GB"/>
    </w:rPr>
  </w:style>
  <w:style w:type="paragraph" w:styleId="PlainText">
    <w:name w:val="Plain Text"/>
    <w:basedOn w:val="Normal"/>
    <w:link w:val="PlainTextChar"/>
    <w:qFormat/>
    <w:rsid w:val="00DD2C03"/>
    <w:pPr>
      <w:spacing w:after="0"/>
    </w:pPr>
    <w:rPr>
      <w:rFonts w:ascii="Consolas" w:hAnsi="Consolas"/>
      <w:sz w:val="21"/>
      <w:szCs w:val="21"/>
    </w:rPr>
  </w:style>
  <w:style w:type="character" w:customStyle="1" w:styleId="PlainTextChar">
    <w:name w:val="Plain Text Char"/>
    <w:basedOn w:val="DefaultParagraphFont"/>
    <w:link w:val="PlainText"/>
    <w:qForma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DD2C03"/>
    <w:rPr>
      <w:i/>
      <w:iCs/>
      <w:color w:val="404040" w:themeColor="text1" w:themeTint="BF"/>
      <w:lang w:val="en-GB" w:eastAsia="en-GB"/>
    </w:rPr>
  </w:style>
  <w:style w:type="paragraph" w:styleId="Salutation">
    <w:name w:val="Salutation"/>
    <w:basedOn w:val="Normal"/>
    <w:next w:val="Normal"/>
    <w:link w:val="SalutationChar"/>
    <w:qFormat/>
    <w:rsid w:val="00DD2C03"/>
  </w:style>
  <w:style w:type="character" w:customStyle="1" w:styleId="SalutationChar">
    <w:name w:val="Salutation Char"/>
    <w:basedOn w:val="DefaultParagraphFont"/>
    <w:link w:val="Salutation"/>
    <w:qFormat/>
    <w:rsid w:val="00DD2C03"/>
    <w:rPr>
      <w:lang w:val="en-GB" w:eastAsia="en-GB"/>
    </w:rPr>
  </w:style>
  <w:style w:type="paragraph" w:styleId="Signature">
    <w:name w:val="Signature"/>
    <w:basedOn w:val="Normal"/>
    <w:link w:val="SignatureChar"/>
    <w:qFormat/>
    <w:rsid w:val="00DD2C03"/>
    <w:pPr>
      <w:spacing w:after="0"/>
      <w:ind w:left="4252"/>
    </w:pPr>
  </w:style>
  <w:style w:type="character" w:customStyle="1" w:styleId="SignatureChar">
    <w:name w:val="Signature Char"/>
    <w:basedOn w:val="DefaultParagraphFont"/>
    <w:link w:val="Signature"/>
    <w:qFormat/>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qFormat/>
    <w:rsid w:val="00DD2C03"/>
    <w:pPr>
      <w:spacing w:after="0"/>
      <w:ind w:left="200" w:hanging="200"/>
    </w:pPr>
  </w:style>
  <w:style w:type="paragraph" w:styleId="TableofFigures">
    <w:name w:val="table of figures"/>
    <w:basedOn w:val="Normal"/>
    <w:next w:val="Normal"/>
    <w:qFormat/>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qFormat/>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BE4AE0"/>
    <w:rPr>
      <w:lang w:val="en-GB" w:eastAsia="en-GB"/>
    </w:rPr>
  </w:style>
  <w:style w:type="paragraph" w:customStyle="1" w:styleId="ZH">
    <w:name w:val="ZH"/>
    <w:rsid w:val="00BE4AE0"/>
    <w:pPr>
      <w:framePr w:wrap="notBeside" w:vAnchor="page" w:hAnchor="margin" w:xAlign="center" w:y="6805"/>
      <w:widowControl w:val="0"/>
    </w:pPr>
    <w:rPr>
      <w:rFonts w:ascii="Arial" w:eastAsia="SimSun" w:hAnsi="Arial"/>
      <w:noProof/>
      <w:lang w:val="en-GB" w:eastAsia="en-US"/>
    </w:rPr>
  </w:style>
  <w:style w:type="character" w:styleId="FootnoteReference">
    <w:name w:val="footnote reference"/>
    <w:rsid w:val="00BE4AE0"/>
    <w:rPr>
      <w:b/>
      <w:position w:val="6"/>
      <w:sz w:val="16"/>
    </w:rPr>
  </w:style>
  <w:style w:type="paragraph" w:customStyle="1" w:styleId="ZD">
    <w:name w:val="ZD"/>
    <w:rsid w:val="00BE4AE0"/>
    <w:pPr>
      <w:framePr w:wrap="notBeside" w:vAnchor="page" w:hAnchor="margin" w:y="15764"/>
      <w:widowControl w:val="0"/>
    </w:pPr>
    <w:rPr>
      <w:rFonts w:ascii="Arial" w:eastAsia="SimSun" w:hAnsi="Arial"/>
      <w:noProof/>
      <w:sz w:val="32"/>
      <w:lang w:val="en-GB" w:eastAsia="en-US"/>
    </w:rPr>
  </w:style>
  <w:style w:type="paragraph" w:customStyle="1" w:styleId="ZG">
    <w:name w:val="ZG"/>
    <w:rsid w:val="00BE4AE0"/>
    <w:pPr>
      <w:framePr w:wrap="notBeside" w:vAnchor="page" w:hAnchor="margin" w:xAlign="right" w:y="6805"/>
      <w:widowControl w:val="0"/>
      <w:jc w:val="right"/>
    </w:pPr>
    <w:rPr>
      <w:rFonts w:ascii="Arial" w:eastAsia="SimSun" w:hAnsi="Arial"/>
      <w:noProof/>
      <w:lang w:val="en-GB" w:eastAsia="en-US"/>
    </w:rPr>
  </w:style>
  <w:style w:type="paragraph" w:customStyle="1" w:styleId="ZTD">
    <w:name w:val="ZTD"/>
    <w:basedOn w:val="ZB"/>
    <w:rsid w:val="00BE4AE0"/>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qFormat/>
    <w:rsid w:val="00BE4AE0"/>
    <w:pPr>
      <w:spacing w:after="120"/>
    </w:pPr>
    <w:rPr>
      <w:rFonts w:ascii="Arial" w:eastAsia="SimSun" w:hAnsi="Arial"/>
      <w:lang w:val="en-GB" w:eastAsia="en-US"/>
    </w:rPr>
  </w:style>
  <w:style w:type="paragraph" w:customStyle="1" w:styleId="tdoc-header">
    <w:name w:val="tdoc-header"/>
    <w:rsid w:val="00BE4AE0"/>
    <w:rPr>
      <w:rFonts w:ascii="Arial" w:eastAsia="SimSun" w:hAnsi="Arial"/>
      <w:sz w:val="24"/>
      <w:lang w:val="en-GB" w:eastAsia="en-US"/>
    </w:rPr>
  </w:style>
  <w:style w:type="character" w:styleId="CommentReference">
    <w:name w:val="annotation reference"/>
    <w:rsid w:val="00BE4AE0"/>
    <w:rPr>
      <w:sz w:val="16"/>
    </w:rPr>
  </w:style>
  <w:style w:type="character" w:styleId="FollowedHyperlink">
    <w:name w:val="FollowedHyperlink"/>
    <w:rsid w:val="00BE4AE0"/>
    <w:rPr>
      <w:color w:val="800080"/>
      <w:u w:val="single"/>
    </w:rPr>
  </w:style>
  <w:style w:type="character" w:customStyle="1" w:styleId="HeaderChar1">
    <w:name w:val="Header Char1"/>
    <w:basedOn w:val="DefaultParagraphFont"/>
    <w:qFormat/>
    <w:rsid w:val="00BE4AE0"/>
    <w:rPr>
      <w:rFonts w:ascii="Arial" w:hAnsi="Arial"/>
      <w:b/>
      <w:noProof/>
      <w:sz w:val="18"/>
      <w:lang w:val="en-GB" w:eastAsia="en-US"/>
    </w:rPr>
  </w:style>
  <w:style w:type="character" w:customStyle="1" w:styleId="E-mailSignatureChar1">
    <w:name w:val="E-mail Signature Char1"/>
    <w:basedOn w:val="DefaultParagraphFont"/>
    <w:semiHidden/>
    <w:qFormat/>
    <w:rsid w:val="00BE4AE0"/>
    <w:rPr>
      <w:rFonts w:ascii="Times New Roman" w:eastAsia="Times New Roman" w:hAnsi="Times New Roman"/>
      <w:lang w:val="en-GB" w:eastAsia="en-GB"/>
    </w:rPr>
  </w:style>
  <w:style w:type="character" w:customStyle="1" w:styleId="BodyText3Char1">
    <w:name w:val="Body Text 3 Char1"/>
    <w:basedOn w:val="DefaultParagraphFont"/>
    <w:semiHidden/>
    <w:qFormat/>
    <w:rsid w:val="00BE4AE0"/>
    <w:rPr>
      <w:rFonts w:ascii="Times New Roman" w:eastAsia="Times New Roman" w:hAnsi="Times New Roman"/>
      <w:sz w:val="16"/>
      <w:szCs w:val="16"/>
      <w:lang w:val="en-GB" w:eastAsia="en-GB"/>
    </w:rPr>
  </w:style>
  <w:style w:type="character" w:customStyle="1" w:styleId="ClosingChar1">
    <w:name w:val="Closing Char1"/>
    <w:basedOn w:val="DefaultParagraphFont"/>
    <w:semiHidden/>
    <w:qFormat/>
    <w:rsid w:val="00BE4AE0"/>
    <w:rPr>
      <w:rFonts w:ascii="Times New Roman" w:eastAsia="Times New Roman" w:hAnsi="Times New Roman"/>
      <w:lang w:val="en-GB" w:eastAsia="en-GB"/>
    </w:rPr>
  </w:style>
  <w:style w:type="character" w:customStyle="1" w:styleId="BodyTextChar1">
    <w:name w:val="Body Text Char1"/>
    <w:basedOn w:val="DefaultParagraphFont"/>
    <w:semiHidden/>
    <w:qFormat/>
    <w:rsid w:val="00BE4AE0"/>
    <w:rPr>
      <w:rFonts w:ascii="Times New Roman" w:eastAsia="Times New Roman" w:hAnsi="Times New Roman"/>
      <w:lang w:val="en-GB" w:eastAsia="en-GB"/>
    </w:rPr>
  </w:style>
  <w:style w:type="character" w:customStyle="1" w:styleId="BodyTextIndentChar1">
    <w:name w:val="Body Text Indent Char1"/>
    <w:basedOn w:val="DefaultParagraphFont"/>
    <w:semiHidden/>
    <w:qFormat/>
    <w:rsid w:val="00BE4AE0"/>
    <w:rPr>
      <w:rFonts w:ascii="Times New Roman" w:eastAsia="Times New Roman" w:hAnsi="Times New Roman"/>
      <w:lang w:val="en-GB" w:eastAsia="en-GB"/>
    </w:rPr>
  </w:style>
  <w:style w:type="character" w:customStyle="1" w:styleId="DateChar1">
    <w:name w:val="Date Char1"/>
    <w:basedOn w:val="DefaultParagraphFont"/>
    <w:qFormat/>
    <w:rsid w:val="00BE4AE0"/>
    <w:rPr>
      <w:rFonts w:ascii="Times New Roman" w:eastAsia="Times New Roman" w:hAnsi="Times New Roman"/>
      <w:lang w:val="en-GB" w:eastAsia="en-GB"/>
    </w:rPr>
  </w:style>
  <w:style w:type="character" w:customStyle="1" w:styleId="BodyTextIndent2Char1">
    <w:name w:val="Body Text Indent 2 Char1"/>
    <w:basedOn w:val="DefaultParagraphFont"/>
    <w:semiHidden/>
    <w:qFormat/>
    <w:rsid w:val="00BE4AE0"/>
    <w:rPr>
      <w:rFonts w:ascii="Times New Roman" w:eastAsia="Times New Roman" w:hAnsi="Times New Roman"/>
      <w:lang w:val="en-GB" w:eastAsia="en-GB"/>
    </w:rPr>
  </w:style>
  <w:style w:type="character" w:customStyle="1" w:styleId="BodyTextIndent3Char1">
    <w:name w:val="Body Text Indent 3 Char1"/>
    <w:basedOn w:val="DefaultParagraphFont"/>
    <w:semiHidden/>
    <w:qFormat/>
    <w:rsid w:val="00BE4AE0"/>
    <w:rPr>
      <w:rFonts w:ascii="Times New Roman" w:eastAsia="Times New Roman" w:hAnsi="Times New Roman"/>
      <w:sz w:val="16"/>
      <w:szCs w:val="16"/>
      <w:lang w:val="en-GB" w:eastAsia="en-GB"/>
    </w:rPr>
  </w:style>
  <w:style w:type="character" w:customStyle="1" w:styleId="BodyText2Char1">
    <w:name w:val="Body Text 2 Char1"/>
    <w:basedOn w:val="DefaultParagraphFont"/>
    <w:semiHidden/>
    <w:qFormat/>
    <w:rsid w:val="00BE4AE0"/>
    <w:rPr>
      <w:rFonts w:ascii="Times New Roman" w:eastAsia="Times New Roman" w:hAnsi="Times New Roman"/>
      <w:lang w:val="en-GB" w:eastAsia="en-GB"/>
    </w:rPr>
  </w:style>
  <w:style w:type="character" w:customStyle="1" w:styleId="BodyTextFirstIndentChar1">
    <w:name w:val="Body Text First Indent Char1"/>
    <w:basedOn w:val="BodyTextChar1"/>
    <w:qFormat/>
    <w:rsid w:val="00BE4AE0"/>
    <w:rPr>
      <w:rFonts w:ascii="Times New Roman" w:eastAsia="Times New Roman" w:hAnsi="Times New Roman"/>
      <w:lang w:val="en-GB" w:eastAsia="en-GB"/>
    </w:rPr>
  </w:style>
  <w:style w:type="character" w:customStyle="1" w:styleId="BodyTextFirstIndent2Char1">
    <w:name w:val="Body Text First Indent 2 Char1"/>
    <w:basedOn w:val="BodyTextIndentChar1"/>
    <w:semiHidden/>
    <w:qFormat/>
    <w:rsid w:val="00BE4AE0"/>
    <w:rPr>
      <w:rFonts w:ascii="Times New Roman" w:eastAsia="Times New Roman" w:hAnsi="Times New Roman"/>
      <w:lang w:val="en-GB" w:eastAsia="en-GB"/>
    </w:rPr>
  </w:style>
  <w:style w:type="character" w:customStyle="1" w:styleId="HTMLPreformattedChar1">
    <w:name w:val="HTML Preformatted Char1"/>
    <w:basedOn w:val="DefaultParagraphFont"/>
    <w:semiHidden/>
    <w:qFormat/>
    <w:rsid w:val="00BE4AE0"/>
    <w:rPr>
      <w:rFonts w:ascii="Consolas" w:eastAsia="Times New Roman" w:hAnsi="Consolas"/>
    </w:rPr>
  </w:style>
  <w:style w:type="character" w:customStyle="1" w:styleId="NoteHeadingChar1">
    <w:name w:val="Note Heading Char1"/>
    <w:basedOn w:val="DefaultParagraphFont"/>
    <w:semiHidden/>
    <w:qFormat/>
    <w:rsid w:val="00BE4AE0"/>
    <w:rPr>
      <w:rFonts w:eastAsia="Times New Roman"/>
    </w:rPr>
  </w:style>
  <w:style w:type="character" w:customStyle="1" w:styleId="MacroTextChar1">
    <w:name w:val="Macro Text Char1"/>
    <w:basedOn w:val="DefaultParagraphFont"/>
    <w:semiHidden/>
    <w:qFormat/>
    <w:rsid w:val="00BE4AE0"/>
    <w:rPr>
      <w:rFonts w:ascii="Consolas" w:eastAsia="Times New Roman" w:hAnsi="Consolas"/>
    </w:rPr>
  </w:style>
  <w:style w:type="character" w:customStyle="1" w:styleId="PlainTextChar1">
    <w:name w:val="Plain Text Char1"/>
    <w:basedOn w:val="DefaultParagraphFont"/>
    <w:semiHidden/>
    <w:qFormat/>
    <w:rsid w:val="00BE4AE0"/>
    <w:rPr>
      <w:rFonts w:ascii="Consolas" w:eastAsia="Times New Roman" w:hAnsi="Consolas"/>
      <w:sz w:val="21"/>
      <w:szCs w:val="21"/>
    </w:rPr>
  </w:style>
  <w:style w:type="character" w:customStyle="1" w:styleId="MessageHeaderChar1">
    <w:name w:val="Message Header Char1"/>
    <w:basedOn w:val="DefaultParagraphFont"/>
    <w:semiHidden/>
    <w:qFormat/>
    <w:rsid w:val="00BE4AE0"/>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qFormat/>
    <w:rsid w:val="00BE4AE0"/>
    <w:rPr>
      <w:rFonts w:eastAsia="Times New Roman"/>
      <w:i/>
      <w:iCs/>
      <w:color w:val="4472C4" w:themeColor="accent1"/>
    </w:rPr>
  </w:style>
  <w:style w:type="paragraph" w:customStyle="1" w:styleId="1">
    <w:name w:val="修订1"/>
    <w:hidden/>
    <w:uiPriority w:val="99"/>
    <w:semiHidden/>
    <w:qFormat/>
    <w:rsid w:val="00BE4AE0"/>
    <w:rPr>
      <w:rFonts w:eastAsia="DengXian"/>
      <w:lang w:val="en-GB" w:eastAsia="en-US"/>
    </w:rPr>
  </w:style>
  <w:style w:type="character" w:customStyle="1" w:styleId="EndnoteTextChar1">
    <w:name w:val="Endnote Text Char1"/>
    <w:basedOn w:val="DefaultParagraphFont"/>
    <w:qFormat/>
    <w:rsid w:val="00BE4AE0"/>
    <w:rPr>
      <w:rFonts w:eastAsia="Times New Roman"/>
    </w:rPr>
  </w:style>
  <w:style w:type="character" w:customStyle="1" w:styleId="Heading2Char">
    <w:name w:val="Heading 2 Char"/>
    <w:basedOn w:val="DefaultParagraphFont"/>
    <w:link w:val="Heading2"/>
    <w:qFormat/>
    <w:rsid w:val="00BE4AE0"/>
    <w:rPr>
      <w:rFonts w:ascii="Arial" w:hAnsi="Arial"/>
      <w:sz w:val="32"/>
      <w:lang w:val="en-GB" w:eastAsia="en-GB"/>
    </w:rPr>
  </w:style>
  <w:style w:type="character" w:customStyle="1" w:styleId="Heading8Char">
    <w:name w:val="Heading 8 Char"/>
    <w:basedOn w:val="DefaultParagraphFont"/>
    <w:link w:val="Heading8"/>
    <w:rsid w:val="00BE4AE0"/>
    <w:rPr>
      <w:rFonts w:ascii="Arial" w:hAnsi="Arial"/>
      <w:sz w:val="36"/>
      <w:lang w:val="en-GB" w:eastAsia="en-GB"/>
    </w:rPr>
  </w:style>
  <w:style w:type="character" w:customStyle="1" w:styleId="Heading5Char">
    <w:name w:val="Heading 5 Char"/>
    <w:basedOn w:val="DefaultParagraphFont"/>
    <w:link w:val="Heading5"/>
    <w:qFormat/>
    <w:rsid w:val="00BE4AE0"/>
    <w:rPr>
      <w:rFonts w:ascii="Arial" w:hAnsi="Arial"/>
      <w:sz w:val="22"/>
      <w:lang w:val="en-GB" w:eastAsia="en-GB"/>
    </w:rPr>
  </w:style>
  <w:style w:type="character" w:customStyle="1" w:styleId="QuoteChar1">
    <w:name w:val="Quote Char1"/>
    <w:basedOn w:val="DefaultParagraphFont"/>
    <w:uiPriority w:val="29"/>
    <w:qFormat/>
    <w:rsid w:val="00BE4AE0"/>
    <w:rPr>
      <w:rFonts w:eastAsia="Times New Roman"/>
      <w:i/>
      <w:iCs/>
      <w:color w:val="404040" w:themeColor="text1" w:themeTint="BF"/>
    </w:rPr>
  </w:style>
  <w:style w:type="character" w:customStyle="1" w:styleId="SalutationChar1">
    <w:name w:val="Salutation Char1"/>
    <w:basedOn w:val="DefaultParagraphFont"/>
    <w:semiHidden/>
    <w:qFormat/>
    <w:rsid w:val="00BE4AE0"/>
    <w:rPr>
      <w:rFonts w:eastAsia="Times New Roman"/>
    </w:rPr>
  </w:style>
  <w:style w:type="character" w:customStyle="1" w:styleId="SignatureChar1">
    <w:name w:val="Signature Char1"/>
    <w:basedOn w:val="DefaultParagraphFont"/>
    <w:semiHidden/>
    <w:rsid w:val="00BE4AE0"/>
    <w:rPr>
      <w:rFonts w:eastAsia="Times New Roman"/>
    </w:rPr>
  </w:style>
  <w:style w:type="character" w:customStyle="1" w:styleId="SubtitleChar1">
    <w:name w:val="Subtitle Char1"/>
    <w:basedOn w:val="DefaultParagraphFont"/>
    <w:qFormat/>
    <w:rsid w:val="00BE4AE0"/>
    <w:rPr>
      <w:rFonts w:asciiTheme="minorHAnsi" w:eastAsiaTheme="minorEastAsia" w:hAnsiTheme="minorHAnsi" w:cstheme="minorBidi"/>
      <w:color w:val="595959" w:themeColor="text1" w:themeTint="A6"/>
      <w:spacing w:val="15"/>
      <w:sz w:val="22"/>
      <w:szCs w:val="22"/>
    </w:rPr>
  </w:style>
  <w:style w:type="character" w:customStyle="1" w:styleId="TitleChar1">
    <w:name w:val="Title Char1"/>
    <w:basedOn w:val="DefaultParagraphFont"/>
    <w:rsid w:val="00BE4AE0"/>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qFormat/>
    <w:rsid w:val="00BE4AE0"/>
    <w:rPr>
      <w:rFonts w:ascii="Arial" w:hAnsi="Arial"/>
      <w:sz w:val="28"/>
      <w:lang w:val="en-GB" w:eastAsia="en-GB"/>
    </w:rPr>
  </w:style>
  <w:style w:type="character" w:customStyle="1" w:styleId="HTMLAddressChar1">
    <w:name w:val="HTML Address Char1"/>
    <w:basedOn w:val="DefaultParagraphFont"/>
    <w:semiHidden/>
    <w:rsid w:val="00BE4AE0"/>
    <w:rPr>
      <w:rFonts w:eastAsia="Times New Roman"/>
      <w:i/>
      <w:iCs/>
    </w:rPr>
  </w:style>
  <w:style w:type="character" w:customStyle="1" w:styleId="FootnoteTextChar1">
    <w:name w:val="Footnote Text Char1"/>
    <w:basedOn w:val="DefaultParagraphFont"/>
    <w:semiHidden/>
    <w:rsid w:val="00BE4AE0"/>
    <w:rPr>
      <w:rFonts w:eastAsia="Times New Roman"/>
    </w:rPr>
  </w:style>
  <w:style w:type="character" w:customStyle="1" w:styleId="BalloonTextChar1">
    <w:name w:val="Balloon Text Char1"/>
    <w:basedOn w:val="DefaultParagraphFont"/>
    <w:semiHidden/>
    <w:qFormat/>
    <w:rsid w:val="00BE4AE0"/>
    <w:rPr>
      <w:rFonts w:ascii="Tahoma" w:hAnsi="Tahoma" w:cs="Tahoma"/>
      <w:sz w:val="16"/>
      <w:szCs w:val="16"/>
      <w:lang w:val="en-GB" w:eastAsia="en-US"/>
    </w:rPr>
  </w:style>
  <w:style w:type="paragraph" w:customStyle="1" w:styleId="10">
    <w:name w:val="书目1"/>
    <w:basedOn w:val="Normal"/>
    <w:next w:val="Normal"/>
    <w:uiPriority w:val="37"/>
    <w:semiHidden/>
    <w:unhideWhenUsed/>
    <w:qFormat/>
    <w:rsid w:val="00BE4AE0"/>
  </w:style>
  <w:style w:type="character" w:customStyle="1" w:styleId="CommentTextChar1">
    <w:name w:val="Comment Text Char1"/>
    <w:basedOn w:val="DefaultParagraphFont"/>
    <w:semiHidden/>
    <w:qFormat/>
    <w:rsid w:val="00BE4AE0"/>
    <w:rPr>
      <w:rFonts w:ascii="Times New Roman" w:hAnsi="Times New Roman"/>
      <w:lang w:val="en-GB" w:eastAsia="en-US"/>
    </w:rPr>
  </w:style>
  <w:style w:type="character" w:customStyle="1" w:styleId="CommentSubjectChar1">
    <w:name w:val="Comment Subject Char1"/>
    <w:basedOn w:val="CommentTextChar1"/>
    <w:semiHidden/>
    <w:qFormat/>
    <w:rsid w:val="00BE4AE0"/>
    <w:rPr>
      <w:rFonts w:ascii="Times New Roman" w:hAnsi="Times New Roman"/>
      <w:b/>
      <w:bCs/>
      <w:lang w:val="en-GB" w:eastAsia="en-US"/>
    </w:rPr>
  </w:style>
  <w:style w:type="character" w:customStyle="1" w:styleId="DocumentMapChar1">
    <w:name w:val="Document Map Char1"/>
    <w:basedOn w:val="DefaultParagraphFont"/>
    <w:qFormat/>
    <w:rsid w:val="00BE4AE0"/>
    <w:rPr>
      <w:rFonts w:ascii="Tahoma" w:hAnsi="Tahoma" w:cs="Tahoma"/>
      <w:shd w:val="clear" w:color="auto" w:fill="000080"/>
      <w:lang w:val="en-GB" w:eastAsia="en-US"/>
    </w:rPr>
  </w:style>
  <w:style w:type="character" w:customStyle="1" w:styleId="FooterChar1">
    <w:name w:val="Footer Char1"/>
    <w:basedOn w:val="DefaultParagraphFont"/>
    <w:qFormat/>
    <w:rsid w:val="00BE4AE0"/>
    <w:rPr>
      <w:rFonts w:ascii="Arial" w:hAnsi="Arial"/>
      <w:b/>
      <w:i/>
      <w:noProof/>
      <w:sz w:val="18"/>
      <w:lang w:val="en-GB" w:eastAsia="en-US"/>
    </w:rPr>
  </w:style>
  <w:style w:type="paragraph" w:customStyle="1" w:styleId="TOC10">
    <w:name w:val="TOC 标题1"/>
    <w:basedOn w:val="Heading1"/>
    <w:next w:val="Normal"/>
    <w:uiPriority w:val="39"/>
    <w:semiHidden/>
    <w:unhideWhenUsed/>
    <w:qFormat/>
    <w:rsid w:val="00BE4AE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6Char">
    <w:name w:val="Heading 6 Char"/>
    <w:link w:val="Heading6"/>
    <w:rsid w:val="00BE4AE0"/>
    <w:rPr>
      <w:rFonts w:ascii="Arial" w:hAnsi="Arial"/>
      <w:lang w:val="en-GB" w:eastAsia="en-GB"/>
    </w:rPr>
  </w:style>
  <w:style w:type="paragraph" w:customStyle="1" w:styleId="AltNormal">
    <w:name w:val="AltNormal"/>
    <w:basedOn w:val="Normal"/>
    <w:link w:val="AltNormalChar"/>
    <w:rsid w:val="00BE4AE0"/>
    <w:pPr>
      <w:spacing w:before="120"/>
    </w:pPr>
    <w:rPr>
      <w:rFonts w:ascii="Arial" w:eastAsia="SimSun" w:hAnsi="Arial"/>
      <w:lang w:eastAsia="en-US"/>
    </w:rPr>
  </w:style>
  <w:style w:type="character" w:customStyle="1" w:styleId="AltNormalChar">
    <w:name w:val="AltNormal Char"/>
    <w:link w:val="AltNormal"/>
    <w:rsid w:val="00BE4AE0"/>
    <w:rPr>
      <w:rFonts w:ascii="Arial" w:eastAsia="SimSun" w:hAnsi="Arial"/>
      <w:lang w:val="en-GB" w:eastAsia="en-US"/>
    </w:rPr>
  </w:style>
  <w:style w:type="character" w:customStyle="1" w:styleId="B3Car">
    <w:name w:val="B3 Car"/>
    <w:link w:val="B3"/>
    <w:rsid w:val="00BE4AE0"/>
    <w:rPr>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3.vsd"/><Relationship Id="rId63" Type="http://schemas.openxmlformats.org/officeDocument/2006/relationships/image" Target="media/image28.emf"/><Relationship Id="rId84" Type="http://schemas.openxmlformats.org/officeDocument/2006/relationships/package" Target="embeddings/Microsoft_Visio_Drawing17.vsdx"/><Relationship Id="rId138" Type="http://schemas.openxmlformats.org/officeDocument/2006/relationships/oleObject" Target="embeddings/Microsoft_Visio_2003-2010_Drawing42.vsd"/><Relationship Id="rId159" Type="http://schemas.openxmlformats.org/officeDocument/2006/relationships/image" Target="media/image76.emf"/><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Microsoft_Visio_2003-2010_Drawing8.vsd"/><Relationship Id="rId53" Type="http://schemas.openxmlformats.org/officeDocument/2006/relationships/image" Target="media/image23.emf"/><Relationship Id="rId74" Type="http://schemas.openxmlformats.org/officeDocument/2006/relationships/package" Target="embeddings/Microsoft_Visio_Drawing12.vsdx"/><Relationship Id="rId128" Type="http://schemas.openxmlformats.org/officeDocument/2006/relationships/oleObject" Target="embeddings/Microsoft_Visio_2003-2010_Drawing37.vsd"/><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22.vsdx"/><Relationship Id="rId22" Type="http://schemas.openxmlformats.org/officeDocument/2006/relationships/oleObject" Target="embeddings/Microsoft_Visio_2003-2010_Drawing3.vsd"/><Relationship Id="rId43" Type="http://schemas.openxmlformats.org/officeDocument/2006/relationships/image" Target="media/image18.emf"/><Relationship Id="rId64" Type="http://schemas.openxmlformats.org/officeDocument/2006/relationships/package" Target="embeddings/Microsoft_Visio_Drawing7.vsdx"/><Relationship Id="rId118" Type="http://schemas.openxmlformats.org/officeDocument/2006/relationships/oleObject" Target="embeddings/Microsoft_Visio_2003-2010_Drawing32.vsd"/><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Microsoft_Visio_2003-2010_Drawing48.vsd"/><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27.vsd"/><Relationship Id="rId124" Type="http://schemas.openxmlformats.org/officeDocument/2006/relationships/oleObject" Target="embeddings/Microsoft_Visio_2003-2010_Drawing35.vsd"/><Relationship Id="rId129" Type="http://schemas.openxmlformats.org/officeDocument/2006/relationships/image" Target="media/image61.emf"/><Relationship Id="rId54" Type="http://schemas.openxmlformats.org/officeDocument/2006/relationships/package" Target="embeddings/Microsoft_Visio_Drawing3.vsdx"/><Relationship Id="rId70" Type="http://schemas.openxmlformats.org/officeDocument/2006/relationships/package" Target="embeddings/Microsoft_Visio_Drawing10.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2.vsd"/><Relationship Id="rId140" Type="http://schemas.openxmlformats.org/officeDocument/2006/relationships/oleObject" Target="embeddings/Microsoft_Visio_2003-2010_Drawing43.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6.vsd"/><Relationship Id="rId49" Type="http://schemas.openxmlformats.org/officeDocument/2006/relationships/image" Target="media/image21.emf"/><Relationship Id="rId114" Type="http://schemas.openxmlformats.org/officeDocument/2006/relationships/oleObject" Target="embeddings/Microsoft_Visio_2003-2010_Drawing30.vsd"/><Relationship Id="rId119" Type="http://schemas.openxmlformats.org/officeDocument/2006/relationships/image" Target="media/image56.emf"/><Relationship Id="rId44" Type="http://schemas.openxmlformats.org/officeDocument/2006/relationships/oleObject" Target="embeddings/Microsoft_Visio_2003-2010_Drawing14.vsd"/><Relationship Id="rId60" Type="http://schemas.openxmlformats.org/officeDocument/2006/relationships/package" Target="embeddings/Microsoft_Visio_Drawing5.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18.vsdx"/><Relationship Id="rId130" Type="http://schemas.openxmlformats.org/officeDocument/2006/relationships/oleObject" Target="embeddings/Microsoft_Visio_2003-2010_Drawing38.vsd"/><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Microsoft_Visio_2003-2010_Drawing50.vsd"/><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6.vsd"/><Relationship Id="rId55" Type="http://schemas.openxmlformats.org/officeDocument/2006/relationships/image" Target="media/image24.emf"/><Relationship Id="rId76" Type="http://schemas.openxmlformats.org/officeDocument/2006/relationships/package" Target="embeddings/Microsoft_Visio_Drawing13.vsdx"/><Relationship Id="rId97" Type="http://schemas.openxmlformats.org/officeDocument/2006/relationships/image" Target="media/image45.emf"/><Relationship Id="rId104" Type="http://schemas.openxmlformats.org/officeDocument/2006/relationships/oleObject" Target="embeddings/Microsoft_Visio_2003-2010_Drawing25.vsd"/><Relationship Id="rId120" Type="http://schemas.openxmlformats.org/officeDocument/2006/relationships/oleObject" Target="embeddings/Microsoft_Visio_2003-2010_Drawing33.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46.vsd"/><Relationship Id="rId16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0.vsd"/><Relationship Id="rId162" Type="http://schemas.openxmlformats.org/officeDocument/2006/relationships/package" Target="embeddings/Microsoft_Visio_Drawing23.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package" Target="embeddings/Microsoft_Visio_Drawing8.vsdx"/><Relationship Id="rId87" Type="http://schemas.openxmlformats.org/officeDocument/2006/relationships/image" Target="media/image40.emf"/><Relationship Id="rId110" Type="http://schemas.openxmlformats.org/officeDocument/2006/relationships/oleObject" Target="embeddings/Microsoft_Visio_2003-2010_Drawing28.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1.vsd"/><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package" Target="embeddings/Microsoft_Visio_Drawing16.vsdx"/><Relationship Id="rId152" Type="http://schemas.openxmlformats.org/officeDocument/2006/relationships/package" Target="embeddings/Microsoft_Visio_Drawing20.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oleObject" Target="embeddings/Microsoft_Visio_2003-2010_Drawing17.vsd"/><Relationship Id="rId77" Type="http://schemas.openxmlformats.org/officeDocument/2006/relationships/image" Target="media/image35.emf"/><Relationship Id="rId100" Type="http://schemas.openxmlformats.org/officeDocument/2006/relationships/oleObject" Target="embeddings/Microsoft_Visio_2003-2010_Drawing23.vsd"/><Relationship Id="rId105" Type="http://schemas.openxmlformats.org/officeDocument/2006/relationships/image" Target="media/image49.emf"/><Relationship Id="rId126" Type="http://schemas.openxmlformats.org/officeDocument/2006/relationships/oleObject" Target="embeddings/Microsoft_Visio_2003-2010_Drawing36.vsd"/><Relationship Id="rId147" Type="http://schemas.openxmlformats.org/officeDocument/2006/relationships/image" Target="media/image70.emf"/><Relationship Id="rId168"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1.vsdx"/><Relationship Id="rId93" Type="http://schemas.openxmlformats.org/officeDocument/2006/relationships/image" Target="media/image43.emf"/><Relationship Id="rId98" Type="http://schemas.openxmlformats.org/officeDocument/2006/relationships/package" Target="embeddings/Microsoft_Visio_Drawing19.vsdx"/><Relationship Id="rId121" Type="http://schemas.openxmlformats.org/officeDocument/2006/relationships/image" Target="media/image57.emf"/><Relationship Id="rId142" Type="http://schemas.openxmlformats.org/officeDocument/2006/relationships/oleObject" Target="embeddings/Microsoft_Visio_2003-2010_Drawing44.vsd"/><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5.vsd"/><Relationship Id="rId67" Type="http://schemas.openxmlformats.org/officeDocument/2006/relationships/image" Target="media/image30.emf"/><Relationship Id="rId116" Type="http://schemas.openxmlformats.org/officeDocument/2006/relationships/oleObject" Target="embeddings/Microsoft_Visio_2003-2010_Drawing31.vsd"/><Relationship Id="rId137" Type="http://schemas.openxmlformats.org/officeDocument/2006/relationships/image" Target="media/image65.emf"/><Relationship Id="rId158" Type="http://schemas.openxmlformats.org/officeDocument/2006/relationships/package" Target="embeddings/Microsoft_Visio_Drawing21.vsdx"/><Relationship Id="rId20" Type="http://schemas.openxmlformats.org/officeDocument/2006/relationships/oleObject" Target="embeddings/Microsoft_Visio_2003-2010_Drawing2.vsd"/><Relationship Id="rId41" Type="http://schemas.openxmlformats.org/officeDocument/2006/relationships/image" Target="media/image17.emf"/><Relationship Id="rId62" Type="http://schemas.openxmlformats.org/officeDocument/2006/relationships/package" Target="embeddings/Microsoft_Visio_Drawing6.vsdx"/><Relationship Id="rId83" Type="http://schemas.openxmlformats.org/officeDocument/2006/relationships/image" Target="media/image38.emf"/><Relationship Id="rId88" Type="http://schemas.openxmlformats.org/officeDocument/2006/relationships/oleObject" Target="embeddings/Microsoft_Visio_2003-2010_Drawing18.vsd"/><Relationship Id="rId111" Type="http://schemas.openxmlformats.org/officeDocument/2006/relationships/image" Target="media/image52.emf"/><Relationship Id="rId132" Type="http://schemas.openxmlformats.org/officeDocument/2006/relationships/oleObject" Target="embeddings/Microsoft_Visio_2003-2010_Drawing39.vsd"/><Relationship Id="rId153" Type="http://schemas.openxmlformats.org/officeDocument/2006/relationships/image" Target="media/image73.emf"/><Relationship Id="rId15" Type="http://schemas.openxmlformats.org/officeDocument/2006/relationships/image" Target="media/image4.emf"/><Relationship Id="rId36" Type="http://schemas.openxmlformats.org/officeDocument/2006/relationships/oleObject" Target="embeddings/Microsoft_Visio_2003-2010_Drawing10.vsd"/><Relationship Id="rId57" Type="http://schemas.openxmlformats.org/officeDocument/2006/relationships/image" Target="media/image25.emf"/><Relationship Id="rId106" Type="http://schemas.openxmlformats.org/officeDocument/2006/relationships/oleObject" Target="embeddings/Microsoft_Visio_2003-2010_Drawing26.vsd"/><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2.vsdx"/><Relationship Id="rId73" Type="http://schemas.openxmlformats.org/officeDocument/2006/relationships/image" Target="media/image33.emf"/><Relationship Id="rId78" Type="http://schemas.openxmlformats.org/officeDocument/2006/relationships/package" Target="embeddings/Microsoft_Visio_Drawing14.vsdx"/><Relationship Id="rId94" Type="http://schemas.openxmlformats.org/officeDocument/2006/relationships/oleObject" Target="embeddings/Microsoft_Visio_2003-2010_Drawing21.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34.vsd"/><Relationship Id="rId143" Type="http://schemas.openxmlformats.org/officeDocument/2006/relationships/image" Target="media/image68.emf"/><Relationship Id="rId148" Type="http://schemas.openxmlformats.org/officeDocument/2006/relationships/oleObject" Target="embeddings/Microsoft_Visio_2003-2010_Drawing47.vsd"/><Relationship Id="rId164" Type="http://schemas.openxmlformats.org/officeDocument/2006/relationships/package" Target="embeddings/Microsoft_Visio_Drawing24.vsdx"/><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Visio_2003-2010_Drawing5.vsd"/><Relationship Id="rId47" Type="http://schemas.openxmlformats.org/officeDocument/2006/relationships/image" Target="media/image20.emf"/><Relationship Id="rId68" Type="http://schemas.openxmlformats.org/officeDocument/2006/relationships/package" Target="embeddings/Microsoft_Visio_Drawing9.vsdx"/><Relationship Id="rId89" Type="http://schemas.openxmlformats.org/officeDocument/2006/relationships/image" Target="media/image41.emf"/><Relationship Id="rId112" Type="http://schemas.openxmlformats.org/officeDocument/2006/relationships/oleObject" Target="embeddings/Microsoft_Visio_2003-2010_Drawing29.vsd"/><Relationship Id="rId133" Type="http://schemas.openxmlformats.org/officeDocument/2006/relationships/image" Target="media/image63.emf"/><Relationship Id="rId154" Type="http://schemas.openxmlformats.org/officeDocument/2006/relationships/oleObject" Target="embeddings/Microsoft_Visio_2003-2010_Drawing49.vsd"/><Relationship Id="rId16" Type="http://schemas.openxmlformats.org/officeDocument/2006/relationships/oleObject" Target="embeddings/Microsoft_Visio_2003-2010_Drawing.vsd"/><Relationship Id="rId37" Type="http://schemas.openxmlformats.org/officeDocument/2006/relationships/image" Target="media/image15.emf"/><Relationship Id="rId58" Type="http://schemas.openxmlformats.org/officeDocument/2006/relationships/package" Target="embeddings/Microsoft_Visio_Drawing4.vsdx"/><Relationship Id="rId79" Type="http://schemas.openxmlformats.org/officeDocument/2006/relationships/image" Target="media/image36.emf"/><Relationship Id="rId102" Type="http://schemas.openxmlformats.org/officeDocument/2006/relationships/oleObject" Target="embeddings/Microsoft_Visio_2003-2010_Drawing24.vsd"/><Relationship Id="rId123" Type="http://schemas.openxmlformats.org/officeDocument/2006/relationships/image" Target="media/image58.emf"/><Relationship Id="rId144" Type="http://schemas.openxmlformats.org/officeDocument/2006/relationships/oleObject" Target="embeddings/Microsoft_Visio_2003-2010_Drawing45.vsd"/><Relationship Id="rId90" Type="http://schemas.openxmlformats.org/officeDocument/2006/relationships/oleObject" Target="embeddings/Microsoft_Visio_2003-2010_Drawing19.vsd"/><Relationship Id="rId165" Type="http://schemas.openxmlformats.org/officeDocument/2006/relationships/header" Target="header1.xml"/><Relationship Id="rId27" Type="http://schemas.openxmlformats.org/officeDocument/2006/relationships/image" Target="media/image10.emf"/><Relationship Id="rId48" Type="http://schemas.openxmlformats.org/officeDocument/2006/relationships/package" Target="embeddings/Microsoft_Visio_Drawing1.vsdx"/><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Microsoft_Visio_2003-2010_Drawing40.vsd"/><Relationship Id="rId80" Type="http://schemas.openxmlformats.org/officeDocument/2006/relationships/package" Target="embeddings/Microsoft_Visio_Drawing15.vsdx"/><Relationship Id="rId155" Type="http://schemas.openxmlformats.org/officeDocument/2006/relationships/image" Target="media/image7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131</TotalTime>
  <Pages>3</Pages>
  <Words>111924</Words>
  <Characters>637970</Characters>
  <Application>Microsoft Office Word</Application>
  <DocSecurity>0</DocSecurity>
  <Lines>5316</Lines>
  <Paragraphs>1496</Paragraphs>
  <ScaleCrop>false</ScaleCrop>
  <HeadingPairs>
    <vt:vector size="2" baseType="variant">
      <vt:variant>
        <vt:lpstr>Title</vt:lpstr>
      </vt:variant>
      <vt:variant>
        <vt:i4>1</vt:i4>
      </vt:variant>
    </vt:vector>
  </HeadingPairs>
  <TitlesOfParts>
    <vt:vector size="1" baseType="lpstr">
      <vt:lpstr>3GPP TS 29.562</vt:lpstr>
    </vt:vector>
  </TitlesOfParts>
  <Company>ETSI</Company>
  <LinksUpToDate>false</LinksUpToDate>
  <CharactersWithSpaces>748398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18)</dc:subject>
  <dc:creator>Kimmo Kymalainen MCC</dc:creator>
  <cp:keywords/>
  <dc:description/>
  <cp:lastModifiedBy>Jesus de Gregorio</cp:lastModifiedBy>
  <cp:revision>15</cp:revision>
  <cp:lastPrinted>2019-02-25T14:05:00Z</cp:lastPrinted>
  <dcterms:created xsi:type="dcterms:W3CDTF">2025-11-25T16:14:00Z</dcterms:created>
  <dcterms:modified xsi:type="dcterms:W3CDTF">2025-11-28T11:47:00Z</dcterms:modified>
</cp:coreProperties>
</file>